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footer5.xml" ContentType="application/vnd.openxmlformats-officedocument.wordprocessingml.footer+xml"/>
  <Override PartName="/word/header29.xml" ContentType="application/vnd.openxmlformats-officedocument.wordprocessingml.header+xml"/>
  <Override PartName="/word/footer6.xml" ContentType="application/vnd.openxmlformats-officedocument.wordprocessingml.footer+xml"/>
  <Override PartName="/word/header30.xml" ContentType="application/vnd.openxmlformats-officedocument.wordprocessingml.header+xml"/>
  <Override PartName="/word/footer7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8.xml" ContentType="application/vnd.openxmlformats-officedocument.wordprocessingml.footer+xml"/>
  <Override PartName="/word/header33.xml" ContentType="application/vnd.openxmlformats-officedocument.wordprocessingml.header+xml"/>
  <Override PartName="/word/footer9.xml" ContentType="application/vnd.openxmlformats-officedocument.wordprocessingml.footer+xml"/>
  <Override PartName="/word/header34.xml" ContentType="application/vnd.openxmlformats-officedocument.wordprocessingml.header+xml"/>
  <Override PartName="/word/footer10.xml" ContentType="application/vnd.openxmlformats-officedocument.wordprocessingml.footer+xml"/>
  <Override PartName="/word/header35.xml" ContentType="application/vnd.openxmlformats-officedocument.wordprocessingml.header+xml"/>
  <Override PartName="/word/footer11.xml" ContentType="application/vnd.openxmlformats-officedocument.wordprocessingml.foot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footer12.xml" ContentType="application/vnd.openxmlformats-officedocument.wordprocessingml.foot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footer13.xml" ContentType="application/vnd.openxmlformats-officedocument.wordprocessingml.foot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footer14.xml" ContentType="application/vnd.openxmlformats-officedocument.wordprocessingml.foot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footer15.xml" ContentType="application/vnd.openxmlformats-officedocument.wordprocessingml.foot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footer16.xml" ContentType="application/vnd.openxmlformats-officedocument.wordprocessingml.foot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footer17.xml" ContentType="application/vnd.openxmlformats-officedocument.wordprocessingml.foot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footer18.xml" ContentType="application/vnd.openxmlformats-officedocument.wordprocessingml.footer+xml"/>
  <Override PartName="/word/header50.xml" ContentType="application/vnd.openxmlformats-officedocument.wordprocessingml.header+xml"/>
  <Override PartName="/word/footer19.xml" ContentType="application/vnd.openxmlformats-officedocument.wordprocessingml.footer+xml"/>
  <Override PartName="/word/header51.xml" ContentType="application/vnd.openxmlformats-officedocument.wordprocessingml.header+xml"/>
  <Override PartName="/word/footer20.xml" ContentType="application/vnd.openxmlformats-officedocument.wordprocessingml.footer+xml"/>
  <Override PartName="/word/header52.xml" ContentType="application/vnd.openxmlformats-officedocument.wordprocessingml.header+xml"/>
  <Override PartName="/word/footer21.xml" ContentType="application/vnd.openxmlformats-officedocument.wordprocessingml.foot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footer22.xml" ContentType="application/vnd.openxmlformats-officedocument.wordprocessingml.foot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footer23.xml" ContentType="application/vnd.openxmlformats-officedocument.wordprocessingml.foot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footer24.xml" ContentType="application/vnd.openxmlformats-officedocument.wordprocessingml.footer+xml"/>
  <Override PartName="/word/header59.xml" ContentType="application/vnd.openxmlformats-officedocument.wordprocessingml.header+xml"/>
  <Override PartName="/word/header60.xml" ContentType="application/vnd.openxmlformats-officedocument.wordprocessingml.header+xml"/>
  <Override PartName="/word/footer25.xml" ContentType="application/vnd.openxmlformats-officedocument.wordprocessingml.foot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footer26.xml" ContentType="application/vnd.openxmlformats-officedocument.wordprocessingml.footer+xml"/>
  <Override PartName="/word/header63.xml" ContentType="application/vnd.openxmlformats-officedocument.wordprocessingml.header+xml"/>
  <Override PartName="/word/header64.xml" ContentType="application/vnd.openxmlformats-officedocument.wordprocessingml.header+xml"/>
  <Override PartName="/word/footer27.xml" ContentType="application/vnd.openxmlformats-officedocument.wordprocessingml.footer+xml"/>
  <Override PartName="/word/header65.xml" ContentType="application/vnd.openxmlformats-officedocument.wordprocessingml.header+xml"/>
  <Override PartName="/word/header66.xml" ContentType="application/vnd.openxmlformats-officedocument.wordprocessingml.header+xml"/>
  <Override PartName="/word/footer28.xml" ContentType="application/vnd.openxmlformats-officedocument.wordprocessingml.foot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footer29.xml" ContentType="application/vnd.openxmlformats-officedocument.wordprocessingml.footer+xml"/>
  <Override PartName="/word/header69.xml" ContentType="application/vnd.openxmlformats-officedocument.wordprocessingml.header+xml"/>
  <Override PartName="/word/header70.xml" ContentType="application/vnd.openxmlformats-officedocument.wordprocessingml.header+xml"/>
  <Override PartName="/word/footer30.xml" ContentType="application/vnd.openxmlformats-officedocument.wordprocessingml.footer+xml"/>
  <Override PartName="/word/header71.xml" ContentType="application/vnd.openxmlformats-officedocument.wordprocessingml.header+xml"/>
  <Override PartName="/word/header72.xml" ContentType="application/vnd.openxmlformats-officedocument.wordprocessingml.header+xml"/>
  <Override PartName="/word/footer31.xml" ContentType="application/vnd.openxmlformats-officedocument.wordprocessingml.foot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footer32.xml" ContentType="application/vnd.openxmlformats-officedocument.wordprocessingml.foot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footer33.xml" ContentType="application/vnd.openxmlformats-officedocument.wordprocessingml.footer+xml"/>
  <Override PartName="/word/header77.xml" ContentType="application/vnd.openxmlformats-officedocument.wordprocessingml.header+xml"/>
  <Override PartName="/word/header78.xml" ContentType="application/vnd.openxmlformats-officedocument.wordprocessingml.header+xml"/>
  <Override PartName="/word/footer34.xml" ContentType="application/vnd.openxmlformats-officedocument.wordprocessingml.footer+xml"/>
  <Override PartName="/word/header79.xml" ContentType="application/vnd.openxmlformats-officedocument.wordprocessingml.header+xml"/>
  <Override PartName="/word/header80.xml" ContentType="application/vnd.openxmlformats-officedocument.wordprocessingml.header+xml"/>
  <Override PartName="/word/footer35.xml" ContentType="application/vnd.openxmlformats-officedocument.wordprocessingml.foot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footer36.xml" ContentType="application/vnd.openxmlformats-officedocument.wordprocessingml.foot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footer37.xml" ContentType="application/vnd.openxmlformats-officedocument.wordprocessingml.footer+xml"/>
  <Override PartName="/word/header85.xml" ContentType="application/vnd.openxmlformats-officedocument.wordprocessingml.header+xml"/>
  <Override PartName="/word/footer38.xml" ContentType="application/vnd.openxmlformats-officedocument.wordprocessingml.footer+xml"/>
  <Override PartName="/word/header86.xml" ContentType="application/vnd.openxmlformats-officedocument.wordprocessingml.header+xml"/>
  <Override PartName="/word/footer39.xml" ContentType="application/vnd.openxmlformats-officedocument.wordprocessingml.foot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footer40.xml" ContentType="application/vnd.openxmlformats-officedocument.wordprocessingml.footer+xml"/>
  <Override PartName="/word/header89.xml" ContentType="application/vnd.openxmlformats-officedocument.wordprocessingml.header+xml"/>
  <Override PartName="/word/header90.xml" ContentType="application/vnd.openxmlformats-officedocument.wordprocessingml.header+xml"/>
  <Override PartName="/word/footer41.xml" ContentType="application/vnd.openxmlformats-officedocument.wordprocessingml.footer+xml"/>
  <Override PartName="/word/header91.xml" ContentType="application/vnd.openxmlformats-officedocument.wordprocessingml.header+xml"/>
  <Override PartName="/word/header92.xml" ContentType="application/vnd.openxmlformats-officedocument.wordprocessingml.header+xml"/>
  <Override PartName="/word/footer42.xml" ContentType="application/vnd.openxmlformats-officedocument.wordprocessingml.footer+xml"/>
  <Override PartName="/word/header93.xml" ContentType="application/vnd.openxmlformats-officedocument.wordprocessingml.header+xml"/>
  <Override PartName="/word/header94.xml" ContentType="application/vnd.openxmlformats-officedocument.wordprocessingml.header+xml"/>
  <Override PartName="/word/footer43.xml" ContentType="application/vnd.openxmlformats-officedocument.wordprocessingml.footer+xml"/>
  <Override PartName="/word/header95.xml" ContentType="application/vnd.openxmlformats-officedocument.wordprocessingml.header+xml"/>
  <Override PartName="/word/header96.xml" ContentType="application/vnd.openxmlformats-officedocument.wordprocessingml.header+xml"/>
  <Override PartName="/word/footer44.xml" ContentType="application/vnd.openxmlformats-officedocument.wordprocessingml.footer+xml"/>
  <Override PartName="/word/header97.xml" ContentType="application/vnd.openxmlformats-officedocument.wordprocessingml.header+xml"/>
  <Override PartName="/word/header98.xml" ContentType="application/vnd.openxmlformats-officedocument.wordprocessingml.header+xml"/>
  <Override PartName="/word/footer45.xml" ContentType="application/vnd.openxmlformats-officedocument.wordprocessingml.footer+xml"/>
  <Override PartName="/word/header99.xml" ContentType="application/vnd.openxmlformats-officedocument.wordprocessingml.header+xml"/>
  <Override PartName="/word/header100.xml" ContentType="application/vnd.openxmlformats-officedocument.wordprocessingml.header+xml"/>
  <Override PartName="/word/footer46.xml" ContentType="application/vnd.openxmlformats-officedocument.wordprocessingml.footer+xml"/>
  <Override PartName="/word/header101.xml" ContentType="application/vnd.openxmlformats-officedocument.wordprocessingml.header+xml"/>
  <Override PartName="/word/footer47.xml" ContentType="application/vnd.openxmlformats-officedocument.wordprocessingml.footer+xml"/>
  <Override PartName="/word/header102.xml" ContentType="application/vnd.openxmlformats-officedocument.wordprocessingml.header+xml"/>
  <Override PartName="/word/footer48.xml" ContentType="application/vnd.openxmlformats-officedocument.wordprocessingml.foot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footer49.xml" ContentType="application/vnd.openxmlformats-officedocument.wordprocessingml.footer+xml"/>
  <Override PartName="/word/header105.xml" ContentType="application/vnd.openxmlformats-officedocument.wordprocessingml.header+xml"/>
  <Override PartName="/word/header106.xml" ContentType="application/vnd.openxmlformats-officedocument.wordprocessingml.header+xml"/>
  <Override PartName="/word/footer50.xml" ContentType="application/vnd.openxmlformats-officedocument.wordprocessingml.footer+xml"/>
  <Override PartName="/word/header107.xml" ContentType="application/vnd.openxmlformats-officedocument.wordprocessingml.header+xml"/>
  <Override PartName="/word/header108.xml" ContentType="application/vnd.openxmlformats-officedocument.wordprocessingml.header+xml"/>
  <Override PartName="/word/footer51.xml" ContentType="application/vnd.openxmlformats-officedocument.wordprocessingml.footer+xml"/>
  <Override PartName="/word/header109.xml" ContentType="application/vnd.openxmlformats-officedocument.wordprocessingml.header+xml"/>
  <Override PartName="/word/header110.xml" ContentType="application/vnd.openxmlformats-officedocument.wordprocessingml.header+xml"/>
  <Override PartName="/word/footer52.xml" ContentType="application/vnd.openxmlformats-officedocument.wordprocessingml.footer+xml"/>
  <Override PartName="/word/header111.xml" ContentType="application/vnd.openxmlformats-officedocument.wordprocessingml.header+xml"/>
  <Override PartName="/word/header112.xml" ContentType="application/vnd.openxmlformats-officedocument.wordprocessingml.header+xml"/>
  <Override PartName="/word/footer53.xml" ContentType="application/vnd.openxmlformats-officedocument.wordprocessingml.footer+xml"/>
  <Override PartName="/word/header113.xml" ContentType="application/vnd.openxmlformats-officedocument.wordprocessingml.header+xml"/>
  <Override PartName="/word/footer54.xml" ContentType="application/vnd.openxmlformats-officedocument.wordprocessingml.footer+xml"/>
  <Override PartName="/word/header114.xml" ContentType="application/vnd.openxmlformats-officedocument.wordprocessingml.header+xml"/>
  <Override PartName="/word/footer55.xml" ContentType="application/vnd.openxmlformats-officedocument.wordprocessingml.footer+xml"/>
  <Override PartName="/word/header115.xml" ContentType="application/vnd.openxmlformats-officedocument.wordprocessingml.header+xml"/>
  <Override PartName="/word/footer56.xml" ContentType="application/vnd.openxmlformats-officedocument.wordprocessingml.footer+xml"/>
  <Override PartName="/word/header116.xml" ContentType="application/vnd.openxmlformats-officedocument.wordprocessingml.header+xml"/>
  <Override PartName="/word/footer57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line="130" w:lineRule="exact" w:before="8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54" w:lineRule="auto"/>
        <w:ind w:left="110" w:right="0" w:firstLine="312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10"/>
          <w:w w:val="110"/>
          <w:sz w:val="26"/>
          <w:szCs w:val="26"/>
        </w:rPr>
        <w:t>1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5</w:t>
      </w:r>
      <w:r>
        <w:rPr>
          <w:rFonts w:ascii="Times New Roman" w:hAnsi="Times New Roman" w:cs="Times New Roman" w:eastAsia="Times New Roman"/>
          <w:color w:val="FFFFFF"/>
          <w:spacing w:val="5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14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5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5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12"/>
          <w:w w:val="110"/>
          <w:sz w:val="26"/>
          <w:szCs w:val="26"/>
        </w:rPr>
        <w:t>«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w w:val="107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ц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spacing w:val="-2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—</w:t>
      </w:r>
      <w:r>
        <w:rPr>
          <w:rFonts w:ascii="Times New Roman" w:hAnsi="Times New Roman" w:cs="Times New Roman" w:eastAsia="Times New Roman"/>
          <w:color w:val="FFFFFF"/>
          <w:spacing w:val="-2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ц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-2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21"/>
          <w:w w:val="110"/>
          <w:sz w:val="26"/>
          <w:szCs w:val="26"/>
        </w:rPr>
        <w:t>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2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2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-2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ж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1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1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1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1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1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ж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ю</w:t>
      </w:r>
      <w:r>
        <w:rPr>
          <w:rFonts w:ascii="Times New Roman" w:hAnsi="Times New Roman" w:cs="Times New Roman" w:eastAsia="Times New Roman"/>
          <w:color w:val="FFFFFF"/>
          <w:spacing w:val="1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ц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3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spacing w:val="1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color w:val="FFFFFF"/>
          <w:w w:val="1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spacing w:val="3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FFFFFF"/>
          <w:w w:val="1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-29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2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ны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2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иц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2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2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-29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ин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-2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FFFFFF"/>
          <w:w w:val="1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иц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пци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щ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щ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FFFFFF"/>
          <w:w w:val="1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ж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воб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w w:val="12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ф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ф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4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ин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ици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4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4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4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w w:val="1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4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4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ф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4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4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4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4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FFFFFF"/>
          <w:w w:val="1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4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4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4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3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6"/>
          <w:szCs w:val="26"/>
        </w:rPr>
      </w: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54" w:lineRule="auto"/>
        <w:ind w:left="110" w:right="0" w:firstLine="312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щ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-2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ж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-2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2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26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ю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ю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1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1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ю</w:t>
      </w:r>
      <w:r>
        <w:rPr>
          <w:rFonts w:ascii="Times New Roman" w:hAnsi="Times New Roman" w:cs="Times New Roman" w:eastAsia="Times New Roman"/>
          <w:color w:val="FFFFFF"/>
          <w:spacing w:val="1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ди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ли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color w:val="FFFFFF"/>
          <w:w w:val="1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ж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0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ф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w w:val="9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-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Ц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13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-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-2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FFFFFF"/>
          <w:w w:val="1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(</w:t>
      </w:r>
      <w:r>
        <w:rPr>
          <w:rFonts w:ascii="Times New Roman" w:hAnsi="Times New Roman" w:cs="Times New Roman" w:eastAsia="Times New Roman"/>
          <w:color w:val="FFFFFF"/>
          <w:spacing w:val="-7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1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7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12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)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spacing w:val="-12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w w:val="12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1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17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3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19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6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9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13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ю</w:t>
      </w:r>
      <w:r>
        <w:rPr>
          <w:rFonts w:ascii="Times New Roman" w:hAnsi="Times New Roman" w:cs="Times New Roman" w:eastAsia="Times New Roman"/>
          <w:color w:val="FFFFFF"/>
          <w:spacing w:val="18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5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FFFFFF"/>
          <w:w w:val="1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(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14"/>
          <w:w w:val="110"/>
          <w:sz w:val="26"/>
          <w:szCs w:val="26"/>
        </w:rPr>
        <w:t>)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12"/>
          <w:w w:val="110"/>
          <w:sz w:val="26"/>
          <w:szCs w:val="26"/>
        </w:rPr>
        <w:t>(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ц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14"/>
          <w:w w:val="110"/>
          <w:sz w:val="26"/>
          <w:szCs w:val="26"/>
        </w:rPr>
        <w:t>)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w w:val="11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12"/>
          <w:w w:val="110"/>
          <w:sz w:val="26"/>
          <w:szCs w:val="26"/>
        </w:rPr>
        <w:t>(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ц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13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14"/>
          <w:w w:val="110"/>
          <w:sz w:val="26"/>
          <w:szCs w:val="26"/>
        </w:rPr>
        <w:t>)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я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9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-8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1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9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1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11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w w:val="9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2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Ю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11"/>
          <w:w w:val="110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й</w:t>
      </w:r>
      <w:r>
        <w:rPr>
          <w:rFonts w:ascii="Times New Roman" w:hAnsi="Times New Roman" w:cs="Times New Roman" w:eastAsia="Times New Roman"/>
          <w:color w:val="FFFFFF"/>
          <w:spacing w:val="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1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2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ю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щ</w:t>
      </w:r>
      <w:r>
        <w:rPr>
          <w:rFonts w:ascii="Times New Roman" w:hAnsi="Times New Roman" w:cs="Times New Roman" w:eastAsia="Times New Roman"/>
          <w:color w:val="FFFFFF"/>
          <w:spacing w:val="8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х</w:t>
      </w:r>
      <w:r>
        <w:rPr>
          <w:rFonts w:ascii="Times New Roman" w:hAnsi="Times New Roman" w:cs="Times New Roman" w:eastAsia="Times New Roman"/>
          <w:color w:val="FFFFFF"/>
          <w:spacing w:val="21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22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9"/>
          <w:w w:val="110"/>
          <w:sz w:val="26"/>
          <w:szCs w:val="26"/>
        </w:rPr>
        <w:t>к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г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7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-30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3"/>
          <w:w w:val="110"/>
          <w:sz w:val="26"/>
          <w:szCs w:val="26"/>
        </w:rPr>
        <w:t>б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л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ь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ш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9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10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п</w:t>
      </w:r>
      <w:r>
        <w:rPr>
          <w:rFonts w:ascii="Times New Roman" w:hAnsi="Times New Roman" w:cs="Times New Roman" w:eastAsia="Times New Roman"/>
          <w:color w:val="FFFFFF"/>
          <w:spacing w:val="4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6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,</w:t>
      </w:r>
      <w:r>
        <w:rPr>
          <w:rFonts w:ascii="Times New Roman" w:hAnsi="Times New Roman" w:cs="Times New Roman" w:eastAsia="Times New Roman"/>
          <w:color w:val="FFFFFF"/>
          <w:spacing w:val="-29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-3"/>
          <w:w w:val="110"/>
          <w:sz w:val="26"/>
          <w:szCs w:val="26"/>
        </w:rPr>
        <w:t>ч</w:t>
      </w:r>
      <w:r>
        <w:rPr>
          <w:rFonts w:ascii="Times New Roman" w:hAnsi="Times New Roman" w:cs="Times New Roman" w:eastAsia="Times New Roman"/>
          <w:color w:val="FFFFFF"/>
          <w:spacing w:val="-4"/>
          <w:w w:val="110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-29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у</w:t>
      </w:r>
      <w:r>
        <w:rPr>
          <w:rFonts w:ascii="Times New Roman" w:hAnsi="Times New Roman" w:cs="Times New Roman" w:eastAsia="Times New Roman"/>
          <w:color w:val="FFFFFF"/>
          <w:spacing w:val="-29"/>
          <w:w w:val="1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1"/>
          <w:w w:val="110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2"/>
          <w:w w:val="110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10"/>
          <w:w w:val="110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w w:val="110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6"/>
          <w:szCs w:val="26"/>
        </w:rPr>
      </w: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422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color w:val="FFFFFF"/>
          <w:spacing w:val="1"/>
          <w:w w:val="105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1"/>
          <w:w w:val="105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  <w:sz w:val="26"/>
          <w:szCs w:val="26"/>
        </w:rPr>
        <w:t>э</w:t>
      </w:r>
      <w:r>
        <w:rPr>
          <w:rFonts w:ascii="Times New Roman" w:hAnsi="Times New Roman" w:cs="Times New Roman" w:eastAsia="Times New Roman"/>
          <w:color w:val="FFFFFF"/>
          <w:spacing w:val="6"/>
          <w:w w:val="105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spacing w:val="-3"/>
          <w:w w:val="105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4"/>
          <w:w w:val="105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  <w:sz w:val="26"/>
          <w:szCs w:val="26"/>
        </w:rPr>
        <w:t>т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р</w:t>
      </w:r>
      <w:r>
        <w:rPr>
          <w:rFonts w:ascii="Times New Roman" w:hAnsi="Times New Roman" w:cs="Times New Roman" w:eastAsia="Times New Roman"/>
          <w:color w:val="FFFFFF"/>
          <w:spacing w:val="8"/>
          <w:w w:val="105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-1"/>
          <w:w w:val="105"/>
          <w:sz w:val="26"/>
          <w:szCs w:val="26"/>
        </w:rPr>
        <w:t>ж</w:t>
      </w:r>
      <w:r>
        <w:rPr>
          <w:rFonts w:ascii="Times New Roman" w:hAnsi="Times New Roman" w:cs="Times New Roman" w:eastAsia="Times New Roman"/>
          <w:color w:val="FFFFFF"/>
          <w:spacing w:val="-3"/>
          <w:w w:val="105"/>
          <w:sz w:val="26"/>
          <w:szCs w:val="26"/>
        </w:rPr>
        <w:t>е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ы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color w:val="FFFFFF"/>
          <w:spacing w:val="15"/>
          <w:w w:val="10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05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-3"/>
          <w:w w:val="105"/>
          <w:sz w:val="26"/>
          <w:szCs w:val="26"/>
        </w:rPr>
        <w:t>о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м</w:t>
      </w:r>
      <w:r>
        <w:rPr>
          <w:rFonts w:ascii="Times New Roman" w:hAnsi="Times New Roman" w:cs="Times New Roman" w:eastAsia="Times New Roman"/>
          <w:color w:val="FFFFFF"/>
          <w:spacing w:val="16"/>
          <w:w w:val="10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  <w:sz w:val="26"/>
          <w:szCs w:val="26"/>
        </w:rPr>
        <w:t>з</w:t>
      </w:r>
      <w:r>
        <w:rPr>
          <w:rFonts w:ascii="Times New Roman" w:hAnsi="Times New Roman" w:cs="Times New Roman" w:eastAsia="Times New Roman"/>
          <w:color w:val="FFFFFF"/>
          <w:spacing w:val="2"/>
          <w:w w:val="105"/>
          <w:sz w:val="26"/>
          <w:szCs w:val="26"/>
        </w:rPr>
        <w:t>д</w:t>
      </w:r>
      <w:r>
        <w:rPr>
          <w:rFonts w:ascii="Times New Roman" w:hAnsi="Times New Roman" w:cs="Times New Roman" w:eastAsia="Times New Roman"/>
          <w:color w:val="FFFFFF"/>
          <w:spacing w:val="3"/>
          <w:w w:val="105"/>
          <w:sz w:val="26"/>
          <w:szCs w:val="26"/>
        </w:rPr>
        <w:t>а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  <w:sz w:val="26"/>
          <w:szCs w:val="26"/>
        </w:rPr>
        <w:t>н</w:t>
      </w:r>
      <w:r>
        <w:rPr>
          <w:rFonts w:ascii="Times New Roman" w:hAnsi="Times New Roman" w:cs="Times New Roman" w:eastAsia="Times New Roman"/>
          <w:color w:val="FFFFFF"/>
          <w:spacing w:val="5"/>
          <w:w w:val="105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spacing w:val="-2"/>
          <w:w w:val="105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color w:val="FFFFFF"/>
          <w:w w:val="105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6"/>
          <w:szCs w:val="26"/>
        </w:rPr>
      </w:r>
    </w:p>
    <w:p>
      <w:pPr>
        <w:spacing w:line="240" w:lineRule="auto" w:before="59"/>
        <w:ind w:left="1670" w:right="1679" w:firstLine="0"/>
        <w:jc w:val="center"/>
        <w:rPr>
          <w:rFonts w:ascii="Book Antiqua" w:hAnsi="Book Antiqua" w:cs="Book Antiqua" w:eastAsia="Book Antiqua"/>
          <w:sz w:val="53"/>
          <w:szCs w:val="53"/>
        </w:rPr>
      </w:pPr>
      <w:r>
        <w:rPr>
          <w:w w:val="100"/>
        </w:rPr>
        <w:br w:type="column"/>
      </w:r>
      <w:r>
        <w:rPr>
          <w:rFonts w:ascii="Book Antiqua" w:hAnsi="Book Antiqua" w:cs="Book Antiqua" w:eastAsia="Book Antiqua"/>
          <w:b/>
          <w:bCs/>
          <w:color w:val="FFFFFF"/>
          <w:spacing w:val="-13"/>
          <w:w w:val="100"/>
          <w:sz w:val="53"/>
          <w:szCs w:val="53"/>
        </w:rPr>
        <w:t>Б</w:t>
      </w:r>
      <w:r>
        <w:rPr>
          <w:rFonts w:ascii="Book Antiqua" w:hAnsi="Book Antiqua" w:cs="Book Antiqua" w:eastAsia="Book Antiqua"/>
          <w:b/>
          <w:bCs/>
          <w:color w:val="FFFFFF"/>
          <w:spacing w:val="-16"/>
          <w:w w:val="100"/>
          <w:sz w:val="53"/>
          <w:szCs w:val="53"/>
        </w:rPr>
        <w:t>.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53"/>
          <w:szCs w:val="53"/>
        </w:rPr>
        <w:t>.</w:t>
      </w:r>
      <w:r>
        <w:rPr>
          <w:rFonts w:ascii="Book Antiqua" w:hAnsi="Book Antiqua" w:cs="Book Antiqua" w:eastAsia="Book Antiqua"/>
          <w:b/>
          <w:bCs/>
          <w:color w:val="FFFFFF"/>
          <w:spacing w:val="-30"/>
          <w:w w:val="100"/>
          <w:sz w:val="53"/>
          <w:szCs w:val="53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-11"/>
          <w:w w:val="100"/>
          <w:sz w:val="53"/>
          <w:szCs w:val="53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100"/>
          <w:sz w:val="53"/>
          <w:szCs w:val="53"/>
        </w:rPr>
        <w:t>г</w:t>
      </w:r>
      <w:r>
        <w:rPr>
          <w:rFonts w:ascii="Book Antiqua" w:hAnsi="Book Antiqua" w:cs="Book Antiqua" w:eastAsia="Book Antiqua"/>
          <w:b/>
          <w:bCs/>
          <w:color w:val="FFFFFF"/>
          <w:spacing w:val="3"/>
          <w:w w:val="100"/>
          <w:sz w:val="53"/>
          <w:szCs w:val="53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-1"/>
          <w:w w:val="100"/>
          <w:sz w:val="53"/>
          <w:szCs w:val="53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23"/>
          <w:w w:val="100"/>
          <w:sz w:val="53"/>
          <w:szCs w:val="53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-8"/>
          <w:w w:val="100"/>
          <w:sz w:val="53"/>
          <w:szCs w:val="53"/>
        </w:rPr>
        <w:t>у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100"/>
          <w:sz w:val="53"/>
          <w:szCs w:val="53"/>
        </w:rPr>
        <w:t>л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53"/>
          <w:szCs w:val="53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w w:val="99"/>
          <w:sz w:val="53"/>
          <w:szCs w:val="53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-58"/>
          <w:w w:val="100"/>
          <w:sz w:val="53"/>
          <w:szCs w:val="53"/>
        </w:rPr>
        <w:t>Р</w:t>
      </w:r>
      <w:r>
        <w:rPr>
          <w:rFonts w:ascii="Book Antiqua" w:hAnsi="Book Antiqua" w:cs="Book Antiqua" w:eastAsia="Book Antiqua"/>
          <w:b/>
          <w:bCs/>
          <w:color w:val="FFFFFF"/>
          <w:spacing w:val="-15"/>
          <w:w w:val="100"/>
          <w:sz w:val="53"/>
          <w:szCs w:val="53"/>
        </w:rPr>
        <w:t>.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53"/>
          <w:szCs w:val="53"/>
        </w:rPr>
        <w:t>.</w:t>
      </w:r>
      <w:r>
        <w:rPr>
          <w:rFonts w:ascii="Book Antiqua" w:hAnsi="Book Antiqua" w:cs="Book Antiqua" w:eastAsia="Book Antiqua"/>
          <w:b/>
          <w:bCs/>
          <w:color w:val="FFFFFF"/>
          <w:spacing w:val="-30"/>
          <w:w w:val="100"/>
          <w:sz w:val="53"/>
          <w:szCs w:val="53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-11"/>
          <w:w w:val="100"/>
          <w:sz w:val="53"/>
          <w:szCs w:val="53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100"/>
          <w:sz w:val="53"/>
          <w:szCs w:val="53"/>
        </w:rPr>
        <w:t>г</w:t>
      </w:r>
      <w:r>
        <w:rPr>
          <w:rFonts w:ascii="Book Antiqua" w:hAnsi="Book Antiqua" w:cs="Book Antiqua" w:eastAsia="Book Antiqua"/>
          <w:b/>
          <w:bCs/>
          <w:color w:val="FFFFFF"/>
          <w:spacing w:val="3"/>
          <w:w w:val="100"/>
          <w:sz w:val="53"/>
          <w:szCs w:val="53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-1"/>
          <w:w w:val="100"/>
          <w:sz w:val="53"/>
          <w:szCs w:val="53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23"/>
          <w:w w:val="100"/>
          <w:sz w:val="53"/>
          <w:szCs w:val="53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-8"/>
          <w:w w:val="100"/>
          <w:sz w:val="53"/>
          <w:szCs w:val="53"/>
        </w:rPr>
        <w:t>у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100"/>
          <w:sz w:val="53"/>
          <w:szCs w:val="53"/>
        </w:rPr>
        <w:t>л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100"/>
          <w:sz w:val="53"/>
          <w:szCs w:val="53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53"/>
          <w:szCs w:val="53"/>
        </w:rPr>
        <w:t>н</w:t>
      </w:r>
      <w:r>
        <w:rPr>
          <w:rFonts w:ascii="Book Antiqua" w:hAnsi="Book Antiqua" w:cs="Book Antiqua" w:eastAsia="Book Antiqua"/>
          <w:color w:val="000000"/>
          <w:w w:val="100"/>
          <w:sz w:val="53"/>
          <w:szCs w:val="53"/>
        </w:rPr>
      </w:r>
    </w:p>
    <w:p>
      <w:pPr>
        <w:spacing w:line="190" w:lineRule="exact" w:before="6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8" w:firstLine="0"/>
        <w:jc w:val="center"/>
        <w:rPr>
          <w:rFonts w:ascii="Book Antiqua" w:hAnsi="Book Antiqua" w:cs="Book Antiqua" w:eastAsia="Book Antiqua"/>
          <w:sz w:val="76"/>
          <w:szCs w:val="76"/>
        </w:rPr>
      </w:pPr>
      <w:r>
        <w:rPr>
          <w:rFonts w:ascii="Book Antiqua" w:hAnsi="Book Antiqua" w:cs="Book Antiqua" w:eastAsia="Book Antiqua"/>
          <w:b/>
          <w:bCs/>
          <w:color w:val="FFFFFF"/>
          <w:w w:val="90"/>
          <w:sz w:val="76"/>
          <w:szCs w:val="76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6"/>
          <w:w w:val="90"/>
          <w:sz w:val="76"/>
          <w:szCs w:val="76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3"/>
          <w:w w:val="90"/>
          <w:sz w:val="76"/>
          <w:szCs w:val="76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spacing w:val="-5"/>
          <w:w w:val="90"/>
          <w:sz w:val="76"/>
          <w:szCs w:val="76"/>
        </w:rPr>
        <w:t>Р</w:t>
      </w:r>
      <w:r>
        <w:rPr>
          <w:rFonts w:ascii="Book Antiqua" w:hAnsi="Book Antiqua" w:cs="Book Antiqua" w:eastAsia="Book Antiqua"/>
          <w:b/>
          <w:bCs/>
          <w:color w:val="FFFFFF"/>
          <w:spacing w:val="-14"/>
          <w:w w:val="90"/>
          <w:sz w:val="76"/>
          <w:szCs w:val="76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spacing w:val="-35"/>
          <w:w w:val="90"/>
          <w:sz w:val="76"/>
          <w:szCs w:val="76"/>
        </w:rPr>
        <w:t>Э</w:t>
      </w:r>
      <w:r>
        <w:rPr>
          <w:rFonts w:ascii="Book Antiqua" w:hAnsi="Book Antiqua" w:cs="Book Antiqua" w:eastAsia="Book Antiqua"/>
          <w:b/>
          <w:bCs/>
          <w:color w:val="FFFFFF"/>
          <w:spacing w:val="-40"/>
          <w:w w:val="90"/>
          <w:sz w:val="76"/>
          <w:szCs w:val="76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spacing w:val="-33"/>
          <w:w w:val="90"/>
          <w:sz w:val="76"/>
          <w:szCs w:val="76"/>
        </w:rPr>
        <w:t>ОНО</w:t>
      </w:r>
      <w:r>
        <w:rPr>
          <w:rFonts w:ascii="Book Antiqua" w:hAnsi="Book Antiqua" w:cs="Book Antiqua" w:eastAsia="Book Antiqua"/>
          <w:b/>
          <w:bCs/>
          <w:color w:val="FFFFFF"/>
          <w:spacing w:val="-1"/>
          <w:w w:val="90"/>
          <w:sz w:val="76"/>
          <w:szCs w:val="76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-1"/>
          <w:w w:val="90"/>
          <w:sz w:val="76"/>
          <w:szCs w:val="76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6"/>
          <w:w w:val="90"/>
          <w:sz w:val="76"/>
          <w:szCs w:val="76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w w:val="90"/>
          <w:sz w:val="76"/>
          <w:szCs w:val="76"/>
        </w:rPr>
        <w:t>А</w:t>
      </w:r>
      <w:r>
        <w:rPr>
          <w:rFonts w:ascii="Book Antiqua" w:hAnsi="Book Antiqua" w:cs="Book Antiqua" w:eastAsia="Book Antiqua"/>
          <w:color w:val="000000"/>
          <w:w w:val="100"/>
          <w:sz w:val="76"/>
          <w:szCs w:val="7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5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1132" w:lineRule="exact"/>
        <w:ind w:left="1331" w:right="1313" w:hanging="0"/>
        <w:jc w:val="center"/>
        <w:rPr>
          <w:rFonts w:ascii="Book Antiqua" w:hAnsi="Book Antiqua" w:cs="Book Antiqua" w:eastAsia="Book Antiqua"/>
          <w:sz w:val="117"/>
          <w:szCs w:val="117"/>
        </w:rPr>
      </w:pPr>
      <w:r>
        <w:rPr>
          <w:rFonts w:ascii="Book Antiqua" w:hAnsi="Book Antiqua" w:cs="Book Antiqua" w:eastAsia="Book Antiqua"/>
          <w:b/>
          <w:bCs/>
          <w:color w:val="FFFFFF"/>
          <w:spacing w:val="-4"/>
          <w:w w:val="100"/>
          <w:sz w:val="117"/>
          <w:szCs w:val="117"/>
        </w:rPr>
        <w:t>Р</w:t>
      </w:r>
      <w:r>
        <w:rPr>
          <w:rFonts w:ascii="Book Antiqua" w:hAnsi="Book Antiqua" w:cs="Book Antiqua" w:eastAsia="Book Antiqua"/>
          <w:b/>
          <w:bCs/>
          <w:color w:val="FFFFFF"/>
          <w:spacing w:val="-5"/>
          <w:w w:val="100"/>
          <w:sz w:val="117"/>
          <w:szCs w:val="117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spacing w:val="-25"/>
          <w:w w:val="100"/>
          <w:sz w:val="117"/>
          <w:szCs w:val="117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7"/>
          <w:w w:val="100"/>
          <w:sz w:val="117"/>
          <w:szCs w:val="117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100"/>
          <w:sz w:val="117"/>
          <w:szCs w:val="117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117"/>
          <w:szCs w:val="117"/>
        </w:rPr>
        <w:t>Я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117"/>
          <w:szCs w:val="117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117"/>
          <w:szCs w:val="117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23"/>
          <w:w w:val="100"/>
          <w:sz w:val="117"/>
          <w:szCs w:val="117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5"/>
          <w:w w:val="100"/>
          <w:sz w:val="117"/>
          <w:szCs w:val="117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1"/>
          <w:w w:val="100"/>
          <w:sz w:val="117"/>
          <w:szCs w:val="117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100"/>
          <w:sz w:val="117"/>
          <w:szCs w:val="117"/>
        </w:rPr>
        <w:t>Р</w:t>
      </w:r>
      <w:r>
        <w:rPr>
          <w:rFonts w:ascii="Book Antiqua" w:hAnsi="Book Antiqua" w:cs="Book Antiqua" w:eastAsia="Book Antiqua"/>
          <w:color w:val="000000"/>
          <w:w w:val="100"/>
          <w:sz w:val="117"/>
          <w:szCs w:val="117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11" w:firstLine="0"/>
        <w:jc w:val="center"/>
        <w:rPr>
          <w:rFonts w:ascii="Book Antiqua" w:hAnsi="Book Antiqua" w:cs="Book Antiqua" w:eastAsia="Book Antiqua"/>
          <w:sz w:val="72"/>
          <w:szCs w:val="72"/>
        </w:rPr>
      </w:pPr>
      <w:r>
        <w:rPr>
          <w:rFonts w:ascii="Book Antiqua" w:hAnsi="Book Antiqua" w:cs="Book Antiqua" w:eastAsia="Book Antiqua"/>
          <w:b/>
          <w:bCs/>
          <w:color w:val="FFFFFF"/>
          <w:spacing w:val="-46"/>
          <w:w w:val="95"/>
          <w:sz w:val="72"/>
          <w:szCs w:val="72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-11"/>
          <w:w w:val="95"/>
          <w:sz w:val="72"/>
          <w:szCs w:val="72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72"/>
          <w:szCs w:val="72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13"/>
          <w:w w:val="95"/>
          <w:sz w:val="72"/>
          <w:szCs w:val="72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72"/>
          <w:szCs w:val="72"/>
        </w:rPr>
        <w:t>2</w:t>
      </w:r>
      <w:r>
        <w:rPr>
          <w:rFonts w:ascii="Book Antiqua" w:hAnsi="Book Antiqua" w:cs="Book Antiqua" w:eastAsia="Book Antiqua"/>
          <w:color w:val="000000"/>
          <w:w w:val="100"/>
          <w:sz w:val="72"/>
          <w:szCs w:val="72"/>
        </w:rPr>
      </w:r>
    </w:p>
    <w:p>
      <w:pPr>
        <w:spacing w:line="280" w:lineRule="exact" w:before="5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line="600" w:lineRule="exact"/>
        <w:ind w:left="282" w:right="291" w:firstLine="0"/>
        <w:jc w:val="center"/>
        <w:rPr>
          <w:rFonts w:ascii="Book Antiqua" w:hAnsi="Book Antiqua" w:cs="Book Antiqua" w:eastAsia="Book Antiqua"/>
          <w:sz w:val="54"/>
          <w:szCs w:val="54"/>
        </w:rPr>
      </w:pPr>
      <w:r>
        <w:rPr>
          <w:rFonts w:ascii="Book Antiqua" w:hAnsi="Book Antiqua" w:cs="Book Antiqua" w:eastAsia="Book Antiqua"/>
          <w:b/>
          <w:bCs/>
          <w:color w:val="FFFFFF"/>
          <w:spacing w:val="9"/>
          <w:w w:val="95"/>
          <w:sz w:val="54"/>
          <w:szCs w:val="54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4"/>
          <w:w w:val="95"/>
          <w:sz w:val="54"/>
          <w:szCs w:val="54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spacing w:val="17"/>
          <w:w w:val="95"/>
          <w:sz w:val="54"/>
          <w:szCs w:val="54"/>
        </w:rPr>
        <w:t>ц</w:t>
      </w:r>
      <w:r>
        <w:rPr>
          <w:rFonts w:ascii="Book Antiqua" w:hAnsi="Book Antiqua" w:cs="Book Antiqua" w:eastAsia="Book Antiqua"/>
          <w:b/>
          <w:bCs/>
          <w:color w:val="FFFFFF"/>
          <w:spacing w:val="13"/>
          <w:w w:val="95"/>
          <w:sz w:val="54"/>
          <w:szCs w:val="54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25"/>
          <w:w w:val="95"/>
          <w:sz w:val="54"/>
          <w:szCs w:val="54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95"/>
          <w:sz w:val="54"/>
          <w:szCs w:val="54"/>
        </w:rPr>
        <w:t>л</w:t>
      </w:r>
      <w:r>
        <w:rPr>
          <w:rFonts w:ascii="Book Antiqua" w:hAnsi="Book Antiqua" w:cs="Book Antiqua" w:eastAsia="Book Antiqua"/>
          <w:b/>
          <w:bCs/>
          <w:color w:val="FFFFFF"/>
          <w:spacing w:val="7"/>
          <w:w w:val="95"/>
          <w:sz w:val="54"/>
          <w:szCs w:val="54"/>
        </w:rPr>
        <w:t>ь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95"/>
          <w:sz w:val="54"/>
          <w:szCs w:val="54"/>
        </w:rPr>
        <w:t>н</w:t>
      </w:r>
      <w:r>
        <w:rPr>
          <w:rFonts w:ascii="Book Antiqua" w:hAnsi="Book Antiqua" w:cs="Book Antiqua" w:eastAsia="Book Antiqua"/>
          <w:b/>
          <w:bCs/>
          <w:color w:val="FFFFFF"/>
          <w:spacing w:val="26"/>
          <w:w w:val="95"/>
          <w:sz w:val="54"/>
          <w:szCs w:val="54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spacing w:val="16"/>
          <w:w w:val="95"/>
          <w:sz w:val="54"/>
          <w:szCs w:val="54"/>
        </w:rPr>
        <w:t>-</w:t>
      </w:r>
      <w:r>
        <w:rPr>
          <w:rFonts w:ascii="Book Antiqua" w:hAnsi="Book Antiqua" w:cs="Book Antiqua" w:eastAsia="Book Antiqua"/>
          <w:b/>
          <w:bCs/>
          <w:color w:val="FFFFFF"/>
          <w:spacing w:val="3"/>
          <w:w w:val="95"/>
          <w:sz w:val="54"/>
          <w:szCs w:val="54"/>
        </w:rPr>
        <w:t>э</w:t>
      </w:r>
      <w:r>
        <w:rPr>
          <w:rFonts w:ascii="Book Antiqua" w:hAnsi="Book Antiqua" w:cs="Book Antiqua" w:eastAsia="Book Antiqua"/>
          <w:b/>
          <w:bCs/>
          <w:color w:val="FFFFFF"/>
          <w:spacing w:val="5"/>
          <w:w w:val="95"/>
          <w:sz w:val="54"/>
          <w:szCs w:val="54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95"/>
          <w:sz w:val="54"/>
          <w:szCs w:val="54"/>
        </w:rPr>
        <w:t>он</w:t>
      </w:r>
      <w:r>
        <w:rPr>
          <w:rFonts w:ascii="Book Antiqua" w:hAnsi="Book Antiqua" w:cs="Book Antiqua" w:eastAsia="Book Antiqua"/>
          <w:b/>
          <w:bCs/>
          <w:color w:val="FFFFFF"/>
          <w:spacing w:val="3"/>
          <w:w w:val="95"/>
          <w:sz w:val="54"/>
          <w:szCs w:val="54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spacing w:val="17"/>
          <w:w w:val="95"/>
          <w:sz w:val="54"/>
          <w:szCs w:val="54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24"/>
          <w:w w:val="95"/>
          <w:sz w:val="54"/>
          <w:szCs w:val="54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"/>
          <w:w w:val="95"/>
          <w:sz w:val="54"/>
          <w:szCs w:val="54"/>
        </w:rPr>
        <w:t>ч</w:t>
      </w:r>
      <w:r>
        <w:rPr>
          <w:rFonts w:ascii="Book Antiqua" w:hAnsi="Book Antiqua" w:cs="Book Antiqua" w:eastAsia="Book Antiqua"/>
          <w:b/>
          <w:bCs/>
          <w:color w:val="FFFFFF"/>
          <w:spacing w:val="12"/>
          <w:w w:val="95"/>
          <w:sz w:val="54"/>
          <w:szCs w:val="54"/>
        </w:rPr>
        <w:t>е</w:t>
      </w:r>
      <w:r>
        <w:rPr>
          <w:rFonts w:ascii="Book Antiqua" w:hAnsi="Book Antiqua" w:cs="Book Antiqua" w:eastAsia="Book Antiqua"/>
          <w:b/>
          <w:bCs/>
          <w:color w:val="FFFFFF"/>
          <w:spacing w:val="17"/>
          <w:w w:val="95"/>
          <w:sz w:val="54"/>
          <w:szCs w:val="54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20"/>
          <w:w w:val="95"/>
          <w:sz w:val="54"/>
          <w:szCs w:val="54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spacing w:val="28"/>
          <w:w w:val="95"/>
          <w:sz w:val="54"/>
          <w:szCs w:val="54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54"/>
          <w:szCs w:val="54"/>
        </w:rPr>
        <w:t>я</w:t>
      </w:r>
      <w:r>
        <w:rPr>
          <w:rFonts w:ascii="Book Antiqua" w:hAnsi="Book Antiqua" w:cs="Book Antiqua" w:eastAsia="Book Antiqua"/>
          <w:b/>
          <w:bCs/>
          <w:color w:val="FFFFFF"/>
          <w:w w:val="97"/>
          <w:sz w:val="54"/>
          <w:szCs w:val="54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25"/>
          <w:w w:val="95"/>
          <w:sz w:val="54"/>
          <w:szCs w:val="54"/>
        </w:rPr>
        <w:t>с</w:t>
      </w:r>
      <w:r>
        <w:rPr>
          <w:rFonts w:ascii="Book Antiqua" w:hAnsi="Book Antiqua" w:cs="Book Antiqua" w:eastAsia="Book Antiqua"/>
          <w:b/>
          <w:bCs/>
          <w:color w:val="FFFFFF"/>
          <w:spacing w:val="26"/>
          <w:w w:val="95"/>
          <w:sz w:val="54"/>
          <w:szCs w:val="54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10"/>
          <w:w w:val="95"/>
          <w:sz w:val="54"/>
          <w:szCs w:val="54"/>
        </w:rPr>
        <w:t>р</w:t>
      </w:r>
      <w:r>
        <w:rPr>
          <w:rFonts w:ascii="Book Antiqua" w:hAnsi="Book Antiqua" w:cs="Book Antiqua" w:eastAsia="Book Antiqua"/>
          <w:b/>
          <w:bCs/>
          <w:color w:val="FFFFFF"/>
          <w:spacing w:val="20"/>
          <w:w w:val="95"/>
          <w:sz w:val="54"/>
          <w:szCs w:val="54"/>
        </w:rPr>
        <w:t>у</w:t>
      </w:r>
      <w:r>
        <w:rPr>
          <w:rFonts w:ascii="Book Antiqua" w:hAnsi="Book Antiqua" w:cs="Book Antiqua" w:eastAsia="Book Antiqua"/>
          <w:b/>
          <w:bCs/>
          <w:color w:val="FFFFFF"/>
          <w:spacing w:val="22"/>
          <w:w w:val="95"/>
          <w:sz w:val="54"/>
          <w:szCs w:val="54"/>
        </w:rPr>
        <w:t>к</w:t>
      </w:r>
      <w:r>
        <w:rPr>
          <w:rFonts w:ascii="Book Antiqua" w:hAnsi="Book Antiqua" w:cs="Book Antiqua" w:eastAsia="Book Antiqua"/>
          <w:b/>
          <w:bCs/>
          <w:color w:val="FFFFFF"/>
          <w:spacing w:val="33"/>
          <w:w w:val="95"/>
          <w:sz w:val="54"/>
          <w:szCs w:val="54"/>
        </w:rPr>
        <w:t>т</w:t>
      </w:r>
      <w:r>
        <w:rPr>
          <w:rFonts w:ascii="Book Antiqua" w:hAnsi="Book Antiqua" w:cs="Book Antiqua" w:eastAsia="Book Antiqua"/>
          <w:b/>
          <w:bCs/>
          <w:color w:val="FFFFFF"/>
          <w:spacing w:val="22"/>
          <w:w w:val="95"/>
          <w:sz w:val="54"/>
          <w:szCs w:val="54"/>
        </w:rPr>
        <w:t>у</w:t>
      </w:r>
      <w:r>
        <w:rPr>
          <w:rFonts w:ascii="Book Antiqua" w:hAnsi="Book Antiqua" w:cs="Book Antiqua" w:eastAsia="Book Antiqua"/>
          <w:b/>
          <w:bCs/>
          <w:color w:val="FFFFFF"/>
          <w:spacing w:val="6"/>
          <w:w w:val="95"/>
          <w:sz w:val="54"/>
          <w:szCs w:val="54"/>
        </w:rPr>
        <w:t>р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54"/>
          <w:szCs w:val="54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104"/>
          <w:w w:val="95"/>
          <w:sz w:val="54"/>
          <w:szCs w:val="54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54"/>
          <w:szCs w:val="54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spacing w:val="105"/>
          <w:w w:val="95"/>
          <w:sz w:val="54"/>
          <w:szCs w:val="54"/>
        </w:rPr>
        <w:t> </w:t>
      </w:r>
      <w:r>
        <w:rPr>
          <w:rFonts w:ascii="Book Antiqua" w:hAnsi="Book Antiqua" w:cs="Book Antiqua" w:eastAsia="Book Antiqua"/>
          <w:b/>
          <w:bCs/>
          <w:color w:val="FFFFFF"/>
          <w:spacing w:val="4"/>
          <w:w w:val="95"/>
          <w:sz w:val="54"/>
          <w:szCs w:val="54"/>
        </w:rPr>
        <w:t>д</w:t>
      </w:r>
      <w:r>
        <w:rPr>
          <w:rFonts w:ascii="Book Antiqua" w:hAnsi="Book Antiqua" w:cs="Book Antiqua" w:eastAsia="Book Antiqua"/>
          <w:b/>
          <w:bCs/>
          <w:color w:val="FFFFFF"/>
          <w:spacing w:val="9"/>
          <w:w w:val="95"/>
          <w:sz w:val="54"/>
          <w:szCs w:val="54"/>
        </w:rPr>
        <w:t>е</w:t>
      </w:r>
      <w:r>
        <w:rPr>
          <w:rFonts w:ascii="Book Antiqua" w:hAnsi="Book Antiqua" w:cs="Book Antiqua" w:eastAsia="Book Antiqua"/>
          <w:b/>
          <w:bCs/>
          <w:color w:val="FFFFFF"/>
          <w:spacing w:val="2"/>
          <w:w w:val="95"/>
          <w:sz w:val="54"/>
          <w:szCs w:val="54"/>
        </w:rPr>
        <w:t>м</w:t>
      </w:r>
      <w:r>
        <w:rPr>
          <w:rFonts w:ascii="Book Antiqua" w:hAnsi="Book Antiqua" w:cs="Book Antiqua" w:eastAsia="Book Antiqua"/>
          <w:b/>
          <w:bCs/>
          <w:color w:val="FFFFFF"/>
          <w:spacing w:val="1"/>
          <w:w w:val="95"/>
          <w:sz w:val="54"/>
          <w:szCs w:val="54"/>
        </w:rPr>
        <w:t>о</w:t>
      </w:r>
      <w:r>
        <w:rPr>
          <w:rFonts w:ascii="Book Antiqua" w:hAnsi="Book Antiqua" w:cs="Book Antiqua" w:eastAsia="Book Antiqua"/>
          <w:b/>
          <w:bCs/>
          <w:color w:val="FFFFFF"/>
          <w:spacing w:val="25"/>
          <w:w w:val="95"/>
          <w:sz w:val="54"/>
          <w:szCs w:val="54"/>
        </w:rPr>
        <w:t>г</w:t>
      </w:r>
      <w:r>
        <w:rPr>
          <w:rFonts w:ascii="Book Antiqua" w:hAnsi="Book Antiqua" w:cs="Book Antiqua" w:eastAsia="Book Antiqua"/>
          <w:b/>
          <w:bCs/>
          <w:color w:val="FFFFFF"/>
          <w:spacing w:val="6"/>
          <w:w w:val="95"/>
          <w:sz w:val="54"/>
          <w:szCs w:val="54"/>
        </w:rPr>
        <w:t>р</w:t>
      </w:r>
      <w:r>
        <w:rPr>
          <w:rFonts w:ascii="Book Antiqua" w:hAnsi="Book Antiqua" w:cs="Book Antiqua" w:eastAsia="Book Antiqua"/>
          <w:b/>
          <w:bCs/>
          <w:color w:val="FFFFFF"/>
          <w:spacing w:val="8"/>
          <w:w w:val="95"/>
          <w:sz w:val="54"/>
          <w:szCs w:val="54"/>
        </w:rPr>
        <w:t>а</w:t>
      </w:r>
      <w:r>
        <w:rPr>
          <w:rFonts w:ascii="Book Antiqua" w:hAnsi="Book Antiqua" w:cs="Book Antiqua" w:eastAsia="Book Antiqua"/>
          <w:b/>
          <w:bCs/>
          <w:color w:val="FFFFFF"/>
          <w:spacing w:val="5"/>
          <w:w w:val="95"/>
          <w:sz w:val="54"/>
          <w:szCs w:val="54"/>
        </w:rPr>
        <w:t>ф</w:t>
      </w:r>
      <w:r>
        <w:rPr>
          <w:rFonts w:ascii="Book Antiqua" w:hAnsi="Book Antiqua" w:cs="Book Antiqua" w:eastAsia="Book Antiqua"/>
          <w:b/>
          <w:bCs/>
          <w:color w:val="FFFFFF"/>
          <w:spacing w:val="26"/>
          <w:w w:val="95"/>
          <w:sz w:val="54"/>
          <w:szCs w:val="54"/>
        </w:rPr>
        <w:t>и</w:t>
      </w:r>
      <w:r>
        <w:rPr>
          <w:rFonts w:ascii="Book Antiqua" w:hAnsi="Book Antiqua" w:cs="Book Antiqua" w:eastAsia="Book Antiqua"/>
          <w:b/>
          <w:bCs/>
          <w:color w:val="FFFFFF"/>
          <w:w w:val="95"/>
          <w:sz w:val="54"/>
          <w:szCs w:val="54"/>
        </w:rPr>
        <w:t>я</w:t>
      </w:r>
      <w:r>
        <w:rPr>
          <w:rFonts w:ascii="Book Antiqua" w:hAnsi="Book Antiqua" w:cs="Book Antiqua" w:eastAsia="Book Antiqua"/>
          <w:color w:val="000000"/>
          <w:w w:val="100"/>
          <w:sz w:val="54"/>
          <w:szCs w:val="54"/>
        </w:rPr>
      </w:r>
    </w:p>
    <w:p>
      <w:pPr>
        <w:spacing w:after="0" w:line="600" w:lineRule="exact"/>
        <w:jc w:val="center"/>
        <w:rPr>
          <w:rFonts w:ascii="Book Antiqua" w:hAnsi="Book Antiqua" w:cs="Book Antiqua" w:eastAsia="Book Antiqua"/>
          <w:sz w:val="54"/>
          <w:szCs w:val="54"/>
        </w:rPr>
        <w:sectPr>
          <w:type w:val="continuous"/>
          <w:pgSz w:w="19889" w:h="14460" w:orient="landscape"/>
          <w:pgMar w:top="1340" w:bottom="280" w:left="1160" w:right="1220"/>
          <w:cols w:num="2" w:equalWidth="0">
            <w:col w:w="7798" w:space="1860"/>
            <w:col w:w="7851"/>
          </w:cols>
        </w:sectPr>
      </w:pPr>
    </w:p>
    <w:p>
      <w:pPr>
        <w:spacing w:line="170" w:lineRule="exact" w:before="2"/>
        <w:rPr>
          <w:sz w:val="17"/>
          <w:szCs w:val="17"/>
        </w:rPr>
      </w:pPr>
      <w:r>
        <w:rPr/>
        <w:pict>
          <v:group style="position:absolute;margin-left:-.625pt;margin-top:-.624898pt;width:995.690979pt;height:723.5649pt;mso-position-horizontal-relative:page;mso-position-vertical-relative:page;z-index:-12722" coordorigin="-13,-12" coordsize="19914,14471">
            <v:group style="position:absolute;left:138;top:137;width:19614;height:14173" coordorigin="138,137" coordsize="19614,14173">
              <v:shape style="position:absolute;left:138;top:137;width:19614;height:14173" coordorigin="138,137" coordsize="19614,14173" path="m138,14310l19752,14310,19752,137,138,137,138,14310xe" filled="t" fillcolor="#002559" stroked="f">
                <v:path arrowok="t"/>
                <v:fill type="solid"/>
              </v:shape>
            </v:group>
            <v:group style="position:absolute;left:14504;top:12411;width:44;height:47" coordorigin="14504,12411" coordsize="44,47">
              <v:shape style="position:absolute;left:14504;top:12411;width:44;height:47" coordorigin="14504,12411" coordsize="44,47" path="m14548,12411l14504,12411,14504,12438,14521,12448,14538,12459,14548,12411xe" filled="t" fillcolor="#A7AEB9" stroked="f">
                <v:path arrowok="t"/>
                <v:fill type="solid"/>
              </v:shape>
            </v:group>
            <v:group style="position:absolute;left:14638;top:12405;width:48;height:52" coordorigin="14638,12405" coordsize="48,52">
              <v:shape style="position:absolute;left:14638;top:12405;width:48;height:52" coordorigin="14638,12405" coordsize="48,52" path="m14676,12405l14649,12405,14638,12416,14638,12445,14649,12457,14676,12457,14686,12445,14686,12416,14676,12405xe" filled="t" fillcolor="#A7AEB9" stroked="f">
                <v:path arrowok="t"/>
                <v:fill type="solid"/>
              </v:shape>
            </v:group>
            <v:group style="position:absolute;left:14626;top:12474;width:57;height:58" coordorigin="14626,12474" coordsize="57,58">
              <v:shape style="position:absolute;left:14626;top:12474;width:57;height:58" coordorigin="14626,12474" coordsize="57,58" path="m14683,12474l14626,12474,14626,12507,14642,12507,14642,12515,14660,12524,14678,12532,14683,12474xe" filled="t" fillcolor="#A7AEB9" stroked="f">
                <v:path arrowok="t"/>
                <v:fill type="solid"/>
              </v:shape>
            </v:group>
            <v:group style="position:absolute;left:14701;top:12424;width:64;height:139" coordorigin="14701,12424" coordsize="64,139">
              <v:shape style="position:absolute;left:14701;top:12424;width:64;height:139" coordorigin="14701,12424" coordsize="64,139" path="m14765,12504l14724,12504,14724,12550,14743,12557,14762,12564,14765,12504xe" filled="t" fillcolor="#A7AEB9" stroked="f">
                <v:path arrowok="t"/>
                <v:fill type="solid"/>
              </v:shape>
              <v:shape style="position:absolute;left:14701;top:12424;width:64;height:139" coordorigin="14701,12424" coordsize="64,139" path="m14789,12474l14701,12474,14701,12504,14789,12504,14789,12474xe" filled="t" fillcolor="#A7AEB9" stroked="f">
                <v:path arrowok="t"/>
                <v:fill type="solid"/>
              </v:shape>
              <v:shape style="position:absolute;left:14701;top:12424;width:64;height:139" coordorigin="14701,12424" coordsize="64,139" path="m14765,12424l14724,12424,14724,12474,14765,12474,14765,12424xe" filled="t" fillcolor="#A7AEB9" stroked="f">
                <v:path arrowok="t"/>
                <v:fill type="solid"/>
              </v:shape>
            </v:group>
            <v:group style="position:absolute;left:14792;top:12424;width:61;height:164" coordorigin="14792,12424" coordsize="61,164">
              <v:shape style="position:absolute;left:14792;top:12424;width:61;height:164" coordorigin="14792,12424" coordsize="61,164" path="m14853,12504l14813,12504,14813,12579,14832,12584,14851,12589,14853,12504xe" filled="t" fillcolor="#A7AEB9" stroked="f">
                <v:path arrowok="t"/>
                <v:fill type="solid"/>
              </v:shape>
              <v:shape style="position:absolute;left:14792;top:12424;width:61;height:164" coordorigin="14792,12424" coordsize="61,164" path="m14880,12474l14792,12474,14792,12504,14880,12504,14880,12474xe" filled="t" fillcolor="#A7AEB9" stroked="f">
                <v:path arrowok="t"/>
                <v:fill type="solid"/>
              </v:shape>
              <v:shape style="position:absolute;left:14792;top:12424;width:61;height:164" coordorigin="14792,12424" coordsize="61,164" path="m14853,12424l14813,12424,14813,12474,14853,12474,14853,12424xe" filled="t" fillcolor="#A7AEB9" stroked="f">
                <v:path arrowok="t"/>
                <v:fill type="solid"/>
              </v:shape>
            </v:group>
            <v:group style="position:absolute;left:14883;top:12470;width:131;height:142" coordorigin="14883,12470" coordsize="131,142">
              <v:shape style="position:absolute;left:14883;top:12470;width:131;height:142" coordorigin="14883,12470" coordsize="131,142" path="m14950,12470l14894,12502,14883,12537,14884,12559,14934,12604,14993,12612,15008,12612,15012,12610,15015,12608,15007,12594,14952,12594,14942,12592,14935,12585,14930,12580,14926,12571,14926,12558,15013,12558,15013,12543,15011,12531,14926,12531,14926,12516,14929,12510,14936,12502,14941,12498,15001,12498,14986,12483,14969,12473,14950,12470xe" filled="t" fillcolor="#A7AEB9" stroked="f">
                <v:path arrowok="t"/>
                <v:fill type="solid"/>
              </v:shape>
              <v:shape style="position:absolute;left:14883;top:12470;width:131;height:142" coordorigin="14883,12470" coordsize="131,142" path="m15001,12581l14968,12594,15007,12594,15001,12581xe" filled="t" fillcolor="#A7AEB9" stroked="f">
                <v:path arrowok="t"/>
                <v:fill type="solid"/>
              </v:shape>
              <v:shape style="position:absolute;left:14883;top:12470;width:131;height:142" coordorigin="14883,12470" coordsize="131,142" path="m15001,12498l14959,12498,14964,12503,14966,12507,14970,12513,14970,12516,14971,12531,15011,12531,15010,12518,15003,12499,15001,12498xe" filled="t" fillcolor="#A7AEB9" stroked="f">
                <v:path arrowok="t"/>
                <v:fill type="solid"/>
              </v:shape>
            </v:group>
            <v:group style="position:absolute;left:15032;top:12470;width:107;height:149" coordorigin="15032,12470" coordsize="107,149">
              <v:shape style="position:absolute;left:15032;top:12470;width:107;height:149" coordorigin="15032,12470" coordsize="107,149" path="m15066,12474l15032,12474,15032,12616,15072,12619,15073,12535,15073,12530,15073,12519,15078,12512,15081,12508,15086,12506,15130,12506,15138,12502,15139,12492,15066,12492,15066,12474xe" filled="t" fillcolor="#A7AEB9" stroked="f">
                <v:path arrowok="t"/>
                <v:fill type="solid"/>
              </v:shape>
              <v:shape style="position:absolute;left:15032;top:12470;width:107;height:149" coordorigin="15032,12470" coordsize="107,149" path="m15130,12506l15099,12506,15105,12510,15108,12517,15130,12506xe" filled="t" fillcolor="#A7AEB9" stroked="f">
                <v:path arrowok="t"/>
                <v:fill type="solid"/>
              </v:shape>
              <v:shape style="position:absolute;left:15032;top:12470;width:107;height:149" coordorigin="15032,12470" coordsize="107,149" path="m15108,12470l15084,12470,15073,12481,15070,12487,15066,12492,15139,12492,15139,12489,15133,12481,15128,12477,15120,12470,15108,12470xe" filled="t" fillcolor="#A7AEB9" stroked="f">
                <v:path arrowok="t"/>
                <v:fill type="solid"/>
              </v:shape>
            </v:group>
            <v:group style="position:absolute;left:15142;top:12470;width:107;height:152" coordorigin="15142,12470" coordsize="107,152">
              <v:shape style="position:absolute;left:15142;top:12470;width:107;height:152" coordorigin="15142,12470" coordsize="107,152" path="m15176,12474l15142,12474,15142,12622,15182,12622,15182,12530,15183,12519,15188,12512,15191,12508,15196,12506,15240,12506,15248,12502,15248,12492,15176,12492,15176,12474xe" filled="t" fillcolor="#A7AEB9" stroked="f">
                <v:path arrowok="t"/>
                <v:fill type="solid"/>
              </v:shape>
              <v:shape style="position:absolute;left:15142;top:12470;width:107;height:152" coordorigin="15142,12470" coordsize="107,152" path="m15240,12506l15209,12506,15215,12510,15217,12517,15240,12506xe" filled="t" fillcolor="#A7AEB9" stroked="f">
                <v:path arrowok="t"/>
                <v:fill type="solid"/>
              </v:shape>
              <v:shape style="position:absolute;left:15142;top:12470;width:107;height:152" coordorigin="15142,12470" coordsize="107,152" path="m15218,12470l15194,12470,15183,12481,15179,12487,15176,12492,15248,12492,15249,12489,15243,12481,15238,12477,15229,12470,15218,12470xe" filled="t" fillcolor="#A7AEB9" stroked="f">
                <v:path arrowok="t"/>
                <v:fill type="solid"/>
              </v:shape>
            </v:group>
            <v:group style="position:absolute;left:15245;top:12470;width:131;height:155" coordorigin="15245,12470" coordsize="131,155">
              <v:shape style="position:absolute;left:15245;top:12470;width:131;height:155" coordorigin="15245,12470" coordsize="131,155" path="m15371,12497l15317,12497,15326,12497,15331,12503,15336,12508,15336,12514,15336,12534,15320,12534,15303,12535,15281,12538,15255,12553,15245,12569,15247,12596,15254,12611,15275,12623,15292,12626,15309,12624,15329,12615,15338,12608,15377,12608,15377,12598,15293,12598,15287,12588,15287,12578,15299,12560,15321,12557,15377,12557,15377,12529,15376,12509,15371,12497xe" filled="t" fillcolor="#A7AEB9" stroked="f">
                <v:path arrowok="t"/>
                <v:fill type="solid"/>
              </v:shape>
              <v:shape style="position:absolute;left:15245;top:12470;width:131;height:155" coordorigin="15245,12470" coordsize="131,155" path="m15377,12608l15338,12608,15338,12622,15377,12622,15377,12608xe" filled="t" fillcolor="#A7AEB9" stroked="f">
                <v:path arrowok="t"/>
                <v:fill type="solid"/>
              </v:shape>
              <v:shape style="position:absolute;left:15245;top:12470;width:131;height:155" coordorigin="15245,12470" coordsize="131,155" path="m15377,12557l15336,12557,15336,12584,15328,12594,15319,12598,15377,12598,15377,12557xe" filled="t" fillcolor="#A7AEB9" stroked="f">
                <v:path arrowok="t"/>
                <v:fill type="solid"/>
              </v:shape>
              <v:shape style="position:absolute;left:15245;top:12470;width:131;height:155" coordorigin="15245,12470" coordsize="131,155" path="m15324,12470l15290,12472,15271,12476,15263,12480,15252,12494,15252,12514,15290,12519,15290,12517,15290,12515,15290,12505,15294,12502,15297,12500,15302,12497,15307,12497,15371,12497,15368,12490,15363,12485,15345,12474,15324,12470xe" filled="t" fillcolor="#A7AEB9" stroked="f">
                <v:path arrowok="t"/>
                <v:fill type="solid"/>
              </v:shape>
            </v:group>
            <v:group style="position:absolute;left:14039;top:12077;width:1325;height:1099" coordorigin="14039,12077" coordsize="1325,1099">
              <v:shape style="position:absolute;left:14039;top:12077;width:1325;height:1099" coordorigin="14039,12077" coordsize="1325,1099" path="m14039,12077l14121,12148,14194,12213,14259,12275,14315,12332,14363,12386,14401,12438,14453,12534,14470,12624,14470,12627,14466,12672,14432,12766,14363,12867,14315,12921,14259,12978,14194,13040,14121,13105,14039,13176,14123,13106,14203,13042,14278,12984,14350,12931,14420,12884,14486,12842,14551,12805,14615,12772,14677,12743,14739,12718,14801,12697,14863,12679,14927,12665,14992,12653,15059,12644,15128,12637,15200,12632,15276,12629,15355,12627,15364,12626,14958,12626,14941,12625,14933,12622,14504,12622,14504,12438,14484,12425,14465,12412,14404,12370,14340,12323,14249,12251,14200,12212,14123,12148,14039,12077xe" filled="t" fillcolor="#A7AEB9" stroked="f">
                <v:path arrowok="t"/>
                <v:fill type="solid"/>
              </v:shape>
              <v:shape style="position:absolute;left:14039;top:12077;width:1325;height:1099" coordorigin="14039,12077" coordsize="1325,1099" path="m15005,12614l14970,12626,15320,12626,15164,12623,15133,12622,15032,12622,15032,12616,15014,12615,15005,12614xe" filled="t" fillcolor="#A7AEB9" stroked="f">
                <v:path arrowok="t"/>
                <v:fill type="solid"/>
              </v:shape>
              <v:shape style="position:absolute;left:14039;top:12077;width:1325;height:1099" coordorigin="14039,12077" coordsize="1325,1099" path="m14554,12468l14548,12585,14628,12585,14628,12622,14642,12622,14642,12515,14625,12506,14607,12498,14589,12488,14572,12478,14554,12468xe" filled="t" fillcolor="#A7AEB9" stroked="f">
                <v:path arrowok="t"/>
                <v:fill type="solid"/>
              </v:shape>
              <v:shape style="position:absolute;left:14039;top:12077;width:1325;height:1099" coordorigin="14039,12077" coordsize="1325,1099" path="m14687,12535l14683,12622,14724,12622,14724,12550,14706,12543,14687,12535xe" filled="t" fillcolor="#A7AEB9" stroked="f">
                <v:path arrowok="t"/>
                <v:fill type="solid"/>
              </v:shape>
              <v:shape style="position:absolute;left:14039;top:12077;width:1325;height:1099" coordorigin="14039,12077" coordsize="1325,1099" path="m14774,12568l14765,12622,14813,12622,14813,12579,14793,12573,14774,12568xe" filled="t" fillcolor="#A7AEB9" stroked="f">
                <v:path arrowok="t"/>
                <v:fill type="solid"/>
              </v:shape>
              <v:shape style="position:absolute;left:14039;top:12077;width:1325;height:1099" coordorigin="14039,12077" coordsize="1325,1099" path="m14857,12590l14853,12622,14933,12622,14921,12619,14900,12603,14898,12600,14896,12598,14877,12594,14857,12590xe" filled="t" fillcolor="#A7AEB9" stroked="f">
                <v:path arrowok="t"/>
                <v:fill type="solid"/>
              </v:shape>
              <v:shape style="position:absolute;left:14039;top:12077;width:1325;height:1099" coordorigin="14039,12077" coordsize="1325,1099" path="m15077,12620l15073,12622,15133,12622,15091,12621,15077,12620xe" filled="t" fillcolor="#A7AEB9" stroked="f">
                <v:path arrowok="t"/>
                <v:fill type="solid"/>
              </v:shape>
            </v:group>
            <v:group style="position:absolute;left:10805;top:3804;width:7819;height:778" coordorigin="10805,3804" coordsize="7819,778">
              <v:shape style="position:absolute;left:10805;top:3804;width:7819;height:778" coordorigin="10805,3804" coordsize="7819,778" path="m10805,3804l18624,3804,18624,4582,10805,4582,10805,3804xe" filled="t" fillcolor="#231F20" stroked="f">
                <v:path arrowok="t"/>
                <v:fill type="solid"/>
              </v:shape>
            </v:group>
            <v:group style="position:absolute;left:430;top:794;width:2;height:12980" coordorigin="430,794" coordsize="2,12980">
              <v:shape style="position:absolute;left:430;top:794;width:2;height:12980" coordorigin="430,794" coordsize="0,12980" path="m430,794l430,13774e" filled="f" stroked="t" strokeweight="1pt" strokecolor="#FFFFFF">
                <v:path arrowok="t"/>
                <v:stroke dashstyle="longDash"/>
              </v:shape>
            </v:group>
            <v:group style="position:absolute;left:787;top:14016;width:18434;height:2" coordorigin="787,14016" coordsize="18434,2">
              <v:shape style="position:absolute;left:787;top:14016;width:18434;height:2" coordorigin="787,14016" coordsize="18434,0" path="m787,14016l19221,14016e" filled="f" stroked="t" strokeweight="1pt" strokecolor="#FFFFFF">
                <v:path arrowok="t"/>
                <v:stroke dashstyle="longDash"/>
              </v:shape>
            </v:group>
            <v:group style="position:absolute;left:19459;top:673;width:2;height:12980" coordorigin="19459,673" coordsize="2,12980">
              <v:shape style="position:absolute;left:19459;top:673;width:2;height:12980" coordorigin="19459,673" coordsize="0,12980" path="m19459,13652l19459,673e" filled="f" stroked="t" strokeweight="1pt" strokecolor="#FFFFFF">
                <v:path arrowok="t"/>
                <v:stroke dashstyle="longDash"/>
              </v:shape>
            </v:group>
            <v:group style="position:absolute;left:668;top:430;width:18434;height:2" coordorigin="668,430" coordsize="18434,2">
              <v:shape style="position:absolute;left:668;top:430;width:18434;height:2" coordorigin="668,430" coordsize="18434,0" path="m19102,430l668,430e" filled="f" stroked="t" strokeweight="1pt" strokecolor="#FFFFFF">
                <v:path arrowok="t"/>
                <v:stroke dashstyle="longDash"/>
              </v:shape>
            </v:group>
            <v:group style="position:absolute;left:430;top:13895;width:119;height:121" coordorigin="430,13895" coordsize="119,121">
              <v:shape style="position:absolute;left:430;top:13895;width:119;height:121" coordorigin="430,13895" coordsize="119,121" path="m430,13895l430,14016,549,14016e" filled="f" stroked="t" strokeweight="1pt" strokecolor="#FFFFFF">
                <v:path arrowok="t"/>
              </v:shape>
            </v:group>
            <v:group style="position:absolute;left:19340;top:13895;width:119;height:121" coordorigin="19340,13895" coordsize="119,121">
              <v:shape style="position:absolute;left:19340;top:13895;width:119;height:121" coordorigin="19340,13895" coordsize="119,121" path="m19340,14016l19459,14016,19459,13895e" filled="f" stroked="t" strokeweight="1pt" strokecolor="#FFFFFF">
                <v:path arrowok="t"/>
              </v:shape>
            </v:group>
            <v:group style="position:absolute;left:19340;top:430;width:119;height:121" coordorigin="19340,430" coordsize="119,121">
              <v:shape style="position:absolute;left:19340;top:430;width:119;height:121" coordorigin="19340,430" coordsize="119,121" path="m19459,551l19459,430,19340,430e" filled="f" stroked="t" strokeweight="1pt" strokecolor="#FFFFFF">
                <v:path arrowok="t"/>
              </v:shape>
            </v:group>
            <v:group style="position:absolute;left:430;top:430;width:119;height:121" coordorigin="430,430" coordsize="119,121">
              <v:shape style="position:absolute;left:430;top:430;width:119;height:121" coordorigin="430,430" coordsize="119,121" path="m549,430l430,430,430,551e" filled="f" stroked="t" strokeweight="1pt" strokecolor="#FFFFFF">
                <v:path arrowok="t"/>
              </v:shape>
            </v:group>
            <v:group style="position:absolute;left:9784;top:794;width:2;height:12980" coordorigin="9784,794" coordsize="2,12980">
              <v:shape style="position:absolute;left:9784;top:794;width:2;height:12980" coordorigin="9784,794" coordsize="0,12980" path="m9784,794l9784,13774e" filled="f" stroked="t" strokeweight="1pt" strokecolor="#FFFFFF">
                <v:path arrowok="t"/>
                <v:stroke dashstyle="longDash"/>
              </v:shape>
            </v:group>
            <v:group style="position:absolute;left:10104;top:673;width:2;height:12980" coordorigin="10104,673" coordsize="2,12980">
              <v:shape style="position:absolute;left:10104;top:673;width:2;height:12980" coordorigin="10104,673" coordsize="0,12980" path="m10104,13652l10104,673e" filled="f" stroked="t" strokeweight="1pt" strokecolor="#FFFFFF">
                <v:path arrowok="t"/>
                <v:stroke dashstyle="longDash"/>
              </v:shape>
            </v:group>
            <v:group style="position:absolute;left:9784;top:13895;width:80;height:121" coordorigin="9784,13895" coordsize="80,121">
              <v:shape style="position:absolute;left:9784;top:13895;width:80;height:121" coordorigin="9784,13895" coordsize="80,121" path="m9784,13895l9784,14016,9864,14016e" filled="f" stroked="t" strokeweight="1pt" strokecolor="#FFFFFF">
                <v:path arrowok="t"/>
              </v:shape>
            </v:group>
            <v:group style="position:absolute;left:10024;top:13895;width:80;height:121" coordorigin="10024,13895" coordsize="80,121">
              <v:shape style="position:absolute;left:10024;top:13895;width:80;height:121" coordorigin="10024,13895" coordsize="80,121" path="m10024,14016l10104,14016,10104,13895e" filled="f" stroked="t" strokeweight="1pt" strokecolor="#FFFFFF">
                <v:path arrowok="t"/>
              </v:shape>
            </v:group>
            <v:group style="position:absolute;left:10024;top:430;width:80;height:121" coordorigin="10024,430" coordsize="80,121">
              <v:shape style="position:absolute;left:10024;top:430;width:80;height:121" coordorigin="10024,430" coordsize="80,121" path="m10104,551l10104,430,10024,430e" filled="f" stroked="t" strokeweight="1pt" strokecolor="#FFFFFF">
                <v:path arrowok="t"/>
              </v:shape>
            </v:group>
            <v:group style="position:absolute;left:9784;top:430;width:80;height:121" coordorigin="9784,430" coordsize="80,121">
              <v:shape style="position:absolute;left:9784;top:430;width:80;height:121" coordorigin="9784,430" coordsize="80,121" path="m9864,430l9784,430,9784,551e" filled="f" stroked="t" strokeweight="1pt" strokecolor="#FFFFFF">
                <v:path arrowok="t"/>
              </v:shape>
            </v:group>
            <v:group style="position:absolute;left:0;top:420;width:300;height:2" coordorigin="0,420" coordsize="300,2">
              <v:shape style="position:absolute;left:0;top:420;width:300;height:2" coordorigin="0,420" coordsize="300,0" path="m300,420l0,420e" filled="f" stroked="t" strokeweight="1.25pt" strokecolor="#FFFFFF">
                <v:path arrowok="t"/>
              </v:shape>
            </v:group>
            <v:group style="position:absolute;left:19589;top:420;width:300;height:2" coordorigin="19589,420" coordsize="300,2">
              <v:shape style="position:absolute;left:19589;top:420;width:300;height:2" coordorigin="19589,420" coordsize="300,0" path="m19589,420l19889,420e" filled="f" stroked="t" strokeweight="1.25pt" strokecolor="#FFFFFF">
                <v:path arrowok="t"/>
              </v:shape>
            </v:group>
            <v:group style="position:absolute;left:0;top:14026;width:300;height:2" coordorigin="0,14026" coordsize="300,2">
              <v:shape style="position:absolute;left:0;top:14026;width:300;height:2" coordorigin="0,14026" coordsize="300,0" path="m300,14026l0,14026e" filled="f" stroked="t" strokeweight="1.25pt" strokecolor="#FFFFFF">
                <v:path arrowok="t"/>
              </v:shape>
            </v:group>
            <v:group style="position:absolute;left:19589;top:14026;width:300;height:2" coordorigin="19589,14026" coordsize="300,2">
              <v:shape style="position:absolute;left:19589;top:14026;width:300;height:2" coordorigin="19589,14026" coordsize="300,0" path="m19589,14026l19889,14026e" filled="f" stroked="t" strokeweight="1.25pt" strokecolor="#FFFFFF">
                <v:path arrowok="t"/>
              </v:shape>
            </v:group>
            <v:group style="position:absolute;left:420;top:0;width:2;height:300" coordorigin="420,0" coordsize="2,300">
              <v:shape style="position:absolute;left:420;top:0;width:2;height:300" coordorigin="420,0" coordsize="0,300" path="m420,300l420,0e" filled="f" stroked="t" strokeweight="1.25pt" strokecolor="#FFFFFF">
                <v:path arrowok="t"/>
              </v:shape>
            </v:group>
            <v:group style="position:absolute;left:420;top:14146;width:2;height:300" coordorigin="420,14146" coordsize="2,300">
              <v:shape style="position:absolute;left:420;top:14146;width:2;height:300" coordorigin="420,14146" coordsize="0,300" path="m420,14146l420,14446e" filled="f" stroked="t" strokeweight="1.25pt" strokecolor="#FFFFFF">
                <v:path arrowok="t"/>
              </v:shape>
            </v:group>
            <v:group style="position:absolute;left:19469;top:0;width:2;height:300" coordorigin="19469,0" coordsize="2,300">
              <v:shape style="position:absolute;left:19469;top:0;width:2;height:300" coordorigin="19469,0" coordsize="0,300" path="m19469,300l19469,0e" filled="f" stroked="t" strokeweight="1.25pt" strokecolor="#FFFFFF">
                <v:path arrowok="t"/>
              </v:shape>
            </v:group>
            <v:group style="position:absolute;left:19469;top:14146;width:2;height:300" coordorigin="19469,14146" coordsize="2,300">
              <v:shape style="position:absolute;left:19469;top:14146;width:2;height:300" coordorigin="19469,14146" coordsize="0,300" path="m19469,14146l19469,14446e" filled="f" stroked="t" strokeweight="1.25pt" strokecolor="#FFFFFF">
                <v:path arrowok="t"/>
              </v:shape>
            </v:group>
            <v:group style="position:absolute;left:0;top:420;width:300;height:2" coordorigin="0,420" coordsize="300,2">
              <v:shape style="position:absolute;left:0;top:420;width:300;height:2" coordorigin="0,420" coordsize="300,0" path="m300,420l0,420e" filled="f" stroked="t" strokeweight=".25pt" strokecolor="#000000">
                <v:path arrowok="t"/>
              </v:shape>
            </v:group>
            <v:group style="position:absolute;left:19589;top:420;width:300;height:2" coordorigin="19589,420" coordsize="300,2">
              <v:shape style="position:absolute;left:19589;top:420;width:300;height:2" coordorigin="19589,420" coordsize="300,0" path="m19589,420l19889,420e" filled="f" stroked="t" strokeweight=".25pt" strokecolor="#000000">
                <v:path arrowok="t"/>
              </v:shape>
            </v:group>
            <v:group style="position:absolute;left:0;top:14026;width:300;height:2" coordorigin="0,14026" coordsize="300,2">
              <v:shape style="position:absolute;left:0;top:14026;width:300;height:2" coordorigin="0,14026" coordsize="300,0" path="m300,14026l0,14026e" filled="f" stroked="t" strokeweight=".25pt" strokecolor="#000000">
                <v:path arrowok="t"/>
              </v:shape>
            </v:group>
            <v:group style="position:absolute;left:19589;top:14026;width:300;height:2" coordorigin="19589,14026" coordsize="300,2">
              <v:shape style="position:absolute;left:19589;top:14026;width:300;height:2" coordorigin="19589,14026" coordsize="300,0" path="m19589,14026l19889,14026e" filled="f" stroked="t" strokeweight=".25pt" strokecolor="#000000">
                <v:path arrowok="t"/>
              </v:shape>
            </v:group>
            <v:group style="position:absolute;left:420;top:0;width:2;height:300" coordorigin="420,0" coordsize="2,300">
              <v:shape style="position:absolute;left:420;top:0;width:2;height:300" coordorigin="420,0" coordsize="0,300" path="m420,300l420,0e" filled="f" stroked="t" strokeweight=".25pt" strokecolor="#000000">
                <v:path arrowok="t"/>
              </v:shape>
            </v:group>
            <v:group style="position:absolute;left:420;top:14146;width:2;height:300" coordorigin="420,14146" coordsize="2,300">
              <v:shape style="position:absolute;left:420;top:14146;width:2;height:300" coordorigin="420,14146" coordsize="0,300" path="m420,14146l420,14446e" filled="f" stroked="t" strokeweight=".25pt" strokecolor="#000000">
                <v:path arrowok="t"/>
              </v:shape>
            </v:group>
            <v:group style="position:absolute;left:19469;top:0;width:2;height:300" coordorigin="19469,0" coordsize="2,300">
              <v:shape style="position:absolute;left:19469;top:0;width:2;height:300" coordorigin="19469,0" coordsize="0,300" path="m19469,300l19469,0e" filled="f" stroked="t" strokeweight=".25pt" strokecolor="#000000">
                <v:path arrowok="t"/>
              </v:shape>
            </v:group>
            <v:group style="position:absolute;left:19469;top:14146;width:2;height:300" coordorigin="19469,14146" coordsize="2,300">
              <v:shape style="position:absolute;left:19469;top:14146;width:2;height:300" coordorigin="19469,14146" coordsize="0,300" path="m19469,14146l19469,14446e" filled="f" stroked="t" strokeweight=".25pt" strokecolor="#000000">
                <v:path arrowok="t"/>
              </v:shape>
            </v:group>
            <w10:wrap type="none"/>
          </v:group>
        </w:pict>
      </w: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spacing w:before="33"/>
        <w:ind w:right="3034"/>
        <w:jc w:val="right"/>
        <w:rPr>
          <w:rFonts w:ascii="Book Antiqua" w:hAnsi="Book Antiqua" w:cs="Book Antiqua" w:eastAsia="Book Antiqua"/>
          <w:b w:val="0"/>
          <w:bCs w:val="0"/>
        </w:rPr>
      </w:pPr>
      <w:r>
        <w:rPr>
          <w:rFonts w:ascii="Book Antiqua" w:hAnsi="Book Antiqua" w:cs="Book Antiqua" w:eastAsia="Book Antiqua"/>
          <w:color w:val="F04E37"/>
          <w:spacing w:val="4"/>
          <w:w w:val="95"/>
        </w:rPr>
        <w:t>Д</w:t>
      </w:r>
      <w:r>
        <w:rPr>
          <w:rFonts w:ascii="Book Antiqua" w:hAnsi="Book Antiqua" w:cs="Book Antiqua" w:eastAsia="Book Antiqua"/>
          <w:color w:val="F04E37"/>
          <w:spacing w:val="-7"/>
          <w:w w:val="95"/>
        </w:rPr>
        <w:t>а</w:t>
      </w:r>
      <w:r>
        <w:rPr>
          <w:rFonts w:ascii="Book Antiqua" w:hAnsi="Book Antiqua" w:cs="Book Antiqua" w:eastAsia="Book Antiqua"/>
          <w:color w:val="F04E37"/>
          <w:spacing w:val="5"/>
          <w:w w:val="95"/>
        </w:rPr>
        <w:t>й</w:t>
      </w:r>
      <w:r>
        <w:rPr>
          <w:rFonts w:ascii="Book Antiqua" w:hAnsi="Book Antiqua" w:cs="Book Antiqua" w:eastAsia="Book Antiqua"/>
          <w:color w:val="F04E37"/>
          <w:spacing w:val="9"/>
          <w:w w:val="95"/>
        </w:rPr>
        <w:t>д</w:t>
      </w:r>
      <w:r>
        <w:rPr>
          <w:rFonts w:ascii="Book Antiqua" w:hAnsi="Book Antiqua" w:cs="Book Antiqua" w:eastAsia="Book Antiqua"/>
          <w:color w:val="F04E37"/>
          <w:spacing w:val="-6"/>
          <w:w w:val="95"/>
        </w:rPr>
        <w:t>ж</w:t>
      </w:r>
      <w:r>
        <w:rPr>
          <w:rFonts w:ascii="Book Antiqua" w:hAnsi="Book Antiqua" w:cs="Book Antiqua" w:eastAsia="Book Antiqua"/>
          <w:color w:val="F04E37"/>
          <w:spacing w:val="-1"/>
          <w:w w:val="95"/>
        </w:rPr>
        <w:t>е</w:t>
      </w:r>
      <w:r>
        <w:rPr>
          <w:rFonts w:ascii="Book Antiqua" w:hAnsi="Book Antiqua" w:cs="Book Antiqua" w:eastAsia="Book Antiqua"/>
          <w:color w:val="F04E37"/>
          <w:spacing w:val="7"/>
          <w:w w:val="95"/>
        </w:rPr>
        <w:t>с</w:t>
      </w:r>
      <w:r>
        <w:rPr>
          <w:rFonts w:ascii="Book Antiqua" w:hAnsi="Book Antiqua" w:cs="Book Antiqua" w:eastAsia="Book Antiqua"/>
          <w:color w:val="F04E37"/>
          <w:w w:val="95"/>
        </w:rPr>
        <w:t>т</w:t>
      </w:r>
      <w:r>
        <w:rPr>
          <w:rFonts w:ascii="Book Antiqua" w:hAnsi="Book Antiqua" w:cs="Book Antiqua" w:eastAsia="Book Antiqua"/>
          <w:b w:val="0"/>
          <w:bCs w:val="0"/>
          <w:color w:val="000000"/>
          <w:w w:val="100"/>
        </w:rPr>
      </w:r>
    </w:p>
    <w:p>
      <w:pPr>
        <w:spacing w:after="0"/>
        <w:jc w:val="right"/>
        <w:rPr>
          <w:rFonts w:ascii="Book Antiqua" w:hAnsi="Book Antiqua" w:cs="Book Antiqua" w:eastAsia="Book Antiqua"/>
        </w:rPr>
        <w:sectPr>
          <w:type w:val="continuous"/>
          <w:pgSz w:w="19889" w:h="14460" w:orient="landscape"/>
          <w:pgMar w:top="1340" w:bottom="280" w:left="1160" w:right="1220"/>
        </w:sectPr>
      </w:pPr>
    </w:p>
    <w:p>
      <w:pPr>
        <w:spacing w:line="110" w:lineRule="exact"/>
        <w:rPr>
          <w:sz w:val="11"/>
          <w:szCs w:val="11"/>
        </w:rPr>
      </w:pPr>
      <w:r>
        <w:rPr/>
        <w:pict>
          <v:group style="position:absolute;margin-left:0pt;margin-top:21.000103pt;width:15pt;height:.1pt;mso-position-horizontal-relative:page;mso-position-vertical-relative:page;z-index:-12720" coordorigin="0,420" coordsize="300,2">
            <v:shape style="position:absolute;left:0;top:420;width:300;height:2" coordorigin="0,420" coordsize="300,0" path="m300,420l0,420e" filled="f" stroked="t" strokeweight=".25pt" strokecolor="#000000">
              <v:path arrowok="t"/>
            </v:shape>
            <w10:wrap type="none"/>
          </v:group>
        </w:pict>
      </w:r>
      <w:r>
        <w:rPr/>
        <w:pict>
          <v:group style="position:absolute;margin-left:494.71701pt;margin-top:21.000103pt;width:15pt;height:.1pt;mso-position-horizontal-relative:page;mso-position-vertical-relative:page;z-index:-12719" coordorigin="9894,420" coordsize="300,2">
            <v:shape style="position:absolute;left:9894;top:420;width:300;height:2" coordorigin="9894,420" coordsize="300,0" path="m9894,420l10194,420e" filled="f" stroked="t" strokeweight=".25pt" strokecolor="#000000">
              <v:path arrowok="t"/>
            </v:shape>
            <w10:wrap type="none"/>
          </v:group>
        </w:pict>
      </w:r>
      <w:r>
        <w:rPr/>
        <w:pict>
          <v:group style="position:absolute;margin-left:0pt;margin-top:701.315125pt;width:15pt;height:.1pt;mso-position-horizontal-relative:page;mso-position-vertical-relative:page;z-index:-12718" coordorigin="0,14026" coordsize="300,2">
            <v:shape style="position:absolute;left:0;top:14026;width:300;height:2" coordorigin="0,14026" coordsize="300,0" path="m300,14026l0,14026e" filled="f" stroked="t" strokeweight=".25pt" strokecolor="#000000">
              <v:path arrowok="t"/>
            </v:shape>
            <w10:wrap type="none"/>
          </v:group>
        </w:pict>
      </w:r>
      <w:r>
        <w:rPr/>
        <w:pict>
          <v:group style="position:absolute;margin-left:494.71701pt;margin-top:701.315125pt;width:15pt;height:.1pt;mso-position-horizontal-relative:page;mso-position-vertical-relative:page;z-index:-12717" coordorigin="9894,14026" coordsize="300,2">
            <v:shape style="position:absolute;left:9894;top:14026;width:300;height:2" coordorigin="9894,14026" coordsize="300,0" path="m9894,14026l10194,14026e" filled="f" stroked="t" strokeweight=".25pt" strokecolor="#000000">
              <v:path arrowok="t"/>
            </v:shape>
            <w10:wrap type="none"/>
          </v:group>
        </w:pict>
      </w:r>
      <w:r>
        <w:rPr/>
        <w:pict>
          <v:group style="position:absolute;margin-left:21pt;margin-top:.000102pt;width:.1pt;height:15pt;mso-position-horizontal-relative:page;mso-position-vertical-relative:page;z-index:-12716" coordorigin="420,0" coordsize="2,300">
            <v:shape style="position:absolute;left:420;top:0;width:2;height:300" coordorigin="420,0" coordsize="0,300" path="m420,300l420,0e" filled="f" stroked="t" strokeweight=".25pt" strokecolor="#000000">
              <v:path arrowok="t"/>
            </v:shape>
            <w10:wrap type="none"/>
          </v:group>
        </w:pict>
      </w:r>
      <w:r>
        <w:rPr/>
        <w:pict>
          <v:group style="position:absolute;margin-left:21pt;margin-top:707.315125pt;width:.1pt;height:14.9999pt;mso-position-horizontal-relative:page;mso-position-vertical-relative:page;z-index:-12715" coordorigin="420,14146" coordsize="2,300">
            <v:shape style="position:absolute;left:420;top:14146;width:2;height:300" coordorigin="420,14146" coordsize="0,300" path="m420,14146l420,14446e" filled="f" stroked="t" strokeweight=".25pt" strokecolor="#000000">
              <v:path arrowok="t"/>
            </v:shape>
            <w10:wrap type="none"/>
          </v:group>
        </w:pict>
      </w:r>
      <w:r>
        <w:rPr/>
        <w:pict>
          <v:group style="position:absolute;margin-left:488.71701pt;margin-top:.000102pt;width:.1pt;height:15pt;mso-position-horizontal-relative:page;mso-position-vertical-relative:page;z-index:-12714" coordorigin="9774,0" coordsize="2,300">
            <v:shape style="position:absolute;left:9774;top:0;width:2;height:300" coordorigin="9774,0" coordsize="0,300" path="m9774,300l9774,0e" filled="f" stroked="t" strokeweight=".25pt" strokecolor="#000000">
              <v:path arrowok="t"/>
            </v:shape>
            <w10:wrap type="none"/>
          </v:group>
        </w:pict>
      </w:r>
      <w:r>
        <w:rPr/>
        <w:pict>
          <v:group style="position:absolute;margin-left:488.71701pt;margin-top:707.315125pt;width:.1pt;height:14.9999pt;mso-position-horizontal-relative:page;mso-position-vertical-relative:page;z-index:-12713" coordorigin="9774,14146" coordsize="2,300">
            <v:shape style="position:absolute;left:9774;top:14146;width:2;height:300" coordorigin="9774,14146" coordsize="0,300" path="m9774,14146l9774,14446e" filled="f" stroked="t" strokeweight=".25pt" strokecolor="#000000">
              <v:path arrowok="t"/>
            </v:shape>
            <w10:wrap type="none"/>
          </v:group>
        </w:pict>
      </w:r>
      <w:r>
        <w:rPr>
          <w:sz w:val="11"/>
          <w:szCs w:val="11"/>
        </w:rPr>
      </w:r>
    </w:p>
    <w:p>
      <w:pPr>
        <w:spacing w:line="242" w:lineRule="auto"/>
        <w:ind w:left="1619" w:right="1611" w:firstLine="0"/>
        <w:jc w:val="center"/>
        <w:rPr>
          <w:rFonts w:ascii="Book Antiqua" w:hAnsi="Book Antiqua" w:cs="Book Antiqua" w:eastAsia="Book Antiqua"/>
          <w:sz w:val="48"/>
          <w:szCs w:val="48"/>
        </w:rPr>
      </w:pPr>
      <w:r>
        <w:rPr>
          <w:rFonts w:ascii="Book Antiqua" w:hAnsi="Book Antiqua" w:cs="Book Antiqua" w:eastAsia="Book Antiqua"/>
          <w:b/>
          <w:bCs/>
          <w:color w:val="231F20"/>
          <w:spacing w:val="-11"/>
          <w:w w:val="100"/>
          <w:sz w:val="48"/>
          <w:szCs w:val="48"/>
        </w:rPr>
        <w:t>Б</w:t>
      </w:r>
      <w:r>
        <w:rPr>
          <w:rFonts w:ascii="Book Antiqua" w:hAnsi="Book Antiqua" w:cs="Book Antiqua" w:eastAsia="Book Antiqua"/>
          <w:b/>
          <w:bCs/>
          <w:color w:val="231F20"/>
          <w:spacing w:val="-13"/>
          <w:w w:val="100"/>
          <w:sz w:val="48"/>
          <w:szCs w:val="48"/>
        </w:rPr>
        <w:t>.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.</w:t>
      </w:r>
      <w:r>
        <w:rPr>
          <w:rFonts w:ascii="Book Antiqua" w:hAnsi="Book Antiqua" w:cs="Book Antiqua" w:eastAsia="Book Antiqua"/>
          <w:b/>
          <w:bCs/>
          <w:color w:val="231F20"/>
          <w:spacing w:val="10"/>
          <w:w w:val="100"/>
          <w:sz w:val="48"/>
          <w:szCs w:val="48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-9"/>
          <w:w w:val="100"/>
          <w:sz w:val="48"/>
          <w:szCs w:val="48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100"/>
          <w:sz w:val="48"/>
          <w:szCs w:val="48"/>
        </w:rPr>
        <w:t>г</w:t>
      </w:r>
      <w:r>
        <w:rPr>
          <w:rFonts w:ascii="Book Antiqua" w:hAnsi="Book Antiqua" w:cs="Book Antiqua" w:eastAsia="Book Antiqua"/>
          <w:b/>
          <w:bCs/>
          <w:color w:val="231F20"/>
          <w:spacing w:val="3"/>
          <w:w w:val="100"/>
          <w:sz w:val="48"/>
          <w:szCs w:val="48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21"/>
          <w:w w:val="100"/>
          <w:sz w:val="48"/>
          <w:szCs w:val="48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-6"/>
          <w:w w:val="100"/>
          <w:sz w:val="48"/>
          <w:szCs w:val="48"/>
        </w:rPr>
        <w:t>у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лин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-51"/>
          <w:w w:val="100"/>
          <w:sz w:val="48"/>
          <w:szCs w:val="48"/>
        </w:rPr>
        <w:t>Р</w:t>
      </w:r>
      <w:r>
        <w:rPr>
          <w:rFonts w:ascii="Book Antiqua" w:hAnsi="Book Antiqua" w:cs="Book Antiqua" w:eastAsia="Book Antiqua"/>
          <w:b/>
          <w:bCs/>
          <w:color w:val="231F20"/>
          <w:spacing w:val="-13"/>
          <w:w w:val="100"/>
          <w:sz w:val="48"/>
          <w:szCs w:val="48"/>
        </w:rPr>
        <w:t>.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.</w:t>
      </w:r>
      <w:r>
        <w:rPr>
          <w:rFonts w:ascii="Book Antiqua" w:hAnsi="Book Antiqua" w:cs="Book Antiqua" w:eastAsia="Book Antiqua"/>
          <w:b/>
          <w:bCs/>
          <w:color w:val="231F20"/>
          <w:spacing w:val="10"/>
          <w:w w:val="100"/>
          <w:sz w:val="48"/>
          <w:szCs w:val="48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-9"/>
          <w:w w:val="100"/>
          <w:sz w:val="48"/>
          <w:szCs w:val="48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100"/>
          <w:sz w:val="48"/>
          <w:szCs w:val="48"/>
        </w:rPr>
        <w:t>г</w:t>
      </w:r>
      <w:r>
        <w:rPr>
          <w:rFonts w:ascii="Book Antiqua" w:hAnsi="Book Antiqua" w:cs="Book Antiqua" w:eastAsia="Book Antiqua"/>
          <w:b/>
          <w:bCs/>
          <w:color w:val="231F20"/>
          <w:spacing w:val="3"/>
          <w:w w:val="100"/>
          <w:sz w:val="48"/>
          <w:szCs w:val="48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48"/>
          <w:szCs w:val="48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21"/>
          <w:w w:val="100"/>
          <w:sz w:val="48"/>
          <w:szCs w:val="48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-6"/>
          <w:w w:val="100"/>
          <w:sz w:val="48"/>
          <w:szCs w:val="48"/>
        </w:rPr>
        <w:t>у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100"/>
          <w:sz w:val="48"/>
          <w:szCs w:val="48"/>
        </w:rPr>
        <w:t>лин</w:t>
      </w:r>
      <w:r>
        <w:rPr>
          <w:rFonts w:ascii="Book Antiqua" w:hAnsi="Book Antiqua" w:cs="Book Antiqua" w:eastAsia="Book Antiqua"/>
          <w:color w:val="000000"/>
          <w:w w:val="100"/>
          <w:sz w:val="48"/>
          <w:szCs w:val="48"/>
        </w:rPr>
      </w:r>
    </w:p>
    <w:p>
      <w:pPr>
        <w:spacing w:line="110" w:lineRule="exact" w:before="7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97" w:right="197" w:firstLine="0"/>
        <w:jc w:val="center"/>
        <w:rPr>
          <w:rFonts w:ascii="Book Antiqua" w:hAnsi="Book Antiqua" w:cs="Book Antiqua" w:eastAsia="Book Antiqua"/>
          <w:sz w:val="69"/>
          <w:szCs w:val="69"/>
        </w:rPr>
      </w:pPr>
      <w:r>
        <w:rPr>
          <w:rFonts w:ascii="Book Antiqua" w:hAnsi="Book Antiqua" w:cs="Book Antiqua" w:eastAsia="Book Antiqua"/>
          <w:b/>
          <w:bCs/>
          <w:color w:val="231F20"/>
          <w:spacing w:val="1"/>
          <w:w w:val="90"/>
          <w:sz w:val="69"/>
          <w:szCs w:val="69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spacing w:val="6"/>
          <w:w w:val="90"/>
          <w:sz w:val="69"/>
          <w:szCs w:val="69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4"/>
          <w:w w:val="90"/>
          <w:sz w:val="69"/>
          <w:szCs w:val="69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spacing w:val="-4"/>
          <w:w w:val="90"/>
          <w:sz w:val="69"/>
          <w:szCs w:val="69"/>
        </w:rPr>
        <w:t>Р</w:t>
      </w:r>
      <w:r>
        <w:rPr>
          <w:rFonts w:ascii="Book Antiqua" w:hAnsi="Book Antiqua" w:cs="Book Antiqua" w:eastAsia="Book Antiqua"/>
          <w:b/>
          <w:bCs/>
          <w:color w:val="231F20"/>
          <w:spacing w:val="-12"/>
          <w:w w:val="90"/>
          <w:sz w:val="69"/>
          <w:szCs w:val="69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-32"/>
          <w:w w:val="90"/>
          <w:sz w:val="69"/>
          <w:szCs w:val="69"/>
        </w:rPr>
        <w:t>Э</w:t>
      </w:r>
      <w:r>
        <w:rPr>
          <w:rFonts w:ascii="Book Antiqua" w:hAnsi="Book Antiqua" w:cs="Book Antiqua" w:eastAsia="Book Antiqua"/>
          <w:b/>
          <w:bCs/>
          <w:color w:val="231F20"/>
          <w:spacing w:val="-36"/>
          <w:w w:val="90"/>
          <w:sz w:val="69"/>
          <w:szCs w:val="69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spacing w:val="-30"/>
          <w:w w:val="90"/>
          <w:sz w:val="69"/>
          <w:szCs w:val="69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-29"/>
          <w:w w:val="90"/>
          <w:sz w:val="69"/>
          <w:szCs w:val="69"/>
        </w:rPr>
        <w:t>НО</w:t>
      </w:r>
      <w:r>
        <w:rPr>
          <w:rFonts w:ascii="Book Antiqua" w:hAnsi="Book Antiqua" w:cs="Book Antiqua" w:eastAsia="Book Antiqua"/>
          <w:b/>
          <w:bCs/>
          <w:color w:val="231F20"/>
          <w:w w:val="90"/>
          <w:sz w:val="69"/>
          <w:szCs w:val="69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spacing w:val="-1"/>
          <w:w w:val="90"/>
          <w:sz w:val="69"/>
          <w:szCs w:val="69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6"/>
          <w:w w:val="90"/>
          <w:sz w:val="69"/>
          <w:szCs w:val="69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w w:val="90"/>
          <w:sz w:val="69"/>
          <w:szCs w:val="69"/>
        </w:rPr>
        <w:t>А</w:t>
      </w:r>
      <w:r>
        <w:rPr>
          <w:rFonts w:ascii="Book Antiqua" w:hAnsi="Book Antiqua" w:cs="Book Antiqua" w:eastAsia="Book Antiqua"/>
          <w:color w:val="000000"/>
          <w:w w:val="100"/>
          <w:sz w:val="69"/>
          <w:szCs w:val="6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8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034" w:lineRule="exact"/>
        <w:ind w:left="1295" w:right="1296" w:firstLine="0"/>
        <w:jc w:val="center"/>
        <w:rPr>
          <w:rFonts w:ascii="Book Antiqua" w:hAnsi="Book Antiqua" w:cs="Book Antiqua" w:eastAsia="Book Antiqua"/>
          <w:sz w:val="107"/>
          <w:szCs w:val="107"/>
        </w:rPr>
      </w:pPr>
      <w:r>
        <w:rPr>
          <w:rFonts w:ascii="Book Antiqua" w:hAnsi="Book Antiqua" w:cs="Book Antiqua" w:eastAsia="Book Antiqua"/>
          <w:b/>
          <w:bCs/>
          <w:color w:val="231F20"/>
          <w:spacing w:val="-2"/>
          <w:w w:val="95"/>
          <w:sz w:val="107"/>
          <w:szCs w:val="107"/>
        </w:rPr>
        <w:t>Р</w:t>
      </w:r>
      <w:r>
        <w:rPr>
          <w:rFonts w:ascii="Book Antiqua" w:hAnsi="Book Antiqua" w:cs="Book Antiqua" w:eastAsia="Book Antiqua"/>
          <w:b/>
          <w:bCs/>
          <w:color w:val="231F20"/>
          <w:spacing w:val="-3"/>
          <w:w w:val="95"/>
          <w:sz w:val="107"/>
          <w:szCs w:val="107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-21"/>
          <w:w w:val="95"/>
          <w:sz w:val="107"/>
          <w:szCs w:val="10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7"/>
          <w:w w:val="95"/>
          <w:sz w:val="107"/>
          <w:szCs w:val="10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107"/>
          <w:szCs w:val="10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107"/>
          <w:szCs w:val="107"/>
        </w:rPr>
        <w:t>Я</w:t>
      </w:r>
      <w:r>
        <w:rPr>
          <w:rFonts w:ascii="Book Antiqua" w:hAnsi="Book Antiqua" w:cs="Book Antiqua" w:eastAsia="Book Antiqua"/>
          <w:b/>
          <w:bCs/>
          <w:color w:val="231F20"/>
          <w:w w:val="99"/>
          <w:sz w:val="107"/>
          <w:szCs w:val="10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107"/>
          <w:szCs w:val="10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-13"/>
          <w:w w:val="100"/>
          <w:sz w:val="107"/>
          <w:szCs w:val="10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6"/>
          <w:w w:val="100"/>
          <w:sz w:val="107"/>
          <w:szCs w:val="107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100"/>
          <w:sz w:val="107"/>
          <w:szCs w:val="10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100"/>
          <w:sz w:val="107"/>
          <w:szCs w:val="107"/>
        </w:rPr>
        <w:t>Р</w:t>
      </w:r>
      <w:r>
        <w:rPr>
          <w:rFonts w:ascii="Book Antiqua" w:hAnsi="Book Antiqua" w:cs="Book Antiqua" w:eastAsia="Book Antiqua"/>
          <w:color w:val="000000"/>
          <w:w w:val="100"/>
          <w:sz w:val="107"/>
          <w:szCs w:val="107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" w:right="0" w:firstLine="0"/>
        <w:jc w:val="center"/>
        <w:rPr>
          <w:rFonts w:ascii="Book Antiqua" w:hAnsi="Book Antiqua" w:cs="Book Antiqua" w:eastAsia="Book Antiqua"/>
          <w:sz w:val="62"/>
          <w:szCs w:val="62"/>
        </w:rPr>
      </w:pPr>
      <w:r>
        <w:rPr>
          <w:rFonts w:ascii="Book Antiqua" w:hAnsi="Book Antiqua" w:cs="Book Antiqua" w:eastAsia="Book Antiqua"/>
          <w:b/>
          <w:bCs/>
          <w:color w:val="231F20"/>
          <w:spacing w:val="-39"/>
          <w:w w:val="95"/>
          <w:sz w:val="62"/>
          <w:szCs w:val="62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-8"/>
          <w:w w:val="95"/>
          <w:sz w:val="62"/>
          <w:szCs w:val="62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62"/>
          <w:szCs w:val="62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spacing w:val="28"/>
          <w:w w:val="95"/>
          <w:sz w:val="62"/>
          <w:szCs w:val="62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62"/>
          <w:szCs w:val="62"/>
        </w:rPr>
        <w:t>2</w:t>
      </w:r>
      <w:r>
        <w:rPr>
          <w:rFonts w:ascii="Book Antiqua" w:hAnsi="Book Antiqua" w:cs="Book Antiqua" w:eastAsia="Book Antiqua"/>
          <w:color w:val="000000"/>
          <w:w w:val="100"/>
          <w:sz w:val="62"/>
          <w:szCs w:val="62"/>
        </w:rPr>
      </w:r>
    </w:p>
    <w:p>
      <w:pPr>
        <w:spacing w:line="240" w:lineRule="exact" w:before="11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522" w:lineRule="exact"/>
        <w:ind w:left="504" w:right="502" w:firstLine="0"/>
        <w:jc w:val="center"/>
        <w:rPr>
          <w:rFonts w:ascii="Book Antiqua" w:hAnsi="Book Antiqua" w:cs="Book Antiqua" w:eastAsia="Book Antiqua"/>
          <w:sz w:val="47"/>
          <w:szCs w:val="47"/>
        </w:rPr>
      </w:pPr>
      <w:r>
        <w:rPr>
          <w:rFonts w:ascii="Book Antiqua" w:hAnsi="Book Antiqua" w:cs="Book Antiqua" w:eastAsia="Book Antiqua"/>
          <w:b/>
          <w:bCs/>
          <w:color w:val="231F20"/>
          <w:spacing w:val="8"/>
          <w:w w:val="95"/>
          <w:sz w:val="47"/>
          <w:szCs w:val="4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4"/>
          <w:w w:val="95"/>
          <w:sz w:val="47"/>
          <w:szCs w:val="47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ц</w:t>
      </w:r>
      <w:r>
        <w:rPr>
          <w:rFonts w:ascii="Book Antiqua" w:hAnsi="Book Antiqua" w:cs="Book Antiqua" w:eastAsia="Book Antiqua"/>
          <w:b/>
          <w:bCs/>
          <w:color w:val="231F20"/>
          <w:spacing w:val="12"/>
          <w:w w:val="95"/>
          <w:sz w:val="47"/>
          <w:szCs w:val="4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22"/>
          <w:w w:val="95"/>
          <w:sz w:val="47"/>
          <w:szCs w:val="47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14"/>
          <w:w w:val="95"/>
          <w:sz w:val="47"/>
          <w:szCs w:val="47"/>
        </w:rPr>
        <w:t>л</w:t>
      </w:r>
      <w:r>
        <w:rPr>
          <w:rFonts w:ascii="Book Antiqua" w:hAnsi="Book Antiqua" w:cs="Book Antiqua" w:eastAsia="Book Antiqua"/>
          <w:b/>
          <w:bCs/>
          <w:color w:val="231F20"/>
          <w:spacing w:val="6"/>
          <w:w w:val="95"/>
          <w:sz w:val="47"/>
          <w:szCs w:val="47"/>
        </w:rPr>
        <w:t>ь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47"/>
          <w:szCs w:val="47"/>
        </w:rPr>
        <w:t>н</w:t>
      </w:r>
      <w:r>
        <w:rPr>
          <w:rFonts w:ascii="Book Antiqua" w:hAnsi="Book Antiqua" w:cs="Book Antiqua" w:eastAsia="Book Antiqua"/>
          <w:b/>
          <w:bCs/>
          <w:color w:val="231F20"/>
          <w:spacing w:val="23"/>
          <w:w w:val="95"/>
          <w:sz w:val="47"/>
          <w:szCs w:val="47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14"/>
          <w:w w:val="95"/>
          <w:sz w:val="47"/>
          <w:szCs w:val="47"/>
        </w:rPr>
        <w:t>-</w:t>
      </w:r>
      <w:r>
        <w:rPr>
          <w:rFonts w:ascii="Book Antiqua" w:hAnsi="Book Antiqua" w:cs="Book Antiqua" w:eastAsia="Book Antiqua"/>
          <w:b/>
          <w:bCs/>
          <w:color w:val="231F20"/>
          <w:spacing w:val="3"/>
          <w:w w:val="95"/>
          <w:sz w:val="47"/>
          <w:szCs w:val="47"/>
        </w:rPr>
        <w:t>э</w:t>
      </w:r>
      <w:r>
        <w:rPr>
          <w:rFonts w:ascii="Book Antiqua" w:hAnsi="Book Antiqua" w:cs="Book Antiqua" w:eastAsia="Book Antiqua"/>
          <w:b/>
          <w:bCs/>
          <w:color w:val="231F20"/>
          <w:spacing w:val="5"/>
          <w:w w:val="95"/>
          <w:sz w:val="47"/>
          <w:szCs w:val="47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47"/>
          <w:szCs w:val="47"/>
        </w:rPr>
        <w:t>он</w:t>
      </w:r>
      <w:r>
        <w:rPr>
          <w:rFonts w:ascii="Book Antiqua" w:hAnsi="Book Antiqua" w:cs="Book Antiqua" w:eastAsia="Book Antiqua"/>
          <w:b/>
          <w:bCs/>
          <w:color w:val="231F20"/>
          <w:spacing w:val="3"/>
          <w:w w:val="95"/>
          <w:sz w:val="47"/>
          <w:szCs w:val="47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spacing w:val="21"/>
          <w:w w:val="95"/>
          <w:sz w:val="47"/>
          <w:szCs w:val="4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1"/>
          <w:w w:val="95"/>
          <w:sz w:val="47"/>
          <w:szCs w:val="47"/>
        </w:rPr>
        <w:t>ч</w:t>
      </w:r>
      <w:r>
        <w:rPr>
          <w:rFonts w:ascii="Book Antiqua" w:hAnsi="Book Antiqua" w:cs="Book Antiqua" w:eastAsia="Book Antiqua"/>
          <w:b/>
          <w:bCs/>
          <w:color w:val="231F20"/>
          <w:spacing w:val="11"/>
          <w:w w:val="95"/>
          <w:sz w:val="47"/>
          <w:szCs w:val="47"/>
        </w:rPr>
        <w:t>е</w:t>
      </w:r>
      <w:r>
        <w:rPr>
          <w:rFonts w:ascii="Book Antiqua" w:hAnsi="Book Antiqua" w:cs="Book Antiqua" w:eastAsia="Book Antiqua"/>
          <w:b/>
          <w:bCs/>
          <w:color w:val="231F20"/>
          <w:spacing w:val="15"/>
          <w:w w:val="95"/>
          <w:sz w:val="47"/>
          <w:szCs w:val="4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17"/>
          <w:w w:val="95"/>
          <w:sz w:val="47"/>
          <w:szCs w:val="47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spacing w:val="24"/>
          <w:w w:val="95"/>
          <w:sz w:val="47"/>
          <w:szCs w:val="47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47"/>
          <w:szCs w:val="47"/>
        </w:rPr>
        <w:t>я</w:t>
      </w:r>
      <w:r>
        <w:rPr>
          <w:rFonts w:ascii="Book Antiqua" w:hAnsi="Book Antiqua" w:cs="Book Antiqua" w:eastAsia="Book Antiqua"/>
          <w:b/>
          <w:bCs/>
          <w:color w:val="231F20"/>
          <w:w w:val="97"/>
          <w:sz w:val="47"/>
          <w:szCs w:val="4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22"/>
          <w:w w:val="95"/>
          <w:sz w:val="47"/>
          <w:szCs w:val="47"/>
        </w:rPr>
        <w:t>с</w:t>
      </w:r>
      <w:r>
        <w:rPr>
          <w:rFonts w:ascii="Book Antiqua" w:hAnsi="Book Antiqua" w:cs="Book Antiqua" w:eastAsia="Book Antiqua"/>
          <w:b/>
          <w:bCs/>
          <w:color w:val="231F20"/>
          <w:spacing w:val="23"/>
          <w:w w:val="95"/>
          <w:sz w:val="47"/>
          <w:szCs w:val="47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9"/>
          <w:w w:val="95"/>
          <w:sz w:val="47"/>
          <w:szCs w:val="47"/>
        </w:rPr>
        <w:t>р</w:t>
      </w:r>
      <w:r>
        <w:rPr>
          <w:rFonts w:ascii="Book Antiqua" w:hAnsi="Book Antiqua" w:cs="Book Antiqua" w:eastAsia="Book Antiqua"/>
          <w:b/>
          <w:bCs/>
          <w:color w:val="231F20"/>
          <w:spacing w:val="18"/>
          <w:w w:val="95"/>
          <w:sz w:val="47"/>
          <w:szCs w:val="47"/>
        </w:rPr>
        <w:t>у</w:t>
      </w:r>
      <w:r>
        <w:rPr>
          <w:rFonts w:ascii="Book Antiqua" w:hAnsi="Book Antiqua" w:cs="Book Antiqua" w:eastAsia="Book Antiqua"/>
          <w:b/>
          <w:bCs/>
          <w:color w:val="231F20"/>
          <w:spacing w:val="20"/>
          <w:w w:val="95"/>
          <w:sz w:val="47"/>
          <w:szCs w:val="47"/>
        </w:rPr>
        <w:t>к</w:t>
      </w:r>
      <w:r>
        <w:rPr>
          <w:rFonts w:ascii="Book Antiqua" w:hAnsi="Book Antiqua" w:cs="Book Antiqua" w:eastAsia="Book Antiqua"/>
          <w:b/>
          <w:bCs/>
          <w:color w:val="231F20"/>
          <w:spacing w:val="28"/>
          <w:w w:val="95"/>
          <w:sz w:val="47"/>
          <w:szCs w:val="47"/>
        </w:rPr>
        <w:t>т</w:t>
      </w:r>
      <w:r>
        <w:rPr>
          <w:rFonts w:ascii="Book Antiqua" w:hAnsi="Book Antiqua" w:cs="Book Antiqua" w:eastAsia="Book Antiqua"/>
          <w:b/>
          <w:bCs/>
          <w:color w:val="231F20"/>
          <w:spacing w:val="19"/>
          <w:w w:val="95"/>
          <w:sz w:val="47"/>
          <w:szCs w:val="47"/>
        </w:rPr>
        <w:t>у</w:t>
      </w:r>
      <w:r>
        <w:rPr>
          <w:rFonts w:ascii="Book Antiqua" w:hAnsi="Book Antiqua" w:cs="Book Antiqua" w:eastAsia="Book Antiqua"/>
          <w:b/>
          <w:bCs/>
          <w:color w:val="231F20"/>
          <w:spacing w:val="5"/>
          <w:w w:val="95"/>
          <w:sz w:val="47"/>
          <w:szCs w:val="47"/>
        </w:rPr>
        <w:t>р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47"/>
          <w:szCs w:val="47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91"/>
          <w:w w:val="95"/>
          <w:sz w:val="47"/>
          <w:szCs w:val="4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47"/>
          <w:szCs w:val="4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spacing w:val="92"/>
          <w:w w:val="95"/>
          <w:sz w:val="47"/>
          <w:szCs w:val="47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spacing w:val="4"/>
          <w:w w:val="95"/>
          <w:sz w:val="47"/>
          <w:szCs w:val="47"/>
        </w:rPr>
        <w:t>д</w:t>
      </w:r>
      <w:r>
        <w:rPr>
          <w:rFonts w:ascii="Book Antiqua" w:hAnsi="Book Antiqua" w:cs="Book Antiqua" w:eastAsia="Book Antiqua"/>
          <w:b/>
          <w:bCs/>
          <w:color w:val="231F20"/>
          <w:spacing w:val="8"/>
          <w:w w:val="95"/>
          <w:sz w:val="47"/>
          <w:szCs w:val="47"/>
        </w:rPr>
        <w:t>е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47"/>
          <w:szCs w:val="47"/>
        </w:rPr>
        <w:t>м</w:t>
      </w:r>
      <w:r>
        <w:rPr>
          <w:rFonts w:ascii="Book Antiqua" w:hAnsi="Book Antiqua" w:cs="Book Antiqua" w:eastAsia="Book Antiqua"/>
          <w:b/>
          <w:bCs/>
          <w:color w:val="231F20"/>
          <w:spacing w:val="1"/>
          <w:w w:val="95"/>
          <w:sz w:val="47"/>
          <w:szCs w:val="47"/>
        </w:rPr>
        <w:t>о</w:t>
      </w:r>
      <w:r>
        <w:rPr>
          <w:rFonts w:ascii="Book Antiqua" w:hAnsi="Book Antiqua" w:cs="Book Antiqua" w:eastAsia="Book Antiqua"/>
          <w:b/>
          <w:bCs/>
          <w:color w:val="231F20"/>
          <w:spacing w:val="22"/>
          <w:w w:val="95"/>
          <w:sz w:val="47"/>
          <w:szCs w:val="47"/>
        </w:rPr>
        <w:t>г</w:t>
      </w:r>
      <w:r>
        <w:rPr>
          <w:rFonts w:ascii="Book Antiqua" w:hAnsi="Book Antiqua" w:cs="Book Antiqua" w:eastAsia="Book Antiqua"/>
          <w:b/>
          <w:bCs/>
          <w:color w:val="231F20"/>
          <w:spacing w:val="5"/>
          <w:w w:val="95"/>
          <w:sz w:val="47"/>
          <w:szCs w:val="47"/>
        </w:rPr>
        <w:t>р</w:t>
      </w:r>
      <w:r>
        <w:rPr>
          <w:rFonts w:ascii="Book Antiqua" w:hAnsi="Book Antiqua" w:cs="Book Antiqua" w:eastAsia="Book Antiqua"/>
          <w:b/>
          <w:bCs/>
          <w:color w:val="231F20"/>
          <w:spacing w:val="8"/>
          <w:w w:val="95"/>
          <w:sz w:val="47"/>
          <w:szCs w:val="47"/>
        </w:rPr>
        <w:t>а</w:t>
      </w:r>
      <w:r>
        <w:rPr>
          <w:rFonts w:ascii="Book Antiqua" w:hAnsi="Book Antiqua" w:cs="Book Antiqua" w:eastAsia="Book Antiqua"/>
          <w:b/>
          <w:bCs/>
          <w:color w:val="231F20"/>
          <w:spacing w:val="5"/>
          <w:w w:val="95"/>
          <w:sz w:val="47"/>
          <w:szCs w:val="47"/>
        </w:rPr>
        <w:t>ф</w:t>
      </w:r>
      <w:r>
        <w:rPr>
          <w:rFonts w:ascii="Book Antiqua" w:hAnsi="Book Antiqua" w:cs="Book Antiqua" w:eastAsia="Book Antiqua"/>
          <w:b/>
          <w:bCs/>
          <w:color w:val="231F20"/>
          <w:spacing w:val="22"/>
          <w:w w:val="95"/>
          <w:sz w:val="47"/>
          <w:szCs w:val="47"/>
        </w:rPr>
        <w:t>и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47"/>
          <w:szCs w:val="47"/>
        </w:rPr>
        <w:t>я</w:t>
      </w:r>
      <w:r>
        <w:rPr>
          <w:rFonts w:ascii="Book Antiqua" w:hAnsi="Book Antiqua" w:cs="Book Antiqua" w:eastAsia="Book Antiqua"/>
          <w:color w:val="000000"/>
          <w:w w:val="100"/>
          <w:sz w:val="47"/>
          <w:szCs w:val="47"/>
        </w:rPr>
      </w:r>
    </w:p>
    <w:p>
      <w:pPr>
        <w:spacing w:line="150" w:lineRule="exact" w:before="2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46"/>
        <w:ind w:left="0" w:right="0" w:firstLine="0"/>
        <w:jc w:val="center"/>
        <w:rPr>
          <w:rFonts w:ascii="Book Antiqua" w:hAnsi="Book Antiqua" w:cs="Book Antiqua" w:eastAsia="Book Antiqua"/>
          <w:sz w:val="34"/>
          <w:szCs w:val="34"/>
        </w:rPr>
      </w:pPr>
      <w:r>
        <w:rPr>
          <w:rFonts w:ascii="Book Antiqua" w:hAnsi="Book Antiqua" w:cs="Book Antiqua" w:eastAsia="Book Antiqua"/>
          <w:b/>
          <w:bCs/>
          <w:color w:val="F04E37"/>
          <w:spacing w:val="5"/>
          <w:w w:val="100"/>
          <w:sz w:val="34"/>
          <w:szCs w:val="34"/>
        </w:rPr>
        <w:t>Д</w:t>
      </w:r>
      <w:r>
        <w:rPr>
          <w:rFonts w:ascii="Book Antiqua" w:hAnsi="Book Antiqua" w:cs="Book Antiqua" w:eastAsia="Book Antiqua"/>
          <w:b/>
          <w:bCs/>
          <w:color w:val="F04E37"/>
          <w:spacing w:val="-8"/>
          <w:w w:val="100"/>
          <w:sz w:val="34"/>
          <w:szCs w:val="34"/>
        </w:rPr>
        <w:t>а</w:t>
      </w:r>
      <w:r>
        <w:rPr>
          <w:rFonts w:ascii="Book Antiqua" w:hAnsi="Book Antiqua" w:cs="Book Antiqua" w:eastAsia="Book Antiqua"/>
          <w:b/>
          <w:bCs/>
          <w:color w:val="F04E37"/>
          <w:spacing w:val="6"/>
          <w:w w:val="100"/>
          <w:sz w:val="34"/>
          <w:szCs w:val="34"/>
        </w:rPr>
        <w:t>й</w:t>
      </w:r>
      <w:r>
        <w:rPr>
          <w:rFonts w:ascii="Book Antiqua" w:hAnsi="Book Antiqua" w:cs="Book Antiqua" w:eastAsia="Book Antiqua"/>
          <w:b/>
          <w:bCs/>
          <w:color w:val="F04E37"/>
          <w:spacing w:val="9"/>
          <w:w w:val="100"/>
          <w:sz w:val="34"/>
          <w:szCs w:val="34"/>
        </w:rPr>
        <w:t>д</w:t>
      </w:r>
      <w:r>
        <w:rPr>
          <w:rFonts w:ascii="Book Antiqua" w:hAnsi="Book Antiqua" w:cs="Book Antiqua" w:eastAsia="Book Antiqua"/>
          <w:b/>
          <w:bCs/>
          <w:color w:val="F04E37"/>
          <w:spacing w:val="-6"/>
          <w:w w:val="100"/>
          <w:sz w:val="34"/>
          <w:szCs w:val="34"/>
        </w:rPr>
        <w:t>ж</w:t>
      </w:r>
      <w:r>
        <w:rPr>
          <w:rFonts w:ascii="Book Antiqua" w:hAnsi="Book Antiqua" w:cs="Book Antiqua" w:eastAsia="Book Antiqua"/>
          <w:b/>
          <w:bCs/>
          <w:color w:val="F04E37"/>
          <w:spacing w:val="-1"/>
          <w:w w:val="100"/>
          <w:sz w:val="34"/>
          <w:szCs w:val="34"/>
        </w:rPr>
        <w:t>е</w:t>
      </w:r>
      <w:r>
        <w:rPr>
          <w:rFonts w:ascii="Book Antiqua" w:hAnsi="Book Antiqua" w:cs="Book Antiqua" w:eastAsia="Book Antiqua"/>
          <w:b/>
          <w:bCs/>
          <w:color w:val="F04E37"/>
          <w:spacing w:val="7"/>
          <w:w w:val="100"/>
          <w:sz w:val="34"/>
          <w:szCs w:val="34"/>
        </w:rPr>
        <w:t>с</w:t>
      </w:r>
      <w:r>
        <w:rPr>
          <w:rFonts w:ascii="Book Antiqua" w:hAnsi="Book Antiqua" w:cs="Book Antiqua" w:eastAsia="Book Antiqua"/>
          <w:b/>
          <w:bCs/>
          <w:color w:val="F04E37"/>
          <w:w w:val="100"/>
          <w:sz w:val="34"/>
          <w:szCs w:val="34"/>
        </w:rPr>
        <w:t>т</w:t>
      </w:r>
      <w:r>
        <w:rPr>
          <w:rFonts w:ascii="Book Antiqua" w:hAnsi="Book Antiqua" w:cs="Book Antiqua" w:eastAsia="Book Antiqua"/>
          <w:color w:val="000000"/>
          <w:w w:val="100"/>
          <w:sz w:val="34"/>
          <w:szCs w:val="34"/>
        </w:rPr>
      </w:r>
    </w:p>
    <w:p>
      <w:pPr>
        <w:spacing w:line="260" w:lineRule="exact" w:before="14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before="61"/>
        <w:ind w:left="290" w:right="290" w:firstLine="0"/>
        <w:jc w:val="center"/>
        <w:rPr>
          <w:rFonts w:ascii="Book Antiqua" w:hAnsi="Book Antiqua" w:cs="Book Antiqua" w:eastAsia="Book Antiqua"/>
          <w:sz w:val="20"/>
          <w:szCs w:val="20"/>
        </w:rPr>
      </w:pP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з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б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ы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spacing w:val="36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ы</w:t>
      </w:r>
      <w:r>
        <w:rPr>
          <w:rFonts w:ascii="Book Antiqua" w:hAnsi="Book Antiqua" w:cs="Book Antiqua" w:eastAsia="Book Antiqua"/>
          <w:color w:val="231F20"/>
          <w:spacing w:val="36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з</w:t>
      </w:r>
      <w:r>
        <w:rPr>
          <w:rFonts w:ascii="Book Antiqua" w:hAnsi="Book Antiqua" w:cs="Book Antiqua" w:eastAsia="Book Antiqua"/>
          <w:color w:val="231F20"/>
          <w:spacing w:val="37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г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36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4"/>
          <w:w w:val="95"/>
          <w:sz w:val="20"/>
          <w:szCs w:val="20"/>
        </w:rPr>
        <w:t>Б</w:t>
      </w:r>
      <w:r>
        <w:rPr>
          <w:rFonts w:ascii="Book Antiqua" w:hAnsi="Book Antiqua" w:cs="Book Antiqua" w:eastAsia="Book Antiqua"/>
          <w:color w:val="231F20"/>
          <w:spacing w:val="-5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6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г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у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,</w:t>
      </w:r>
      <w:r>
        <w:rPr>
          <w:rFonts w:ascii="Book Antiqua" w:hAnsi="Book Antiqua" w:cs="Book Antiqua" w:eastAsia="Book Antiqua"/>
          <w:color w:val="231F20"/>
          <w:spacing w:val="37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23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-5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6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г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у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000000"/>
          <w:w w:val="100"/>
          <w:sz w:val="20"/>
          <w:szCs w:val="20"/>
        </w:rPr>
      </w:r>
    </w:p>
    <w:p>
      <w:pPr>
        <w:spacing w:line="240" w:lineRule="exact"/>
        <w:ind w:left="197" w:right="197" w:firstLine="0"/>
        <w:jc w:val="center"/>
        <w:rPr>
          <w:rFonts w:ascii="Book Antiqua" w:hAnsi="Book Antiqua" w:cs="Book Antiqua" w:eastAsia="Book Antiqua"/>
          <w:sz w:val="20"/>
          <w:szCs w:val="20"/>
        </w:rPr>
      </w:pPr>
      <w:r>
        <w:rPr>
          <w:rFonts w:ascii="Book Antiqua" w:hAnsi="Book Antiqua" w:cs="Book Antiqua" w:eastAsia="Book Antiqua"/>
          <w:color w:val="231F20"/>
          <w:spacing w:val="-4"/>
          <w:w w:val="95"/>
          <w:sz w:val="20"/>
          <w:szCs w:val="20"/>
        </w:rPr>
        <w:t>«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э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9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3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я</w:t>
      </w:r>
      <w:r>
        <w:rPr>
          <w:rFonts w:ascii="Book Antiqua" w:hAnsi="Book Antiqua" w:cs="Book Antiqua" w:eastAsia="Book Antiqua"/>
          <w:color w:val="231F20"/>
          <w:spacing w:val="40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40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-6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39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-11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40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2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spacing w:val="40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ц</w:t>
      </w:r>
      <w:r>
        <w:rPr>
          <w:rFonts w:ascii="Book Antiqua" w:hAnsi="Book Antiqua" w:cs="Book Antiqua" w:eastAsia="Book Antiqua"/>
          <w:color w:val="231F20"/>
          <w:spacing w:val="4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ь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-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э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н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ч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я</w:t>
      </w:r>
      <w:r>
        <w:rPr>
          <w:rFonts w:ascii="Book Antiqua" w:hAnsi="Book Antiqua" w:cs="Book Antiqua" w:eastAsia="Book Antiqua"/>
          <w:color w:val="000000"/>
          <w:w w:val="100"/>
          <w:sz w:val="20"/>
          <w:szCs w:val="20"/>
        </w:rPr>
      </w:r>
    </w:p>
    <w:p>
      <w:pPr>
        <w:spacing w:line="240" w:lineRule="exact"/>
        <w:ind w:left="290" w:right="290" w:firstLine="0"/>
        <w:jc w:val="center"/>
        <w:rPr>
          <w:rFonts w:ascii="Book Antiqua" w:hAnsi="Book Antiqua" w:cs="Book Antiqua" w:eastAsia="Book Antiqua"/>
          <w:sz w:val="20"/>
          <w:szCs w:val="20"/>
        </w:rPr>
      </w:pP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с</w:t>
      </w:r>
      <w:r>
        <w:rPr>
          <w:rFonts w:ascii="Book Antiqua" w:hAnsi="Book Antiqua" w:cs="Book Antiqua" w:eastAsia="Book Antiqua"/>
          <w:color w:val="231F20"/>
          <w:spacing w:val="7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у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к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у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spacing w:val="34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35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д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о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г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аф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-2"/>
          <w:w w:val="95"/>
          <w:sz w:val="20"/>
          <w:szCs w:val="20"/>
        </w:rPr>
        <w:t>я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»</w:t>
      </w:r>
      <w:r>
        <w:rPr>
          <w:rFonts w:ascii="Book Antiqua" w:hAnsi="Book Antiqua" w:cs="Book Antiqua" w:eastAsia="Book Antiqua"/>
          <w:color w:val="231F20"/>
          <w:spacing w:val="34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6"/>
          <w:w w:val="95"/>
          <w:sz w:val="20"/>
          <w:szCs w:val="20"/>
        </w:rPr>
        <w:t>(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М</w:t>
      </w:r>
      <w:r>
        <w:rPr>
          <w:rFonts w:ascii="Book Antiqua" w:hAnsi="Book Antiqua" w:cs="Book Antiqua" w:eastAsia="Book Antiqua"/>
          <w:color w:val="231F20"/>
          <w:spacing w:val="-1"/>
          <w:w w:val="95"/>
          <w:sz w:val="20"/>
          <w:szCs w:val="20"/>
        </w:rPr>
        <w:t>.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:</w:t>
      </w:r>
      <w:r>
        <w:rPr>
          <w:rFonts w:ascii="Book Antiqua" w:hAnsi="Book Antiqua" w:cs="Book Antiqua" w:eastAsia="Book Antiqua"/>
          <w:color w:val="231F20"/>
          <w:spacing w:val="35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Л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и</w:t>
      </w:r>
      <w:r>
        <w:rPr>
          <w:rFonts w:ascii="Book Antiqua" w:hAnsi="Book Antiqua" w:cs="Book Antiqua" w:eastAsia="Book Antiqua"/>
          <w:color w:val="231F20"/>
          <w:spacing w:val="8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т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е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1"/>
          <w:w w:val="95"/>
          <w:sz w:val="20"/>
          <w:szCs w:val="20"/>
        </w:rPr>
        <w:t>р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а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,</w:t>
      </w:r>
      <w:r>
        <w:rPr>
          <w:rFonts w:ascii="Book Antiqua" w:hAnsi="Book Antiqua" w:cs="Book Antiqua" w:eastAsia="Book Antiqua"/>
          <w:color w:val="231F20"/>
          <w:spacing w:val="34"/>
          <w:w w:val="95"/>
          <w:sz w:val="20"/>
          <w:szCs w:val="20"/>
        </w:rPr>
        <w:t> 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2</w:t>
      </w:r>
      <w:r>
        <w:rPr>
          <w:rFonts w:ascii="Book Antiqua" w:hAnsi="Book Antiqua" w:cs="Book Antiqua" w:eastAsia="Book Antiqua"/>
          <w:color w:val="231F20"/>
          <w:spacing w:val="3"/>
          <w:w w:val="95"/>
          <w:sz w:val="20"/>
          <w:szCs w:val="20"/>
        </w:rPr>
        <w:t>0</w:t>
      </w:r>
      <w:r>
        <w:rPr>
          <w:rFonts w:ascii="Book Antiqua" w:hAnsi="Book Antiqua" w:cs="Book Antiqua" w:eastAsia="Book Antiqua"/>
          <w:color w:val="231F20"/>
          <w:spacing w:val="5"/>
          <w:w w:val="95"/>
          <w:sz w:val="20"/>
          <w:szCs w:val="20"/>
        </w:rPr>
        <w:t>2</w:t>
      </w:r>
      <w:r>
        <w:rPr>
          <w:rFonts w:ascii="Book Antiqua" w:hAnsi="Book Antiqua" w:cs="Book Antiqua" w:eastAsia="Book Antiqua"/>
          <w:color w:val="231F20"/>
          <w:spacing w:val="2"/>
          <w:w w:val="95"/>
          <w:sz w:val="20"/>
          <w:szCs w:val="20"/>
        </w:rPr>
        <w:t>5</w:t>
      </w:r>
      <w:r>
        <w:rPr>
          <w:rFonts w:ascii="Book Antiqua" w:hAnsi="Book Antiqua" w:cs="Book Antiqua" w:eastAsia="Book Antiqua"/>
          <w:color w:val="231F20"/>
          <w:w w:val="95"/>
          <w:sz w:val="20"/>
          <w:szCs w:val="20"/>
        </w:rPr>
        <w:t>)</w:t>
      </w:r>
      <w:r>
        <w:rPr>
          <w:rFonts w:ascii="Book Antiqua" w:hAnsi="Book Antiqua" w:cs="Book Antiqua" w:eastAsia="Book Antiqua"/>
          <w:color w:val="000000"/>
          <w:w w:val="100"/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17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50" w:lineRule="auto" w:before="69"/>
        <w:ind w:left="2435" w:right="2435" w:firstLine="873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222.272293pt;margin-top:-32.64286pt;width:59.339pt;height:46.789pt;mso-position-horizontal-relative:page;mso-position-vertical-relative:paragraph;z-index:-12721" coordorigin="4445,-653" coordsize="1187,936">
            <v:group style="position:absolute;left:4843;top:-364;width:36;height:43" coordorigin="4843,-364" coordsize="36,43">
              <v:shape style="position:absolute;left:4843;top:-364;width:36;height:43" coordorigin="4843,-364" coordsize="36,43" path="m4879,-364l4843,-364,4843,-343,4860,-332,4877,-322,4879,-364xe" filled="t" fillcolor="#231F20" stroked="f">
                <v:path arrowok="t"/>
                <v:fill type="solid"/>
              </v:shape>
            </v:group>
            <v:group style="position:absolute;left:4955;top:-370;width:40;height:43" coordorigin="4955,-370" coordsize="40,43">
              <v:shape style="position:absolute;left:4955;top:-370;width:40;height:43" coordorigin="4955,-370" coordsize="40,43" path="m4986,-370l4964,-370,4955,-360,4955,-336,4964,-327,4986,-327,4995,-336,4995,-360,4986,-370xe" filled="t" fillcolor="#231F20" stroked="f">
                <v:path arrowok="t"/>
                <v:fill type="solid"/>
              </v:shape>
            </v:group>
            <v:group style="position:absolute;left:4945;top:-313;width:47;height:50" coordorigin="4945,-313" coordsize="47,50">
              <v:shape style="position:absolute;left:4945;top:-313;width:47;height:50" coordorigin="4945,-313" coordsize="47,50" path="m4992,-313l4945,-313,4945,-285,4958,-285,4958,-278,4969,-272,4981,-267,4992,-262,4992,-313xe" filled="t" fillcolor="#231F20" stroked="f">
                <v:path arrowok="t"/>
                <v:fill type="solid"/>
              </v:shape>
            </v:group>
            <v:group style="position:absolute;left:5007;top:-353;width:54;height:117" coordorigin="5007,-353" coordsize="54,117">
              <v:shape style="position:absolute;left:5007;top:-353;width:54;height:117" coordorigin="5007,-353" coordsize="54,117" path="m5061,-287l5027,-287,5027,-249,5038,-244,5049,-240,5061,-237,5061,-287xe" filled="t" fillcolor="#231F20" stroked="f">
                <v:path arrowok="t"/>
                <v:fill type="solid"/>
              </v:shape>
              <v:shape style="position:absolute;left:5007;top:-353;width:54;height:117" coordorigin="5007,-353" coordsize="54,117" path="m5080,-313l5007,-313,5007,-287,5080,-287,5080,-313xe" filled="t" fillcolor="#231F20" stroked="f">
                <v:path arrowok="t"/>
                <v:fill type="solid"/>
              </v:shape>
              <v:shape style="position:absolute;left:5007;top:-353;width:54;height:117" coordorigin="5007,-353" coordsize="54,117" path="m5061,-353l5027,-353,5027,-313,5061,-313,5061,-353xe" filled="t" fillcolor="#231F20" stroked="f">
                <v:path arrowok="t"/>
                <v:fill type="solid"/>
              </v:shape>
            </v:group>
            <v:group style="position:absolute;left:5083;top:-353;width:51;height:137" coordorigin="5083,-353" coordsize="51,137">
              <v:shape style="position:absolute;left:5083;top:-353;width:51;height:137" coordorigin="5083,-353" coordsize="51,137" path="m5134,-287l5100,-287,5100,-225,5111,-222,5123,-219,5134,-216,5134,-287xe" filled="t" fillcolor="#231F20" stroked="f">
                <v:path arrowok="t"/>
                <v:fill type="solid"/>
              </v:shape>
              <v:shape style="position:absolute;left:5083;top:-353;width:51;height:137" coordorigin="5083,-353" coordsize="51,137" path="m5157,-313l5083,-313,5083,-287,5157,-287,5157,-313xe" filled="t" fillcolor="#231F20" stroked="f">
                <v:path arrowok="t"/>
                <v:fill type="solid"/>
              </v:shape>
              <v:shape style="position:absolute;left:5083;top:-353;width:51;height:137" coordorigin="5083,-353" coordsize="51,137" path="m5134,-353l5100,-353,5100,-313,5134,-313,5134,-353xe" filled="t" fillcolor="#231F20" stroked="f">
                <v:path arrowok="t"/>
                <v:fill type="solid"/>
              </v:shape>
            </v:group>
            <v:group style="position:absolute;left:5160;top:-315;width:109;height:119" coordorigin="5160,-315" coordsize="109,119">
              <v:shape style="position:absolute;left:5160;top:-315;width:109;height:119" coordorigin="5160,-315" coordsize="109,119" path="m5221,-315l5198,-313,5181,-305,5166,-284,5160,-267,5160,-242,5222,-201,5259,-196,5263,-197,5266,-199,5268,-201,5262,-212,5216,-212,5208,-214,5202,-220,5198,-224,5195,-231,5195,-242,5267,-242,5267,-255,5266,-264,5195,-264,5195,-277,5197,-282,5203,-289,5207,-292,5257,-292,5256,-295,5240,-309,5221,-315xe" filled="t" fillcolor="#231F20" stroked="f">
                <v:path arrowok="t"/>
                <v:fill type="solid"/>
              </v:shape>
              <v:shape style="position:absolute;left:5160;top:-315;width:109;height:119" coordorigin="5160,-315" coordsize="109,119" path="m5257,-223l5230,-212,5262,-212,5257,-223xe" filled="t" fillcolor="#231F20" stroked="f">
                <v:path arrowok="t"/>
                <v:fill type="solid"/>
              </v:shape>
              <v:shape style="position:absolute;left:5160;top:-315;width:109;height:119" coordorigin="5160,-315" coordsize="109,119" path="m5257,-292l5222,-292,5226,-288,5228,-284,5232,-279,5232,-277,5232,-264,5266,-264,5264,-279,5257,-292xe" filled="t" fillcolor="#231F20" stroked="f">
                <v:path arrowok="t"/>
                <v:fill type="solid"/>
              </v:shape>
            </v:group>
            <v:group style="position:absolute;left:5283;top:-316;width:89;height:125" coordorigin="5283,-316" coordsize="89,125">
              <v:shape style="position:absolute;left:5283;top:-316;width:89;height:125" coordorigin="5283,-316" coordsize="89,125" path="m5312,-313l5283,-313,5283,-194,5294,-193,5305,-192,5317,-191,5317,-265,5317,-275,5321,-280,5324,-283,5328,-286,5365,-286,5372,-289,5372,-297,5312,-297,5312,-313xe" filled="t" fillcolor="#231F20" stroked="f">
                <v:path arrowok="t"/>
                <v:fill type="solid"/>
              </v:shape>
              <v:shape style="position:absolute;left:5283;top:-316;width:89;height:125" coordorigin="5283,-316" coordsize="89,125" path="m5365,-286l5339,-286,5344,-282,5346,-276,5365,-286xe" filled="t" fillcolor="#231F20" stroked="f">
                <v:path arrowok="t"/>
                <v:fill type="solid"/>
              </v:shape>
              <v:shape style="position:absolute;left:5283;top:-316;width:89;height:125" coordorigin="5283,-316" coordsize="89,125" path="m5346,-316l5326,-316,5318,-306,5314,-301,5312,-297,5372,-297,5372,-299,5367,-306,5356,-315,5346,-316xe" filled="t" fillcolor="#231F20" stroked="f">
                <v:path arrowok="t"/>
                <v:fill type="solid"/>
              </v:shape>
            </v:group>
            <v:group style="position:absolute;left:5374;top:-316;width:89;height:127" coordorigin="5374,-316" coordsize="89,127">
              <v:shape style="position:absolute;left:5374;top:-316;width:89;height:127" coordorigin="5374,-316" coordsize="89,127" path="m5403,-313l5374,-313,5374,-189,5408,-189,5408,-265,5409,-275,5413,-280,5415,-283,5420,-286,5456,-286,5463,-289,5463,-297,5403,-297,5403,-313xe" filled="t" fillcolor="#231F20" stroked="f">
                <v:path arrowok="t"/>
                <v:fill type="solid"/>
              </v:shape>
              <v:shape style="position:absolute;left:5374;top:-316;width:89;height:127" coordorigin="5374,-316" coordsize="89,127" path="m5456,-286l5431,-286,5435,-282,5438,-276,5456,-286xe" filled="t" fillcolor="#231F20" stroked="f">
                <v:path arrowok="t"/>
                <v:fill type="solid"/>
              </v:shape>
              <v:shape style="position:absolute;left:5374;top:-316;width:89;height:127" coordorigin="5374,-316" coordsize="89,127" path="m5438,-316l5418,-316,5409,-306,5406,-301,5403,-297,5463,-297,5463,-299,5459,-306,5454,-310,5448,-315,5438,-316xe" filled="t" fillcolor="#231F20" stroked="f">
                <v:path arrowok="t"/>
                <v:fill type="solid"/>
              </v:shape>
            </v:group>
            <v:group style="position:absolute;left:5460;top:-315;width:111;height:130" coordorigin="5460,-315" coordsize="111,130">
              <v:shape style="position:absolute;left:5460;top:-315;width:111;height:130" coordorigin="5460,-315" coordsize="111,130" path="m5569,-293l5521,-293,5528,-293,5533,-288,5536,-284,5536,-279,5536,-262,5523,-262,5505,-261,5483,-257,5464,-241,5460,-224,5460,-209,5465,-201,5471,-195,5481,-187,5493,-186,5508,-186,5526,-187,5537,-201,5570,-201,5570,-209,5500,-209,5495,-217,5495,-242,5514,-243,5570,-243,5571,-284,5571,-291,5569,-293xe" filled="t" fillcolor="#231F20" stroked="f">
                <v:path arrowok="t"/>
                <v:fill type="solid"/>
              </v:shape>
              <v:shape style="position:absolute;left:5460;top:-315;width:111;height:130" coordorigin="5460,-315" coordsize="111,130" path="m5570,-201l5538,-201,5538,-189,5570,-189,5570,-201xe" filled="t" fillcolor="#231F20" stroked="f">
                <v:path arrowok="t"/>
                <v:fill type="solid"/>
              </v:shape>
              <v:shape style="position:absolute;left:5460;top:-315;width:111;height:130" coordorigin="5460,-315" coordsize="111,130" path="m5570,-243l5536,-243,5536,-221,5529,-212,5522,-209,5570,-209,5570,-243xe" filled="t" fillcolor="#231F20" stroked="f">
                <v:path arrowok="t"/>
                <v:fill type="solid"/>
              </v:shape>
              <v:shape style="position:absolute;left:5460;top:-315;width:111;height:130" coordorigin="5460,-315" coordsize="111,130" path="m5520,-315l5490,-313,5477,-308,5466,-300,5462,-288,5467,-276,5498,-275,5498,-276,5498,-278,5498,-286,5502,-289,5504,-290,5508,-293,5513,-293,5569,-293,5559,-303,5540,-313,5520,-315xe" filled="t" fillcolor="#231F20" stroked="f">
                <v:path arrowok="t"/>
                <v:fill type="solid"/>
              </v:shape>
            </v:group>
            <v:group style="position:absolute;left:4455;top:-643;width:1167;height:916" coordorigin="4455,-643" coordsize="1167,916">
              <v:shape style="position:absolute;left:4455;top:-643;width:1167;height:916" coordorigin="4455,-643" coordsize="1167,916" path="m4455,-643l4524,-584,4585,-529,4639,-478,4685,-430,4757,-342,4801,-262,4815,-189,4815,-183,4811,-147,4783,-68,4725,15,4639,108,4585,159,4524,214,4455,273,4525,215,4592,161,4655,113,4715,69,4773,30,4828,-5,4882,-37,4987,-88,5090,-126,5195,-153,5305,-171,5423,-181,5486,-183,5552,-185,5622,-185,5221,-186,5204,-187,5200,-189,4843,-189,4843,-343,4827,-353,4810,-364,4760,-399,4706,-438,4630,-498,4525,-584,4455,-643xe" filled="t" fillcolor="#231F20" stroked="f">
                <v:path arrowok="t"/>
                <v:fill type="solid"/>
              </v:shape>
              <v:shape style="position:absolute;left:4455;top:-643;width:1167;height:916" coordorigin="4455,-643" coordsize="1167,916" path="m5260,-196l5231,-185,5524,-185,5389,-188,5367,-189,5283,-189,5283,-194,5275,-194,5260,-196xe" filled="t" fillcolor="#231F20" stroked="f">
                <v:path arrowok="t"/>
                <v:fill type="solid"/>
              </v:shape>
              <v:shape style="position:absolute;left:4455;top:-643;width:1167;height:916" coordorigin="4455,-643" coordsize="1167,916" path="m4887,-315l4879,-220,4946,-220,4946,-189,4958,-189,4958,-278,4940,-287,4923,-296,4905,-305,4887,-315xe" filled="t" fillcolor="#231F20" stroked="f">
                <v:path arrowok="t"/>
                <v:fill type="solid"/>
              </v:shape>
              <v:shape style="position:absolute;left:4455;top:-643;width:1167;height:916" coordorigin="4455,-643" coordsize="1167,916" path="m4992,-262l4992,-189,5027,-189,5027,-249,5015,-253,5003,-258,4992,-262xe" filled="t" fillcolor="#231F20" stroked="f">
                <v:path arrowok="t"/>
                <v:fill type="solid"/>
              </v:shape>
              <v:shape style="position:absolute;left:4455;top:-643;width:1167;height:916" coordorigin="4455,-643" coordsize="1167,916" path="m5062,-236l5061,-189,5100,-189,5100,-225,5081,-230,5062,-236xe" filled="t" fillcolor="#231F20" stroked="f">
                <v:path arrowok="t"/>
                <v:fill type="solid"/>
              </v:shape>
              <v:shape style="position:absolute;left:4455;top:-643;width:1167;height:916" coordorigin="4455,-643" coordsize="1167,916" path="m5134,-216l5134,-189,5200,-189,5184,-195,5173,-205,5171,-207,5170,-209,5158,-211,5146,-214,5134,-216xe" filled="t" fillcolor="#231F20" stroked="f">
                <v:path arrowok="t"/>
                <v:fill type="solid"/>
              </v:shape>
              <v:shape style="position:absolute;left:4455;top:-643;width:1167;height:916" coordorigin="4455,-643" coordsize="1167,916" path="m5320,-191l5317,-189,5367,-189,5335,-190,5320,-191xe" filled="t" fillcolor="#231F20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color w:val="231F20"/>
          <w:w w:val="110"/>
          <w:sz w:val="20"/>
          <w:szCs w:val="20"/>
        </w:rPr>
        <w:t>Москва</w:t>
      </w:r>
      <w:r>
        <w:rPr>
          <w:rFonts w:ascii="Times New Roman" w:hAnsi="Times New Roman" w:cs="Times New Roman" w:eastAsia="Times New Roman"/>
          <w:color w:val="231F20"/>
          <w:w w:val="113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0"/>
          <w:szCs w:val="20"/>
        </w:rPr>
        <w:t>Издательство</w:t>
      </w:r>
      <w:r>
        <w:rPr>
          <w:rFonts w:ascii="Times New Roman" w:hAnsi="Times New Roman" w:cs="Times New Roman" w:eastAsia="Times New Roman"/>
          <w:color w:val="231F20"/>
          <w:w w:val="11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color w:val="231F20"/>
          <w:spacing w:val="9"/>
          <w:w w:val="11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color w:val="231F20"/>
          <w:w w:val="110"/>
          <w:sz w:val="20"/>
          <w:szCs w:val="20"/>
        </w:rPr>
        <w:t>«Литтерра»</w:t>
      </w:r>
      <w:r>
        <w:rPr>
          <w:rFonts w:ascii="Times New Roman" w:hAnsi="Times New Roman" w:cs="Times New Roman" w:eastAsia="Times New Roman"/>
          <w:color w:val="000000"/>
          <w:w w:val="100"/>
          <w:sz w:val="20"/>
          <w:szCs w:val="20"/>
        </w:rPr>
      </w:r>
    </w:p>
    <w:p>
      <w:pPr>
        <w:ind w:left="0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color w:val="231F20"/>
          <w:w w:val="105"/>
          <w:sz w:val="20"/>
          <w:szCs w:val="20"/>
        </w:rPr>
        <w:t>2025</w:t>
      </w:r>
      <w:r>
        <w:rPr>
          <w:rFonts w:ascii="Times New Roman" w:hAnsi="Times New Roman" w:cs="Times New Roman" w:eastAsia="Times New Roman"/>
          <w:color w:val="000000"/>
          <w:w w:val="100"/>
          <w:sz w:val="20"/>
          <w:szCs w:val="20"/>
        </w:rPr>
      </w:r>
    </w:p>
    <w:p>
      <w:pPr>
        <w:spacing w:after="0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0195" w:h="14460"/>
          <w:pgMar w:top="1340" w:bottom="280" w:left="1420" w:right="1420"/>
        </w:sectPr>
      </w:pPr>
    </w:p>
    <w:p>
      <w:pPr>
        <w:spacing w:line="200" w:lineRule="exact" w:before="72"/>
        <w:ind w:left="110" w:right="504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УДК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7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[330.322:338.1](470+571)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ББК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65.9(2Рос)-56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8" w:lineRule="exact"/>
        <w:ind w:left="620" w:right="724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Н60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49"/>
        <w:ind w:left="620" w:right="724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Нигматулин,</w:t>
      </w:r>
      <w:r>
        <w:rPr>
          <w:rFonts w:ascii="Arial" w:hAnsi="Arial" w:cs="Arial" w:eastAsia="Arial"/>
          <w:b/>
          <w:bCs/>
          <w:color w:val="231F20"/>
          <w:spacing w:val="-20"/>
          <w:w w:val="9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Б.</w:t>
      </w:r>
      <w:r>
        <w:rPr>
          <w:rFonts w:ascii="Arial" w:hAnsi="Arial" w:cs="Arial" w:eastAsia="Arial"/>
          <w:b/>
          <w:bCs/>
          <w:color w:val="231F20"/>
          <w:spacing w:val="-19"/>
          <w:w w:val="9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И.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pgSz w:w="9355" w:h="13620"/>
          <w:pgMar w:top="740" w:bottom="280" w:left="740" w:right="740"/>
        </w:sectPr>
      </w:pPr>
    </w:p>
    <w:p>
      <w:pPr>
        <w:spacing w:line="185" w:lineRule="exact"/>
        <w:ind w:left="11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Н60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2"/>
        <w:ind w:left="110" w:right="110" w:firstLine="283"/>
        <w:jc w:val="both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Макроэкономика.</w:t>
      </w:r>
      <w:r>
        <w:rPr>
          <w:rFonts w:ascii="Arial" w:hAnsi="Arial" w:cs="Arial" w:eastAsia="Arial"/>
          <w:color w:val="231F20"/>
          <w:spacing w:val="-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Россия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Мир.</w:t>
      </w:r>
      <w:r>
        <w:rPr>
          <w:rFonts w:ascii="Arial" w:hAnsi="Arial" w:cs="Arial" w:eastAsia="Arial"/>
          <w:color w:val="231F20"/>
          <w:spacing w:val="-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</w:t>
      </w:r>
      <w:r>
        <w:rPr>
          <w:rFonts w:ascii="Arial" w:hAnsi="Arial" w:cs="Arial" w:eastAsia="Arial"/>
          <w:color w:val="231F20"/>
          <w:spacing w:val="-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т.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Т.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2.</w:t>
      </w:r>
      <w:r>
        <w:rPr>
          <w:rFonts w:ascii="Arial" w:hAnsi="Arial" w:cs="Arial" w:eastAsia="Arial"/>
          <w:color w:val="231F20"/>
          <w:spacing w:val="-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Социально-экономическая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структура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демография.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Дайджест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25"/>
          <w:sz w:val="18"/>
          <w:szCs w:val="18"/>
        </w:rPr>
        <w:t>/</w:t>
      </w:r>
      <w:r>
        <w:rPr>
          <w:rFonts w:ascii="Arial" w:hAnsi="Arial" w:cs="Arial" w:eastAsia="Arial"/>
          <w:color w:val="231F20"/>
          <w:spacing w:val="-19"/>
          <w:w w:val="12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Б.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И.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Нигматулин,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Р.</w:t>
      </w:r>
      <w:r>
        <w:rPr>
          <w:rFonts w:ascii="Arial" w:hAnsi="Arial" w:cs="Arial" w:eastAsia="Arial"/>
          <w:color w:val="231F20"/>
          <w:spacing w:val="-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И.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Нигматулин.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—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Москва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:</w:t>
      </w:r>
      <w:r>
        <w:rPr>
          <w:rFonts w:ascii="Arial" w:hAnsi="Arial" w:cs="Arial" w:eastAsia="Arial"/>
          <w:color w:val="231F20"/>
          <w:spacing w:val="-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Литтерра,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2025.</w:t>
      </w:r>
      <w:r>
        <w:rPr>
          <w:rFonts w:ascii="Arial" w:hAnsi="Arial" w:cs="Arial" w:eastAsia="Arial"/>
          <w:color w:val="231F20"/>
          <w:spacing w:val="-2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—</w:t>
      </w:r>
      <w:r>
        <w:rPr>
          <w:rFonts w:ascii="Arial" w:hAnsi="Arial" w:cs="Arial" w:eastAsia="Arial"/>
          <w:color w:val="231F20"/>
          <w:spacing w:val="-2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96</w:t>
      </w:r>
      <w:r>
        <w:rPr>
          <w:rFonts w:ascii="Arial" w:hAnsi="Arial" w:cs="Arial" w:eastAsia="Arial"/>
          <w:color w:val="231F20"/>
          <w:spacing w:val="-21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с.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8" w:lineRule="exact"/>
        <w:ind w:left="39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ISBN</w:t>
      </w:r>
      <w:r>
        <w:rPr>
          <w:rFonts w:ascii="Arial" w:hAnsi="Arial" w:cs="Arial" w:eastAsia="Arial"/>
          <w:color w:val="231F20"/>
          <w:spacing w:val="35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978-5-4235-0478-6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58"/>
        <w:ind w:left="110" w:right="110" w:firstLine="283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Прошло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15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лет,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как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была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написана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наша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работа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«Кризис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модернизация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России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—</w:t>
      </w:r>
      <w:r>
        <w:rPr>
          <w:rFonts w:ascii="Arial" w:hAnsi="Arial" w:cs="Arial" w:eastAsia="Arial"/>
          <w:color w:val="231F20"/>
          <w:w w:val="89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тринадцать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теорем»,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которой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были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предложены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меры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выходу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России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из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сырье-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вой</w:t>
      </w:r>
      <w:r>
        <w:rPr>
          <w:rFonts w:ascii="Arial" w:hAnsi="Arial" w:cs="Arial" w:eastAsia="Arial"/>
          <w:color w:val="231F20"/>
          <w:spacing w:val="-1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траектории</w:t>
      </w:r>
      <w:r>
        <w:rPr>
          <w:rFonts w:ascii="Arial" w:hAnsi="Arial" w:cs="Arial" w:eastAsia="Arial"/>
          <w:color w:val="231F20"/>
          <w:spacing w:val="-1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1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поддержанию</w:t>
      </w:r>
      <w:r>
        <w:rPr>
          <w:rFonts w:ascii="Arial" w:hAnsi="Arial" w:cs="Arial" w:eastAsia="Arial"/>
          <w:color w:val="231F20"/>
          <w:spacing w:val="-1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социально-экономического</w:t>
      </w:r>
      <w:r>
        <w:rPr>
          <w:rFonts w:ascii="Arial" w:hAnsi="Arial" w:cs="Arial" w:eastAsia="Arial"/>
          <w:color w:val="231F20"/>
          <w:spacing w:val="-1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развития</w:t>
      </w:r>
      <w:r>
        <w:rPr>
          <w:rFonts w:ascii="Arial" w:hAnsi="Arial" w:cs="Arial" w:eastAsia="Arial"/>
          <w:color w:val="231F20"/>
          <w:spacing w:val="-1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страны.</w:t>
      </w:r>
      <w:r>
        <w:rPr>
          <w:rFonts w:ascii="Arial" w:hAnsi="Arial" w:cs="Arial" w:eastAsia="Arial"/>
          <w:color w:val="231F20"/>
          <w:spacing w:val="-1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Однако</w:t>
      </w:r>
      <w:r>
        <w:rPr>
          <w:rFonts w:ascii="Arial" w:hAnsi="Arial" w:cs="Arial" w:eastAsia="Arial"/>
          <w:color w:val="231F20"/>
          <w:w w:val="98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за</w:t>
      </w:r>
      <w:r>
        <w:rPr>
          <w:rFonts w:ascii="Arial" w:hAnsi="Arial" w:cs="Arial" w:eastAsia="Arial"/>
          <w:color w:val="231F20"/>
          <w:spacing w:val="-2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прошедшее</w:t>
      </w:r>
      <w:r>
        <w:rPr>
          <w:rFonts w:ascii="Arial" w:hAnsi="Arial" w:cs="Arial" w:eastAsia="Arial"/>
          <w:color w:val="231F20"/>
          <w:spacing w:val="-2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время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показатели</w:t>
      </w:r>
      <w:r>
        <w:rPr>
          <w:rFonts w:ascii="Arial" w:hAnsi="Arial" w:cs="Arial" w:eastAsia="Arial"/>
          <w:color w:val="231F20"/>
          <w:spacing w:val="-2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России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</w:t>
      </w:r>
      <w:r>
        <w:rPr>
          <w:rFonts w:ascii="Arial" w:hAnsi="Arial" w:cs="Arial" w:eastAsia="Arial"/>
          <w:color w:val="231F20"/>
          <w:spacing w:val="-2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неравенству</w:t>
      </w:r>
      <w:r>
        <w:rPr>
          <w:rFonts w:ascii="Arial" w:hAnsi="Arial" w:cs="Arial" w:eastAsia="Arial"/>
          <w:color w:val="231F20"/>
          <w:spacing w:val="-2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доходов,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основным</w:t>
      </w:r>
      <w:r>
        <w:rPr>
          <w:rFonts w:ascii="Arial" w:hAnsi="Arial" w:cs="Arial" w:eastAsia="Arial"/>
          <w:color w:val="231F20"/>
          <w:spacing w:val="-2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позициям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-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мировых</w:t>
      </w:r>
      <w:r>
        <w:rPr>
          <w:rFonts w:ascii="Arial" w:hAnsi="Arial" w:cs="Arial" w:eastAsia="Arial"/>
          <w:color w:val="231F20"/>
          <w:spacing w:val="-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рейтингах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бедности,</w:t>
      </w:r>
      <w:r>
        <w:rPr>
          <w:rFonts w:ascii="Arial" w:hAnsi="Arial" w:cs="Arial" w:eastAsia="Arial"/>
          <w:color w:val="231F20"/>
          <w:spacing w:val="-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безработицы,</w:t>
      </w:r>
      <w:r>
        <w:rPr>
          <w:rFonts w:ascii="Arial" w:hAnsi="Arial" w:cs="Arial" w:eastAsia="Arial"/>
          <w:color w:val="231F20"/>
          <w:spacing w:val="-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коррупции,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защищенности</w:t>
      </w:r>
      <w:r>
        <w:rPr>
          <w:rFonts w:ascii="Arial" w:hAnsi="Arial" w:cs="Arial" w:eastAsia="Arial"/>
          <w:color w:val="231F20"/>
          <w:spacing w:val="-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личности</w:t>
      </w:r>
      <w:r>
        <w:rPr>
          <w:rFonts w:ascii="Arial" w:hAnsi="Arial" w:cs="Arial" w:eastAsia="Arial"/>
          <w:color w:val="231F20"/>
          <w:spacing w:val="-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w w:val="10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собственности,</w:t>
      </w:r>
      <w:r>
        <w:rPr>
          <w:rFonts w:ascii="Arial" w:hAnsi="Arial" w:cs="Arial" w:eastAsia="Arial"/>
          <w:color w:val="231F20"/>
          <w:spacing w:val="-1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приверженности</w:t>
      </w:r>
      <w:r>
        <w:rPr>
          <w:rFonts w:ascii="Arial" w:hAnsi="Arial" w:cs="Arial" w:eastAsia="Arial"/>
          <w:color w:val="231F20"/>
          <w:spacing w:val="-1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демократии</w:t>
      </w:r>
      <w:r>
        <w:rPr>
          <w:rFonts w:ascii="Arial" w:hAnsi="Arial" w:cs="Arial" w:eastAsia="Arial"/>
          <w:color w:val="231F20"/>
          <w:spacing w:val="-1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1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свободе</w:t>
      </w:r>
      <w:r>
        <w:rPr>
          <w:rFonts w:ascii="Arial" w:hAnsi="Arial" w:cs="Arial" w:eastAsia="Arial"/>
          <w:color w:val="231F20"/>
          <w:spacing w:val="-1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личности,</w:t>
      </w:r>
      <w:r>
        <w:rPr>
          <w:rFonts w:ascii="Arial" w:hAnsi="Arial" w:cs="Arial" w:eastAsia="Arial"/>
          <w:color w:val="231F20"/>
          <w:spacing w:val="-1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эффективности</w:t>
      </w:r>
      <w:r>
        <w:rPr>
          <w:rFonts w:ascii="Arial" w:hAnsi="Arial" w:cs="Arial" w:eastAsia="Arial"/>
          <w:color w:val="231F20"/>
          <w:spacing w:val="-1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ин-</w:t>
      </w:r>
      <w:r>
        <w:rPr>
          <w:rFonts w:ascii="Arial" w:hAnsi="Arial" w:cs="Arial" w:eastAsia="Arial"/>
          <w:color w:val="231F20"/>
          <w:w w:val="111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вестиций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государственного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управления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т.д.,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демографические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показатели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практи-</w:t>
      </w:r>
      <w:r>
        <w:rPr>
          <w:rFonts w:ascii="Arial" w:hAnsi="Arial" w:cs="Arial" w:eastAsia="Arial"/>
          <w:color w:val="231F20"/>
          <w:w w:val="104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чески</w:t>
      </w:r>
      <w:r>
        <w:rPr>
          <w:rFonts w:ascii="Arial" w:hAnsi="Arial" w:cs="Arial" w:eastAsia="Arial"/>
          <w:color w:val="231F20"/>
          <w:spacing w:val="-3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</w:t>
      </w:r>
      <w:r>
        <w:rPr>
          <w:rFonts w:ascii="Arial" w:hAnsi="Arial" w:cs="Arial" w:eastAsia="Arial"/>
          <w:color w:val="231F20"/>
          <w:spacing w:val="-3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изменились,</w:t>
      </w:r>
      <w:r>
        <w:rPr>
          <w:rFonts w:ascii="Arial" w:hAnsi="Arial" w:cs="Arial" w:eastAsia="Arial"/>
          <w:color w:val="231F20"/>
          <w:spacing w:val="-3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а</w:t>
      </w:r>
      <w:r>
        <w:rPr>
          <w:rFonts w:ascii="Arial" w:hAnsi="Arial" w:cs="Arial" w:eastAsia="Arial"/>
          <w:color w:val="231F20"/>
          <w:spacing w:val="-3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некоторые</w:t>
      </w:r>
      <w:r>
        <w:rPr>
          <w:rFonts w:ascii="Arial" w:hAnsi="Arial" w:cs="Arial" w:eastAsia="Arial"/>
          <w:color w:val="231F20"/>
          <w:spacing w:val="-3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заметно</w:t>
      </w:r>
      <w:r>
        <w:rPr>
          <w:rFonts w:ascii="Arial" w:hAnsi="Arial" w:cs="Arial" w:eastAsia="Arial"/>
          <w:color w:val="231F20"/>
          <w:spacing w:val="-3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ухудшились.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ind w:left="110" w:right="110" w:firstLine="283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Общество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власть</w:t>
      </w:r>
      <w:r>
        <w:rPr>
          <w:rFonts w:ascii="Arial" w:hAnsi="Arial" w:cs="Arial" w:eastAsia="Arial"/>
          <w:color w:val="231F20"/>
          <w:spacing w:val="-1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должны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осознать,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что</w:t>
      </w:r>
      <w:r>
        <w:rPr>
          <w:rFonts w:ascii="Arial" w:hAnsi="Arial" w:cs="Arial" w:eastAsia="Arial"/>
          <w:color w:val="231F20"/>
          <w:spacing w:val="-1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после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перестройки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1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распада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Советского</w:t>
      </w:r>
      <w:r>
        <w:rPr>
          <w:rFonts w:ascii="Arial" w:hAnsi="Arial" w:cs="Arial" w:eastAsia="Arial"/>
          <w:color w:val="231F20"/>
          <w:w w:val="98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Союза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новая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Россия</w:t>
      </w:r>
      <w:r>
        <w:rPr>
          <w:rFonts w:ascii="Arial" w:hAnsi="Arial" w:cs="Arial" w:eastAsia="Arial"/>
          <w:color w:val="231F20"/>
          <w:spacing w:val="-3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потеряла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большую</w:t>
      </w:r>
      <w:r>
        <w:rPr>
          <w:rFonts w:ascii="Arial" w:hAnsi="Arial" w:cs="Arial" w:eastAsia="Arial"/>
          <w:color w:val="231F20"/>
          <w:spacing w:val="-3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часть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индустрии,</w:t>
      </w:r>
      <w:r>
        <w:rPr>
          <w:rFonts w:ascii="Arial" w:hAnsi="Arial" w:cs="Arial" w:eastAsia="Arial"/>
          <w:color w:val="231F20"/>
          <w:spacing w:val="-3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индустрию</w:t>
      </w:r>
      <w:r>
        <w:rPr>
          <w:rFonts w:ascii="Arial" w:hAnsi="Arial" w:cs="Arial" w:eastAsia="Arial"/>
          <w:color w:val="231F20"/>
          <w:spacing w:val="-3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необходимо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вос-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станавливать.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связи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этим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важно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сопоставить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траектории</w:t>
      </w:r>
      <w:r>
        <w:rPr>
          <w:rFonts w:ascii="Arial" w:hAnsi="Arial" w:cs="Arial" w:eastAsia="Arial"/>
          <w:color w:val="231F20"/>
          <w:spacing w:val="-2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экономического</w:t>
      </w:r>
      <w:r>
        <w:rPr>
          <w:rFonts w:ascii="Arial" w:hAnsi="Arial" w:cs="Arial" w:eastAsia="Arial"/>
          <w:color w:val="231F20"/>
          <w:spacing w:val="-2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развития,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динамику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макроэкономических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демографических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показателей</w:t>
      </w:r>
      <w:r>
        <w:rPr>
          <w:rFonts w:ascii="Arial" w:hAnsi="Arial" w:cs="Arial" w:eastAsia="Arial"/>
          <w:color w:val="231F20"/>
          <w:spacing w:val="-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России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со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странами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Центральной</w:t>
      </w:r>
      <w:r>
        <w:rPr>
          <w:rFonts w:ascii="Arial" w:hAnsi="Arial" w:cs="Arial" w:eastAsia="Arial"/>
          <w:color w:val="231F20"/>
          <w:spacing w:val="-2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Восточной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Европы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(Новыми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странами</w:t>
      </w:r>
      <w:r>
        <w:rPr>
          <w:rFonts w:ascii="Arial" w:hAnsi="Arial" w:cs="Arial" w:eastAsia="Arial"/>
          <w:color w:val="231F20"/>
          <w:spacing w:val="-2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ЕС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отдельно</w:t>
      </w:r>
      <w:r>
        <w:rPr>
          <w:rFonts w:ascii="Arial" w:hAnsi="Arial" w:cs="Arial" w:eastAsia="Arial"/>
          <w:color w:val="231F20"/>
          <w:spacing w:val="-2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Польшей).</w:t>
      </w:r>
      <w:r>
        <w:rPr>
          <w:rFonts w:ascii="Arial" w:hAnsi="Arial" w:cs="Arial" w:eastAsia="Arial"/>
          <w:color w:val="231F20"/>
          <w:spacing w:val="-2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Кроме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того,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необходимо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привести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аналогичную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динамику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для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Старых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стран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ЕС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(Еврозона),</w:t>
      </w:r>
      <w:r>
        <w:rPr>
          <w:rFonts w:ascii="Arial" w:hAnsi="Arial" w:cs="Arial" w:eastAsia="Arial"/>
          <w:color w:val="231F20"/>
          <w:w w:val="98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Мира</w:t>
      </w:r>
      <w:r>
        <w:rPr>
          <w:rFonts w:ascii="Arial" w:hAnsi="Arial" w:cs="Arial" w:eastAsia="Arial"/>
          <w:color w:val="231F20"/>
          <w:spacing w:val="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(в</w:t>
      </w:r>
      <w:r>
        <w:rPr>
          <w:rFonts w:ascii="Arial" w:hAnsi="Arial" w:cs="Arial" w:eastAsia="Arial"/>
          <w:color w:val="231F20"/>
          <w:spacing w:val="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целом),</w:t>
      </w:r>
      <w:r>
        <w:rPr>
          <w:rFonts w:ascii="Arial" w:hAnsi="Arial" w:cs="Arial" w:eastAsia="Arial"/>
          <w:color w:val="231F20"/>
          <w:spacing w:val="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ОЭСР</w:t>
      </w:r>
      <w:r>
        <w:rPr>
          <w:rFonts w:ascii="Arial" w:hAnsi="Arial" w:cs="Arial" w:eastAsia="Arial"/>
          <w:color w:val="231F20"/>
          <w:spacing w:val="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(в</w:t>
      </w:r>
      <w:r>
        <w:rPr>
          <w:rFonts w:ascii="Arial" w:hAnsi="Arial" w:cs="Arial" w:eastAsia="Arial"/>
          <w:color w:val="231F20"/>
          <w:spacing w:val="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целом),</w:t>
      </w:r>
      <w:r>
        <w:rPr>
          <w:rFonts w:ascii="Arial" w:hAnsi="Arial" w:cs="Arial" w:eastAsia="Arial"/>
          <w:color w:val="231F20"/>
          <w:spacing w:val="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Китая,</w:t>
      </w:r>
      <w:r>
        <w:rPr>
          <w:rFonts w:ascii="Arial" w:hAnsi="Arial" w:cs="Arial" w:eastAsia="Arial"/>
          <w:color w:val="231F20"/>
          <w:spacing w:val="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Индии</w:t>
      </w:r>
      <w:r>
        <w:rPr>
          <w:rFonts w:ascii="Arial" w:hAnsi="Arial" w:cs="Arial" w:eastAsia="Arial"/>
          <w:color w:val="231F20"/>
          <w:spacing w:val="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других</w:t>
      </w:r>
      <w:r>
        <w:rPr>
          <w:rFonts w:ascii="Arial" w:hAnsi="Arial" w:cs="Arial" w:eastAsia="Arial"/>
          <w:color w:val="231F20"/>
          <w:spacing w:val="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стран</w:t>
      </w:r>
      <w:r>
        <w:rPr>
          <w:rFonts w:ascii="Arial" w:hAnsi="Arial" w:cs="Arial" w:eastAsia="Arial"/>
          <w:color w:val="231F20"/>
          <w:spacing w:val="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БРИКС,</w:t>
      </w:r>
      <w:r>
        <w:rPr>
          <w:rFonts w:ascii="Arial" w:hAnsi="Arial" w:cs="Arial" w:eastAsia="Arial"/>
          <w:color w:val="231F20"/>
          <w:spacing w:val="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крупнейших</w:t>
      </w:r>
      <w:r>
        <w:rPr>
          <w:rFonts w:ascii="Arial" w:hAnsi="Arial" w:cs="Arial" w:eastAsia="Arial"/>
          <w:color w:val="231F20"/>
          <w:w w:val="102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стран</w:t>
      </w:r>
      <w:r>
        <w:rPr>
          <w:rFonts w:ascii="Arial" w:hAnsi="Arial" w:cs="Arial" w:eastAsia="Arial"/>
          <w:color w:val="231F20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Юго-Восточной</w:t>
      </w:r>
      <w:r>
        <w:rPr>
          <w:rFonts w:ascii="Arial" w:hAnsi="Arial" w:cs="Arial" w:eastAsia="Arial"/>
          <w:color w:val="231F20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Азии,</w:t>
      </w:r>
      <w:r>
        <w:rPr>
          <w:rFonts w:ascii="Arial" w:hAnsi="Arial" w:cs="Arial" w:eastAsia="Arial"/>
          <w:color w:val="231F20"/>
          <w:spacing w:val="-1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развивающих</w:t>
      </w:r>
      <w:r>
        <w:rPr>
          <w:rFonts w:ascii="Arial" w:hAnsi="Arial" w:cs="Arial" w:eastAsia="Arial"/>
          <w:color w:val="231F20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свои</w:t>
      </w:r>
      <w:r>
        <w:rPr>
          <w:rFonts w:ascii="Arial" w:hAnsi="Arial" w:cs="Arial" w:eastAsia="Arial"/>
          <w:color w:val="231F20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экономики</w:t>
      </w:r>
      <w:r>
        <w:rPr>
          <w:rFonts w:ascii="Arial" w:hAnsi="Arial" w:cs="Arial" w:eastAsia="Arial"/>
          <w:color w:val="231F20"/>
          <w:spacing w:val="-1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гораздо</w:t>
      </w:r>
      <w:r>
        <w:rPr>
          <w:rFonts w:ascii="Arial" w:hAnsi="Arial" w:cs="Arial" w:eastAsia="Arial"/>
          <w:color w:val="231F20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большими</w:t>
      </w:r>
      <w:r>
        <w:rPr>
          <w:rFonts w:ascii="Arial" w:hAnsi="Arial" w:cs="Arial" w:eastAsia="Arial"/>
          <w:color w:val="231F20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темпа-</w:t>
      </w:r>
      <w:r>
        <w:rPr>
          <w:rFonts w:ascii="Arial" w:hAnsi="Arial" w:cs="Arial" w:eastAsia="Arial"/>
          <w:color w:val="231F20"/>
          <w:w w:val="97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ми,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чем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у</w:t>
      </w:r>
      <w:r>
        <w:rPr>
          <w:rFonts w:ascii="Arial" w:hAnsi="Arial" w:cs="Arial" w:eastAsia="Arial"/>
          <w:color w:val="231F20"/>
          <w:spacing w:val="-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нас.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8" w:lineRule="exact"/>
        <w:ind w:left="39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Все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эти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темы</w:t>
      </w:r>
      <w:r>
        <w:rPr>
          <w:rFonts w:ascii="Arial" w:hAnsi="Arial" w:cs="Arial" w:eastAsia="Arial"/>
          <w:color w:val="231F20"/>
          <w:spacing w:val="3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отражены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3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данном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издании.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 w:line="198" w:lineRule="exact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740" w:right="740"/>
          <w:cols w:num="2" w:equalWidth="0">
            <w:col w:w="439" w:space="71"/>
            <w:col w:w="7365"/>
          </w:cols>
        </w:sectPr>
      </w:pPr>
    </w:p>
    <w:p>
      <w:pPr>
        <w:spacing w:line="140" w:lineRule="exact" w:before="9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1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231F20"/>
          <w:w w:val="95"/>
          <w:sz w:val="17"/>
          <w:szCs w:val="17"/>
        </w:rPr>
        <w:t>ISBN</w:t>
      </w:r>
      <w:r>
        <w:rPr>
          <w:rFonts w:ascii="Arial" w:hAnsi="Arial" w:cs="Arial" w:eastAsia="Arial"/>
          <w:b/>
          <w:bCs/>
          <w:color w:val="231F20"/>
          <w:w w:val="95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231F20"/>
          <w:spacing w:val="11"/>
          <w:w w:val="95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7"/>
          <w:szCs w:val="17"/>
        </w:rPr>
        <w:t>978-5-4235-0478-6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ind w:left="0" w:right="110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УДК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7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[330.322:338.1](470+571)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ind w:left="0" w:right="110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ББК</w:t>
      </w:r>
      <w:r>
        <w:rPr>
          <w:rFonts w:ascii="Arial" w:hAnsi="Arial" w:cs="Arial" w:eastAsia="Arial"/>
          <w:color w:val="231F20"/>
          <w:spacing w:val="-3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65.9(2Рос)-56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11"/>
        <w:ind w:left="222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©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Нигматулин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Б.И.,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Нигматулин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Р.И.,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2025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ind w:left="222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©</w:t>
      </w:r>
      <w:r>
        <w:rPr>
          <w:rFonts w:ascii="Arial" w:hAnsi="Arial" w:cs="Arial" w:eastAsia="Arial"/>
          <w:color w:val="231F20"/>
          <w:spacing w:val="31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ООО</w:t>
      </w:r>
      <w:r>
        <w:rPr>
          <w:rFonts w:ascii="Arial" w:hAnsi="Arial" w:cs="Arial" w:eastAsia="Arial"/>
          <w:color w:val="231F20"/>
          <w:spacing w:val="-1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«Издательство</w:t>
      </w:r>
      <w:r>
        <w:rPr>
          <w:rFonts w:ascii="Arial" w:hAnsi="Arial" w:cs="Arial" w:eastAsia="Arial"/>
          <w:color w:val="231F20"/>
          <w:spacing w:val="-14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«Литтерра»,</w:t>
      </w:r>
      <w:r>
        <w:rPr>
          <w:rFonts w:ascii="Arial" w:hAnsi="Arial" w:cs="Arial" w:eastAsia="Arial"/>
          <w:color w:val="231F20"/>
          <w:spacing w:val="-13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2025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ind w:left="2419" w:right="836" w:hanging="199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42.52pt;margin-top:19.077402pt;width:382.677pt;height:.1pt;mso-position-horizontal-relative:page;mso-position-vertical-relative:paragraph;z-index:-12712" coordorigin="850,382" coordsize="7654,2">
            <v:shape style="position:absolute;left:850;top:382;width:7654;height:2" coordorigin="850,382" coordsize="7654,0" path="m850,382l8504,382e" filled="f" stroked="t" strokeweight=".7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©</w:t>
      </w:r>
      <w:r>
        <w:rPr>
          <w:rFonts w:ascii="Arial" w:hAnsi="Arial" w:cs="Arial" w:eastAsia="Arial"/>
          <w:color w:val="231F20"/>
          <w:spacing w:val="39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ООО</w:t>
      </w:r>
      <w:r>
        <w:rPr>
          <w:rFonts w:ascii="Arial" w:hAnsi="Arial" w:cs="Arial" w:eastAsia="Arial"/>
          <w:color w:val="231F20"/>
          <w:spacing w:val="-10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«Издательство</w:t>
      </w:r>
      <w:r>
        <w:rPr>
          <w:rFonts w:ascii="Arial" w:hAnsi="Arial" w:cs="Arial" w:eastAsia="Arial"/>
          <w:color w:val="231F20"/>
          <w:spacing w:val="-10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«Литтерра»,</w:t>
      </w:r>
      <w:r>
        <w:rPr>
          <w:rFonts w:ascii="Arial" w:hAnsi="Arial" w:cs="Arial" w:eastAsia="Arial"/>
          <w:color w:val="231F20"/>
          <w:w w:val="93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0"/>
          <w:sz w:val="17"/>
          <w:szCs w:val="17"/>
        </w:rPr>
        <w:t>оформление,</w:t>
      </w:r>
      <w:r>
        <w:rPr>
          <w:rFonts w:ascii="Arial" w:hAnsi="Arial" w:cs="Arial" w:eastAsia="Arial"/>
          <w:color w:val="231F20"/>
          <w:spacing w:val="35"/>
          <w:w w:val="9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0"/>
          <w:sz w:val="17"/>
          <w:szCs w:val="17"/>
        </w:rPr>
        <w:t>2025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304" w:lineRule="auto" w:before="72"/>
        <w:ind w:left="463" w:right="2547" w:firstLine="818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  <w:sz w:val="16"/>
          <w:szCs w:val="16"/>
        </w:rPr>
        <w:t>а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учное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9"/>
          <w:w w:val="95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  <w:sz w:val="16"/>
          <w:szCs w:val="16"/>
        </w:rPr>
        <w:t>з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дание</w:t>
      </w:r>
      <w:r>
        <w:rPr>
          <w:rFonts w:ascii="Times New Roman" w:hAnsi="Times New Roman" w:cs="Times New Roman" w:eastAsia="Times New Roman"/>
          <w:i/>
          <w:color w:val="231F20"/>
          <w:w w:val="9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Нигматулин</w:t>
      </w:r>
      <w:r>
        <w:rPr>
          <w:rFonts w:ascii="Arial" w:hAnsi="Arial" w:cs="Arial" w:eastAsia="Arial"/>
          <w:b/>
          <w:bCs/>
          <w:color w:val="231F20"/>
          <w:spacing w:val="-26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Булат</w:t>
      </w:r>
      <w:r>
        <w:rPr>
          <w:rFonts w:ascii="Arial" w:hAnsi="Arial" w:cs="Arial" w:eastAsia="Arial"/>
          <w:color w:val="231F20"/>
          <w:spacing w:val="-26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Искандерович</w:t>
      </w:r>
      <w:r>
        <w:rPr>
          <w:rFonts w:ascii="Arial" w:hAnsi="Arial" w:cs="Arial" w:eastAsia="Arial"/>
          <w:color w:val="231F20"/>
          <w:w w:val="98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18"/>
          <w:szCs w:val="18"/>
        </w:rPr>
        <w:t>Нигматулин</w:t>
      </w:r>
      <w:r>
        <w:rPr>
          <w:rFonts w:ascii="Arial" w:hAnsi="Arial" w:cs="Arial" w:eastAsia="Arial"/>
          <w:b/>
          <w:bCs/>
          <w:color w:val="231F20"/>
          <w:spacing w:val="-3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Роберт</w:t>
      </w:r>
      <w:r>
        <w:rPr>
          <w:rFonts w:ascii="Arial" w:hAnsi="Arial" w:cs="Arial" w:eastAsia="Arial"/>
          <w:color w:val="231F20"/>
          <w:spacing w:val="-3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Искандерович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96"/>
        <w:ind w:left="11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105"/>
          <w:sz w:val="18"/>
          <w:szCs w:val="18"/>
        </w:rPr>
        <w:t>МАКРОЭКОНОМИКА.</w:t>
      </w:r>
      <w:r>
        <w:rPr>
          <w:rFonts w:ascii="Arial" w:hAnsi="Arial" w:cs="Arial" w:eastAsia="Arial"/>
          <w:b/>
          <w:bCs/>
          <w:color w:val="231F20"/>
          <w:spacing w:val="-7"/>
          <w:w w:val="10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105"/>
          <w:sz w:val="18"/>
          <w:szCs w:val="18"/>
        </w:rPr>
        <w:t>РОССИЯ</w:t>
      </w:r>
      <w:r>
        <w:rPr>
          <w:rFonts w:ascii="Arial" w:hAnsi="Arial" w:cs="Arial" w:eastAsia="Arial"/>
          <w:b/>
          <w:bCs/>
          <w:color w:val="231F20"/>
          <w:spacing w:val="-6"/>
          <w:w w:val="10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105"/>
          <w:sz w:val="18"/>
          <w:szCs w:val="18"/>
        </w:rPr>
        <w:t>И</w:t>
      </w:r>
      <w:r>
        <w:rPr>
          <w:rFonts w:ascii="Arial" w:hAnsi="Arial" w:cs="Arial" w:eastAsia="Arial"/>
          <w:b/>
          <w:bCs/>
          <w:color w:val="231F20"/>
          <w:spacing w:val="-7"/>
          <w:w w:val="10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105"/>
          <w:sz w:val="18"/>
          <w:szCs w:val="18"/>
        </w:rPr>
        <w:t>МИР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740" w:right="740"/>
          <w:cols w:num="2" w:equalWidth="0">
            <w:col w:w="1993" w:space="91"/>
            <w:col w:w="5791"/>
          </w:cols>
        </w:sectPr>
      </w:pPr>
    </w:p>
    <w:p>
      <w:pPr>
        <w:spacing w:line="320" w:lineRule="auto" w:before="69"/>
        <w:ind w:left="3548" w:right="1657" w:hanging="1892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Том</w:t>
      </w:r>
      <w:r>
        <w:rPr>
          <w:rFonts w:ascii="Arial" w:hAnsi="Arial" w:cs="Arial" w:eastAsia="Arial"/>
          <w:b/>
          <w:bCs/>
          <w:color w:val="231F20"/>
          <w:spacing w:val="4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2.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Социально-экономическая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структура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и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демография</w:t>
      </w:r>
      <w:r>
        <w:rPr>
          <w:rFonts w:ascii="Arial" w:hAnsi="Arial" w:cs="Arial" w:eastAsia="Arial"/>
          <w:b/>
          <w:bCs/>
          <w:color w:val="231F20"/>
          <w:w w:val="82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w w:val="85"/>
          <w:sz w:val="18"/>
          <w:szCs w:val="18"/>
        </w:rPr>
        <w:t>Дайджест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/>
        <w:ind w:left="1857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Подписано</w:t>
      </w:r>
      <w:r>
        <w:rPr>
          <w:rFonts w:ascii="Arial" w:hAnsi="Arial" w:cs="Arial" w:eastAsia="Arial"/>
          <w:color w:val="231F20"/>
          <w:spacing w:val="-2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-2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печать</w:t>
      </w:r>
      <w:r>
        <w:rPr>
          <w:rFonts w:ascii="Arial" w:hAnsi="Arial" w:cs="Arial" w:eastAsia="Arial"/>
          <w:color w:val="231F20"/>
          <w:spacing w:val="-2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27.08.2025.</w:t>
      </w:r>
      <w:r>
        <w:rPr>
          <w:rFonts w:ascii="Arial" w:hAnsi="Arial" w:cs="Arial" w:eastAsia="Arial"/>
          <w:color w:val="231F20"/>
          <w:spacing w:val="-2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Формат</w:t>
      </w:r>
      <w:r>
        <w:rPr>
          <w:rFonts w:ascii="Arial" w:hAnsi="Arial" w:cs="Arial" w:eastAsia="Arial"/>
          <w:color w:val="231F20"/>
          <w:spacing w:val="-2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70×100</w:t>
      </w:r>
      <w:r>
        <w:rPr>
          <w:rFonts w:ascii="Arial" w:hAnsi="Arial" w:cs="Arial" w:eastAsia="Arial"/>
          <w:color w:val="231F20"/>
          <w:spacing w:val="-28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position w:val="6"/>
          <w:sz w:val="10"/>
          <w:szCs w:val="10"/>
        </w:rPr>
        <w:t>1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/</w:t>
      </w:r>
      <w:r>
        <w:rPr>
          <w:rFonts w:ascii="Arial" w:hAnsi="Arial" w:cs="Arial" w:eastAsia="Arial"/>
          <w:color w:val="231F20"/>
          <w:spacing w:val="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92" w:lineRule="exact"/>
        <w:ind w:left="0" w:right="1907" w:firstLine="0"/>
        <w:jc w:val="right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color w:val="231F20"/>
          <w:w w:val="90"/>
          <w:sz w:val="10"/>
          <w:szCs w:val="10"/>
        </w:rPr>
        <w:t>16</w:t>
      </w:r>
      <w:r>
        <w:rPr>
          <w:rFonts w:ascii="Arial" w:hAnsi="Arial" w:cs="Arial" w:eastAsia="Arial"/>
          <w:color w:val="000000"/>
          <w:w w:val="100"/>
          <w:sz w:val="10"/>
          <w:szCs w:val="10"/>
        </w:rPr>
      </w:r>
    </w:p>
    <w:p>
      <w:pPr>
        <w:spacing w:line="167" w:lineRule="exact"/>
        <w:ind w:left="2496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Бумага</w:t>
      </w:r>
      <w:r>
        <w:rPr>
          <w:rFonts w:ascii="Arial" w:hAnsi="Arial" w:cs="Arial" w:eastAsia="Arial"/>
          <w:color w:val="231F20"/>
          <w:spacing w:val="-21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офсетная.</w:t>
      </w:r>
      <w:r>
        <w:rPr>
          <w:rFonts w:ascii="Arial" w:hAnsi="Arial" w:cs="Arial" w:eastAsia="Arial"/>
          <w:color w:val="231F20"/>
          <w:spacing w:val="-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Печать</w:t>
      </w:r>
      <w:r>
        <w:rPr>
          <w:rFonts w:ascii="Arial" w:hAnsi="Arial" w:cs="Arial" w:eastAsia="Arial"/>
          <w:color w:val="231F20"/>
          <w:spacing w:val="-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офсетная.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ind w:left="1999" w:right="199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Объем</w:t>
      </w:r>
      <w:r>
        <w:rPr>
          <w:rFonts w:ascii="Arial" w:hAnsi="Arial" w:cs="Arial" w:eastAsia="Arial"/>
          <w:color w:val="231F20"/>
          <w:spacing w:val="-8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7,74</w:t>
      </w:r>
      <w:r>
        <w:rPr>
          <w:rFonts w:ascii="Arial" w:hAnsi="Arial" w:cs="Arial" w:eastAsia="Arial"/>
          <w:color w:val="231F20"/>
          <w:spacing w:val="-7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усл.</w:t>
      </w:r>
      <w:r>
        <w:rPr>
          <w:rFonts w:ascii="Arial" w:hAnsi="Arial" w:cs="Arial" w:eastAsia="Arial"/>
          <w:color w:val="231F20"/>
          <w:spacing w:val="-7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печ.</w:t>
      </w:r>
      <w:r>
        <w:rPr>
          <w:rFonts w:ascii="Arial" w:hAnsi="Arial" w:cs="Arial" w:eastAsia="Arial"/>
          <w:color w:val="231F20"/>
          <w:spacing w:val="-8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л.</w:t>
      </w:r>
      <w:r>
        <w:rPr>
          <w:rFonts w:ascii="Arial" w:hAnsi="Arial" w:cs="Arial" w:eastAsia="Arial"/>
          <w:color w:val="231F20"/>
          <w:spacing w:val="-7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Тираж</w:t>
      </w:r>
      <w:r>
        <w:rPr>
          <w:rFonts w:ascii="Arial" w:hAnsi="Arial" w:cs="Arial" w:eastAsia="Arial"/>
          <w:color w:val="231F20"/>
          <w:spacing w:val="-8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2500</w:t>
      </w:r>
      <w:r>
        <w:rPr>
          <w:rFonts w:ascii="Arial" w:hAnsi="Arial" w:cs="Arial" w:eastAsia="Arial"/>
          <w:color w:val="231F20"/>
          <w:spacing w:val="-7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экз.</w:t>
      </w:r>
      <w:r>
        <w:rPr>
          <w:rFonts w:ascii="Arial" w:hAnsi="Arial" w:cs="Arial" w:eastAsia="Arial"/>
          <w:color w:val="231F20"/>
          <w:spacing w:val="-7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Заказ</w:t>
      </w:r>
      <w:r>
        <w:rPr>
          <w:rFonts w:ascii="Arial" w:hAnsi="Arial" w:cs="Arial" w:eastAsia="Arial"/>
          <w:color w:val="231F20"/>
          <w:spacing w:val="-8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№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5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ind w:left="1995" w:right="1995" w:firstLine="624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0"/>
          <w:sz w:val="18"/>
          <w:szCs w:val="18"/>
        </w:rPr>
        <w:t>ООО</w:t>
      </w:r>
      <w:r>
        <w:rPr>
          <w:rFonts w:ascii="Arial" w:hAnsi="Arial" w:cs="Arial" w:eastAsia="Arial"/>
          <w:color w:val="231F20"/>
          <w:spacing w:val="35"/>
          <w:w w:val="9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0"/>
          <w:sz w:val="18"/>
          <w:szCs w:val="18"/>
        </w:rPr>
        <w:t>«Издательство</w:t>
      </w:r>
      <w:r>
        <w:rPr>
          <w:rFonts w:ascii="Arial" w:hAnsi="Arial" w:cs="Arial" w:eastAsia="Arial"/>
          <w:color w:val="231F20"/>
          <w:spacing w:val="36"/>
          <w:w w:val="9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0"/>
          <w:sz w:val="18"/>
          <w:szCs w:val="18"/>
        </w:rPr>
        <w:t>«Литтерра».</w:t>
      </w:r>
      <w:r>
        <w:rPr>
          <w:rFonts w:ascii="Arial" w:hAnsi="Arial" w:cs="Arial" w:eastAsia="Arial"/>
          <w:color w:val="231F20"/>
          <w:w w:val="92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2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117574,</w:t>
      </w:r>
      <w:r>
        <w:rPr>
          <w:rFonts w:ascii="Arial" w:hAnsi="Arial" w:cs="Arial" w:eastAsia="Arial"/>
          <w:color w:val="231F20"/>
          <w:spacing w:val="1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Москва,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ул.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Голубинская,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д.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19,</w:t>
      </w:r>
      <w:r>
        <w:rPr>
          <w:rFonts w:ascii="Arial" w:hAnsi="Arial" w:cs="Arial" w:eastAsia="Arial"/>
          <w:color w:val="231F20"/>
          <w:spacing w:val="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пом.</w:t>
      </w:r>
      <w:r>
        <w:rPr>
          <w:rFonts w:ascii="Arial" w:hAnsi="Arial" w:cs="Arial" w:eastAsia="Arial"/>
          <w:color w:val="231F20"/>
          <w:spacing w:val="1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32.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8" w:lineRule="exact"/>
        <w:ind w:left="1998" w:right="199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Тел.:</w:t>
      </w:r>
      <w:r>
        <w:rPr>
          <w:rFonts w:ascii="Arial" w:hAnsi="Arial" w:cs="Arial" w:eastAsia="Arial"/>
          <w:color w:val="231F20"/>
          <w:spacing w:val="-1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8</w:t>
      </w:r>
      <w:r>
        <w:rPr>
          <w:rFonts w:ascii="Arial" w:hAnsi="Arial" w:cs="Arial" w:eastAsia="Arial"/>
          <w:color w:val="231F20"/>
          <w:spacing w:val="-1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(495)</w:t>
      </w:r>
      <w:r>
        <w:rPr>
          <w:rFonts w:ascii="Arial" w:hAnsi="Arial" w:cs="Arial" w:eastAsia="Arial"/>
          <w:color w:val="231F20"/>
          <w:spacing w:val="-1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332-02-68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5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ind w:left="1789" w:right="1789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Отпечатано</w:t>
      </w:r>
      <w:r>
        <w:rPr>
          <w:rFonts w:ascii="Arial" w:hAnsi="Arial" w:cs="Arial" w:eastAsia="Arial"/>
          <w:color w:val="231F20"/>
          <w:spacing w:val="-3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полном</w:t>
      </w:r>
      <w:r>
        <w:rPr>
          <w:rFonts w:ascii="Arial" w:hAnsi="Arial" w:cs="Arial" w:eastAsia="Arial"/>
          <w:color w:val="231F20"/>
          <w:spacing w:val="-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соответствии</w:t>
      </w:r>
      <w:r>
        <w:rPr>
          <w:rFonts w:ascii="Arial" w:hAnsi="Arial" w:cs="Arial" w:eastAsia="Arial"/>
          <w:color w:val="231F20"/>
          <w:spacing w:val="-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качеством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предоставленных</w:t>
      </w:r>
      <w:r>
        <w:rPr>
          <w:rFonts w:ascii="Arial" w:hAnsi="Arial" w:cs="Arial" w:eastAsia="Arial"/>
          <w:color w:val="231F20"/>
          <w:spacing w:val="-9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материалов</w:t>
      </w:r>
      <w:r>
        <w:rPr>
          <w:rFonts w:ascii="Arial" w:hAnsi="Arial" w:cs="Arial" w:eastAsia="Arial"/>
          <w:color w:val="231F20"/>
          <w:spacing w:val="-9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-8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OOO</w:t>
      </w:r>
      <w:r>
        <w:rPr>
          <w:rFonts w:ascii="Arial" w:hAnsi="Arial" w:cs="Arial" w:eastAsia="Arial"/>
          <w:color w:val="231F20"/>
          <w:spacing w:val="-9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«Фотоэксперт».</w:t>
      </w:r>
      <w:r>
        <w:rPr>
          <w:rFonts w:ascii="Arial" w:hAnsi="Arial" w:cs="Arial" w:eastAsia="Arial"/>
          <w:color w:val="231F20"/>
          <w:w w:val="97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109316,</w:t>
      </w:r>
      <w:r>
        <w:rPr>
          <w:rFonts w:ascii="Arial" w:hAnsi="Arial" w:cs="Arial" w:eastAsia="Arial"/>
          <w:color w:val="231F20"/>
          <w:spacing w:val="13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Москва,</w:t>
      </w:r>
      <w:r>
        <w:rPr>
          <w:rFonts w:ascii="Arial" w:hAnsi="Arial" w:cs="Arial" w:eastAsia="Arial"/>
          <w:color w:val="231F20"/>
          <w:spacing w:val="13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Волгоградский</w:t>
      </w:r>
      <w:r>
        <w:rPr>
          <w:rFonts w:ascii="Arial" w:hAnsi="Arial" w:cs="Arial" w:eastAsia="Arial"/>
          <w:color w:val="231F20"/>
          <w:spacing w:val="13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пр-т,</w:t>
      </w:r>
      <w:r>
        <w:rPr>
          <w:rFonts w:ascii="Arial" w:hAnsi="Arial" w:cs="Arial" w:eastAsia="Arial"/>
          <w:color w:val="231F20"/>
          <w:spacing w:val="13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д.</w:t>
      </w:r>
      <w:r>
        <w:rPr>
          <w:rFonts w:ascii="Arial" w:hAnsi="Arial" w:cs="Arial" w:eastAsia="Arial"/>
          <w:color w:val="231F20"/>
          <w:spacing w:val="14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42,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8" w:lineRule="exact"/>
        <w:ind w:left="0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корп.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5,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эт.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1,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пом.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I,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комн.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6.3-23Н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3125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74.482769pt;height:55.5pt;mso-position-horizontal-relative:char;mso-position-vertical-relative:line" type="#_x0000_t75" stroked="false">
            <v:imagedata r:id="rId5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9355" w:h="13620"/>
          <w:pgMar w:top="1340" w:bottom="280" w:left="740" w:right="740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before="46"/>
        <w:ind w:right="0"/>
        <w:jc w:val="left"/>
        <w:rPr>
          <w:b w:val="0"/>
          <w:bCs w:val="0"/>
        </w:rPr>
      </w:pPr>
      <w:r>
        <w:rPr>
          <w:color w:val="231F20"/>
          <w:w w:val="85"/>
        </w:rPr>
        <w:t>О</w:t>
      </w:r>
      <w:r>
        <w:rPr>
          <w:color w:val="231F20"/>
          <w:spacing w:val="-10"/>
          <w:w w:val="85"/>
        </w:rPr>
        <w:t>Г</w:t>
      </w:r>
      <w:r>
        <w:rPr>
          <w:color w:val="231F20"/>
          <w:spacing w:val="4"/>
          <w:w w:val="85"/>
        </w:rPr>
        <w:t>Л</w:t>
      </w:r>
      <w:r>
        <w:rPr>
          <w:color w:val="231F20"/>
          <w:spacing w:val="5"/>
          <w:w w:val="85"/>
        </w:rPr>
        <w:t>А</w:t>
      </w:r>
      <w:r>
        <w:rPr>
          <w:color w:val="231F20"/>
          <w:spacing w:val="5"/>
          <w:w w:val="85"/>
        </w:rPr>
        <w:t>В</w:t>
      </w:r>
      <w:r>
        <w:rPr>
          <w:color w:val="231F20"/>
          <w:w w:val="85"/>
        </w:rPr>
        <w:t>ЛЕ</w:t>
      </w:r>
      <w:r>
        <w:rPr>
          <w:color w:val="231F20"/>
          <w:w w:val="85"/>
        </w:rPr>
        <w:t>НИЕ</w:t>
      </w:r>
      <w:r>
        <w:rPr>
          <w:b w:val="0"/>
          <w:bCs w:val="0"/>
          <w:color w:val="000000"/>
          <w:w w:val="100"/>
        </w:rPr>
      </w:r>
    </w:p>
    <w:p>
      <w:pPr>
        <w:spacing w:line="160" w:lineRule="exact" w:before="6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388" w:lineRule="exact"/>
        <w:ind w:right="123"/>
        <w:jc w:val="left"/>
      </w:pPr>
      <w:r>
        <w:rPr>
          <w:color w:val="231F20"/>
          <w:w w:val="80"/>
        </w:rPr>
        <w:t>О</w:t>
      </w:r>
      <w:r>
        <w:rPr>
          <w:color w:val="231F20"/>
          <w:w w:val="80"/>
        </w:rPr>
        <w:t>б</w:t>
      </w:r>
      <w:r>
        <w:rPr>
          <w:color w:val="231F20"/>
          <w:w w:val="80"/>
        </w:rPr>
        <w:t>р</w:t>
      </w:r>
      <w:r>
        <w:rPr>
          <w:color w:val="231F20"/>
          <w:spacing w:val="4"/>
          <w:w w:val="80"/>
        </w:rPr>
        <w:t>а</w:t>
      </w:r>
      <w:r>
        <w:rPr>
          <w:color w:val="231F20"/>
          <w:spacing w:val="-1"/>
          <w:w w:val="80"/>
        </w:rPr>
        <w:t>щ</w:t>
      </w:r>
      <w:r>
        <w:rPr>
          <w:color w:val="231F20"/>
          <w:spacing w:val="-3"/>
          <w:w w:val="80"/>
        </w:rPr>
        <w:t>е</w:t>
      </w:r>
      <w:r>
        <w:rPr>
          <w:color w:val="231F20"/>
          <w:spacing w:val="5"/>
          <w:w w:val="80"/>
        </w:rPr>
        <w:t>н</w:t>
      </w:r>
      <w:r>
        <w:rPr>
          <w:color w:val="231F20"/>
          <w:spacing w:val="-2"/>
          <w:w w:val="80"/>
        </w:rPr>
        <w:t>и</w:t>
      </w:r>
      <w:r>
        <w:rPr>
          <w:color w:val="231F20"/>
          <w:w w:val="80"/>
        </w:rPr>
        <w:t>е</w:t>
      </w:r>
      <w:r>
        <w:rPr>
          <w:color w:val="231F20"/>
          <w:spacing w:val="-29"/>
          <w:w w:val="80"/>
        </w:rPr>
        <w:t> </w:t>
      </w:r>
      <w:r>
        <w:rPr>
          <w:color w:val="231F20"/>
          <w:w w:val="80"/>
        </w:rPr>
        <w:t>к</w:t>
      </w:r>
      <w:r>
        <w:rPr>
          <w:color w:val="231F20"/>
          <w:spacing w:val="-28"/>
          <w:w w:val="80"/>
        </w:rPr>
        <w:t> </w:t>
      </w:r>
      <w:r>
        <w:rPr>
          <w:color w:val="231F20"/>
          <w:spacing w:val="5"/>
          <w:w w:val="80"/>
        </w:rPr>
        <w:t>ч</w:t>
      </w:r>
      <w:r>
        <w:rPr>
          <w:color w:val="231F20"/>
          <w:spacing w:val="5"/>
          <w:w w:val="80"/>
        </w:rPr>
        <w:t>и</w:t>
      </w:r>
      <w:r>
        <w:rPr>
          <w:color w:val="231F20"/>
          <w:spacing w:val="2"/>
          <w:w w:val="80"/>
        </w:rPr>
        <w:t>т</w:t>
      </w:r>
      <w:r>
        <w:rPr>
          <w:color w:val="231F20"/>
          <w:spacing w:val="-1"/>
          <w:w w:val="80"/>
        </w:rPr>
        <w:t>а</w:t>
      </w:r>
      <w:r>
        <w:rPr>
          <w:color w:val="231F20"/>
          <w:spacing w:val="3"/>
          <w:w w:val="80"/>
        </w:rPr>
        <w:t>т</w:t>
      </w:r>
      <w:r>
        <w:rPr>
          <w:color w:val="231F20"/>
          <w:spacing w:val="1"/>
          <w:w w:val="80"/>
        </w:rPr>
        <w:t>е</w:t>
      </w:r>
      <w:r>
        <w:rPr>
          <w:color w:val="231F20"/>
          <w:spacing w:val="4"/>
          <w:w w:val="80"/>
        </w:rPr>
        <w:t>л</w:t>
      </w:r>
      <w:r>
        <w:rPr>
          <w:color w:val="231F20"/>
          <w:w w:val="80"/>
        </w:rPr>
        <w:t>ю</w:t>
      </w:r>
      <w:r>
        <w:rPr>
          <w:color w:val="231F20"/>
          <w:spacing w:val="20"/>
          <w:w w:val="8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7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7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6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w w:val="40"/>
        </w:rPr>
        <w:t> </w:t>
      </w:r>
      <w:r>
        <w:rPr>
          <w:color w:val="231F20"/>
          <w:w w:val="80"/>
        </w:rPr>
        <w:t>5</w:t>
      </w:r>
      <w:r>
        <w:rPr>
          <w:color w:val="231F20"/>
          <w:w w:val="90"/>
        </w:rPr>
        <w:t> </w:t>
      </w:r>
      <w:r>
        <w:rPr>
          <w:color w:val="231F20"/>
          <w:spacing w:val="-3"/>
          <w:w w:val="80"/>
        </w:rPr>
        <w:t>П</w:t>
      </w:r>
      <w:r>
        <w:rPr>
          <w:color w:val="231F20"/>
          <w:spacing w:val="2"/>
          <w:w w:val="80"/>
        </w:rPr>
        <w:t>р</w:t>
      </w:r>
      <w:r>
        <w:rPr>
          <w:color w:val="231F20"/>
          <w:spacing w:val="-2"/>
          <w:w w:val="80"/>
        </w:rPr>
        <w:t>е</w:t>
      </w:r>
      <w:r>
        <w:rPr>
          <w:color w:val="231F20"/>
          <w:spacing w:val="5"/>
          <w:w w:val="80"/>
        </w:rPr>
        <w:t>д</w:t>
      </w:r>
      <w:r>
        <w:rPr>
          <w:color w:val="231F20"/>
          <w:spacing w:val="-2"/>
          <w:w w:val="80"/>
        </w:rPr>
        <w:t>и</w:t>
      </w:r>
      <w:r>
        <w:rPr>
          <w:color w:val="231F20"/>
          <w:spacing w:val="2"/>
          <w:w w:val="80"/>
        </w:rPr>
        <w:t>с</w:t>
      </w:r>
      <w:r>
        <w:rPr>
          <w:color w:val="231F20"/>
          <w:spacing w:val="-3"/>
          <w:w w:val="80"/>
        </w:rPr>
        <w:t>ло</w:t>
      </w:r>
      <w:r>
        <w:rPr>
          <w:color w:val="231F20"/>
          <w:spacing w:val="-2"/>
          <w:w w:val="80"/>
        </w:rPr>
        <w:t>в</w:t>
      </w:r>
      <w:r>
        <w:rPr>
          <w:color w:val="231F20"/>
          <w:spacing w:val="-2"/>
          <w:w w:val="80"/>
        </w:rPr>
        <w:t>и</w:t>
      </w:r>
      <w:r>
        <w:rPr>
          <w:color w:val="231F20"/>
          <w:w w:val="80"/>
        </w:rPr>
        <w:t>е</w:t>
      </w:r>
      <w:r>
        <w:rPr>
          <w:color w:val="231F20"/>
          <w:spacing w:val="-31"/>
          <w:w w:val="80"/>
        </w:rPr>
        <w:t> </w:t>
      </w:r>
      <w:r>
        <w:rPr>
          <w:color w:val="231F20"/>
          <w:w w:val="80"/>
        </w:rPr>
        <w:t>к</w:t>
      </w:r>
      <w:r>
        <w:rPr>
          <w:color w:val="231F20"/>
          <w:spacing w:val="-30"/>
          <w:w w:val="80"/>
        </w:rPr>
        <w:t> </w:t>
      </w:r>
      <w:r>
        <w:rPr>
          <w:color w:val="231F20"/>
          <w:spacing w:val="3"/>
          <w:w w:val="80"/>
        </w:rPr>
        <w:t>т</w:t>
      </w:r>
      <w:r>
        <w:rPr>
          <w:color w:val="231F20"/>
          <w:spacing w:val="-3"/>
          <w:w w:val="80"/>
        </w:rPr>
        <w:t>о</w:t>
      </w:r>
      <w:r>
        <w:rPr>
          <w:color w:val="231F20"/>
          <w:spacing w:val="8"/>
          <w:w w:val="80"/>
        </w:rPr>
        <w:t>м</w:t>
      </w:r>
      <w:r>
        <w:rPr>
          <w:color w:val="231F20"/>
          <w:w w:val="80"/>
        </w:rPr>
        <w:t>у</w:t>
      </w:r>
      <w:r>
        <w:rPr>
          <w:color w:val="231F20"/>
          <w:spacing w:val="-31"/>
          <w:w w:val="80"/>
        </w:rPr>
        <w:t> </w:t>
      </w:r>
      <w:r>
        <w:rPr>
          <w:color w:val="231F20"/>
          <w:w w:val="80"/>
        </w:rPr>
        <w:t>2</w:t>
      </w:r>
      <w:r>
        <w:rPr>
          <w:color w:val="231F20"/>
          <w:spacing w:val="-44"/>
          <w:w w:val="8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5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-2"/>
          <w:w w:val="40"/>
        </w:rPr>
        <w:t> </w:t>
      </w:r>
      <w:r>
        <w:rPr>
          <w:color w:val="231F20"/>
          <w:w w:val="80"/>
        </w:rPr>
        <w:t>8</w:t>
      </w:r>
      <w:r>
        <w:rPr>
          <w:color w:val="000000"/>
          <w:w w:val="100"/>
        </w:rPr>
      </w:r>
    </w:p>
    <w:p>
      <w:pPr>
        <w:pStyle w:val="BodyText"/>
        <w:numPr>
          <w:ilvl w:val="0"/>
          <w:numId w:val="1"/>
        </w:numPr>
        <w:tabs>
          <w:tab w:pos="406" w:val="left" w:leader="none"/>
        </w:tabs>
        <w:spacing w:line="388" w:lineRule="exact"/>
        <w:ind w:left="400" w:right="141" w:hanging="284"/>
        <w:jc w:val="both"/>
      </w:pP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80"/>
        </w:rPr>
        <w:t>Э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80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8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8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</w:rPr>
        <w:t>м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8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0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0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8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8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80"/>
        </w:rPr>
        <w:t>у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80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80"/>
        </w:rPr>
        <w:t>у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spacing w:val="-17"/>
          <w:w w:val="80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5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5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4"/>
          <w:w w:val="45"/>
        </w:rPr>
        <w:t> </w:t>
      </w:r>
      <w:r>
        <w:rPr>
          <w:color w:val="231F20"/>
          <w:w w:val="45"/>
        </w:rPr>
        <w:t>�</w:t>
      </w:r>
      <w:r>
        <w:rPr>
          <w:color w:val="231F20"/>
          <w:spacing w:val="11"/>
          <w:w w:val="45"/>
        </w:rPr>
        <w:t> </w:t>
      </w:r>
      <w:r>
        <w:rPr>
          <w:color w:val="231F20"/>
          <w:spacing w:val="-16"/>
          <w:w w:val="80"/>
        </w:rPr>
        <w:t>11</w:t>
      </w:r>
      <w:r>
        <w:rPr>
          <w:color w:val="231F20"/>
          <w:spacing w:val="-18"/>
          <w:w w:val="90"/>
        </w:rPr>
        <w:t> </w:t>
      </w:r>
      <w:r>
        <w:rPr>
          <w:color w:val="231F20"/>
          <w:spacing w:val="1"/>
          <w:w w:val="80"/>
        </w:rPr>
        <w:t>Э</w:t>
      </w:r>
      <w:r>
        <w:rPr>
          <w:color w:val="231F20"/>
          <w:spacing w:val="-3"/>
          <w:w w:val="80"/>
        </w:rPr>
        <w:t>к</w:t>
      </w:r>
      <w:r>
        <w:rPr>
          <w:color w:val="231F20"/>
          <w:spacing w:val="-3"/>
          <w:w w:val="80"/>
        </w:rPr>
        <w:t>с</w:t>
      </w:r>
      <w:r>
        <w:rPr>
          <w:color w:val="231F20"/>
          <w:spacing w:val="-3"/>
          <w:w w:val="80"/>
        </w:rPr>
        <w:t>п</w:t>
      </w:r>
      <w:r>
        <w:rPr>
          <w:color w:val="231F20"/>
          <w:w w:val="80"/>
        </w:rPr>
        <w:t>о</w:t>
      </w:r>
      <w:r>
        <w:rPr>
          <w:color w:val="231F20"/>
          <w:spacing w:val="4"/>
          <w:w w:val="80"/>
        </w:rPr>
        <w:t>р</w:t>
      </w:r>
      <w:r>
        <w:rPr>
          <w:color w:val="231F20"/>
          <w:w w:val="80"/>
        </w:rPr>
        <w:t>т</w:t>
      </w:r>
      <w:r>
        <w:rPr>
          <w:color w:val="231F20"/>
          <w:spacing w:val="-27"/>
          <w:w w:val="80"/>
        </w:rPr>
        <w:t> </w:t>
      </w:r>
      <w:r>
        <w:rPr>
          <w:color w:val="231F20"/>
          <w:spacing w:val="9"/>
          <w:w w:val="80"/>
        </w:rPr>
        <w:t>у</w:t>
      </w:r>
      <w:r>
        <w:rPr>
          <w:color w:val="231F20"/>
          <w:w w:val="80"/>
        </w:rPr>
        <w:t>г</w:t>
      </w:r>
      <w:r>
        <w:rPr>
          <w:color w:val="231F20"/>
          <w:spacing w:val="-2"/>
          <w:w w:val="80"/>
        </w:rPr>
        <w:t>л</w:t>
      </w:r>
      <w:r>
        <w:rPr>
          <w:color w:val="231F20"/>
          <w:spacing w:val="-3"/>
          <w:w w:val="80"/>
        </w:rPr>
        <w:t>е</w:t>
      </w:r>
      <w:r>
        <w:rPr>
          <w:color w:val="231F20"/>
          <w:spacing w:val="2"/>
          <w:w w:val="80"/>
        </w:rPr>
        <w:t>в</w:t>
      </w:r>
      <w:r>
        <w:rPr>
          <w:color w:val="231F20"/>
          <w:spacing w:val="-3"/>
          <w:w w:val="80"/>
        </w:rPr>
        <w:t>о</w:t>
      </w:r>
      <w:r>
        <w:rPr>
          <w:color w:val="231F20"/>
          <w:spacing w:val="-2"/>
          <w:w w:val="80"/>
        </w:rPr>
        <w:t>д</w:t>
      </w:r>
      <w:r>
        <w:rPr>
          <w:color w:val="231F20"/>
          <w:w w:val="80"/>
        </w:rPr>
        <w:t>о</w:t>
      </w:r>
      <w:r>
        <w:rPr>
          <w:color w:val="231F20"/>
          <w:spacing w:val="2"/>
          <w:w w:val="80"/>
        </w:rPr>
        <w:t>р</w:t>
      </w:r>
      <w:r>
        <w:rPr>
          <w:color w:val="231F20"/>
          <w:spacing w:val="-3"/>
          <w:w w:val="80"/>
        </w:rPr>
        <w:t>о</w:t>
      </w:r>
      <w:r>
        <w:rPr>
          <w:color w:val="231F20"/>
          <w:spacing w:val="5"/>
          <w:w w:val="80"/>
        </w:rPr>
        <w:t>д</w:t>
      </w:r>
      <w:r>
        <w:rPr>
          <w:color w:val="231F20"/>
          <w:spacing w:val="-3"/>
          <w:w w:val="80"/>
        </w:rPr>
        <w:t>но</w:t>
      </w:r>
      <w:r>
        <w:rPr>
          <w:color w:val="231F20"/>
          <w:spacing w:val="4"/>
          <w:w w:val="80"/>
        </w:rPr>
        <w:t>г</w:t>
      </w:r>
      <w:r>
        <w:rPr>
          <w:color w:val="231F20"/>
          <w:w w:val="80"/>
        </w:rPr>
        <w:t>о</w:t>
      </w:r>
      <w:r>
        <w:rPr>
          <w:color w:val="231F20"/>
          <w:spacing w:val="-26"/>
          <w:w w:val="80"/>
        </w:rPr>
        <w:t> </w:t>
      </w:r>
      <w:r>
        <w:rPr>
          <w:color w:val="231F20"/>
          <w:spacing w:val="-3"/>
          <w:w w:val="80"/>
        </w:rPr>
        <w:t>с</w:t>
      </w:r>
      <w:r>
        <w:rPr>
          <w:color w:val="231F20"/>
          <w:spacing w:val="4"/>
          <w:w w:val="80"/>
        </w:rPr>
        <w:t>ы</w:t>
      </w:r>
      <w:r>
        <w:rPr>
          <w:color w:val="231F20"/>
          <w:spacing w:val="-2"/>
          <w:w w:val="80"/>
        </w:rPr>
        <w:t>р</w:t>
      </w:r>
      <w:r>
        <w:rPr>
          <w:color w:val="231F20"/>
          <w:spacing w:val="2"/>
          <w:w w:val="80"/>
        </w:rPr>
        <w:t>ь</w:t>
      </w:r>
      <w:r>
        <w:rPr>
          <w:color w:val="231F20"/>
          <w:w w:val="80"/>
        </w:rPr>
        <w:t>я</w:t>
      </w:r>
      <w:r>
        <w:rPr>
          <w:color w:val="231F20"/>
          <w:spacing w:val="-26"/>
          <w:w w:val="80"/>
        </w:rPr>
        <w:t> </w:t>
      </w:r>
      <w:r>
        <w:rPr>
          <w:color w:val="231F20"/>
          <w:w w:val="80"/>
        </w:rPr>
        <w:t>и</w:t>
      </w:r>
      <w:r>
        <w:rPr>
          <w:color w:val="231F20"/>
          <w:spacing w:val="-27"/>
          <w:w w:val="80"/>
        </w:rPr>
        <w:t> </w:t>
      </w:r>
      <w:r>
        <w:rPr>
          <w:color w:val="231F20"/>
          <w:spacing w:val="3"/>
          <w:w w:val="80"/>
        </w:rPr>
        <w:t>т</w:t>
      </w:r>
      <w:r>
        <w:rPr>
          <w:color w:val="231F20"/>
          <w:spacing w:val="-3"/>
          <w:w w:val="80"/>
        </w:rPr>
        <w:t>о</w:t>
      </w:r>
      <w:r>
        <w:rPr>
          <w:color w:val="231F20"/>
          <w:spacing w:val="9"/>
          <w:w w:val="80"/>
        </w:rPr>
        <w:t>п</w:t>
      </w:r>
      <w:r>
        <w:rPr>
          <w:color w:val="231F20"/>
          <w:spacing w:val="4"/>
          <w:w w:val="80"/>
        </w:rPr>
        <w:t>л</w:t>
      </w:r>
      <w:r>
        <w:rPr>
          <w:color w:val="231F20"/>
          <w:spacing w:val="5"/>
          <w:w w:val="80"/>
        </w:rPr>
        <w:t>и</w:t>
      </w:r>
      <w:r>
        <w:rPr>
          <w:color w:val="231F20"/>
          <w:spacing w:val="3"/>
          <w:w w:val="80"/>
        </w:rPr>
        <w:t>в</w:t>
      </w:r>
      <w:r>
        <w:rPr>
          <w:color w:val="231F20"/>
          <w:w w:val="80"/>
        </w:rPr>
        <w:t>а</w:t>
      </w:r>
      <w:r>
        <w:rPr>
          <w:color w:val="231F20"/>
          <w:spacing w:val="-33"/>
          <w:w w:val="80"/>
        </w:rPr>
        <w:t> </w:t>
      </w:r>
      <w:r>
        <w:rPr>
          <w:color w:val="231F20"/>
          <w:spacing w:val="108"/>
          <w:w w:val="45"/>
        </w:rPr>
        <w:t>����������</w:t>
      </w:r>
      <w:r>
        <w:rPr>
          <w:color w:val="231F20"/>
          <w:w w:val="45"/>
        </w:rPr>
        <w:t>�</w:t>
      </w:r>
      <w:r>
        <w:rPr>
          <w:color w:val="231F20"/>
          <w:spacing w:val="-1"/>
          <w:w w:val="45"/>
        </w:rPr>
        <w:t> </w:t>
      </w:r>
      <w:r>
        <w:rPr>
          <w:color w:val="231F20"/>
          <w:spacing w:val="-17"/>
          <w:w w:val="80"/>
        </w:rPr>
        <w:t>14</w:t>
      </w:r>
      <w:r>
        <w:rPr>
          <w:color w:val="231F20"/>
          <w:spacing w:val="-19"/>
          <w:w w:val="90"/>
        </w:rPr>
        <w:t> </w:t>
      </w:r>
      <w:r>
        <w:rPr>
          <w:color w:val="231F20"/>
          <w:spacing w:val="2"/>
          <w:w w:val="70"/>
        </w:rPr>
        <w:t>Д</w:t>
      </w:r>
      <w:r>
        <w:rPr>
          <w:color w:val="231F20"/>
          <w:spacing w:val="4"/>
          <w:w w:val="70"/>
        </w:rPr>
        <w:t>и</w:t>
      </w:r>
      <w:r>
        <w:rPr>
          <w:color w:val="231F20"/>
          <w:w w:val="70"/>
        </w:rPr>
        <w:t>н</w:t>
      </w:r>
      <w:r>
        <w:rPr>
          <w:color w:val="231F20"/>
          <w:spacing w:val="3"/>
          <w:w w:val="70"/>
        </w:rPr>
        <w:t>а</w:t>
      </w:r>
      <w:r>
        <w:rPr>
          <w:color w:val="231F20"/>
          <w:spacing w:val="5"/>
          <w:w w:val="70"/>
        </w:rPr>
        <w:t>м</w:t>
      </w:r>
      <w:r>
        <w:rPr>
          <w:color w:val="231F20"/>
          <w:spacing w:val="4"/>
          <w:w w:val="70"/>
        </w:rPr>
        <w:t>и</w:t>
      </w:r>
      <w:r>
        <w:rPr>
          <w:color w:val="231F20"/>
          <w:spacing w:val="3"/>
          <w:w w:val="70"/>
        </w:rPr>
        <w:t>к</w:t>
      </w:r>
      <w:r>
        <w:rPr>
          <w:color w:val="231F20"/>
          <w:w w:val="70"/>
        </w:rPr>
        <w:t>а</w:t>
      </w:r>
      <w:r>
        <w:rPr>
          <w:color w:val="231F20"/>
          <w:spacing w:val="-24"/>
          <w:w w:val="70"/>
        </w:rPr>
        <w:t> </w:t>
      </w:r>
      <w:r>
        <w:rPr>
          <w:color w:val="231F20"/>
          <w:spacing w:val="3"/>
          <w:w w:val="70"/>
        </w:rPr>
        <w:t>в</w:t>
      </w:r>
      <w:r>
        <w:rPr>
          <w:color w:val="231F20"/>
          <w:spacing w:val="11"/>
          <w:w w:val="70"/>
        </w:rPr>
        <w:t>а</w:t>
      </w:r>
      <w:r>
        <w:rPr>
          <w:color w:val="231F20"/>
          <w:spacing w:val="4"/>
          <w:w w:val="70"/>
        </w:rPr>
        <w:t>л</w:t>
      </w:r>
      <w:r>
        <w:rPr>
          <w:color w:val="231F20"/>
          <w:spacing w:val="3"/>
          <w:w w:val="70"/>
        </w:rPr>
        <w:t>ю</w:t>
      </w:r>
      <w:r>
        <w:rPr>
          <w:color w:val="231F20"/>
          <w:spacing w:val="4"/>
          <w:w w:val="70"/>
        </w:rPr>
        <w:t>т</w:t>
      </w:r>
      <w:r>
        <w:rPr>
          <w:color w:val="231F20"/>
          <w:spacing w:val="-3"/>
          <w:w w:val="70"/>
        </w:rPr>
        <w:t>н</w:t>
      </w:r>
      <w:r>
        <w:rPr>
          <w:color w:val="231F20"/>
          <w:spacing w:val="-3"/>
          <w:w w:val="70"/>
        </w:rPr>
        <w:t>о</w:t>
      </w:r>
      <w:r>
        <w:rPr>
          <w:color w:val="231F20"/>
          <w:spacing w:val="4"/>
          <w:w w:val="70"/>
        </w:rPr>
        <w:t>г</w:t>
      </w:r>
      <w:r>
        <w:rPr>
          <w:color w:val="231F20"/>
          <w:w w:val="70"/>
        </w:rPr>
        <w:t>о</w:t>
      </w:r>
      <w:r>
        <w:rPr>
          <w:color w:val="231F20"/>
          <w:spacing w:val="-24"/>
          <w:w w:val="70"/>
        </w:rPr>
        <w:t> </w:t>
      </w:r>
      <w:r>
        <w:rPr>
          <w:color w:val="231F20"/>
          <w:spacing w:val="7"/>
          <w:w w:val="70"/>
        </w:rPr>
        <w:t>к</w:t>
      </w:r>
      <w:r>
        <w:rPr>
          <w:color w:val="231F20"/>
          <w:spacing w:val="7"/>
          <w:w w:val="70"/>
        </w:rPr>
        <w:t>у</w:t>
      </w:r>
      <w:r>
        <w:rPr>
          <w:color w:val="231F20"/>
          <w:spacing w:val="2"/>
          <w:w w:val="70"/>
        </w:rPr>
        <w:t>р</w:t>
      </w:r>
      <w:r>
        <w:rPr>
          <w:color w:val="231F20"/>
          <w:w w:val="70"/>
        </w:rPr>
        <w:t>с</w:t>
      </w:r>
      <w:r>
        <w:rPr>
          <w:color w:val="231F20"/>
          <w:w w:val="70"/>
        </w:rPr>
        <w:t>а</w:t>
      </w:r>
      <w:r>
        <w:rPr>
          <w:color w:val="231F20"/>
          <w:spacing w:val="-23"/>
          <w:w w:val="70"/>
        </w:rPr>
        <w:t> </w:t>
      </w:r>
      <w:r>
        <w:rPr>
          <w:color w:val="231F20"/>
          <w:w w:val="70"/>
        </w:rPr>
        <w:t>в</w:t>
      </w:r>
      <w:r>
        <w:rPr>
          <w:color w:val="231F20"/>
          <w:spacing w:val="-24"/>
          <w:w w:val="70"/>
        </w:rPr>
        <w:t> </w:t>
      </w:r>
      <w:r>
        <w:rPr>
          <w:color w:val="231F20"/>
          <w:spacing w:val="-4"/>
          <w:w w:val="70"/>
        </w:rPr>
        <w:t>Р</w:t>
      </w:r>
      <w:r>
        <w:rPr>
          <w:color w:val="231F20"/>
          <w:spacing w:val="2"/>
          <w:w w:val="70"/>
        </w:rPr>
        <w:t>о</w:t>
      </w:r>
      <w:r>
        <w:rPr>
          <w:color w:val="231F20"/>
          <w:spacing w:val="1"/>
          <w:w w:val="70"/>
        </w:rPr>
        <w:t>с</w:t>
      </w:r>
      <w:r>
        <w:rPr>
          <w:color w:val="231F20"/>
          <w:spacing w:val="-3"/>
          <w:w w:val="70"/>
        </w:rPr>
        <w:t>с</w:t>
      </w:r>
      <w:r>
        <w:rPr>
          <w:color w:val="231F20"/>
          <w:spacing w:val="4"/>
          <w:w w:val="70"/>
        </w:rPr>
        <w:t>и</w:t>
      </w:r>
      <w:r>
        <w:rPr>
          <w:color w:val="231F20"/>
          <w:w w:val="70"/>
        </w:rPr>
        <w:t>и</w:t>
      </w:r>
      <w:r>
        <w:rPr>
          <w:color w:val="231F20"/>
          <w:spacing w:val="-40"/>
          <w:w w:val="70"/>
        </w:rPr>
        <w:t> </w:t>
      </w:r>
      <w:r>
        <w:rPr>
          <w:color w:val="231F20"/>
          <w:spacing w:val="108"/>
          <w:w w:val="45"/>
        </w:rPr>
        <w:t>���������������</w:t>
      </w:r>
      <w:r>
        <w:rPr>
          <w:color w:val="231F20"/>
          <w:w w:val="45"/>
        </w:rPr>
        <w:t>�</w:t>
      </w:r>
      <w:r>
        <w:rPr>
          <w:color w:val="231F20"/>
          <w:spacing w:val="-14"/>
          <w:w w:val="45"/>
        </w:rPr>
        <w:t> </w:t>
      </w:r>
      <w:r>
        <w:rPr>
          <w:color w:val="231F20"/>
          <w:spacing w:val="-7"/>
          <w:w w:val="70"/>
        </w:rPr>
        <w:t>15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2"/>
          <w:w w:val="80"/>
        </w:rPr>
        <w:t>В</w:t>
      </w:r>
      <w:r>
        <w:rPr>
          <w:color w:val="231F20"/>
          <w:spacing w:val="5"/>
          <w:w w:val="80"/>
        </w:rPr>
        <w:t>ы</w:t>
      </w:r>
      <w:r>
        <w:rPr>
          <w:color w:val="231F20"/>
          <w:spacing w:val="2"/>
          <w:w w:val="80"/>
        </w:rPr>
        <w:t>в</w:t>
      </w:r>
      <w:r>
        <w:rPr>
          <w:color w:val="231F20"/>
          <w:w w:val="80"/>
        </w:rPr>
        <w:t>о</w:t>
      </w:r>
      <w:r>
        <w:rPr>
          <w:color w:val="231F20"/>
          <w:w w:val="80"/>
        </w:rPr>
        <w:t>з</w:t>
      </w:r>
      <w:r>
        <w:rPr>
          <w:color w:val="231F20"/>
          <w:w w:val="80"/>
        </w:rPr>
        <w:t> </w:t>
      </w:r>
      <w:r>
        <w:rPr>
          <w:color w:val="231F20"/>
          <w:spacing w:val="69"/>
          <w:w w:val="80"/>
        </w:rPr>
        <w:t> </w:t>
      </w:r>
      <w:r>
        <w:rPr>
          <w:color w:val="231F20"/>
          <w:spacing w:val="4"/>
          <w:w w:val="80"/>
        </w:rPr>
        <w:t>к</w:t>
      </w:r>
      <w:r>
        <w:rPr>
          <w:color w:val="231F20"/>
          <w:spacing w:val="4"/>
          <w:w w:val="80"/>
        </w:rPr>
        <w:t>а</w:t>
      </w:r>
      <w:r>
        <w:rPr>
          <w:color w:val="231F20"/>
          <w:spacing w:val="5"/>
          <w:w w:val="80"/>
        </w:rPr>
        <w:t>п</w:t>
      </w:r>
      <w:r>
        <w:rPr>
          <w:color w:val="231F20"/>
          <w:spacing w:val="5"/>
          <w:w w:val="80"/>
        </w:rPr>
        <w:t>и</w:t>
      </w:r>
      <w:r>
        <w:rPr>
          <w:color w:val="231F20"/>
          <w:spacing w:val="2"/>
          <w:w w:val="80"/>
        </w:rPr>
        <w:t>т</w:t>
      </w:r>
      <w:r>
        <w:rPr>
          <w:color w:val="231F20"/>
          <w:spacing w:val="12"/>
          <w:w w:val="80"/>
        </w:rPr>
        <w:t>а</w:t>
      </w:r>
      <w:r>
        <w:rPr>
          <w:color w:val="231F20"/>
          <w:w w:val="80"/>
        </w:rPr>
        <w:t>л</w:t>
      </w:r>
      <w:r>
        <w:rPr>
          <w:color w:val="231F20"/>
          <w:w w:val="80"/>
        </w:rPr>
        <w:t>а</w:t>
      </w:r>
      <w:r>
        <w:rPr>
          <w:color w:val="231F20"/>
          <w:w w:val="80"/>
        </w:rPr>
        <w:t> </w:t>
      </w:r>
      <w:r>
        <w:rPr>
          <w:color w:val="231F20"/>
          <w:spacing w:val="69"/>
          <w:w w:val="80"/>
        </w:rPr>
        <w:t> </w:t>
      </w:r>
      <w:r>
        <w:rPr>
          <w:color w:val="231F20"/>
          <w:spacing w:val="2"/>
          <w:w w:val="80"/>
        </w:rPr>
        <w:t>з</w:t>
      </w:r>
      <w:r>
        <w:rPr>
          <w:color w:val="231F20"/>
          <w:w w:val="80"/>
        </w:rPr>
        <w:t>а</w:t>
      </w:r>
      <w:r>
        <w:rPr>
          <w:color w:val="231F20"/>
          <w:w w:val="80"/>
        </w:rPr>
        <w:t> </w:t>
      </w:r>
      <w:r>
        <w:rPr>
          <w:color w:val="231F20"/>
          <w:spacing w:val="69"/>
          <w:w w:val="80"/>
        </w:rPr>
        <w:t> </w:t>
      </w:r>
      <w:r>
        <w:rPr>
          <w:color w:val="231F20"/>
          <w:spacing w:val="7"/>
          <w:w w:val="80"/>
        </w:rPr>
        <w:t>г</w:t>
      </w:r>
      <w:r>
        <w:rPr>
          <w:color w:val="231F20"/>
          <w:w w:val="80"/>
        </w:rPr>
        <w:t>р</w:t>
      </w:r>
      <w:r>
        <w:rPr>
          <w:color w:val="231F20"/>
          <w:spacing w:val="4"/>
          <w:w w:val="80"/>
        </w:rPr>
        <w:t>а</w:t>
      </w:r>
      <w:r>
        <w:rPr>
          <w:color w:val="231F20"/>
          <w:spacing w:val="5"/>
          <w:w w:val="80"/>
        </w:rPr>
        <w:t>н</w:t>
      </w:r>
      <w:r>
        <w:rPr>
          <w:color w:val="231F20"/>
          <w:spacing w:val="5"/>
          <w:w w:val="80"/>
        </w:rPr>
        <w:t>и</w:t>
      </w:r>
      <w:r>
        <w:rPr>
          <w:color w:val="231F20"/>
          <w:spacing w:val="8"/>
          <w:w w:val="80"/>
        </w:rPr>
        <w:t>ц</w:t>
      </w:r>
      <w:r>
        <w:rPr>
          <w:color w:val="231F20"/>
          <w:w w:val="80"/>
        </w:rPr>
        <w:t>у</w:t>
      </w:r>
      <w:r>
        <w:rPr>
          <w:color w:val="231F20"/>
          <w:w w:val="80"/>
        </w:rPr>
        <w:t> </w:t>
      </w:r>
      <w:r>
        <w:rPr>
          <w:color w:val="231F20"/>
          <w:spacing w:val="69"/>
          <w:w w:val="80"/>
        </w:rPr>
        <w:t> </w:t>
      </w:r>
      <w:r>
        <w:rPr>
          <w:color w:val="231F20"/>
          <w:w w:val="80"/>
        </w:rPr>
        <w:t>и</w:t>
      </w:r>
      <w:r>
        <w:rPr>
          <w:color w:val="231F20"/>
          <w:w w:val="80"/>
        </w:rPr>
        <w:t> </w:t>
      </w:r>
      <w:r>
        <w:rPr>
          <w:color w:val="231F20"/>
          <w:spacing w:val="69"/>
          <w:w w:val="80"/>
        </w:rPr>
        <w:t> </w:t>
      </w:r>
      <w:r>
        <w:rPr>
          <w:color w:val="231F20"/>
          <w:spacing w:val="-3"/>
          <w:w w:val="80"/>
        </w:rPr>
        <w:t>э</w:t>
      </w:r>
      <w:r>
        <w:rPr>
          <w:color w:val="231F20"/>
          <w:spacing w:val="-3"/>
          <w:w w:val="80"/>
        </w:rPr>
        <w:t>к</w:t>
      </w:r>
      <w:r>
        <w:rPr>
          <w:color w:val="231F20"/>
          <w:spacing w:val="-3"/>
          <w:w w:val="80"/>
        </w:rPr>
        <w:t>с</w:t>
      </w:r>
      <w:r>
        <w:rPr>
          <w:color w:val="231F20"/>
          <w:spacing w:val="-3"/>
          <w:w w:val="80"/>
        </w:rPr>
        <w:t>п</w:t>
      </w:r>
      <w:r>
        <w:rPr>
          <w:color w:val="231F20"/>
          <w:w w:val="80"/>
        </w:rPr>
        <w:t>о</w:t>
      </w:r>
      <w:r>
        <w:rPr>
          <w:color w:val="231F20"/>
          <w:spacing w:val="4"/>
          <w:w w:val="80"/>
        </w:rPr>
        <w:t>р</w:t>
      </w:r>
      <w:r>
        <w:rPr>
          <w:color w:val="231F20"/>
          <w:w w:val="80"/>
        </w:rPr>
        <w:t>т</w:t>
      </w:r>
      <w:r>
        <w:rPr>
          <w:color w:val="231F20"/>
          <w:w w:val="80"/>
        </w:rPr>
        <w:t> </w:t>
      </w:r>
      <w:r>
        <w:rPr>
          <w:color w:val="231F20"/>
          <w:spacing w:val="69"/>
          <w:w w:val="80"/>
        </w:rPr>
        <w:t> </w:t>
      </w:r>
      <w:r>
        <w:rPr>
          <w:color w:val="231F20"/>
          <w:spacing w:val="-2"/>
          <w:w w:val="80"/>
        </w:rPr>
        <w:t>н</w:t>
      </w:r>
      <w:r>
        <w:rPr>
          <w:color w:val="231F20"/>
          <w:spacing w:val="1"/>
          <w:w w:val="80"/>
        </w:rPr>
        <w:t>е</w:t>
      </w:r>
      <w:r>
        <w:rPr>
          <w:color w:val="231F20"/>
          <w:spacing w:val="3"/>
          <w:w w:val="80"/>
        </w:rPr>
        <w:t>ф</w:t>
      </w:r>
      <w:r>
        <w:rPr>
          <w:color w:val="231F20"/>
          <w:spacing w:val="5"/>
          <w:w w:val="80"/>
        </w:rPr>
        <w:t>т</w:t>
      </w:r>
      <w:r>
        <w:rPr>
          <w:color w:val="231F20"/>
          <w:w w:val="8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22" w:lineRule="exact"/>
        <w:ind w:left="400" w:right="0"/>
        <w:jc w:val="left"/>
      </w:pPr>
      <w:r>
        <w:rPr>
          <w:color w:val="231F20"/>
          <w:w w:val="35"/>
        </w:rPr>
        <w:t>и</w:t>
      </w:r>
      <w:r>
        <w:rPr>
          <w:color w:val="231F20"/>
          <w:w w:val="35"/>
        </w:rPr>
        <w:t>   </w:t>
      </w:r>
      <w:r>
        <w:rPr>
          <w:color w:val="231F20"/>
          <w:spacing w:val="24"/>
          <w:w w:val="35"/>
        </w:rPr>
        <w:t> </w:t>
      </w:r>
      <w:r>
        <w:rPr>
          <w:color w:val="231F20"/>
          <w:spacing w:val="-1"/>
          <w:w w:val="35"/>
        </w:rPr>
        <w:t>н</w:t>
      </w:r>
      <w:r>
        <w:rPr>
          <w:color w:val="231F20"/>
          <w:w w:val="35"/>
        </w:rPr>
        <w:t>е</w:t>
      </w:r>
      <w:r>
        <w:rPr>
          <w:color w:val="231F20"/>
          <w:spacing w:val="1"/>
          <w:w w:val="35"/>
        </w:rPr>
        <w:t>ф</w:t>
      </w:r>
      <w:r>
        <w:rPr>
          <w:color w:val="231F20"/>
          <w:spacing w:val="1"/>
          <w:w w:val="35"/>
        </w:rPr>
        <w:t>т</w:t>
      </w:r>
      <w:r>
        <w:rPr>
          <w:color w:val="231F20"/>
          <w:spacing w:val="-2"/>
          <w:w w:val="35"/>
        </w:rPr>
        <w:t>е</w:t>
      </w:r>
      <w:r>
        <w:rPr>
          <w:color w:val="231F20"/>
          <w:spacing w:val="2"/>
          <w:w w:val="35"/>
        </w:rPr>
        <w:t>п</w:t>
      </w:r>
      <w:r>
        <w:rPr>
          <w:color w:val="231F20"/>
          <w:spacing w:val="1"/>
          <w:w w:val="35"/>
        </w:rPr>
        <w:t>р</w:t>
      </w:r>
      <w:r>
        <w:rPr>
          <w:color w:val="231F20"/>
          <w:spacing w:val="-2"/>
          <w:w w:val="35"/>
        </w:rPr>
        <w:t>о</w:t>
      </w:r>
      <w:r>
        <w:rPr>
          <w:color w:val="231F20"/>
          <w:spacing w:val="3"/>
          <w:w w:val="35"/>
        </w:rPr>
        <w:t>д</w:t>
      </w:r>
      <w:r>
        <w:rPr>
          <w:color w:val="231F20"/>
          <w:spacing w:val="4"/>
          <w:w w:val="35"/>
        </w:rPr>
        <w:t>у</w:t>
      </w:r>
      <w:r>
        <w:rPr>
          <w:color w:val="231F20"/>
          <w:spacing w:val="2"/>
          <w:w w:val="35"/>
        </w:rPr>
        <w:t>к</w:t>
      </w:r>
      <w:r>
        <w:rPr>
          <w:color w:val="231F20"/>
          <w:spacing w:val="1"/>
          <w:w w:val="35"/>
        </w:rPr>
        <w:t>т</w:t>
      </w:r>
      <w:r>
        <w:rPr>
          <w:color w:val="231F20"/>
          <w:spacing w:val="-2"/>
          <w:w w:val="35"/>
        </w:rPr>
        <w:t>о</w:t>
      </w:r>
      <w:r>
        <w:rPr>
          <w:color w:val="231F20"/>
          <w:w w:val="35"/>
        </w:rPr>
        <w:t>в</w:t>
      </w:r>
      <w:r>
        <w:rPr>
          <w:color w:val="231F20"/>
          <w:w w:val="35"/>
        </w:rPr>
        <w:t>   </w:t>
      </w:r>
      <w:r>
        <w:rPr>
          <w:color w:val="231F20"/>
          <w:spacing w:val="27"/>
          <w:w w:val="35"/>
        </w:rPr>
        <w:t> </w:t>
      </w:r>
      <w:r>
        <w:rPr>
          <w:color w:val="231F20"/>
          <w:spacing w:val="84"/>
          <w:w w:val="35"/>
        </w:rPr>
        <w:t>��������������������������������</w:t>
      </w:r>
      <w:r>
        <w:rPr>
          <w:color w:val="231F20"/>
          <w:w w:val="35"/>
        </w:rPr>
        <w:t>�</w:t>
      </w:r>
      <w:r>
        <w:rPr>
          <w:color w:val="231F20"/>
          <w:w w:val="35"/>
        </w:rPr>
        <w:t>  </w:t>
      </w:r>
      <w:r>
        <w:rPr>
          <w:color w:val="231F20"/>
          <w:spacing w:val="11"/>
          <w:w w:val="35"/>
        </w:rPr>
        <w:t> </w:t>
      </w:r>
      <w:r>
        <w:rPr>
          <w:color w:val="231F20"/>
          <w:spacing w:val="-5"/>
          <w:w w:val="35"/>
        </w:rPr>
        <w:t>19</w:t>
      </w:r>
      <w:r>
        <w:rPr>
          <w:color w:val="000000"/>
          <w:w w:val="100"/>
        </w:rPr>
      </w:r>
    </w:p>
    <w:p>
      <w:pPr>
        <w:pStyle w:val="BodyText"/>
        <w:spacing w:line="389" w:lineRule="exact"/>
        <w:ind w:left="400" w:right="0"/>
        <w:jc w:val="left"/>
      </w:pPr>
      <w:r>
        <w:rPr>
          <w:color w:val="231F20"/>
          <w:spacing w:val="-6"/>
          <w:w w:val="85"/>
        </w:rPr>
        <w:t>Н</w:t>
      </w:r>
      <w:r>
        <w:rPr>
          <w:color w:val="231F20"/>
          <w:spacing w:val="1"/>
          <w:w w:val="85"/>
        </w:rPr>
        <w:t>е</w:t>
      </w:r>
      <w:r>
        <w:rPr>
          <w:color w:val="231F20"/>
          <w:spacing w:val="2"/>
          <w:w w:val="85"/>
        </w:rPr>
        <w:t>о</w:t>
      </w:r>
      <w:r>
        <w:rPr>
          <w:color w:val="231F20"/>
          <w:spacing w:val="-6"/>
          <w:w w:val="85"/>
        </w:rPr>
        <w:t>б</w:t>
      </w:r>
      <w:r>
        <w:rPr>
          <w:color w:val="231F20"/>
          <w:spacing w:val="-5"/>
          <w:w w:val="85"/>
        </w:rPr>
        <w:t>х</w:t>
      </w:r>
      <w:r>
        <w:rPr>
          <w:color w:val="231F20"/>
          <w:spacing w:val="-3"/>
          <w:w w:val="85"/>
        </w:rPr>
        <w:t>о</w:t>
      </w:r>
      <w:r>
        <w:rPr>
          <w:color w:val="231F20"/>
          <w:spacing w:val="5"/>
          <w:w w:val="85"/>
        </w:rPr>
        <w:t>д</w:t>
      </w:r>
      <w:r>
        <w:rPr>
          <w:color w:val="231F20"/>
          <w:spacing w:val="6"/>
          <w:w w:val="85"/>
        </w:rPr>
        <w:t>им</w:t>
      </w:r>
      <w:r>
        <w:rPr>
          <w:color w:val="231F20"/>
          <w:spacing w:val="-2"/>
          <w:w w:val="85"/>
        </w:rPr>
        <w:t>ы</w:t>
      </w:r>
      <w:r>
        <w:rPr>
          <w:color w:val="231F20"/>
          <w:w w:val="85"/>
        </w:rPr>
        <w:t>е</w:t>
      </w:r>
      <w:r>
        <w:rPr>
          <w:color w:val="231F20"/>
          <w:spacing w:val="-2"/>
          <w:w w:val="85"/>
        </w:rPr>
        <w:t> 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1"/>
          <w:w w:val="85"/>
        </w:rPr>
        <w:t>е</w:t>
      </w:r>
      <w:r>
        <w:rPr>
          <w:color w:val="231F20"/>
          <w:w w:val="85"/>
        </w:rPr>
        <w:t>с</w:t>
      </w:r>
      <w:r>
        <w:rPr>
          <w:color w:val="231F20"/>
          <w:spacing w:val="8"/>
          <w:w w:val="85"/>
        </w:rPr>
        <w:t>у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-3"/>
          <w:w w:val="85"/>
        </w:rPr>
        <w:t>с</w:t>
      </w:r>
      <w:r>
        <w:rPr>
          <w:color w:val="231F20"/>
          <w:w w:val="85"/>
        </w:rPr>
        <w:t>ы</w:t>
      </w:r>
      <w:r>
        <w:rPr>
          <w:color w:val="231F20"/>
          <w:spacing w:val="-1"/>
          <w:w w:val="85"/>
        </w:rPr>
        <w:t> </w:t>
      </w:r>
      <w:r>
        <w:rPr>
          <w:color w:val="231F20"/>
          <w:spacing w:val="9"/>
          <w:w w:val="85"/>
        </w:rPr>
        <w:t>д</w:t>
      </w:r>
      <w:r>
        <w:rPr>
          <w:color w:val="231F20"/>
          <w:spacing w:val="8"/>
          <w:w w:val="85"/>
        </w:rPr>
        <w:t>л</w:t>
      </w:r>
      <w:r>
        <w:rPr>
          <w:color w:val="231F20"/>
          <w:w w:val="85"/>
        </w:rPr>
        <w:t>я</w:t>
      </w:r>
      <w:r>
        <w:rPr>
          <w:color w:val="231F20"/>
          <w:spacing w:val="-1"/>
          <w:w w:val="85"/>
        </w:rPr>
        <w:t> </w:t>
      </w:r>
      <w:r>
        <w:rPr>
          <w:color w:val="231F20"/>
          <w:spacing w:val="6"/>
          <w:w w:val="85"/>
        </w:rPr>
        <w:t>ин</w:t>
      </w:r>
      <w:r>
        <w:rPr>
          <w:color w:val="231F20"/>
          <w:spacing w:val="2"/>
          <w:w w:val="85"/>
        </w:rPr>
        <w:t>в</w:t>
      </w:r>
      <w:r>
        <w:rPr>
          <w:color w:val="231F20"/>
          <w:spacing w:val="1"/>
          <w:w w:val="85"/>
        </w:rPr>
        <w:t>е</w:t>
      </w:r>
      <w:r>
        <w:rPr>
          <w:color w:val="231F20"/>
          <w:spacing w:val="2"/>
          <w:w w:val="85"/>
        </w:rPr>
        <w:t>с</w:t>
      </w:r>
      <w:r>
        <w:rPr>
          <w:color w:val="231F20"/>
          <w:spacing w:val="6"/>
          <w:w w:val="85"/>
        </w:rPr>
        <w:t>тици</w:t>
      </w:r>
      <w:r>
        <w:rPr>
          <w:color w:val="231F20"/>
          <w:w w:val="85"/>
        </w:rPr>
        <w:t>й</w:t>
      </w:r>
      <w:r>
        <w:rPr>
          <w:color w:val="231F20"/>
          <w:spacing w:val="-1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-1"/>
          <w:w w:val="85"/>
        </w:rPr>
        <w:t> </w:t>
      </w:r>
      <w:r>
        <w:rPr>
          <w:color w:val="231F20"/>
          <w:spacing w:val="-5"/>
          <w:w w:val="85"/>
        </w:rPr>
        <w:t>Р</w:t>
      </w:r>
      <w:r>
        <w:rPr>
          <w:color w:val="231F20"/>
          <w:spacing w:val="2"/>
          <w:w w:val="85"/>
        </w:rPr>
        <w:t>о</w:t>
      </w:r>
      <w:r>
        <w:rPr>
          <w:color w:val="231F20"/>
          <w:spacing w:val="1"/>
          <w:w w:val="85"/>
        </w:rPr>
        <w:t>с</w:t>
      </w:r>
      <w:r>
        <w:rPr>
          <w:color w:val="231F20"/>
          <w:spacing w:val="-3"/>
          <w:w w:val="85"/>
        </w:rPr>
        <w:t>с</w:t>
      </w:r>
      <w:r>
        <w:rPr>
          <w:color w:val="231F20"/>
          <w:spacing w:val="6"/>
          <w:w w:val="85"/>
        </w:rPr>
        <w:t>и</w:t>
      </w:r>
      <w:r>
        <w:rPr>
          <w:color w:val="231F20"/>
          <w:w w:val="85"/>
        </w:rPr>
        <w:t>и</w:t>
      </w:r>
      <w:r>
        <w:rPr>
          <w:color w:val="231F20"/>
          <w:spacing w:val="75"/>
          <w:w w:val="85"/>
        </w:rPr>
        <w:t> </w:t>
      </w:r>
      <w:r>
        <w:rPr>
          <w:color w:val="231F20"/>
          <w:spacing w:val="132"/>
          <w:w w:val="55"/>
        </w:rPr>
        <w:t>���</w:t>
      </w:r>
      <w:r>
        <w:rPr>
          <w:color w:val="231F20"/>
          <w:w w:val="55"/>
        </w:rPr>
        <w:t>�</w:t>
      </w:r>
      <w:r>
        <w:rPr>
          <w:color w:val="231F20"/>
          <w:spacing w:val="20"/>
          <w:w w:val="55"/>
        </w:rPr>
        <w:t> </w:t>
      </w:r>
      <w:r>
        <w:rPr>
          <w:color w:val="231F20"/>
          <w:w w:val="55"/>
        </w:rPr>
        <w:t>�</w:t>
      </w:r>
      <w:r>
        <w:rPr>
          <w:color w:val="231F20"/>
          <w:spacing w:val="-11"/>
          <w:w w:val="55"/>
        </w:rPr>
        <w:t> </w:t>
      </w:r>
      <w:r>
        <w:rPr>
          <w:color w:val="231F20"/>
          <w:w w:val="85"/>
        </w:rPr>
        <w:t>20</w:t>
      </w:r>
      <w:r>
        <w:rPr>
          <w:color w:val="000000"/>
          <w:w w:val="100"/>
        </w:rPr>
      </w:r>
    </w:p>
    <w:p>
      <w:pPr>
        <w:spacing w:line="170" w:lineRule="exact" w:before="5"/>
        <w:rPr>
          <w:sz w:val="17"/>
          <w:szCs w:val="17"/>
        </w:rPr>
      </w:pPr>
      <w:r>
        <w:rPr>
          <w:sz w:val="17"/>
          <w:szCs w:val="17"/>
        </w:rPr>
      </w:r>
    </w:p>
    <w:p>
      <w:pPr>
        <w:numPr>
          <w:ilvl w:val="0"/>
          <w:numId w:val="1"/>
        </w:numPr>
        <w:tabs>
          <w:tab w:pos="416" w:val="left" w:leader="none"/>
        </w:tabs>
        <w:spacing w:line="133" w:lineRule="auto"/>
        <w:ind w:left="117" w:right="125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7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7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з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      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7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      </w:t>
      </w:r>
      <w:r>
        <w:rPr>
          <w:rFonts w:ascii="Times New Roman" w:hAnsi="Times New Roman" w:cs="Times New Roman" w:eastAsia="Times New Roman"/>
          <w:b/>
          <w:bCs/>
          <w:color w:val="231F20"/>
          <w:spacing w:val="6"/>
          <w:w w:val="7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7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б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нн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      </w:t>
      </w:r>
      <w:r>
        <w:rPr>
          <w:rFonts w:ascii="Times New Roman" w:hAnsi="Times New Roman" w:cs="Times New Roman" w:eastAsia="Times New Roman"/>
          <w:b/>
          <w:bCs/>
          <w:color w:val="231F20"/>
          <w:spacing w:val="6"/>
          <w:w w:val="7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чни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7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      </w:t>
      </w:r>
      <w:r>
        <w:rPr>
          <w:rFonts w:ascii="Times New Roman" w:hAnsi="Times New Roman" w:cs="Times New Roman" w:eastAsia="Times New Roman"/>
          <w:b/>
          <w:bCs/>
          <w:color w:val="231F20"/>
          <w:spacing w:val="6"/>
          <w:w w:val="7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75"/>
          <w:sz w:val="28"/>
          <w:szCs w:val="28"/>
        </w:rPr>
        <w:t>ф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7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7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b/>
          <w:bCs/>
          <w:color w:val="231F20"/>
          <w:w w:val="92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э</w:t>
      </w:r>
      <w:r>
        <w:rPr>
          <w:rFonts w:ascii="Times New Roman" w:hAnsi="Times New Roman" w:cs="Times New Roman" w:eastAsia="Times New Roman"/>
          <w:b/>
          <w:bCs/>
          <w:color w:val="231F20"/>
          <w:spacing w:val="-4"/>
          <w:w w:val="7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оно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7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18"/>
          <w:w w:val="7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4"/>
          <w:w w:val="7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11"/>
          <w:w w:val="7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6"/>
          <w:w w:val="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75"/>
          <w:sz w:val="28"/>
          <w:szCs w:val="28"/>
        </w:rPr>
        <w:t>22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Heading4"/>
        <w:numPr>
          <w:ilvl w:val="0"/>
          <w:numId w:val="1"/>
        </w:numPr>
        <w:tabs>
          <w:tab w:pos="411" w:val="left" w:leader="none"/>
        </w:tabs>
        <w:spacing w:before="89"/>
        <w:ind w:left="411" w:right="0" w:hanging="295"/>
        <w:jc w:val="left"/>
        <w:rPr>
          <w:b w:val="0"/>
          <w:bCs w:val="0"/>
        </w:rPr>
      </w:pPr>
      <w:r>
        <w:rPr>
          <w:color w:val="231F20"/>
          <w:spacing w:val="-3"/>
          <w:w w:val="90"/>
        </w:rPr>
        <w:t>К</w:t>
      </w:r>
      <w:r>
        <w:rPr>
          <w:color w:val="231F20"/>
          <w:w w:val="90"/>
        </w:rPr>
        <w:t>о</w:t>
      </w:r>
      <w:r>
        <w:rPr>
          <w:color w:val="231F20"/>
          <w:spacing w:val="1"/>
          <w:w w:val="90"/>
        </w:rPr>
        <w:t>н</w:t>
      </w:r>
      <w:r>
        <w:rPr>
          <w:color w:val="231F20"/>
          <w:w w:val="90"/>
        </w:rPr>
        <w:t>с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4"/>
          <w:w w:val="90"/>
        </w:rPr>
        <w:t>л</w:t>
      </w:r>
      <w:r>
        <w:rPr>
          <w:color w:val="231F20"/>
          <w:spacing w:val="8"/>
          <w:w w:val="90"/>
        </w:rPr>
        <w:t>и</w:t>
      </w:r>
      <w:r>
        <w:rPr>
          <w:color w:val="231F20"/>
          <w:spacing w:val="6"/>
          <w:w w:val="90"/>
        </w:rPr>
        <w:t>д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3"/>
          <w:w w:val="90"/>
        </w:rPr>
        <w:t>р</w:t>
      </w:r>
      <w:r>
        <w:rPr>
          <w:color w:val="231F20"/>
          <w:w w:val="90"/>
        </w:rPr>
        <w:t>о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3"/>
          <w:w w:val="90"/>
        </w:rPr>
        <w:t>а</w:t>
      </w:r>
      <w:r>
        <w:rPr>
          <w:color w:val="231F20"/>
          <w:spacing w:val="5"/>
          <w:w w:val="90"/>
        </w:rPr>
        <w:t>нны</w:t>
      </w:r>
      <w:r>
        <w:rPr>
          <w:color w:val="231F20"/>
          <w:w w:val="90"/>
        </w:rPr>
        <w:t>й</w:t>
      </w:r>
      <w:r>
        <w:rPr>
          <w:color w:val="231F20"/>
          <w:w w:val="90"/>
        </w:rPr>
        <w:t>  </w:t>
      </w:r>
      <w:r>
        <w:rPr>
          <w:color w:val="231F20"/>
          <w:spacing w:val="34"/>
          <w:w w:val="90"/>
        </w:rPr>
        <w:t> 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2"/>
          <w:w w:val="90"/>
        </w:rPr>
        <w:t>о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у</w:t>
      </w:r>
      <w:r>
        <w:rPr>
          <w:color w:val="231F20"/>
          <w:spacing w:val="4"/>
          <w:w w:val="90"/>
        </w:rPr>
        <w:t>д</w:t>
      </w:r>
      <w:r>
        <w:rPr>
          <w:color w:val="231F20"/>
          <w:w w:val="90"/>
        </w:rPr>
        <w:t>а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5"/>
          <w:w w:val="90"/>
        </w:rPr>
        <w:t>т</w:t>
      </w:r>
      <w:r>
        <w:rPr>
          <w:color w:val="231F20"/>
          <w:spacing w:val="3"/>
          <w:w w:val="90"/>
        </w:rPr>
        <w:t>в</w:t>
      </w:r>
      <w:r>
        <w:rPr>
          <w:color w:val="231F20"/>
          <w:w w:val="90"/>
        </w:rPr>
        <w:t>е</w:t>
      </w:r>
      <w:r>
        <w:rPr>
          <w:color w:val="231F20"/>
          <w:spacing w:val="5"/>
          <w:w w:val="90"/>
        </w:rPr>
        <w:t>нный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339" w:lineRule="exact"/>
        <w:ind w:right="0"/>
        <w:jc w:val="left"/>
      </w:pP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б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80"/>
        </w:rPr>
        <w:t>ю</w:t>
      </w:r>
      <w:r>
        <w:rPr>
          <w:rFonts w:ascii="Times New Roman" w:hAnsi="Times New Roman" w:cs="Times New Roman" w:eastAsia="Times New Roman"/>
          <w:b/>
          <w:bCs/>
          <w:color w:val="231F20"/>
          <w:spacing w:val="9"/>
          <w:w w:val="80"/>
        </w:rPr>
        <w:t>д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80"/>
        </w:rPr>
        <w:t>ж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80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8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4"/>
          <w:w w:val="80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0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8"/>
          <w:w w:val="80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2"/>
          <w:w w:val="35"/>
        </w:rPr>
        <w:t> </w:t>
      </w:r>
      <w:r>
        <w:rPr>
          <w:color w:val="231F20"/>
          <w:spacing w:val="-1"/>
          <w:w w:val="80"/>
        </w:rPr>
        <w:t>28</w:t>
      </w:r>
      <w:r>
        <w:rPr>
          <w:color w:val="000000"/>
          <w:w w:val="100"/>
        </w:rPr>
      </w:r>
    </w:p>
    <w:p>
      <w:pPr>
        <w:pStyle w:val="BodyText"/>
        <w:spacing w:line="389" w:lineRule="exact"/>
        <w:ind w:left="400" w:right="0"/>
        <w:jc w:val="left"/>
      </w:pPr>
      <w:r>
        <w:rPr>
          <w:color w:val="231F20"/>
          <w:spacing w:val="-2"/>
          <w:w w:val="95"/>
        </w:rPr>
        <w:t>Р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5"/>
          <w:w w:val="95"/>
        </w:rPr>
        <w:t>х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д</w:t>
      </w:r>
      <w:r>
        <w:rPr>
          <w:color w:val="231F20"/>
          <w:w w:val="95"/>
        </w:rPr>
        <w:t>ы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9"/>
          <w:w w:val="95"/>
        </w:rPr>
        <w:t>и</w:t>
      </w:r>
      <w:r>
        <w:rPr>
          <w:color w:val="231F20"/>
          <w:spacing w:val="6"/>
          <w:w w:val="95"/>
        </w:rPr>
        <w:t>д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4"/>
          <w:w w:val="95"/>
        </w:rPr>
        <w:t>в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-3"/>
          <w:w w:val="95"/>
        </w:rPr>
        <w:t>но</w:t>
      </w:r>
      <w:r>
        <w:rPr>
          <w:color w:val="231F20"/>
          <w:spacing w:val="5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бю</w:t>
      </w:r>
      <w:r>
        <w:rPr>
          <w:color w:val="231F20"/>
          <w:spacing w:val="10"/>
          <w:w w:val="95"/>
        </w:rPr>
        <w:t>д</w:t>
      </w:r>
      <w:r>
        <w:rPr>
          <w:color w:val="231F20"/>
          <w:spacing w:val="-2"/>
          <w:w w:val="95"/>
        </w:rPr>
        <w:t>ж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w w:val="35"/>
        </w:rPr>
        <w:t>н</w:t>
      </w:r>
      <w:r>
        <w:rPr>
          <w:color w:val="231F20"/>
          <w:w w:val="35"/>
        </w:rPr>
        <w:t>а</w:t>
      </w:r>
      <w:r>
        <w:rPr>
          <w:color w:val="231F20"/>
          <w:w w:val="35"/>
        </w:rPr>
        <w:t>      </w:t>
      </w:r>
      <w:r>
        <w:rPr>
          <w:color w:val="231F20"/>
          <w:spacing w:val="4"/>
          <w:w w:val="35"/>
        </w:rPr>
        <w:t> </w:t>
      </w:r>
      <w:r>
        <w:rPr>
          <w:color w:val="231F20"/>
          <w:spacing w:val="1"/>
          <w:w w:val="35"/>
        </w:rPr>
        <w:t>з</w:t>
      </w:r>
      <w:r>
        <w:rPr>
          <w:color w:val="231F20"/>
          <w:spacing w:val="1"/>
          <w:w w:val="35"/>
        </w:rPr>
        <w:t>д</w:t>
      </w:r>
      <w:r>
        <w:rPr>
          <w:color w:val="231F20"/>
          <w:w w:val="35"/>
        </w:rPr>
        <w:t>р</w:t>
      </w:r>
      <w:r>
        <w:rPr>
          <w:color w:val="231F20"/>
          <w:spacing w:val="1"/>
          <w:w w:val="35"/>
        </w:rPr>
        <w:t>а</w:t>
      </w:r>
      <w:r>
        <w:rPr>
          <w:color w:val="231F20"/>
          <w:spacing w:val="1"/>
          <w:w w:val="35"/>
        </w:rPr>
        <w:t>в</w:t>
      </w:r>
      <w:r>
        <w:rPr>
          <w:color w:val="231F20"/>
          <w:spacing w:val="1"/>
          <w:w w:val="35"/>
        </w:rPr>
        <w:t>о</w:t>
      </w:r>
      <w:r>
        <w:rPr>
          <w:color w:val="231F20"/>
          <w:spacing w:val="-3"/>
          <w:w w:val="35"/>
        </w:rPr>
        <w:t>о</w:t>
      </w:r>
      <w:r>
        <w:rPr>
          <w:color w:val="231F20"/>
          <w:spacing w:val="2"/>
          <w:w w:val="35"/>
        </w:rPr>
        <w:t>х</w:t>
      </w:r>
      <w:r>
        <w:rPr>
          <w:color w:val="231F20"/>
          <w:w w:val="35"/>
        </w:rPr>
        <w:t>р</w:t>
      </w:r>
      <w:r>
        <w:rPr>
          <w:color w:val="231F20"/>
          <w:spacing w:val="1"/>
          <w:w w:val="35"/>
        </w:rPr>
        <w:t>а</w:t>
      </w:r>
      <w:r>
        <w:rPr>
          <w:color w:val="231F20"/>
          <w:spacing w:val="-1"/>
          <w:w w:val="35"/>
        </w:rPr>
        <w:t>н</w:t>
      </w:r>
      <w:r>
        <w:rPr>
          <w:color w:val="231F20"/>
          <w:spacing w:val="-2"/>
          <w:w w:val="35"/>
        </w:rPr>
        <w:t>е</w:t>
      </w:r>
      <w:r>
        <w:rPr>
          <w:color w:val="231F20"/>
          <w:spacing w:val="2"/>
          <w:w w:val="35"/>
        </w:rPr>
        <w:t>н</w:t>
      </w:r>
      <w:r>
        <w:rPr>
          <w:color w:val="231F20"/>
          <w:spacing w:val="-1"/>
          <w:w w:val="35"/>
        </w:rPr>
        <w:t>и</w:t>
      </w:r>
      <w:r>
        <w:rPr>
          <w:color w:val="231F20"/>
          <w:spacing w:val="1"/>
          <w:w w:val="35"/>
        </w:rPr>
        <w:t>е</w:t>
      </w:r>
      <w:r>
        <w:rPr>
          <w:color w:val="231F20"/>
          <w:spacing w:val="84"/>
          <w:w w:val="35"/>
        </w:rPr>
        <w:t>������������������������������</w:t>
      </w:r>
      <w:r>
        <w:rPr>
          <w:color w:val="231F20"/>
          <w:w w:val="35"/>
        </w:rPr>
        <w:t>�</w:t>
      </w:r>
      <w:r>
        <w:rPr>
          <w:color w:val="231F20"/>
          <w:w w:val="35"/>
        </w:rPr>
        <w:t>     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w w:val="35"/>
        </w:rPr>
        <w:t>  </w:t>
      </w:r>
      <w:r>
        <w:rPr>
          <w:color w:val="231F20"/>
          <w:spacing w:val="30"/>
          <w:w w:val="35"/>
        </w:rPr>
        <w:t> </w:t>
      </w:r>
      <w:r>
        <w:rPr>
          <w:color w:val="231F20"/>
          <w:w w:val="35"/>
        </w:rPr>
        <w:t>30</w:t>
      </w:r>
      <w:r>
        <w:rPr>
          <w:color w:val="000000"/>
          <w:w w:val="100"/>
        </w:rPr>
      </w:r>
    </w:p>
    <w:p>
      <w:pPr>
        <w:pStyle w:val="Heading4"/>
        <w:numPr>
          <w:ilvl w:val="0"/>
          <w:numId w:val="1"/>
        </w:numPr>
        <w:tabs>
          <w:tab w:pos="414" w:val="left" w:leader="none"/>
        </w:tabs>
        <w:spacing w:before="59"/>
        <w:ind w:left="414" w:right="0" w:hanging="298"/>
        <w:jc w:val="left"/>
        <w:rPr>
          <w:b w:val="0"/>
          <w:bCs w:val="0"/>
        </w:rPr>
      </w:pPr>
      <w:r>
        <w:rPr>
          <w:color w:val="231F20"/>
          <w:spacing w:val="-2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д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-5"/>
          <w:w w:val="95"/>
        </w:rPr>
        <w:t>о</w:t>
      </w:r>
      <w:r>
        <w:rPr>
          <w:color w:val="231F20"/>
          <w:spacing w:val="-5"/>
          <w:w w:val="95"/>
        </w:rPr>
        <w:t>х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3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д</w:t>
      </w:r>
      <w:r>
        <w:rPr>
          <w:color w:val="231F20"/>
          <w:spacing w:val="1"/>
          <w:w w:val="95"/>
        </w:rPr>
        <w:t>не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339" w:lineRule="exact"/>
        <w:ind w:right="0"/>
        <w:jc w:val="left"/>
      </w:pP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7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</w:rPr>
        <w:t>б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75"/>
        </w:rPr>
        <w:t>д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7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9"/>
          <w:w w:val="75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-19"/>
          <w:w w:val="75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3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3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3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3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4"/>
          <w:w w:val="40"/>
        </w:rPr>
        <w:t> </w:t>
      </w:r>
      <w:r>
        <w:rPr>
          <w:color w:val="231F20"/>
          <w:w w:val="40"/>
        </w:rPr>
        <w:t>�</w:t>
      </w:r>
      <w:r>
        <w:rPr>
          <w:color w:val="231F20"/>
          <w:spacing w:val="3"/>
          <w:w w:val="40"/>
        </w:rPr>
        <w:t> </w:t>
      </w:r>
      <w:r>
        <w:rPr>
          <w:color w:val="231F20"/>
          <w:spacing w:val="-7"/>
          <w:w w:val="75"/>
        </w:rPr>
        <w:t>32</w:t>
      </w:r>
      <w:r>
        <w:rPr>
          <w:color w:val="000000"/>
          <w:w w:val="100"/>
        </w:rPr>
      </w:r>
    </w:p>
    <w:p>
      <w:pPr>
        <w:pStyle w:val="BodyText"/>
        <w:spacing w:line="389" w:lineRule="exact"/>
        <w:ind w:left="400" w:right="0"/>
        <w:jc w:val="left"/>
      </w:pPr>
      <w:r>
        <w:rPr>
          <w:color w:val="231F20"/>
          <w:spacing w:val="-3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7"/>
          <w:w w:val="95"/>
        </w:rPr>
        <w:t>н</w:t>
      </w:r>
      <w:r>
        <w:rPr>
          <w:color w:val="231F20"/>
          <w:spacing w:val="-1"/>
          <w:w w:val="95"/>
        </w:rPr>
        <w:t>ц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5"/>
          <w:w w:val="95"/>
        </w:rPr>
        <w:t>к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п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14"/>
          <w:w w:val="95"/>
        </w:rPr>
        <w:t>а</w:t>
      </w:r>
      <w:r>
        <w:rPr>
          <w:color w:val="231F20"/>
          <w:spacing w:val="-4"/>
          <w:w w:val="95"/>
        </w:rPr>
        <w:t>ло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-5"/>
          <w:w w:val="95"/>
        </w:rPr>
        <w:t>х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4"/>
          <w:w w:val="95"/>
        </w:rPr>
        <w:t>ов</w:t>
      </w:r>
      <w:r>
        <w:rPr>
          <w:color w:val="000000"/>
          <w:w w:val="100"/>
        </w:rPr>
      </w:r>
    </w:p>
    <w:p>
      <w:pPr>
        <w:pStyle w:val="BodyText"/>
        <w:spacing w:line="336" w:lineRule="exact"/>
        <w:ind w:left="400" w:right="0"/>
        <w:jc w:val="left"/>
      </w:pPr>
      <w:r>
        <w:rPr>
          <w:color w:val="231F20"/>
          <w:w w:val="55"/>
        </w:rPr>
        <w:t>у</w:t>
      </w:r>
      <w:r>
        <w:rPr>
          <w:color w:val="231F20"/>
          <w:spacing w:val="-29"/>
          <w:w w:val="55"/>
        </w:rPr>
        <w:t> </w:t>
      </w:r>
      <w:r>
        <w:rPr>
          <w:color w:val="231F20"/>
          <w:spacing w:val="-2"/>
          <w:w w:val="55"/>
        </w:rPr>
        <w:t>с</w:t>
      </w:r>
      <w:r>
        <w:rPr>
          <w:color w:val="231F20"/>
          <w:spacing w:val="1"/>
          <w:w w:val="55"/>
        </w:rPr>
        <w:t>в</w:t>
      </w:r>
      <w:r>
        <w:rPr>
          <w:color w:val="231F20"/>
          <w:w w:val="55"/>
        </w:rPr>
        <w:t>е</w:t>
      </w:r>
      <w:r>
        <w:rPr>
          <w:color w:val="231F20"/>
          <w:spacing w:val="-3"/>
          <w:w w:val="55"/>
        </w:rPr>
        <w:t>р</w:t>
      </w:r>
      <w:r>
        <w:rPr>
          <w:color w:val="231F20"/>
          <w:spacing w:val="1"/>
          <w:w w:val="55"/>
        </w:rPr>
        <w:t>х</w:t>
      </w:r>
      <w:r>
        <w:rPr>
          <w:color w:val="231F20"/>
          <w:spacing w:val="1"/>
          <w:w w:val="55"/>
        </w:rPr>
        <w:t>б</w:t>
      </w:r>
      <w:r>
        <w:rPr>
          <w:color w:val="231F20"/>
          <w:spacing w:val="-2"/>
          <w:w w:val="55"/>
        </w:rPr>
        <w:t>о</w:t>
      </w:r>
      <w:r>
        <w:rPr>
          <w:color w:val="231F20"/>
          <w:spacing w:val="2"/>
          <w:w w:val="55"/>
        </w:rPr>
        <w:t>г</w:t>
      </w:r>
      <w:r>
        <w:rPr>
          <w:color w:val="231F20"/>
          <w:spacing w:val="-1"/>
          <w:w w:val="55"/>
        </w:rPr>
        <w:t>а</w:t>
      </w:r>
      <w:r>
        <w:rPr>
          <w:color w:val="231F20"/>
          <w:spacing w:val="2"/>
          <w:w w:val="55"/>
        </w:rPr>
        <w:t>т</w:t>
      </w:r>
      <w:r>
        <w:rPr>
          <w:color w:val="231F20"/>
          <w:spacing w:val="-2"/>
          <w:w w:val="55"/>
        </w:rPr>
        <w:t>о</w:t>
      </w:r>
      <w:r>
        <w:rPr>
          <w:color w:val="231F20"/>
          <w:w w:val="55"/>
        </w:rPr>
        <w:t>й</w:t>
      </w:r>
      <w:r>
        <w:rPr>
          <w:color w:val="231F20"/>
          <w:spacing w:val="-28"/>
          <w:w w:val="55"/>
        </w:rPr>
        <w:t> </w:t>
      </w:r>
      <w:r>
        <w:rPr>
          <w:color w:val="231F20"/>
          <w:w w:val="55"/>
        </w:rPr>
        <w:t>ча</w:t>
      </w:r>
      <w:r>
        <w:rPr>
          <w:color w:val="231F20"/>
          <w:spacing w:val="1"/>
          <w:w w:val="55"/>
        </w:rPr>
        <w:t>с</w:t>
      </w:r>
      <w:r>
        <w:rPr>
          <w:color w:val="231F20"/>
          <w:spacing w:val="3"/>
          <w:w w:val="55"/>
        </w:rPr>
        <w:t>т</w:t>
      </w:r>
      <w:r>
        <w:rPr>
          <w:color w:val="231F20"/>
          <w:w w:val="55"/>
        </w:rPr>
        <w:t>и</w:t>
      </w:r>
      <w:r>
        <w:rPr>
          <w:color w:val="231F20"/>
          <w:spacing w:val="-28"/>
          <w:w w:val="55"/>
        </w:rPr>
        <w:t> </w:t>
      </w:r>
      <w:r>
        <w:rPr>
          <w:color w:val="231F20"/>
          <w:w w:val="55"/>
        </w:rPr>
        <w:t>на</w:t>
      </w:r>
      <w:r>
        <w:rPr>
          <w:color w:val="231F20"/>
          <w:spacing w:val="1"/>
          <w:w w:val="55"/>
        </w:rPr>
        <w:t>с</w:t>
      </w:r>
      <w:r>
        <w:rPr>
          <w:color w:val="231F20"/>
          <w:spacing w:val="1"/>
          <w:w w:val="55"/>
        </w:rPr>
        <w:t>е</w:t>
      </w:r>
      <w:r>
        <w:rPr>
          <w:color w:val="231F20"/>
          <w:spacing w:val="-2"/>
          <w:w w:val="55"/>
        </w:rPr>
        <w:t>л</w:t>
      </w:r>
      <w:r>
        <w:rPr>
          <w:color w:val="231F20"/>
          <w:spacing w:val="-2"/>
          <w:w w:val="55"/>
        </w:rPr>
        <w:t>е</w:t>
      </w:r>
      <w:r>
        <w:rPr>
          <w:color w:val="231F20"/>
          <w:spacing w:val="3"/>
          <w:w w:val="55"/>
        </w:rPr>
        <w:t>н</w:t>
      </w:r>
      <w:r>
        <w:rPr>
          <w:color w:val="231F20"/>
          <w:spacing w:val="5"/>
          <w:w w:val="55"/>
        </w:rPr>
        <w:t>и</w:t>
      </w:r>
      <w:r>
        <w:rPr>
          <w:color w:val="231F20"/>
          <w:w w:val="55"/>
        </w:rPr>
        <w:t>я</w:t>
      </w:r>
      <w:r>
        <w:rPr>
          <w:color w:val="231F20"/>
          <w:spacing w:val="-35"/>
          <w:w w:val="55"/>
        </w:rPr>
        <w:t> </w:t>
      </w:r>
      <w:r>
        <w:rPr>
          <w:color w:val="231F20"/>
          <w:spacing w:val="108"/>
          <w:w w:val="45"/>
        </w:rPr>
        <w:t>��������������������</w:t>
      </w:r>
      <w:r>
        <w:rPr>
          <w:color w:val="231F20"/>
          <w:w w:val="45"/>
        </w:rPr>
        <w:t>�</w:t>
      </w:r>
      <w:r>
        <w:rPr>
          <w:color w:val="231F20"/>
          <w:spacing w:val="-26"/>
          <w:w w:val="45"/>
        </w:rPr>
        <w:t> </w:t>
      </w:r>
      <w:r>
        <w:rPr>
          <w:color w:val="231F20"/>
          <w:spacing w:val="-8"/>
          <w:w w:val="55"/>
        </w:rPr>
        <w:t>35</w:t>
      </w:r>
      <w:r>
        <w:rPr>
          <w:color w:val="000000"/>
          <w:w w:val="100"/>
        </w:rPr>
      </w:r>
    </w:p>
    <w:p>
      <w:pPr>
        <w:pStyle w:val="BodyText"/>
        <w:spacing w:line="389" w:lineRule="exact"/>
        <w:ind w:left="400" w:right="0"/>
        <w:jc w:val="left"/>
      </w:pPr>
      <w:r>
        <w:rPr>
          <w:color w:val="231F20"/>
          <w:spacing w:val="-6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9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6"/>
          <w:w w:val="95"/>
        </w:rPr>
        <w:t>д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5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13"/>
          <w:w w:val="95"/>
        </w:rPr>
        <w:t>к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а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-3"/>
          <w:w w:val="95"/>
        </w:rPr>
        <w:t>б</w:t>
      </w:r>
      <w:r>
        <w:rPr>
          <w:color w:val="231F20"/>
          <w:spacing w:val="-1"/>
          <w:w w:val="95"/>
        </w:rPr>
        <w:t>щ</w:t>
      </w:r>
      <w:r>
        <w:rPr>
          <w:color w:val="231F20"/>
          <w:spacing w:val="-3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6"/>
          <w:w w:val="95"/>
        </w:rPr>
        <w:t>ч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w w:val="30"/>
        </w:rPr>
        <w:t>на</w:t>
      </w:r>
      <w:r>
        <w:rPr>
          <w:color w:val="231F20"/>
          <w:w w:val="30"/>
        </w:rPr>
        <w:t>с</w:t>
      </w:r>
      <w:r>
        <w:rPr>
          <w:color w:val="231F20"/>
          <w:w w:val="30"/>
        </w:rPr>
        <w:t>е</w:t>
      </w:r>
      <w:r>
        <w:rPr>
          <w:color w:val="231F20"/>
          <w:spacing w:val="-1"/>
          <w:w w:val="30"/>
        </w:rPr>
        <w:t>л</w:t>
      </w:r>
      <w:r>
        <w:rPr>
          <w:color w:val="231F20"/>
          <w:spacing w:val="-2"/>
          <w:w w:val="30"/>
        </w:rPr>
        <w:t>е</w:t>
      </w:r>
      <w:r>
        <w:rPr>
          <w:color w:val="231F20"/>
          <w:spacing w:val="2"/>
          <w:w w:val="30"/>
        </w:rPr>
        <w:t>н</w:t>
      </w:r>
      <w:r>
        <w:rPr>
          <w:color w:val="231F20"/>
          <w:spacing w:val="3"/>
          <w:w w:val="30"/>
        </w:rPr>
        <w:t>и</w:t>
      </w:r>
      <w:r>
        <w:rPr>
          <w:color w:val="231F20"/>
          <w:w w:val="30"/>
        </w:rPr>
        <w:t>я</w:t>
      </w:r>
      <w:r>
        <w:rPr>
          <w:color w:val="231F20"/>
          <w:w w:val="30"/>
        </w:rPr>
        <w:t>         </w:t>
      </w:r>
      <w:r>
        <w:rPr>
          <w:color w:val="231F20"/>
          <w:spacing w:val="21"/>
          <w:w w:val="30"/>
        </w:rPr>
        <w:t> </w:t>
      </w:r>
      <w:r>
        <w:rPr>
          <w:color w:val="231F20"/>
          <w:spacing w:val="72"/>
          <w:w w:val="30"/>
        </w:rPr>
        <w:t>��������������������������������������</w:t>
      </w:r>
      <w:r>
        <w:rPr>
          <w:color w:val="231F20"/>
          <w:w w:val="30"/>
        </w:rPr>
        <w:t>�</w:t>
      </w:r>
      <w:r>
        <w:rPr>
          <w:color w:val="231F20"/>
          <w:w w:val="30"/>
        </w:rPr>
        <w:t>       </w:t>
      </w:r>
      <w:r>
        <w:rPr>
          <w:color w:val="231F20"/>
          <w:w w:val="30"/>
        </w:rPr>
        <w:t> </w:t>
      </w:r>
      <w:r>
        <w:rPr>
          <w:color w:val="231F20"/>
          <w:w w:val="30"/>
        </w:rPr>
        <w:t>�</w:t>
      </w:r>
      <w:r>
        <w:rPr>
          <w:color w:val="231F20"/>
          <w:w w:val="30"/>
        </w:rPr>
        <w:t>   </w:t>
      </w:r>
      <w:r>
        <w:rPr>
          <w:color w:val="231F20"/>
          <w:spacing w:val="16"/>
          <w:w w:val="30"/>
        </w:rPr>
        <w:t> </w:t>
      </w:r>
      <w:r>
        <w:rPr>
          <w:color w:val="231F20"/>
          <w:spacing w:val="1"/>
          <w:w w:val="30"/>
        </w:rPr>
        <w:t>40</w:t>
      </w:r>
      <w:r>
        <w:rPr>
          <w:color w:val="000000"/>
          <w:w w:val="100"/>
        </w:rPr>
      </w:r>
    </w:p>
    <w:p>
      <w:pPr>
        <w:spacing w:line="170" w:lineRule="exact" w:before="5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Heading4"/>
        <w:numPr>
          <w:ilvl w:val="0"/>
          <w:numId w:val="1"/>
        </w:numPr>
        <w:tabs>
          <w:tab w:pos="411" w:val="left" w:leader="none"/>
        </w:tabs>
        <w:spacing w:line="133" w:lineRule="auto"/>
        <w:ind w:left="117" w:right="118" w:firstLine="0"/>
        <w:jc w:val="left"/>
        <w:rPr>
          <w:rFonts w:ascii="Malgun Gothic" w:hAnsi="Malgun Gothic" w:cs="Malgun Gothic" w:eastAsia="Malgun Gothic"/>
          <w:b w:val="0"/>
          <w:bCs w:val="0"/>
        </w:rPr>
      </w:pPr>
      <w:r>
        <w:rPr>
          <w:color w:val="231F20"/>
          <w:spacing w:val="-2"/>
          <w:w w:val="75"/>
        </w:rPr>
        <w:t>Р</w:t>
      </w:r>
      <w:r>
        <w:rPr>
          <w:color w:val="231F20"/>
          <w:w w:val="75"/>
        </w:rPr>
        <w:t>а</w:t>
      </w:r>
      <w:r>
        <w:rPr>
          <w:color w:val="231F20"/>
          <w:w w:val="75"/>
        </w:rPr>
        <w:t>с</w:t>
      </w:r>
      <w:r>
        <w:rPr>
          <w:color w:val="231F20"/>
          <w:spacing w:val="4"/>
          <w:w w:val="75"/>
        </w:rPr>
        <w:t>п</w:t>
      </w:r>
      <w:r>
        <w:rPr>
          <w:color w:val="231F20"/>
          <w:spacing w:val="2"/>
          <w:w w:val="75"/>
        </w:rPr>
        <w:t>р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д</w:t>
      </w:r>
      <w:r>
        <w:rPr>
          <w:color w:val="231F20"/>
          <w:spacing w:val="3"/>
          <w:w w:val="75"/>
        </w:rPr>
        <w:t>е</w:t>
      </w:r>
      <w:r>
        <w:rPr>
          <w:color w:val="231F20"/>
          <w:w w:val="75"/>
        </w:rPr>
        <w:t>ле</w:t>
      </w:r>
      <w:r>
        <w:rPr>
          <w:color w:val="231F20"/>
          <w:spacing w:val="4"/>
          <w:w w:val="75"/>
        </w:rPr>
        <w:t>н</w:t>
      </w:r>
      <w:r>
        <w:rPr>
          <w:color w:val="231F20"/>
          <w:spacing w:val="5"/>
          <w:w w:val="75"/>
        </w:rPr>
        <w:t>и</w:t>
      </w:r>
      <w:r>
        <w:rPr>
          <w:color w:val="231F20"/>
          <w:w w:val="75"/>
        </w:rPr>
        <w:t>я</w:t>
      </w:r>
      <w:r>
        <w:rPr>
          <w:color w:val="231F20"/>
          <w:w w:val="75"/>
        </w:rPr>
        <w:t>      </w:t>
      </w:r>
      <w:r>
        <w:rPr>
          <w:color w:val="231F20"/>
          <w:spacing w:val="10"/>
          <w:w w:val="75"/>
        </w:rPr>
        <w:t> </w:t>
      </w:r>
      <w:r>
        <w:rPr>
          <w:color w:val="231F20"/>
          <w:spacing w:val="2"/>
          <w:w w:val="75"/>
        </w:rPr>
        <w:t>р</w:t>
      </w:r>
      <w:r>
        <w:rPr>
          <w:color w:val="231F20"/>
          <w:w w:val="75"/>
        </w:rPr>
        <w:t>е</w:t>
      </w:r>
      <w:r>
        <w:rPr>
          <w:color w:val="231F20"/>
          <w:spacing w:val="5"/>
          <w:w w:val="75"/>
        </w:rPr>
        <w:t>г</w:t>
      </w:r>
      <w:r>
        <w:rPr>
          <w:color w:val="231F20"/>
          <w:w w:val="75"/>
        </w:rPr>
        <w:t>ионо</w:t>
      </w:r>
      <w:r>
        <w:rPr>
          <w:color w:val="231F20"/>
          <w:w w:val="75"/>
        </w:rPr>
        <w:t>в</w:t>
      </w:r>
      <w:r>
        <w:rPr>
          <w:color w:val="231F20"/>
          <w:w w:val="75"/>
        </w:rPr>
        <w:t>      </w:t>
      </w:r>
      <w:r>
        <w:rPr>
          <w:color w:val="231F20"/>
          <w:spacing w:val="10"/>
          <w:w w:val="75"/>
        </w:rPr>
        <w:t> </w:t>
      </w:r>
      <w:r>
        <w:rPr>
          <w:color w:val="231F20"/>
          <w:w w:val="75"/>
        </w:rPr>
        <w:t>п</w:t>
      </w:r>
      <w:r>
        <w:rPr>
          <w:color w:val="231F20"/>
          <w:w w:val="75"/>
        </w:rPr>
        <w:t>о</w:t>
      </w:r>
      <w:r>
        <w:rPr>
          <w:color w:val="231F20"/>
          <w:w w:val="75"/>
        </w:rPr>
        <w:t>      </w:t>
      </w:r>
      <w:r>
        <w:rPr>
          <w:color w:val="231F20"/>
          <w:spacing w:val="10"/>
          <w:w w:val="75"/>
        </w:rPr>
        <w:t> </w:t>
      </w:r>
      <w:r>
        <w:rPr>
          <w:color w:val="231F20"/>
          <w:spacing w:val="7"/>
          <w:w w:val="75"/>
        </w:rPr>
        <w:t>у</w:t>
      </w:r>
      <w:r>
        <w:rPr>
          <w:color w:val="231F20"/>
          <w:spacing w:val="2"/>
          <w:w w:val="75"/>
        </w:rPr>
        <w:t>р</w:t>
      </w:r>
      <w:r>
        <w:rPr>
          <w:color w:val="231F20"/>
          <w:w w:val="75"/>
        </w:rPr>
        <w:t>ов</w:t>
      </w:r>
      <w:r>
        <w:rPr>
          <w:color w:val="231F20"/>
          <w:spacing w:val="4"/>
          <w:w w:val="75"/>
        </w:rPr>
        <w:t>н</w:t>
      </w:r>
      <w:r>
        <w:rPr>
          <w:color w:val="231F20"/>
          <w:w w:val="75"/>
        </w:rPr>
        <w:t>ю</w:t>
      </w:r>
      <w:r>
        <w:rPr>
          <w:color w:val="231F20"/>
          <w:w w:val="75"/>
        </w:rPr>
        <w:t>      </w:t>
      </w:r>
      <w:r>
        <w:rPr>
          <w:color w:val="231F20"/>
          <w:spacing w:val="10"/>
          <w:w w:val="75"/>
        </w:rPr>
        <w:t> </w:t>
      </w:r>
      <w:r>
        <w:rPr>
          <w:color w:val="231F20"/>
          <w:w w:val="75"/>
        </w:rPr>
        <w:t>э</w:t>
      </w:r>
      <w:r>
        <w:rPr>
          <w:color w:val="231F20"/>
          <w:spacing w:val="-4"/>
          <w:w w:val="75"/>
        </w:rPr>
        <w:t>к</w:t>
      </w:r>
      <w:r>
        <w:rPr>
          <w:color w:val="231F20"/>
          <w:w w:val="75"/>
        </w:rPr>
        <w:t>оно</w:t>
      </w:r>
      <w:r>
        <w:rPr>
          <w:color w:val="231F20"/>
          <w:spacing w:val="4"/>
          <w:w w:val="75"/>
        </w:rPr>
        <w:t>м</w:t>
      </w:r>
      <w:r>
        <w:rPr>
          <w:color w:val="231F20"/>
          <w:spacing w:val="6"/>
          <w:w w:val="75"/>
        </w:rPr>
        <w:t>и</w:t>
      </w:r>
      <w:r>
        <w:rPr>
          <w:color w:val="231F20"/>
          <w:w w:val="75"/>
        </w:rPr>
        <w:t>ч</w:t>
      </w:r>
      <w:r>
        <w:rPr>
          <w:color w:val="231F20"/>
          <w:spacing w:val="2"/>
          <w:w w:val="75"/>
        </w:rPr>
        <w:t>е</w:t>
      </w:r>
      <w:r>
        <w:rPr>
          <w:color w:val="231F20"/>
          <w:w w:val="75"/>
        </w:rPr>
        <w:t>с</w:t>
      </w:r>
      <w:r>
        <w:rPr>
          <w:color w:val="231F20"/>
          <w:spacing w:val="-4"/>
          <w:w w:val="75"/>
        </w:rPr>
        <w:t>к</w:t>
      </w:r>
      <w:r>
        <w:rPr>
          <w:color w:val="231F20"/>
          <w:w w:val="75"/>
        </w:rPr>
        <w:t>о</w:t>
      </w:r>
      <w:r>
        <w:rPr>
          <w:color w:val="231F20"/>
          <w:spacing w:val="4"/>
          <w:w w:val="75"/>
        </w:rPr>
        <w:t>г</w:t>
      </w:r>
      <w:r>
        <w:rPr>
          <w:color w:val="231F20"/>
          <w:w w:val="75"/>
        </w:rPr>
        <w:t>о</w:t>
      </w:r>
      <w:r>
        <w:rPr>
          <w:color w:val="231F20"/>
          <w:w w:val="100"/>
        </w:rPr>
        <w:t> </w:t>
      </w:r>
      <w:r>
        <w:rPr>
          <w:color w:val="231F20"/>
          <w:w w:val="100"/>
        </w:rPr>
        <w:t> </w:t>
      </w:r>
      <w:r>
        <w:rPr>
          <w:color w:val="231F20"/>
          <w:w w:val="100"/>
        </w:rPr>
        <w:t> </w:t>
      </w:r>
      <w:r>
        <w:rPr>
          <w:color w:val="231F20"/>
          <w:w w:val="75"/>
        </w:rPr>
        <w:t>р</w:t>
      </w:r>
      <w:r>
        <w:rPr>
          <w:color w:val="231F20"/>
          <w:spacing w:val="3"/>
          <w:w w:val="75"/>
        </w:rPr>
        <w:t>а</w:t>
      </w:r>
      <w:r>
        <w:rPr>
          <w:color w:val="231F20"/>
          <w:spacing w:val="1"/>
          <w:w w:val="75"/>
        </w:rPr>
        <w:t>з</w:t>
      </w:r>
      <w:r>
        <w:rPr>
          <w:color w:val="231F20"/>
          <w:w w:val="75"/>
        </w:rPr>
        <w:t>в</w:t>
      </w:r>
      <w:r>
        <w:rPr>
          <w:color w:val="231F20"/>
          <w:spacing w:val="4"/>
          <w:w w:val="75"/>
        </w:rPr>
        <w:t>и</w:t>
      </w:r>
      <w:r>
        <w:rPr>
          <w:color w:val="231F20"/>
          <w:spacing w:val="4"/>
          <w:w w:val="75"/>
        </w:rPr>
        <w:t>т</w:t>
      </w:r>
      <w:r>
        <w:rPr>
          <w:color w:val="231F20"/>
          <w:spacing w:val="5"/>
          <w:w w:val="75"/>
        </w:rPr>
        <w:t>и</w:t>
      </w:r>
      <w:r>
        <w:rPr>
          <w:color w:val="231F20"/>
          <w:w w:val="75"/>
        </w:rPr>
        <w:t>я</w:t>
      </w:r>
      <w:r>
        <w:rPr>
          <w:color w:val="231F20"/>
          <w:spacing w:val="29"/>
          <w:w w:val="75"/>
        </w:rPr>
        <w:t> </w:t>
      </w:r>
      <w:r>
        <w:rPr>
          <w:color w:val="231F20"/>
          <w:w w:val="75"/>
        </w:rPr>
        <w:t>в</w:t>
      </w:r>
      <w:r>
        <w:rPr>
          <w:color w:val="231F20"/>
          <w:spacing w:val="30"/>
          <w:w w:val="75"/>
        </w:rPr>
        <w:t> </w:t>
      </w:r>
      <w:r>
        <w:rPr>
          <w:color w:val="231F20"/>
          <w:spacing w:val="-4"/>
          <w:w w:val="75"/>
        </w:rPr>
        <w:t>Р</w:t>
      </w:r>
      <w:r>
        <w:rPr>
          <w:color w:val="231F20"/>
          <w:spacing w:val="2"/>
          <w:w w:val="75"/>
        </w:rPr>
        <w:t>о</w:t>
      </w:r>
      <w:r>
        <w:rPr>
          <w:color w:val="231F20"/>
          <w:w w:val="75"/>
        </w:rPr>
        <w:t>с</w:t>
      </w:r>
      <w:r>
        <w:rPr>
          <w:color w:val="231F20"/>
          <w:w w:val="75"/>
        </w:rPr>
        <w:t>с</w:t>
      </w:r>
      <w:r>
        <w:rPr>
          <w:color w:val="231F20"/>
          <w:spacing w:val="4"/>
          <w:w w:val="75"/>
        </w:rPr>
        <w:t>и</w:t>
      </w:r>
      <w:r>
        <w:rPr>
          <w:color w:val="231F20"/>
          <w:w w:val="75"/>
        </w:rPr>
        <w:t>и</w:t>
      </w:r>
      <w:r>
        <w:rPr>
          <w:color w:val="231F20"/>
          <w:spacing w:val="30"/>
          <w:w w:val="75"/>
        </w:rPr>
        <w:t> </w:t>
      </w:r>
      <w:r>
        <w:rPr>
          <w:color w:val="231F20"/>
          <w:w w:val="75"/>
        </w:rPr>
        <w:t>и</w:t>
      </w:r>
      <w:r>
        <w:rPr>
          <w:color w:val="231F20"/>
          <w:spacing w:val="30"/>
          <w:w w:val="75"/>
        </w:rPr>
        <w:t> </w:t>
      </w:r>
      <w:r>
        <w:rPr>
          <w:color w:val="231F20"/>
          <w:spacing w:val="5"/>
          <w:w w:val="75"/>
        </w:rPr>
        <w:t>к</w:t>
      </w:r>
      <w:r>
        <w:rPr>
          <w:color w:val="231F20"/>
          <w:w w:val="75"/>
        </w:rPr>
        <w:t>р</w:t>
      </w:r>
      <w:r>
        <w:rPr>
          <w:color w:val="231F20"/>
          <w:spacing w:val="7"/>
          <w:w w:val="75"/>
        </w:rPr>
        <w:t>у</w:t>
      </w:r>
      <w:r>
        <w:rPr>
          <w:color w:val="231F20"/>
          <w:spacing w:val="4"/>
          <w:w w:val="75"/>
        </w:rPr>
        <w:t>п</w:t>
      </w:r>
      <w:r>
        <w:rPr>
          <w:color w:val="231F20"/>
          <w:w w:val="75"/>
        </w:rPr>
        <w:t>н</w:t>
      </w:r>
      <w:r>
        <w:rPr>
          <w:color w:val="231F20"/>
          <w:w w:val="75"/>
        </w:rPr>
        <w:t>е</w:t>
      </w:r>
      <w:r>
        <w:rPr>
          <w:color w:val="231F20"/>
          <w:spacing w:val="4"/>
          <w:w w:val="75"/>
        </w:rPr>
        <w:t>й</w:t>
      </w:r>
      <w:r>
        <w:rPr>
          <w:color w:val="231F20"/>
          <w:spacing w:val="5"/>
          <w:w w:val="75"/>
        </w:rPr>
        <w:t>ш</w:t>
      </w:r>
      <w:r>
        <w:rPr>
          <w:color w:val="231F20"/>
          <w:spacing w:val="6"/>
          <w:w w:val="75"/>
        </w:rPr>
        <w:t>и</w:t>
      </w:r>
      <w:r>
        <w:rPr>
          <w:color w:val="231F20"/>
          <w:w w:val="75"/>
        </w:rPr>
        <w:t>х</w:t>
      </w:r>
      <w:r>
        <w:rPr>
          <w:color w:val="231F20"/>
          <w:spacing w:val="30"/>
          <w:w w:val="75"/>
        </w:rPr>
        <w:t> </w:t>
      </w:r>
      <w:r>
        <w:rPr>
          <w:color w:val="231F20"/>
          <w:spacing w:val="2"/>
          <w:w w:val="75"/>
        </w:rPr>
        <w:t>с</w:t>
      </w:r>
      <w:r>
        <w:rPr>
          <w:color w:val="231F20"/>
          <w:spacing w:val="4"/>
          <w:w w:val="75"/>
        </w:rPr>
        <w:t>т</w:t>
      </w:r>
      <w:r>
        <w:rPr>
          <w:color w:val="231F20"/>
          <w:w w:val="75"/>
        </w:rPr>
        <w:t>р</w:t>
      </w:r>
      <w:r>
        <w:rPr>
          <w:color w:val="231F20"/>
          <w:spacing w:val="3"/>
          <w:w w:val="75"/>
        </w:rPr>
        <w:t>а</w:t>
      </w:r>
      <w:r>
        <w:rPr>
          <w:color w:val="231F20"/>
          <w:spacing w:val="2"/>
          <w:w w:val="75"/>
        </w:rPr>
        <w:t>н</w:t>
      </w:r>
      <w:r>
        <w:rPr>
          <w:color w:val="231F20"/>
          <w:spacing w:val="5"/>
          <w:w w:val="75"/>
        </w:rPr>
        <w:t>а</w:t>
      </w:r>
      <w:r>
        <w:rPr>
          <w:color w:val="231F20"/>
          <w:w w:val="75"/>
        </w:rPr>
        <w:t>х</w:t>
      </w:r>
      <w:r>
        <w:rPr>
          <w:color w:val="231F20"/>
          <w:spacing w:val="30"/>
          <w:w w:val="75"/>
        </w:rPr>
        <w:t> </w:t>
      </w:r>
      <w:r>
        <w:rPr>
          <w:color w:val="231F20"/>
          <w:spacing w:val="4"/>
          <w:w w:val="75"/>
        </w:rPr>
        <w:t>м</w:t>
      </w:r>
      <w:r>
        <w:rPr>
          <w:color w:val="231F20"/>
          <w:spacing w:val="4"/>
          <w:w w:val="75"/>
        </w:rPr>
        <w:t>и</w:t>
      </w:r>
      <w:r>
        <w:rPr>
          <w:color w:val="231F20"/>
          <w:spacing w:val="1"/>
          <w:w w:val="75"/>
        </w:rPr>
        <w:t>р</w:t>
      </w:r>
      <w:r>
        <w:rPr>
          <w:color w:val="231F20"/>
          <w:spacing w:val="2"/>
          <w:w w:val="75"/>
        </w:rPr>
        <w:t>а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7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1"/>
          <w:w w:val="7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1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0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1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1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0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1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1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1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20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w w:val="55"/>
        </w:rPr>
        <w:t>�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6"/>
          <w:w w:val="55"/>
        </w:rPr>
        <w:t> </w:t>
      </w:r>
      <w:r>
        <w:rPr>
          <w:rFonts w:ascii="Malgun Gothic" w:hAnsi="Malgun Gothic" w:cs="Malgun Gothic" w:eastAsia="Malgun Gothic"/>
          <w:b w:val="0"/>
          <w:bCs w:val="0"/>
          <w:color w:val="231F20"/>
          <w:spacing w:val="4"/>
          <w:w w:val="75"/>
        </w:rPr>
        <w:t>44</w:t>
      </w:r>
      <w:r>
        <w:rPr>
          <w:rFonts w:ascii="Malgun Gothic" w:hAnsi="Malgun Gothic" w:cs="Malgun Gothic" w:eastAsia="Malgun Gothic"/>
          <w:b w:val="0"/>
          <w:bCs w:val="0"/>
          <w:color w:val="000000"/>
          <w:w w:val="100"/>
        </w:rPr>
      </w:r>
    </w:p>
    <w:p>
      <w:pPr>
        <w:pStyle w:val="BodyText"/>
        <w:spacing w:line="419" w:lineRule="exact"/>
        <w:ind w:left="400" w:right="0"/>
        <w:jc w:val="left"/>
      </w:pPr>
      <w:r>
        <w:rPr>
          <w:color w:val="231F20"/>
          <w:spacing w:val="-5"/>
          <w:w w:val="95"/>
        </w:rPr>
        <w:t>Д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10"/>
          <w:w w:val="95"/>
        </w:rPr>
        <w:t>и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-2"/>
          <w:w w:val="95"/>
        </w:rPr>
        <w:t>ь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ы</w:t>
      </w:r>
      <w:r>
        <w:rPr>
          <w:color w:val="231F20"/>
          <w:w w:val="95"/>
        </w:rPr>
        <w:t>й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-2"/>
          <w:w w:val="95"/>
        </w:rPr>
        <w:t>ф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w w:val="95"/>
        </w:rPr>
        <w:t>т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w w:val="35"/>
        </w:rPr>
        <w:t>р</w:t>
      </w:r>
      <w:r>
        <w:rPr>
          <w:color w:val="231F20"/>
          <w:spacing w:val="2"/>
          <w:w w:val="35"/>
        </w:rPr>
        <w:t>а</w:t>
      </w:r>
      <w:r>
        <w:rPr>
          <w:color w:val="231F20"/>
          <w:spacing w:val="-1"/>
          <w:w w:val="35"/>
        </w:rPr>
        <w:t>з</w:t>
      </w:r>
      <w:r>
        <w:rPr>
          <w:color w:val="231F20"/>
          <w:spacing w:val="-1"/>
          <w:w w:val="35"/>
        </w:rPr>
        <w:t>в</w:t>
      </w:r>
      <w:r>
        <w:rPr>
          <w:color w:val="231F20"/>
          <w:spacing w:val="2"/>
          <w:w w:val="35"/>
        </w:rPr>
        <w:t>и</w:t>
      </w:r>
      <w:r>
        <w:rPr>
          <w:color w:val="231F20"/>
          <w:spacing w:val="2"/>
          <w:w w:val="35"/>
        </w:rPr>
        <w:t>т</w:t>
      </w:r>
      <w:r>
        <w:rPr>
          <w:color w:val="231F20"/>
          <w:spacing w:val="3"/>
          <w:w w:val="35"/>
        </w:rPr>
        <w:t>и</w:t>
      </w:r>
      <w:r>
        <w:rPr>
          <w:color w:val="231F20"/>
          <w:w w:val="35"/>
        </w:rPr>
        <w:t>я</w:t>
      </w:r>
      <w:r>
        <w:rPr>
          <w:color w:val="231F20"/>
          <w:w w:val="35"/>
        </w:rPr>
        <w:t>      </w:t>
      </w:r>
      <w:r>
        <w:rPr>
          <w:color w:val="231F20"/>
          <w:w w:val="35"/>
        </w:rPr>
        <w:t> </w:t>
      </w:r>
      <w:r>
        <w:rPr>
          <w:color w:val="231F20"/>
          <w:spacing w:val="1"/>
          <w:w w:val="35"/>
        </w:rPr>
        <w:t>р</w:t>
      </w:r>
      <w:r>
        <w:rPr>
          <w:color w:val="231F20"/>
          <w:spacing w:val="-2"/>
          <w:w w:val="35"/>
        </w:rPr>
        <w:t>е</w:t>
      </w:r>
      <w:r>
        <w:rPr>
          <w:color w:val="231F20"/>
          <w:spacing w:val="2"/>
          <w:w w:val="35"/>
        </w:rPr>
        <w:t>г</w:t>
      </w:r>
      <w:r>
        <w:rPr>
          <w:color w:val="231F20"/>
          <w:spacing w:val="-2"/>
          <w:w w:val="35"/>
        </w:rPr>
        <w:t>ионо</w:t>
      </w:r>
      <w:r>
        <w:rPr>
          <w:color w:val="231F20"/>
          <w:spacing w:val="5"/>
          <w:w w:val="35"/>
        </w:rPr>
        <w:t>в</w:t>
      </w:r>
      <w:r>
        <w:rPr>
          <w:color w:val="231F20"/>
          <w:spacing w:val="84"/>
          <w:w w:val="35"/>
        </w:rPr>
        <w:t>��������������������������������</w:t>
      </w:r>
      <w:r>
        <w:rPr>
          <w:color w:val="231F20"/>
          <w:w w:val="35"/>
        </w:rPr>
        <w:t>�</w:t>
      </w:r>
      <w:r>
        <w:rPr>
          <w:color w:val="231F20"/>
          <w:w w:val="35"/>
        </w:rPr>
        <w:t>   </w:t>
      </w:r>
      <w:r>
        <w:rPr>
          <w:color w:val="231F20"/>
          <w:spacing w:val="29"/>
          <w:w w:val="35"/>
        </w:rPr>
        <w:t> </w:t>
      </w:r>
      <w:r>
        <w:rPr>
          <w:color w:val="231F20"/>
          <w:spacing w:val="-4"/>
          <w:w w:val="35"/>
        </w:rPr>
        <w:t>4</w:t>
      </w:r>
      <w:r>
        <w:rPr>
          <w:color w:val="231F20"/>
          <w:w w:val="35"/>
        </w:rPr>
        <w:t>7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pgSz w:w="9355" w:h="13620"/>
          <w:pgMar w:top="1260" w:bottom="280" w:left="620" w:right="840"/>
        </w:sectPr>
      </w:pPr>
    </w:p>
    <w:p>
      <w:pPr>
        <w:spacing w:before="52"/>
        <w:ind w:left="10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7.905499pt;margin-top:.921127pt;width:.1pt;height:19.842pt;mso-position-horizontal-relative:page;mso-position-vertical-relative:paragraph;z-index:-12711" coordorigin="958,18" coordsize="2,397">
            <v:shape style="position:absolute;left:958;top:18;width:2;height:397" coordorigin="958,18" coordsize="0,397" path="m958,18l958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4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  </w:t>
      </w:r>
      <w:r>
        <w:rPr>
          <w:rFonts w:ascii="Arial" w:hAnsi="Arial" w:cs="Arial" w:eastAsia="Arial"/>
          <w:b/>
          <w:bCs/>
          <w:color w:val="231F20"/>
          <w:spacing w:val="27"/>
          <w:w w:val="80"/>
          <w:sz w:val="26"/>
          <w:szCs w:val="26"/>
        </w:rPr>
        <w:t> 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numPr>
          <w:ilvl w:val="0"/>
          <w:numId w:val="1"/>
        </w:numPr>
        <w:tabs>
          <w:tab w:pos="640" w:val="left" w:leader="none"/>
        </w:tabs>
        <w:ind w:left="640" w:right="0" w:hanging="297"/>
        <w:jc w:val="left"/>
        <w:rPr>
          <w:b w:val="0"/>
          <w:bCs w:val="0"/>
        </w:rPr>
      </w:pPr>
      <w:r>
        <w:rPr>
          <w:color w:val="231F20"/>
          <w:spacing w:val="3"/>
          <w:w w:val="95"/>
        </w:rPr>
        <w:t>Ч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5"/>
          <w:w w:val="95"/>
        </w:rPr>
        <w:t>с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р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3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b w:val="0"/>
          <w:bCs w:val="0"/>
          <w:color w:val="000000"/>
          <w:w w:val="100"/>
        </w:rPr>
      </w:r>
    </w:p>
    <w:p>
      <w:pPr>
        <w:spacing w:line="339" w:lineRule="exact"/>
        <w:ind w:left="343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7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7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7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7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7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6"/>
          <w:w w:val="7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х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7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7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7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ионо</w:t>
      </w:r>
      <w:r>
        <w:rPr>
          <w:rFonts w:ascii="Times New Roman" w:hAnsi="Times New Roman" w:cs="Times New Roman" w:eastAsia="Times New Roman"/>
          <w:b/>
          <w:bCs/>
          <w:color w:val="231F20"/>
          <w:w w:val="7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47"/>
          <w:w w:val="7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4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4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75"/>
          <w:sz w:val="28"/>
          <w:szCs w:val="28"/>
        </w:rPr>
        <w:t>49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Heading4"/>
        <w:numPr>
          <w:ilvl w:val="0"/>
          <w:numId w:val="1"/>
        </w:numPr>
        <w:tabs>
          <w:tab w:pos="618" w:val="left" w:leader="none"/>
        </w:tabs>
        <w:spacing w:before="59"/>
        <w:ind w:left="618" w:right="0" w:hanging="275"/>
        <w:jc w:val="left"/>
        <w:rPr>
          <w:b w:val="0"/>
          <w:bCs w:val="0"/>
        </w:rPr>
      </w:pPr>
      <w:r>
        <w:rPr>
          <w:color w:val="231F20"/>
          <w:spacing w:val="-4"/>
          <w:w w:val="95"/>
        </w:rPr>
        <w:t>Д</w:t>
      </w:r>
      <w:r>
        <w:rPr>
          <w:color w:val="231F20"/>
          <w:spacing w:val="1"/>
          <w:w w:val="95"/>
        </w:rPr>
        <w:t>ем</w:t>
      </w:r>
      <w:r>
        <w:rPr>
          <w:color w:val="231F20"/>
          <w:w w:val="95"/>
        </w:rPr>
        <w:t>о</w:t>
      </w:r>
      <w:r>
        <w:rPr>
          <w:color w:val="231F20"/>
          <w:spacing w:val="8"/>
          <w:w w:val="95"/>
        </w:rPr>
        <w:t>г</w:t>
      </w:r>
      <w:r>
        <w:rPr>
          <w:color w:val="231F20"/>
          <w:spacing w:val="1"/>
          <w:w w:val="95"/>
        </w:rPr>
        <w:t>ра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9"/>
          <w:w w:val="95"/>
        </w:rPr>
        <w:t>к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по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1"/>
          <w:w w:val="95"/>
        </w:rPr>
        <w:t>вне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b w:val="0"/>
          <w:bCs w:val="0"/>
          <w:color w:val="000000"/>
          <w:w w:val="100"/>
        </w:rPr>
      </w:r>
    </w:p>
    <w:p>
      <w:pPr>
        <w:spacing w:line="339" w:lineRule="exact"/>
        <w:ind w:left="343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-16"/>
          <w:w w:val="8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80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15"/>
          <w:w w:val="8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15"/>
          <w:w w:val="8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8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16"/>
          <w:w w:val="8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8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8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0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8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0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15"/>
          <w:w w:val="8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w w:val="8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-16"/>
          <w:w w:val="8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7"/>
          <w:w w:val="5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6"/>
          <w:w w:val="80"/>
          <w:sz w:val="28"/>
          <w:szCs w:val="28"/>
        </w:rPr>
        <w:t>51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88" w:lineRule="exact" w:before="10"/>
        <w:ind w:left="627" w:right="144"/>
        <w:jc w:val="left"/>
      </w:pPr>
      <w:r>
        <w:rPr>
          <w:color w:val="231F20"/>
          <w:w w:val="60"/>
        </w:rPr>
        <w:t>О</w:t>
      </w:r>
      <w:r>
        <w:rPr>
          <w:color w:val="231F20"/>
          <w:spacing w:val="-2"/>
          <w:w w:val="60"/>
        </w:rPr>
        <w:t>б</w:t>
      </w:r>
      <w:r>
        <w:rPr>
          <w:color w:val="231F20"/>
          <w:spacing w:val="4"/>
          <w:w w:val="60"/>
        </w:rPr>
        <w:t>щи</w:t>
      </w:r>
      <w:r>
        <w:rPr>
          <w:color w:val="231F20"/>
          <w:w w:val="60"/>
        </w:rPr>
        <w:t>й</w:t>
      </w:r>
      <w:r>
        <w:rPr>
          <w:color w:val="231F20"/>
          <w:spacing w:val="3"/>
          <w:w w:val="60"/>
        </w:rPr>
        <w:t> </w:t>
      </w:r>
      <w:r>
        <w:rPr>
          <w:color w:val="231F20"/>
          <w:spacing w:val="-3"/>
          <w:w w:val="60"/>
        </w:rPr>
        <w:t>к</w:t>
      </w:r>
      <w:r>
        <w:rPr>
          <w:color w:val="231F20"/>
          <w:w w:val="60"/>
        </w:rPr>
        <w:t>о</w:t>
      </w:r>
      <w:r>
        <w:rPr>
          <w:color w:val="231F20"/>
          <w:spacing w:val="1"/>
          <w:w w:val="60"/>
        </w:rPr>
        <w:t>э</w:t>
      </w:r>
      <w:r>
        <w:rPr>
          <w:color w:val="231F20"/>
          <w:spacing w:val="1"/>
          <w:w w:val="60"/>
        </w:rPr>
        <w:t>ф</w:t>
      </w:r>
      <w:r>
        <w:rPr>
          <w:color w:val="231F20"/>
          <w:spacing w:val="-2"/>
          <w:w w:val="60"/>
        </w:rPr>
        <w:t>ф</w:t>
      </w:r>
      <w:r>
        <w:rPr>
          <w:color w:val="231F20"/>
          <w:spacing w:val="4"/>
          <w:w w:val="60"/>
        </w:rPr>
        <w:t>иц</w:t>
      </w:r>
      <w:r>
        <w:rPr>
          <w:color w:val="231F20"/>
          <w:spacing w:val="-2"/>
          <w:w w:val="60"/>
        </w:rPr>
        <w:t>и</w:t>
      </w:r>
      <w:r>
        <w:rPr>
          <w:color w:val="231F20"/>
          <w:spacing w:val="-3"/>
          <w:w w:val="60"/>
        </w:rPr>
        <w:t>е</w:t>
      </w:r>
      <w:r>
        <w:rPr>
          <w:color w:val="231F20"/>
          <w:spacing w:val="4"/>
          <w:w w:val="60"/>
        </w:rPr>
        <w:t>н</w:t>
      </w:r>
      <w:r>
        <w:rPr>
          <w:color w:val="231F20"/>
          <w:w w:val="60"/>
        </w:rPr>
        <w:t>т</w:t>
      </w:r>
      <w:r>
        <w:rPr>
          <w:color w:val="231F20"/>
          <w:spacing w:val="4"/>
          <w:w w:val="60"/>
        </w:rPr>
        <w:t> </w:t>
      </w:r>
      <w:r>
        <w:rPr>
          <w:color w:val="231F20"/>
          <w:spacing w:val="-2"/>
          <w:w w:val="60"/>
        </w:rPr>
        <w:t>с</w:t>
      </w:r>
      <w:r>
        <w:rPr>
          <w:color w:val="231F20"/>
          <w:spacing w:val="-2"/>
          <w:w w:val="60"/>
        </w:rPr>
        <w:t>м</w:t>
      </w:r>
      <w:r>
        <w:rPr>
          <w:color w:val="231F20"/>
          <w:w w:val="60"/>
        </w:rPr>
        <w:t>е</w:t>
      </w:r>
      <w:r>
        <w:rPr>
          <w:color w:val="231F20"/>
          <w:spacing w:val="3"/>
          <w:w w:val="60"/>
        </w:rPr>
        <w:t>р</w:t>
      </w:r>
      <w:r>
        <w:rPr>
          <w:color w:val="231F20"/>
          <w:spacing w:val="4"/>
          <w:w w:val="60"/>
        </w:rPr>
        <w:t>т</w:t>
      </w:r>
      <w:r>
        <w:rPr>
          <w:color w:val="231F20"/>
          <w:spacing w:val="-2"/>
          <w:w w:val="60"/>
        </w:rPr>
        <w:t>н</w:t>
      </w:r>
      <w:r>
        <w:rPr>
          <w:color w:val="231F20"/>
          <w:spacing w:val="2"/>
          <w:w w:val="60"/>
        </w:rPr>
        <w:t>о</w:t>
      </w:r>
      <w:r>
        <w:rPr>
          <w:color w:val="231F20"/>
          <w:spacing w:val="1"/>
          <w:w w:val="60"/>
        </w:rPr>
        <w:t>с</w:t>
      </w:r>
      <w:r>
        <w:rPr>
          <w:color w:val="231F20"/>
          <w:spacing w:val="4"/>
          <w:w w:val="60"/>
        </w:rPr>
        <w:t>т</w:t>
      </w:r>
      <w:r>
        <w:rPr>
          <w:color w:val="231F20"/>
          <w:w w:val="60"/>
        </w:rPr>
        <w:t>и</w:t>
      </w:r>
      <w:r>
        <w:rPr>
          <w:color w:val="231F20"/>
          <w:spacing w:val="-3"/>
          <w:w w:val="60"/>
        </w:rPr>
        <w:t> </w:t>
      </w:r>
      <w:r>
        <w:rPr>
          <w:color w:val="231F20"/>
          <w:spacing w:val="108"/>
          <w:w w:val="45"/>
        </w:rPr>
        <w:t>������������������</w:t>
      </w:r>
      <w:r>
        <w:rPr>
          <w:color w:val="231F20"/>
          <w:w w:val="45"/>
        </w:rPr>
        <w:t>�</w:t>
      </w:r>
      <w:r>
        <w:rPr>
          <w:color w:val="231F20"/>
          <w:w w:val="45"/>
        </w:rPr>
        <w:t> </w:t>
      </w:r>
      <w:r>
        <w:rPr>
          <w:color w:val="231F20"/>
          <w:spacing w:val="-8"/>
          <w:w w:val="60"/>
        </w:rPr>
        <w:t>52</w:t>
      </w:r>
      <w:r>
        <w:rPr>
          <w:color w:val="231F20"/>
          <w:spacing w:val="-11"/>
          <w:w w:val="90"/>
        </w:rPr>
        <w:t> </w:t>
      </w:r>
      <w:r>
        <w:rPr>
          <w:color w:val="231F20"/>
          <w:spacing w:val="4"/>
          <w:w w:val="85"/>
        </w:rPr>
        <w:t>О</w:t>
      </w:r>
      <w:r>
        <w:rPr>
          <w:color w:val="231F20"/>
          <w:spacing w:val="9"/>
          <w:w w:val="85"/>
        </w:rPr>
        <w:t>ж</w:t>
      </w:r>
      <w:r>
        <w:rPr>
          <w:color w:val="231F20"/>
          <w:spacing w:val="8"/>
          <w:w w:val="85"/>
        </w:rPr>
        <w:t>и</w:t>
      </w:r>
      <w:r>
        <w:rPr>
          <w:color w:val="231F20"/>
          <w:spacing w:val="1"/>
          <w:w w:val="85"/>
        </w:rPr>
        <w:t>д</w:t>
      </w:r>
      <w:r>
        <w:rPr>
          <w:color w:val="231F20"/>
          <w:spacing w:val="1"/>
          <w:w w:val="85"/>
        </w:rPr>
        <w:t>а</w:t>
      </w:r>
      <w:r>
        <w:rPr>
          <w:color w:val="231F20"/>
          <w:spacing w:val="-3"/>
          <w:w w:val="85"/>
        </w:rPr>
        <w:t>е</w:t>
      </w:r>
      <w:r>
        <w:rPr>
          <w:color w:val="231F20"/>
          <w:w w:val="85"/>
        </w:rPr>
        <w:t>м</w:t>
      </w:r>
      <w:r>
        <w:rPr>
          <w:color w:val="231F20"/>
          <w:spacing w:val="7"/>
          <w:w w:val="85"/>
        </w:rPr>
        <w:t>а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 </w:t>
      </w:r>
      <w:r>
        <w:rPr>
          <w:color w:val="231F20"/>
          <w:spacing w:val="75"/>
          <w:w w:val="85"/>
        </w:rPr>
        <w:t> </w:t>
      </w:r>
      <w:r>
        <w:rPr>
          <w:color w:val="231F20"/>
          <w:spacing w:val="5"/>
          <w:w w:val="85"/>
        </w:rPr>
        <w:t>п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-3"/>
          <w:w w:val="85"/>
        </w:rPr>
        <w:t>о</w:t>
      </w:r>
      <w:r>
        <w:rPr>
          <w:color w:val="231F20"/>
          <w:spacing w:val="-2"/>
          <w:w w:val="85"/>
        </w:rPr>
        <w:t>д</w:t>
      </w:r>
      <w:r>
        <w:rPr>
          <w:color w:val="231F20"/>
          <w:w w:val="85"/>
        </w:rPr>
        <w:t>о</w:t>
      </w:r>
      <w:r>
        <w:rPr>
          <w:color w:val="231F20"/>
          <w:spacing w:val="9"/>
          <w:w w:val="85"/>
        </w:rPr>
        <w:t>л</w:t>
      </w:r>
      <w:r>
        <w:rPr>
          <w:color w:val="231F20"/>
          <w:spacing w:val="9"/>
          <w:w w:val="85"/>
        </w:rPr>
        <w:t>ж</w:t>
      </w:r>
      <w:r>
        <w:rPr>
          <w:color w:val="231F20"/>
          <w:spacing w:val="6"/>
          <w:w w:val="85"/>
        </w:rPr>
        <w:t>и</w:t>
      </w:r>
      <w:r>
        <w:rPr>
          <w:color w:val="231F20"/>
          <w:spacing w:val="4"/>
          <w:w w:val="85"/>
        </w:rPr>
        <w:t>т</w:t>
      </w:r>
      <w:r>
        <w:rPr>
          <w:color w:val="231F20"/>
          <w:spacing w:val="1"/>
          <w:w w:val="85"/>
        </w:rPr>
        <w:t>е</w:t>
      </w:r>
      <w:r>
        <w:rPr>
          <w:color w:val="231F20"/>
          <w:spacing w:val="5"/>
          <w:w w:val="85"/>
        </w:rPr>
        <w:t>л</w:t>
      </w:r>
      <w:r>
        <w:rPr>
          <w:color w:val="231F20"/>
          <w:spacing w:val="-1"/>
          <w:w w:val="85"/>
        </w:rPr>
        <w:t>ь</w:t>
      </w:r>
      <w:r>
        <w:rPr>
          <w:color w:val="231F20"/>
          <w:spacing w:val="-3"/>
          <w:w w:val="85"/>
        </w:rPr>
        <w:t>н</w:t>
      </w:r>
      <w:r>
        <w:rPr>
          <w:color w:val="231F20"/>
          <w:spacing w:val="2"/>
          <w:w w:val="85"/>
        </w:rPr>
        <w:t>о</w:t>
      </w:r>
      <w:r>
        <w:rPr>
          <w:color w:val="231F20"/>
          <w:spacing w:val="2"/>
          <w:w w:val="85"/>
        </w:rPr>
        <w:t>с</w:t>
      </w:r>
      <w:r>
        <w:rPr>
          <w:color w:val="231F20"/>
          <w:spacing w:val="5"/>
          <w:w w:val="85"/>
        </w:rPr>
        <w:t>т</w:t>
      </w:r>
      <w:r>
        <w:rPr>
          <w:color w:val="231F20"/>
          <w:w w:val="85"/>
        </w:rPr>
        <w:t>ь</w:t>
      </w:r>
      <w:r>
        <w:rPr>
          <w:color w:val="231F20"/>
          <w:w w:val="85"/>
        </w:rPr>
        <w:t>  </w:t>
      </w:r>
      <w:r>
        <w:rPr>
          <w:color w:val="231F20"/>
          <w:spacing w:val="75"/>
          <w:w w:val="85"/>
        </w:rPr>
        <w:t> </w:t>
      </w:r>
      <w:r>
        <w:rPr>
          <w:color w:val="231F20"/>
          <w:spacing w:val="9"/>
          <w:w w:val="85"/>
        </w:rPr>
        <w:t>ж</w:t>
      </w:r>
      <w:r>
        <w:rPr>
          <w:color w:val="231F20"/>
          <w:w w:val="85"/>
        </w:rPr>
        <w:t>и</w:t>
      </w:r>
      <w:r>
        <w:rPr>
          <w:color w:val="231F20"/>
          <w:spacing w:val="-1"/>
          <w:w w:val="85"/>
        </w:rPr>
        <w:t>з</w:t>
      </w:r>
      <w:r>
        <w:rPr>
          <w:color w:val="231F20"/>
          <w:spacing w:val="5"/>
          <w:w w:val="85"/>
        </w:rPr>
        <w:t>н</w:t>
      </w:r>
      <w:r>
        <w:rPr>
          <w:color w:val="231F20"/>
          <w:w w:val="85"/>
        </w:rPr>
        <w:t>и</w:t>
      </w:r>
      <w:r>
        <w:rPr>
          <w:color w:val="000000"/>
          <w:w w:val="100"/>
        </w:rPr>
      </w:r>
    </w:p>
    <w:p>
      <w:pPr>
        <w:pStyle w:val="BodyText"/>
        <w:spacing w:line="322" w:lineRule="exact"/>
        <w:ind w:left="627" w:right="0"/>
        <w:jc w:val="left"/>
      </w:pPr>
      <w:r>
        <w:rPr>
          <w:color w:val="231F20"/>
          <w:spacing w:val="4"/>
          <w:w w:val="70"/>
        </w:rPr>
        <w:t>п</w:t>
      </w:r>
      <w:r>
        <w:rPr>
          <w:color w:val="231F20"/>
          <w:spacing w:val="-2"/>
          <w:w w:val="70"/>
        </w:rPr>
        <w:t>р</w:t>
      </w:r>
      <w:r>
        <w:rPr>
          <w:color w:val="231F20"/>
          <w:w w:val="70"/>
        </w:rPr>
        <w:t>и</w:t>
      </w:r>
      <w:r>
        <w:rPr>
          <w:color w:val="231F20"/>
          <w:spacing w:val="-10"/>
          <w:w w:val="70"/>
        </w:rPr>
        <w:t> </w:t>
      </w:r>
      <w:r>
        <w:rPr>
          <w:color w:val="231F20"/>
          <w:spacing w:val="2"/>
          <w:w w:val="70"/>
        </w:rPr>
        <w:t>р</w:t>
      </w:r>
      <w:r>
        <w:rPr>
          <w:color w:val="231F20"/>
          <w:spacing w:val="-4"/>
          <w:w w:val="70"/>
        </w:rPr>
        <w:t>о</w:t>
      </w:r>
      <w:r>
        <w:rPr>
          <w:color w:val="231F20"/>
          <w:spacing w:val="11"/>
          <w:w w:val="70"/>
        </w:rPr>
        <w:t>ж</w:t>
      </w:r>
      <w:r>
        <w:rPr>
          <w:color w:val="231F20"/>
          <w:spacing w:val="-2"/>
          <w:w w:val="70"/>
        </w:rPr>
        <w:t>д</w:t>
      </w:r>
      <w:r>
        <w:rPr>
          <w:color w:val="231F20"/>
          <w:spacing w:val="-3"/>
          <w:w w:val="70"/>
        </w:rPr>
        <w:t>е</w:t>
      </w:r>
      <w:r>
        <w:rPr>
          <w:color w:val="231F20"/>
          <w:spacing w:val="4"/>
          <w:w w:val="70"/>
        </w:rPr>
        <w:t>ни</w:t>
      </w:r>
      <w:r>
        <w:rPr>
          <w:color w:val="231F20"/>
          <w:w w:val="70"/>
        </w:rPr>
        <w:t>и</w:t>
      </w:r>
      <w:r>
        <w:rPr>
          <w:color w:val="231F20"/>
          <w:w w:val="70"/>
        </w:rPr>
        <w:t>�</w:t>
      </w:r>
      <w:r>
        <w:rPr>
          <w:color w:val="231F20"/>
          <w:spacing w:val="-15"/>
          <w:w w:val="70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20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20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20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20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20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20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20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20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9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8"/>
          <w:w w:val="35"/>
        </w:rPr>
        <w:t> </w:t>
      </w:r>
      <w:r>
        <w:rPr>
          <w:color w:val="231F20"/>
          <w:spacing w:val="-11"/>
          <w:w w:val="70"/>
        </w:rPr>
        <w:t>55</w:t>
      </w:r>
      <w:r>
        <w:rPr>
          <w:color w:val="000000"/>
          <w:w w:val="100"/>
        </w:rPr>
      </w:r>
    </w:p>
    <w:p>
      <w:pPr>
        <w:pStyle w:val="BodyText"/>
        <w:spacing w:line="184" w:lineRule="auto" w:before="3"/>
        <w:ind w:left="627" w:right="133"/>
        <w:jc w:val="left"/>
      </w:pPr>
      <w:r>
        <w:rPr>
          <w:color w:val="231F20"/>
          <w:spacing w:val="-3"/>
          <w:w w:val="35"/>
        </w:rPr>
        <w:t>П</w:t>
      </w:r>
      <w:r>
        <w:rPr>
          <w:color w:val="231F20"/>
          <w:spacing w:val="-2"/>
          <w:w w:val="35"/>
        </w:rPr>
        <w:t>е</w:t>
      </w:r>
      <w:r>
        <w:rPr>
          <w:color w:val="231F20"/>
          <w:spacing w:val="-1"/>
          <w:w w:val="35"/>
        </w:rPr>
        <w:t>н</w:t>
      </w:r>
      <w:r>
        <w:rPr>
          <w:color w:val="231F20"/>
          <w:spacing w:val="-2"/>
          <w:w w:val="35"/>
        </w:rPr>
        <w:t>с</w:t>
      </w:r>
      <w:r>
        <w:rPr>
          <w:color w:val="231F20"/>
          <w:spacing w:val="-2"/>
          <w:w w:val="35"/>
        </w:rPr>
        <w:t>ио</w:t>
      </w:r>
      <w:r>
        <w:rPr>
          <w:color w:val="231F20"/>
          <w:spacing w:val="2"/>
          <w:w w:val="35"/>
        </w:rPr>
        <w:t>н</w:t>
      </w:r>
      <w:r>
        <w:rPr>
          <w:color w:val="231F20"/>
          <w:w w:val="35"/>
        </w:rPr>
        <w:t>н</w:t>
      </w:r>
      <w:r>
        <w:rPr>
          <w:color w:val="231F20"/>
          <w:spacing w:val="3"/>
          <w:w w:val="35"/>
        </w:rPr>
        <w:t>а</w:t>
      </w:r>
      <w:r>
        <w:rPr>
          <w:color w:val="231F20"/>
          <w:w w:val="35"/>
        </w:rPr>
        <w:t>я</w:t>
      </w:r>
      <w:r>
        <w:rPr>
          <w:color w:val="231F20"/>
          <w:w w:val="35"/>
        </w:rPr>
        <w:t>      </w:t>
      </w:r>
      <w:r>
        <w:rPr>
          <w:color w:val="231F20"/>
          <w:spacing w:val="18"/>
          <w:w w:val="35"/>
        </w:rPr>
        <w:t> </w:t>
      </w:r>
      <w:r>
        <w:rPr>
          <w:color w:val="231F20"/>
          <w:spacing w:val="1"/>
          <w:w w:val="35"/>
        </w:rPr>
        <w:t>р</w:t>
      </w:r>
      <w:r>
        <w:rPr>
          <w:color w:val="231F20"/>
          <w:w w:val="35"/>
        </w:rPr>
        <w:t>е</w:t>
      </w:r>
      <w:r>
        <w:rPr>
          <w:color w:val="231F20"/>
          <w:spacing w:val="1"/>
          <w:w w:val="35"/>
        </w:rPr>
        <w:t>ф</w:t>
      </w:r>
      <w:r>
        <w:rPr>
          <w:color w:val="231F20"/>
          <w:w w:val="35"/>
        </w:rPr>
        <w:t>о</w:t>
      </w:r>
      <w:r>
        <w:rPr>
          <w:color w:val="231F20"/>
          <w:spacing w:val="-1"/>
          <w:w w:val="35"/>
        </w:rPr>
        <w:t>р</w:t>
      </w:r>
      <w:r>
        <w:rPr>
          <w:color w:val="231F20"/>
          <w:w w:val="35"/>
        </w:rPr>
        <w:t>м</w:t>
      </w:r>
      <w:r>
        <w:rPr>
          <w:color w:val="231F20"/>
          <w:w w:val="35"/>
        </w:rPr>
        <w:t>а</w:t>
      </w:r>
      <w:r>
        <w:rPr>
          <w:color w:val="231F20"/>
          <w:w w:val="35"/>
        </w:rPr>
        <w:t>       </w:t>
      </w:r>
      <w:r>
        <w:rPr>
          <w:color w:val="231F20"/>
          <w:spacing w:val="5"/>
          <w:w w:val="35"/>
        </w:rPr>
        <w:t> </w:t>
      </w:r>
      <w:r>
        <w:rPr>
          <w:color w:val="231F20"/>
          <w:spacing w:val="84"/>
          <w:w w:val="35"/>
        </w:rPr>
        <w:t>����������������������������</w:t>
      </w:r>
      <w:r>
        <w:rPr>
          <w:color w:val="231F20"/>
          <w:w w:val="35"/>
        </w:rPr>
        <w:t>�</w:t>
      </w:r>
      <w:r>
        <w:rPr>
          <w:color w:val="231F20"/>
          <w:w w:val="35"/>
        </w:rPr>
        <w:t>     </w:t>
      </w:r>
      <w:r>
        <w:rPr>
          <w:color w:val="231F20"/>
          <w:spacing w:val="2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w w:val="35"/>
        </w:rPr>
        <w:t>   </w:t>
      </w:r>
      <w:r>
        <w:rPr>
          <w:color w:val="231F20"/>
          <w:spacing w:val="2"/>
          <w:w w:val="35"/>
        </w:rPr>
        <w:t> </w:t>
      </w:r>
      <w:r>
        <w:rPr>
          <w:color w:val="231F20"/>
          <w:w w:val="35"/>
        </w:rPr>
        <w:t>66</w:t>
      </w:r>
      <w:r>
        <w:rPr>
          <w:color w:val="231F20"/>
          <w:w w:val="90"/>
        </w:rPr>
        <w:t> </w:t>
      </w:r>
      <w:r>
        <w:rPr>
          <w:color w:val="231F20"/>
          <w:w w:val="85"/>
        </w:rPr>
        <w:t>О</w:t>
      </w:r>
      <w:r>
        <w:rPr>
          <w:color w:val="231F20"/>
          <w:spacing w:val="-2"/>
          <w:w w:val="85"/>
        </w:rPr>
        <w:t>б</w:t>
      </w:r>
      <w:r>
        <w:rPr>
          <w:color w:val="231F20"/>
          <w:spacing w:val="6"/>
          <w:w w:val="85"/>
        </w:rPr>
        <w:t>щи</w:t>
      </w:r>
      <w:r>
        <w:rPr>
          <w:color w:val="231F20"/>
          <w:w w:val="85"/>
        </w:rPr>
        <w:t>й</w:t>
      </w:r>
      <w:r>
        <w:rPr>
          <w:color w:val="231F20"/>
          <w:w w:val="85"/>
        </w:rPr>
        <w:t>  </w:t>
      </w:r>
      <w:r>
        <w:rPr>
          <w:color w:val="231F20"/>
          <w:spacing w:val="19"/>
          <w:w w:val="85"/>
        </w:rPr>
        <w:t> </w:t>
      </w:r>
      <w:r>
        <w:rPr>
          <w:color w:val="231F20"/>
          <w:spacing w:val="-4"/>
          <w:w w:val="85"/>
        </w:rPr>
        <w:t>к</w:t>
      </w:r>
      <w:r>
        <w:rPr>
          <w:color w:val="231F20"/>
          <w:w w:val="85"/>
        </w:rPr>
        <w:t>о</w:t>
      </w:r>
      <w:r>
        <w:rPr>
          <w:color w:val="231F20"/>
          <w:spacing w:val="2"/>
          <w:w w:val="85"/>
        </w:rPr>
        <w:t>э</w:t>
      </w:r>
      <w:r>
        <w:rPr>
          <w:color w:val="231F20"/>
          <w:spacing w:val="2"/>
          <w:w w:val="85"/>
        </w:rPr>
        <w:t>ф</w:t>
      </w:r>
      <w:r>
        <w:rPr>
          <w:color w:val="231F20"/>
          <w:spacing w:val="-2"/>
          <w:w w:val="85"/>
        </w:rPr>
        <w:t>ф</w:t>
      </w:r>
      <w:r>
        <w:rPr>
          <w:color w:val="231F20"/>
          <w:spacing w:val="6"/>
          <w:w w:val="85"/>
        </w:rPr>
        <w:t>иц</w:t>
      </w:r>
      <w:r>
        <w:rPr>
          <w:color w:val="231F20"/>
          <w:spacing w:val="-2"/>
          <w:w w:val="85"/>
        </w:rPr>
        <w:t>и</w:t>
      </w:r>
      <w:r>
        <w:rPr>
          <w:color w:val="231F20"/>
          <w:spacing w:val="-3"/>
          <w:w w:val="85"/>
        </w:rPr>
        <w:t>е</w:t>
      </w:r>
      <w:r>
        <w:rPr>
          <w:color w:val="231F20"/>
          <w:spacing w:val="5"/>
          <w:w w:val="85"/>
        </w:rPr>
        <w:t>н</w:t>
      </w:r>
      <w:r>
        <w:rPr>
          <w:color w:val="231F20"/>
          <w:w w:val="85"/>
        </w:rPr>
        <w:t>т</w:t>
      </w:r>
      <w:r>
        <w:rPr>
          <w:color w:val="231F20"/>
          <w:w w:val="85"/>
        </w:rPr>
        <w:t>  </w:t>
      </w:r>
      <w:r>
        <w:rPr>
          <w:color w:val="231F20"/>
          <w:spacing w:val="20"/>
          <w:w w:val="85"/>
        </w:rPr>
        <w:t> 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-4"/>
          <w:w w:val="85"/>
        </w:rPr>
        <w:t>о</w:t>
      </w:r>
      <w:r>
        <w:rPr>
          <w:color w:val="231F20"/>
          <w:spacing w:val="13"/>
          <w:w w:val="85"/>
        </w:rPr>
        <w:t>ж</w:t>
      </w:r>
      <w:r>
        <w:rPr>
          <w:color w:val="231F20"/>
          <w:spacing w:val="1"/>
          <w:w w:val="85"/>
        </w:rPr>
        <w:t>д</w:t>
      </w:r>
      <w:r>
        <w:rPr>
          <w:color w:val="231F20"/>
          <w:spacing w:val="1"/>
          <w:w w:val="85"/>
        </w:rPr>
        <w:t>а</w:t>
      </w:r>
      <w:r>
        <w:rPr>
          <w:color w:val="231F20"/>
          <w:spacing w:val="-3"/>
          <w:w w:val="85"/>
        </w:rPr>
        <w:t>е</w:t>
      </w:r>
      <w:r>
        <w:rPr>
          <w:color w:val="231F20"/>
          <w:spacing w:val="-3"/>
          <w:w w:val="85"/>
        </w:rPr>
        <w:t>м</w:t>
      </w:r>
      <w:r>
        <w:rPr>
          <w:color w:val="231F20"/>
          <w:spacing w:val="2"/>
          <w:w w:val="85"/>
        </w:rPr>
        <w:t>о</w:t>
      </w:r>
      <w:r>
        <w:rPr>
          <w:color w:val="231F20"/>
          <w:spacing w:val="2"/>
          <w:w w:val="85"/>
        </w:rPr>
        <w:t>с</w:t>
      </w:r>
      <w:r>
        <w:rPr>
          <w:color w:val="231F20"/>
          <w:spacing w:val="5"/>
          <w:w w:val="85"/>
        </w:rPr>
        <w:t>т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 </w:t>
      </w:r>
      <w:r>
        <w:rPr>
          <w:color w:val="231F20"/>
          <w:spacing w:val="19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 </w:t>
      </w:r>
      <w:r>
        <w:rPr>
          <w:color w:val="231F20"/>
          <w:spacing w:val="20"/>
          <w:w w:val="85"/>
        </w:rPr>
        <w:t> </w:t>
      </w:r>
      <w:r>
        <w:rPr>
          <w:color w:val="231F20"/>
          <w:spacing w:val="-4"/>
          <w:w w:val="85"/>
        </w:rPr>
        <w:t>к</w:t>
      </w:r>
      <w:r>
        <w:rPr>
          <w:color w:val="231F20"/>
          <w:w w:val="85"/>
        </w:rPr>
        <w:t>о</w:t>
      </w:r>
      <w:r>
        <w:rPr>
          <w:color w:val="231F20"/>
          <w:spacing w:val="2"/>
          <w:w w:val="85"/>
        </w:rPr>
        <w:t>э</w:t>
      </w:r>
      <w:r>
        <w:rPr>
          <w:color w:val="231F20"/>
          <w:spacing w:val="2"/>
          <w:w w:val="85"/>
        </w:rPr>
        <w:t>ф</w:t>
      </w:r>
      <w:r>
        <w:rPr>
          <w:color w:val="231F20"/>
          <w:spacing w:val="-2"/>
          <w:w w:val="85"/>
        </w:rPr>
        <w:t>ф</w:t>
      </w:r>
      <w:r>
        <w:rPr>
          <w:color w:val="231F20"/>
          <w:spacing w:val="6"/>
          <w:w w:val="85"/>
        </w:rPr>
        <w:t>иц</w:t>
      </w:r>
      <w:r>
        <w:rPr>
          <w:color w:val="231F20"/>
          <w:spacing w:val="-2"/>
          <w:w w:val="85"/>
        </w:rPr>
        <w:t>и</w:t>
      </w:r>
      <w:r>
        <w:rPr>
          <w:color w:val="231F20"/>
          <w:spacing w:val="-3"/>
          <w:w w:val="85"/>
        </w:rPr>
        <w:t>е</w:t>
      </w:r>
      <w:r>
        <w:rPr>
          <w:color w:val="231F20"/>
          <w:spacing w:val="5"/>
          <w:w w:val="85"/>
        </w:rPr>
        <w:t>н</w:t>
      </w:r>
      <w:r>
        <w:rPr>
          <w:color w:val="231F20"/>
          <w:w w:val="85"/>
        </w:rPr>
        <w:t>т</w:t>
      </w:r>
      <w:r>
        <w:rPr>
          <w:color w:val="231F20"/>
          <w:w w:val="105"/>
        </w:rPr>
        <w:t> </w:t>
      </w:r>
      <w:r>
        <w:rPr>
          <w:color w:val="231F20"/>
          <w:spacing w:val="1"/>
          <w:w w:val="40"/>
        </w:rPr>
        <w:t>ф</w:t>
      </w:r>
      <w:r>
        <w:rPr>
          <w:color w:val="231F20"/>
          <w:w w:val="40"/>
        </w:rPr>
        <w:t>е</w:t>
      </w:r>
      <w:r>
        <w:rPr>
          <w:color w:val="231F20"/>
          <w:spacing w:val="2"/>
          <w:w w:val="40"/>
        </w:rPr>
        <w:t>р</w:t>
      </w:r>
      <w:r>
        <w:rPr>
          <w:color w:val="231F20"/>
          <w:spacing w:val="2"/>
          <w:w w:val="40"/>
        </w:rPr>
        <w:t>т</w:t>
      </w:r>
      <w:r>
        <w:rPr>
          <w:color w:val="231F20"/>
          <w:spacing w:val="4"/>
          <w:w w:val="40"/>
        </w:rPr>
        <w:t>и</w:t>
      </w:r>
      <w:r>
        <w:rPr>
          <w:color w:val="231F20"/>
          <w:spacing w:val="2"/>
          <w:w w:val="40"/>
        </w:rPr>
        <w:t>л</w:t>
      </w:r>
      <w:r>
        <w:rPr>
          <w:color w:val="231F20"/>
          <w:spacing w:val="-1"/>
          <w:w w:val="40"/>
        </w:rPr>
        <w:t>ь</w:t>
      </w:r>
      <w:r>
        <w:rPr>
          <w:color w:val="231F20"/>
          <w:spacing w:val="-2"/>
          <w:w w:val="40"/>
        </w:rPr>
        <w:t>н</w:t>
      </w:r>
      <w:r>
        <w:rPr>
          <w:color w:val="231F20"/>
          <w:spacing w:val="1"/>
          <w:w w:val="40"/>
        </w:rPr>
        <w:t>о</w:t>
      </w:r>
      <w:r>
        <w:rPr>
          <w:color w:val="231F20"/>
          <w:spacing w:val="1"/>
          <w:w w:val="40"/>
        </w:rPr>
        <w:t>с</w:t>
      </w:r>
      <w:r>
        <w:rPr>
          <w:color w:val="231F20"/>
          <w:spacing w:val="2"/>
          <w:w w:val="40"/>
        </w:rPr>
        <w:t>т</w:t>
      </w:r>
      <w:r>
        <w:rPr>
          <w:color w:val="231F20"/>
          <w:w w:val="40"/>
        </w:rPr>
        <w:t>и</w:t>
      </w:r>
      <w:r>
        <w:rPr>
          <w:color w:val="231F20"/>
          <w:spacing w:val="27"/>
          <w:w w:val="40"/>
        </w:rPr>
        <w:t> </w:t>
      </w:r>
      <w:r>
        <w:rPr>
          <w:color w:val="231F20"/>
          <w:w w:val="40"/>
        </w:rPr>
        <w:t>в</w:t>
      </w:r>
      <w:r>
        <w:rPr>
          <w:color w:val="231F20"/>
          <w:spacing w:val="28"/>
          <w:w w:val="40"/>
        </w:rPr>
        <w:t> </w:t>
      </w:r>
      <w:r>
        <w:rPr>
          <w:color w:val="231F20"/>
          <w:spacing w:val="-3"/>
          <w:w w:val="40"/>
        </w:rPr>
        <w:t>Р</w:t>
      </w:r>
      <w:r>
        <w:rPr>
          <w:color w:val="231F20"/>
          <w:spacing w:val="1"/>
          <w:w w:val="40"/>
        </w:rPr>
        <w:t>о</w:t>
      </w:r>
      <w:r>
        <w:rPr>
          <w:color w:val="231F20"/>
          <w:w w:val="40"/>
        </w:rPr>
        <w:t>с</w:t>
      </w:r>
      <w:r>
        <w:rPr>
          <w:color w:val="231F20"/>
          <w:spacing w:val="-2"/>
          <w:w w:val="40"/>
        </w:rPr>
        <w:t>с</w:t>
      </w:r>
      <w:r>
        <w:rPr>
          <w:color w:val="231F20"/>
          <w:spacing w:val="2"/>
          <w:w w:val="40"/>
        </w:rPr>
        <w:t>и</w:t>
      </w:r>
      <w:r>
        <w:rPr>
          <w:color w:val="231F20"/>
          <w:w w:val="40"/>
        </w:rPr>
        <w:t>и</w:t>
      </w:r>
      <w:r>
        <w:rPr>
          <w:color w:val="231F20"/>
          <w:w w:val="40"/>
        </w:rPr>
        <w:t> </w:t>
      </w:r>
      <w:r>
        <w:rPr>
          <w:color w:val="231F20"/>
          <w:spacing w:val="5"/>
          <w:w w:val="40"/>
        </w:rPr>
        <w:t> </w:t>
      </w:r>
      <w:r>
        <w:rPr>
          <w:color w:val="231F20"/>
          <w:spacing w:val="96"/>
          <w:w w:val="40"/>
        </w:rPr>
        <w:t>���������������������������</w:t>
      </w:r>
      <w:r>
        <w:rPr>
          <w:color w:val="231F20"/>
          <w:w w:val="40"/>
        </w:rPr>
        <w:t>�</w:t>
      </w:r>
      <w:r>
        <w:rPr>
          <w:color w:val="231F20"/>
          <w:spacing w:val="10"/>
          <w:w w:val="40"/>
        </w:rPr>
        <w:t> </w:t>
      </w:r>
      <w:r>
        <w:rPr>
          <w:color w:val="231F20"/>
          <w:spacing w:val="-7"/>
          <w:w w:val="40"/>
        </w:rPr>
        <w:t>67</w:t>
      </w:r>
      <w:r>
        <w:rPr>
          <w:color w:val="231F20"/>
          <w:spacing w:val="-14"/>
          <w:w w:val="90"/>
        </w:rPr>
        <w:t> </w:t>
      </w:r>
      <w:r>
        <w:rPr>
          <w:color w:val="231F20"/>
          <w:spacing w:val="-2"/>
          <w:w w:val="85"/>
        </w:rPr>
        <w:t>К</w:t>
      </w:r>
      <w:r>
        <w:rPr>
          <w:color w:val="231F20"/>
          <w:w w:val="85"/>
        </w:rPr>
        <w:t>о</w:t>
      </w:r>
      <w:r>
        <w:rPr>
          <w:color w:val="231F20"/>
          <w:spacing w:val="5"/>
          <w:w w:val="85"/>
        </w:rPr>
        <w:t>л</w:t>
      </w:r>
      <w:r>
        <w:rPr>
          <w:color w:val="231F20"/>
          <w:spacing w:val="7"/>
          <w:w w:val="85"/>
        </w:rPr>
        <w:t>и</w:t>
      </w:r>
      <w:r>
        <w:rPr>
          <w:color w:val="231F20"/>
          <w:spacing w:val="-2"/>
          <w:w w:val="85"/>
        </w:rPr>
        <w:t>ч</w:t>
      </w:r>
      <w:r>
        <w:rPr>
          <w:color w:val="231F20"/>
          <w:spacing w:val="1"/>
          <w:w w:val="85"/>
        </w:rPr>
        <w:t>е</w:t>
      </w:r>
      <w:r>
        <w:rPr>
          <w:color w:val="231F20"/>
          <w:spacing w:val="2"/>
          <w:w w:val="85"/>
        </w:rPr>
        <w:t>с</w:t>
      </w:r>
      <w:r>
        <w:rPr>
          <w:color w:val="231F20"/>
          <w:spacing w:val="5"/>
          <w:w w:val="85"/>
        </w:rPr>
        <w:t>т</w:t>
      </w:r>
      <w:r>
        <w:rPr>
          <w:color w:val="231F20"/>
          <w:spacing w:val="2"/>
          <w:w w:val="85"/>
        </w:rPr>
        <w:t>в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 </w:t>
      </w:r>
      <w:r>
        <w:rPr>
          <w:color w:val="231F20"/>
          <w:spacing w:val="2"/>
          <w:w w:val="85"/>
        </w:rPr>
        <w:t> </w:t>
      </w:r>
      <w:r>
        <w:rPr>
          <w:color w:val="231F20"/>
          <w:spacing w:val="-2"/>
          <w:w w:val="85"/>
        </w:rPr>
        <w:t>ж</w:t>
      </w:r>
      <w:r>
        <w:rPr>
          <w:color w:val="231F20"/>
          <w:spacing w:val="-3"/>
          <w:w w:val="85"/>
        </w:rPr>
        <w:t>е</w:t>
      </w:r>
      <w:r>
        <w:rPr>
          <w:color w:val="231F20"/>
          <w:spacing w:val="5"/>
          <w:w w:val="85"/>
        </w:rPr>
        <w:t>н</w:t>
      </w:r>
      <w:r>
        <w:rPr>
          <w:color w:val="231F20"/>
          <w:spacing w:val="6"/>
          <w:w w:val="85"/>
        </w:rPr>
        <w:t>щ</w:t>
      </w:r>
      <w:r>
        <w:rPr>
          <w:color w:val="231F20"/>
          <w:spacing w:val="6"/>
          <w:w w:val="85"/>
        </w:rPr>
        <w:t>и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  </w:t>
      </w:r>
      <w:r>
        <w:rPr>
          <w:color w:val="231F20"/>
          <w:spacing w:val="2"/>
          <w:w w:val="85"/>
        </w:rPr>
        <w:t> </w:t>
      </w:r>
      <w:r>
        <w:rPr>
          <w:color w:val="231F20"/>
          <w:spacing w:val="-2"/>
          <w:w w:val="85"/>
        </w:rPr>
        <w:t>д</w:t>
      </w:r>
      <w:r>
        <w:rPr>
          <w:color w:val="231F20"/>
          <w:spacing w:val="3"/>
          <w:w w:val="85"/>
        </w:rPr>
        <w:t>е</w:t>
      </w:r>
      <w:r>
        <w:rPr>
          <w:color w:val="231F20"/>
          <w:spacing w:val="4"/>
          <w:w w:val="85"/>
        </w:rPr>
        <w:t>т</w:t>
      </w:r>
      <w:r>
        <w:rPr>
          <w:color w:val="231F20"/>
          <w:w w:val="85"/>
        </w:rPr>
        <w:t>о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-3"/>
          <w:w w:val="85"/>
        </w:rPr>
        <w:t>о</w:t>
      </w:r>
      <w:r>
        <w:rPr>
          <w:color w:val="231F20"/>
          <w:spacing w:val="5"/>
          <w:w w:val="85"/>
        </w:rPr>
        <w:t>д</w:t>
      </w:r>
      <w:r>
        <w:rPr>
          <w:color w:val="231F20"/>
          <w:spacing w:val="-3"/>
          <w:w w:val="85"/>
        </w:rPr>
        <w:t>н</w:t>
      </w:r>
      <w:r>
        <w:rPr>
          <w:color w:val="231F20"/>
          <w:spacing w:val="-3"/>
          <w:w w:val="85"/>
        </w:rPr>
        <w:t>о</w:t>
      </w:r>
      <w:r>
        <w:rPr>
          <w:color w:val="231F20"/>
          <w:spacing w:val="4"/>
          <w:w w:val="85"/>
        </w:rPr>
        <w:t>г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 </w:t>
      </w:r>
      <w:r>
        <w:rPr>
          <w:color w:val="231F20"/>
          <w:spacing w:val="2"/>
          <w:w w:val="85"/>
        </w:rPr>
        <w:t> </w:t>
      </w:r>
      <w:r>
        <w:rPr>
          <w:color w:val="231F20"/>
          <w:spacing w:val="2"/>
          <w:w w:val="85"/>
        </w:rPr>
        <w:t>в</w:t>
      </w:r>
      <w:r>
        <w:rPr>
          <w:color w:val="231F20"/>
          <w:w w:val="85"/>
        </w:rPr>
        <w:t>о</w:t>
      </w:r>
      <w:r>
        <w:rPr>
          <w:color w:val="231F20"/>
          <w:spacing w:val="2"/>
          <w:w w:val="85"/>
        </w:rPr>
        <w:t>з</w:t>
      </w:r>
      <w:r>
        <w:rPr>
          <w:color w:val="231F20"/>
          <w:w w:val="85"/>
        </w:rPr>
        <w:t>р</w:t>
      </w:r>
      <w:r>
        <w:rPr>
          <w:color w:val="231F20"/>
          <w:w w:val="85"/>
        </w:rPr>
        <w:t>а</w:t>
      </w:r>
      <w:r>
        <w:rPr>
          <w:color w:val="231F20"/>
          <w:spacing w:val="2"/>
          <w:w w:val="85"/>
        </w:rPr>
        <w:t>с</w:t>
      </w:r>
      <w:r>
        <w:rPr>
          <w:color w:val="231F20"/>
          <w:spacing w:val="2"/>
          <w:w w:val="85"/>
        </w:rPr>
        <w:t>т</w:t>
      </w:r>
      <w:r>
        <w:rPr>
          <w:color w:val="231F20"/>
          <w:w w:val="85"/>
        </w:rPr>
        <w:t>а</w:t>
      </w:r>
      <w:r>
        <w:rPr>
          <w:color w:val="000000"/>
          <w:w w:val="100"/>
        </w:rPr>
      </w:r>
    </w:p>
    <w:p>
      <w:pPr>
        <w:pStyle w:val="BodyText"/>
        <w:spacing w:line="348" w:lineRule="exact"/>
        <w:ind w:left="627" w:right="0"/>
        <w:jc w:val="left"/>
      </w:pPr>
      <w:r>
        <w:rPr>
          <w:color w:val="231F20"/>
          <w:w w:val="60"/>
        </w:rPr>
        <w:t>и</w:t>
      </w:r>
      <w:r>
        <w:rPr>
          <w:color w:val="231F20"/>
          <w:spacing w:val="-23"/>
          <w:w w:val="60"/>
        </w:rPr>
        <w:t> </w:t>
      </w:r>
      <w:r>
        <w:rPr>
          <w:color w:val="231F20"/>
          <w:spacing w:val="3"/>
          <w:w w:val="60"/>
        </w:rPr>
        <w:t>а</w:t>
      </w:r>
      <w:r>
        <w:rPr>
          <w:color w:val="231F20"/>
          <w:spacing w:val="5"/>
          <w:w w:val="60"/>
        </w:rPr>
        <w:t>к</w:t>
      </w:r>
      <w:r>
        <w:rPr>
          <w:color w:val="231F20"/>
          <w:spacing w:val="4"/>
          <w:w w:val="60"/>
        </w:rPr>
        <w:t>т</w:t>
      </w:r>
      <w:r>
        <w:rPr>
          <w:color w:val="231F20"/>
          <w:spacing w:val="4"/>
          <w:w w:val="60"/>
        </w:rPr>
        <w:t>и</w:t>
      </w:r>
      <w:r>
        <w:rPr>
          <w:color w:val="231F20"/>
          <w:spacing w:val="-2"/>
          <w:w w:val="60"/>
        </w:rPr>
        <w:t>в</w:t>
      </w:r>
      <w:r>
        <w:rPr>
          <w:color w:val="231F20"/>
          <w:spacing w:val="-2"/>
          <w:w w:val="60"/>
        </w:rPr>
        <w:t>но</w:t>
      </w:r>
      <w:r>
        <w:rPr>
          <w:color w:val="231F20"/>
          <w:spacing w:val="3"/>
          <w:w w:val="60"/>
        </w:rPr>
        <w:t>г</w:t>
      </w:r>
      <w:r>
        <w:rPr>
          <w:color w:val="231F20"/>
          <w:w w:val="60"/>
        </w:rPr>
        <w:t>о</w:t>
      </w:r>
      <w:r>
        <w:rPr>
          <w:color w:val="231F20"/>
          <w:spacing w:val="-23"/>
          <w:w w:val="60"/>
        </w:rPr>
        <w:t> </w:t>
      </w:r>
      <w:r>
        <w:rPr>
          <w:color w:val="231F20"/>
          <w:spacing w:val="-2"/>
          <w:w w:val="60"/>
        </w:rPr>
        <w:t>д</w:t>
      </w:r>
      <w:r>
        <w:rPr>
          <w:color w:val="231F20"/>
          <w:spacing w:val="2"/>
          <w:w w:val="60"/>
        </w:rPr>
        <w:t>е</w:t>
      </w:r>
      <w:r>
        <w:rPr>
          <w:color w:val="231F20"/>
          <w:spacing w:val="2"/>
          <w:w w:val="60"/>
        </w:rPr>
        <w:t>т</w:t>
      </w:r>
      <w:r>
        <w:rPr>
          <w:color w:val="231F20"/>
          <w:w w:val="60"/>
        </w:rPr>
        <w:t>о</w:t>
      </w:r>
      <w:r>
        <w:rPr>
          <w:color w:val="231F20"/>
          <w:spacing w:val="2"/>
          <w:w w:val="60"/>
        </w:rPr>
        <w:t>р</w:t>
      </w:r>
      <w:r>
        <w:rPr>
          <w:color w:val="231F20"/>
          <w:spacing w:val="-2"/>
          <w:w w:val="60"/>
        </w:rPr>
        <w:t>о</w:t>
      </w:r>
      <w:r>
        <w:rPr>
          <w:color w:val="231F20"/>
          <w:spacing w:val="4"/>
          <w:w w:val="60"/>
        </w:rPr>
        <w:t>д</w:t>
      </w:r>
      <w:r>
        <w:rPr>
          <w:color w:val="231F20"/>
          <w:spacing w:val="-2"/>
          <w:w w:val="60"/>
        </w:rPr>
        <w:t>но</w:t>
      </w:r>
      <w:r>
        <w:rPr>
          <w:color w:val="231F20"/>
          <w:spacing w:val="3"/>
          <w:w w:val="60"/>
        </w:rPr>
        <w:t>г</w:t>
      </w:r>
      <w:r>
        <w:rPr>
          <w:color w:val="231F20"/>
          <w:w w:val="60"/>
        </w:rPr>
        <w:t>о</w:t>
      </w:r>
      <w:r>
        <w:rPr>
          <w:color w:val="231F20"/>
          <w:spacing w:val="-23"/>
          <w:w w:val="60"/>
        </w:rPr>
        <w:t> </w:t>
      </w:r>
      <w:r>
        <w:rPr>
          <w:color w:val="231F20"/>
          <w:spacing w:val="1"/>
          <w:w w:val="60"/>
        </w:rPr>
        <w:t>в</w:t>
      </w:r>
      <w:r>
        <w:rPr>
          <w:color w:val="231F20"/>
          <w:w w:val="60"/>
        </w:rPr>
        <w:t>о</w:t>
      </w:r>
      <w:r>
        <w:rPr>
          <w:color w:val="231F20"/>
          <w:spacing w:val="1"/>
          <w:w w:val="60"/>
        </w:rPr>
        <w:t>з</w:t>
      </w:r>
      <w:r>
        <w:rPr>
          <w:color w:val="231F20"/>
          <w:w w:val="60"/>
        </w:rPr>
        <w:t>р</w:t>
      </w:r>
      <w:r>
        <w:rPr>
          <w:color w:val="231F20"/>
          <w:w w:val="60"/>
        </w:rPr>
        <w:t>а</w:t>
      </w:r>
      <w:r>
        <w:rPr>
          <w:color w:val="231F20"/>
          <w:spacing w:val="1"/>
          <w:w w:val="60"/>
        </w:rPr>
        <w:t>с</w:t>
      </w:r>
      <w:r>
        <w:rPr>
          <w:color w:val="231F20"/>
          <w:spacing w:val="1"/>
          <w:w w:val="60"/>
        </w:rPr>
        <w:t>т</w:t>
      </w:r>
      <w:r>
        <w:rPr>
          <w:color w:val="231F20"/>
          <w:w w:val="60"/>
        </w:rPr>
        <w:t>а</w:t>
      </w:r>
      <w:r>
        <w:rPr>
          <w:color w:val="231F20"/>
          <w:spacing w:val="-46"/>
          <w:w w:val="60"/>
        </w:rPr>
        <w:t> </w:t>
      </w:r>
      <w:r>
        <w:rPr>
          <w:color w:val="231F20"/>
          <w:spacing w:val="108"/>
          <w:w w:val="45"/>
        </w:rPr>
        <w:t>������������������</w:t>
      </w:r>
      <w:r>
        <w:rPr>
          <w:color w:val="231F20"/>
          <w:w w:val="45"/>
        </w:rPr>
        <w:t>�</w:t>
      </w:r>
      <w:r>
        <w:rPr>
          <w:color w:val="231F20"/>
          <w:spacing w:val="-21"/>
          <w:w w:val="45"/>
        </w:rPr>
        <w:t> </w:t>
      </w:r>
      <w:r>
        <w:rPr>
          <w:color w:val="231F20"/>
          <w:spacing w:val="-5"/>
          <w:w w:val="60"/>
        </w:rPr>
        <w:t>70</w:t>
      </w:r>
      <w:r>
        <w:rPr>
          <w:color w:val="000000"/>
          <w:w w:val="100"/>
        </w:rPr>
      </w:r>
    </w:p>
    <w:p>
      <w:pPr>
        <w:pStyle w:val="BodyText"/>
        <w:spacing w:line="389" w:lineRule="exact"/>
        <w:ind w:left="627" w:right="0"/>
        <w:jc w:val="left"/>
      </w:pPr>
      <w:r>
        <w:rPr>
          <w:color w:val="231F20"/>
          <w:spacing w:val="-2"/>
          <w:w w:val="50"/>
        </w:rPr>
        <w:t>П</w:t>
      </w:r>
      <w:r>
        <w:rPr>
          <w:color w:val="231F20"/>
          <w:spacing w:val="1"/>
          <w:w w:val="50"/>
        </w:rPr>
        <w:t>р</w:t>
      </w:r>
      <w:r>
        <w:rPr>
          <w:color w:val="231F20"/>
          <w:spacing w:val="-2"/>
          <w:w w:val="50"/>
        </w:rPr>
        <w:t>о</w:t>
      </w:r>
      <w:r>
        <w:rPr>
          <w:color w:val="231F20"/>
          <w:spacing w:val="3"/>
          <w:w w:val="50"/>
        </w:rPr>
        <w:t>г</w:t>
      </w:r>
      <w:r>
        <w:rPr>
          <w:color w:val="231F20"/>
          <w:spacing w:val="-2"/>
          <w:w w:val="50"/>
        </w:rPr>
        <w:t>н</w:t>
      </w:r>
      <w:r>
        <w:rPr>
          <w:color w:val="231F20"/>
          <w:w w:val="50"/>
        </w:rPr>
        <w:t>о</w:t>
      </w:r>
      <w:r>
        <w:rPr>
          <w:color w:val="231F20"/>
          <w:spacing w:val="-1"/>
          <w:w w:val="50"/>
        </w:rPr>
        <w:t>з</w:t>
      </w:r>
      <w:r>
        <w:rPr>
          <w:color w:val="231F20"/>
          <w:w w:val="50"/>
        </w:rPr>
        <w:t>ы</w:t>
      </w:r>
      <w:r>
        <w:rPr>
          <w:color w:val="231F20"/>
          <w:spacing w:val="3"/>
          <w:w w:val="50"/>
        </w:rPr>
        <w:t> </w:t>
      </w:r>
      <w:r>
        <w:rPr>
          <w:color w:val="231F20"/>
          <w:spacing w:val="1"/>
          <w:w w:val="50"/>
        </w:rPr>
        <w:t>ф</w:t>
      </w:r>
      <w:r>
        <w:rPr>
          <w:color w:val="231F20"/>
          <w:w w:val="50"/>
        </w:rPr>
        <w:t>е</w:t>
      </w:r>
      <w:r>
        <w:rPr>
          <w:color w:val="231F20"/>
          <w:spacing w:val="2"/>
          <w:w w:val="50"/>
        </w:rPr>
        <w:t>р</w:t>
      </w:r>
      <w:r>
        <w:rPr>
          <w:color w:val="231F20"/>
          <w:spacing w:val="3"/>
          <w:w w:val="50"/>
        </w:rPr>
        <w:t>т</w:t>
      </w:r>
      <w:r>
        <w:rPr>
          <w:color w:val="231F20"/>
          <w:spacing w:val="5"/>
          <w:w w:val="50"/>
        </w:rPr>
        <w:t>и</w:t>
      </w:r>
      <w:r>
        <w:rPr>
          <w:color w:val="231F20"/>
          <w:spacing w:val="3"/>
          <w:w w:val="50"/>
        </w:rPr>
        <w:t>л</w:t>
      </w:r>
      <w:r>
        <w:rPr>
          <w:color w:val="231F20"/>
          <w:spacing w:val="-1"/>
          <w:w w:val="50"/>
        </w:rPr>
        <w:t>ь</w:t>
      </w:r>
      <w:r>
        <w:rPr>
          <w:color w:val="231F20"/>
          <w:spacing w:val="-2"/>
          <w:w w:val="50"/>
        </w:rPr>
        <w:t>н</w:t>
      </w:r>
      <w:r>
        <w:rPr>
          <w:color w:val="231F20"/>
          <w:spacing w:val="1"/>
          <w:w w:val="50"/>
        </w:rPr>
        <w:t>о</w:t>
      </w:r>
      <w:r>
        <w:rPr>
          <w:color w:val="231F20"/>
          <w:spacing w:val="1"/>
          <w:w w:val="50"/>
        </w:rPr>
        <w:t>с</w:t>
      </w:r>
      <w:r>
        <w:rPr>
          <w:color w:val="231F20"/>
          <w:spacing w:val="3"/>
          <w:w w:val="50"/>
        </w:rPr>
        <w:t>т</w:t>
      </w:r>
      <w:r>
        <w:rPr>
          <w:color w:val="231F20"/>
          <w:w w:val="50"/>
        </w:rPr>
        <w:t>и</w:t>
      </w:r>
      <w:r>
        <w:rPr>
          <w:color w:val="231F20"/>
          <w:spacing w:val="3"/>
          <w:w w:val="50"/>
        </w:rPr>
        <w:t> </w:t>
      </w:r>
      <w:r>
        <w:rPr>
          <w:color w:val="231F20"/>
          <w:w w:val="50"/>
        </w:rPr>
        <w:t>в</w:t>
      </w:r>
      <w:r>
        <w:rPr>
          <w:color w:val="231F20"/>
          <w:spacing w:val="3"/>
          <w:w w:val="50"/>
        </w:rPr>
        <w:t> </w:t>
      </w:r>
      <w:r>
        <w:rPr>
          <w:color w:val="231F20"/>
          <w:spacing w:val="-3"/>
          <w:w w:val="50"/>
        </w:rPr>
        <w:t>Р</w:t>
      </w:r>
      <w:r>
        <w:rPr>
          <w:color w:val="231F20"/>
          <w:spacing w:val="1"/>
          <w:w w:val="50"/>
        </w:rPr>
        <w:t>о</w:t>
      </w:r>
      <w:r>
        <w:rPr>
          <w:color w:val="231F20"/>
          <w:spacing w:val="1"/>
          <w:w w:val="50"/>
        </w:rPr>
        <w:t>с</w:t>
      </w:r>
      <w:r>
        <w:rPr>
          <w:color w:val="231F20"/>
          <w:spacing w:val="-2"/>
          <w:w w:val="50"/>
        </w:rPr>
        <w:t>с</w:t>
      </w:r>
      <w:r>
        <w:rPr>
          <w:color w:val="231F20"/>
          <w:spacing w:val="3"/>
          <w:w w:val="50"/>
        </w:rPr>
        <w:t>и</w:t>
      </w:r>
      <w:r>
        <w:rPr>
          <w:color w:val="231F20"/>
          <w:spacing w:val="5"/>
          <w:w w:val="50"/>
        </w:rPr>
        <w:t>и</w:t>
      </w:r>
      <w:r>
        <w:rPr>
          <w:color w:val="231F20"/>
          <w:spacing w:val="120"/>
          <w:w w:val="50"/>
        </w:rPr>
        <w:t>������������������</w:t>
      </w:r>
      <w:r>
        <w:rPr>
          <w:color w:val="231F20"/>
          <w:w w:val="50"/>
        </w:rPr>
        <w:t>�</w:t>
      </w:r>
      <w:r>
        <w:rPr>
          <w:color w:val="231F20"/>
          <w:spacing w:val="-9"/>
          <w:w w:val="50"/>
        </w:rPr>
        <w:t> </w:t>
      </w:r>
      <w:r>
        <w:rPr>
          <w:color w:val="231F20"/>
          <w:spacing w:val="-9"/>
          <w:w w:val="50"/>
        </w:rPr>
        <w:t>71</w:t>
      </w:r>
      <w:r>
        <w:rPr>
          <w:color w:val="000000"/>
          <w:w w:val="100"/>
        </w:rPr>
      </w:r>
    </w:p>
    <w:p>
      <w:pPr>
        <w:pStyle w:val="Heading4"/>
        <w:numPr>
          <w:ilvl w:val="0"/>
          <w:numId w:val="1"/>
        </w:numPr>
        <w:tabs>
          <w:tab w:pos="642" w:val="left" w:leader="none"/>
        </w:tabs>
        <w:spacing w:before="59"/>
        <w:ind w:left="642" w:right="0" w:hanging="299"/>
        <w:jc w:val="left"/>
        <w:rPr>
          <w:b w:val="0"/>
          <w:bCs w:val="0"/>
        </w:rPr>
      </w:pPr>
      <w:r>
        <w:rPr>
          <w:color w:val="231F20"/>
          <w:spacing w:val="1"/>
          <w:w w:val="95"/>
        </w:rPr>
        <w:t>Э</w:t>
      </w:r>
      <w:r>
        <w:rPr>
          <w:color w:val="231F20"/>
          <w:spacing w:val="-5"/>
          <w:w w:val="95"/>
        </w:rPr>
        <w:t>к</w:t>
      </w:r>
      <w:r>
        <w:rPr>
          <w:color w:val="231F20"/>
          <w:spacing w:val="1"/>
          <w:w w:val="95"/>
        </w:rPr>
        <w:t>оно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9"/>
          <w:w w:val="95"/>
        </w:rPr>
        <w:t>к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и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ис</w:t>
      </w:r>
      <w:r>
        <w:rPr>
          <w:b w:val="0"/>
          <w:bCs w:val="0"/>
          <w:color w:val="000000"/>
          <w:w w:val="100"/>
        </w:rPr>
      </w:r>
    </w:p>
    <w:p>
      <w:pPr>
        <w:spacing w:line="339" w:lineRule="exact"/>
        <w:ind w:left="343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13"/>
          <w:w w:val="8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4"/>
          <w:w w:val="8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8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8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b/>
          <w:bCs/>
          <w:color w:val="231F20"/>
          <w:spacing w:val="-12"/>
          <w:w w:val="8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8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8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8"/>
          <w:w w:val="8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8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color w:val="231F20"/>
          <w:spacing w:val="6"/>
          <w:w w:val="8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b/>
          <w:bCs/>
          <w:color w:val="231F20"/>
          <w:spacing w:val="-13"/>
          <w:w w:val="8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-12"/>
          <w:w w:val="8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2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85"/>
          <w:sz w:val="28"/>
          <w:szCs w:val="28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2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85"/>
          <w:sz w:val="28"/>
          <w:szCs w:val="28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-8"/>
          <w:w w:val="85"/>
          <w:sz w:val="28"/>
          <w:szCs w:val="28"/>
        </w:rPr>
        <w:t>–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2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85"/>
          <w:sz w:val="28"/>
          <w:szCs w:val="28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-12"/>
          <w:w w:val="85"/>
          <w:sz w:val="28"/>
          <w:szCs w:val="28"/>
        </w:rPr>
        <w:t>2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  <w:sz w:val="28"/>
          <w:szCs w:val="28"/>
        </w:rPr>
        <w:t>1</w:t>
      </w:r>
      <w:r>
        <w:rPr>
          <w:rFonts w:ascii="Times New Roman" w:hAnsi="Times New Roman" w:cs="Times New Roman" w:eastAsia="Times New Roman"/>
          <w:b/>
          <w:bCs/>
          <w:color w:val="231F20"/>
          <w:spacing w:val="-13"/>
          <w:w w:val="8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5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spacing w:val="-12"/>
          <w:w w:val="55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55"/>
          <w:sz w:val="28"/>
          <w:szCs w:val="28"/>
        </w:rPr>
        <w:t>.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6"/>
          <w:w w:val="5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7"/>
          <w:w w:val="85"/>
          <w:sz w:val="28"/>
          <w:szCs w:val="28"/>
        </w:rPr>
        <w:t>74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88" w:lineRule="exact" w:before="10"/>
        <w:ind w:left="627" w:right="0"/>
        <w:jc w:val="left"/>
      </w:pPr>
      <w:r>
        <w:rPr>
          <w:color w:val="231F20"/>
          <w:spacing w:val="1"/>
          <w:w w:val="80"/>
        </w:rPr>
        <w:t>Э</w:t>
      </w:r>
      <w:r>
        <w:rPr>
          <w:color w:val="231F20"/>
          <w:spacing w:val="-3"/>
          <w:w w:val="80"/>
        </w:rPr>
        <w:t>к</w:t>
      </w:r>
      <w:r>
        <w:rPr>
          <w:color w:val="231F20"/>
          <w:spacing w:val="-3"/>
          <w:w w:val="80"/>
        </w:rPr>
        <w:t>о</w:t>
      </w:r>
      <w:r>
        <w:rPr>
          <w:color w:val="231F20"/>
          <w:spacing w:val="-3"/>
          <w:w w:val="80"/>
        </w:rPr>
        <w:t>н</w:t>
      </w:r>
      <w:r>
        <w:rPr>
          <w:color w:val="231F20"/>
          <w:spacing w:val="-3"/>
          <w:w w:val="80"/>
        </w:rPr>
        <w:t>о</w:t>
      </w:r>
      <w:r>
        <w:rPr>
          <w:color w:val="231F20"/>
          <w:spacing w:val="5"/>
          <w:w w:val="80"/>
        </w:rPr>
        <w:t>м</w:t>
      </w:r>
      <w:r>
        <w:rPr>
          <w:color w:val="231F20"/>
          <w:spacing w:val="7"/>
          <w:w w:val="80"/>
        </w:rPr>
        <w:t>и</w:t>
      </w:r>
      <w:r>
        <w:rPr>
          <w:color w:val="231F20"/>
          <w:spacing w:val="-2"/>
          <w:w w:val="80"/>
        </w:rPr>
        <w:t>ч</w:t>
      </w:r>
      <w:r>
        <w:rPr>
          <w:color w:val="231F20"/>
          <w:spacing w:val="1"/>
          <w:w w:val="80"/>
        </w:rPr>
        <w:t>е</w:t>
      </w:r>
      <w:r>
        <w:rPr>
          <w:color w:val="231F20"/>
          <w:spacing w:val="-3"/>
          <w:w w:val="80"/>
        </w:rPr>
        <w:t>с</w:t>
      </w:r>
      <w:r>
        <w:rPr>
          <w:color w:val="231F20"/>
          <w:spacing w:val="8"/>
          <w:w w:val="80"/>
        </w:rPr>
        <w:t>к</w:t>
      </w:r>
      <w:r>
        <w:rPr>
          <w:color w:val="231F20"/>
          <w:spacing w:val="5"/>
          <w:w w:val="80"/>
        </w:rPr>
        <w:t>и</w:t>
      </w:r>
      <w:r>
        <w:rPr>
          <w:color w:val="231F20"/>
          <w:w w:val="80"/>
        </w:rPr>
        <w:t>й</w:t>
      </w:r>
      <w:r>
        <w:rPr>
          <w:color w:val="231F20"/>
          <w:spacing w:val="-53"/>
          <w:w w:val="80"/>
        </w:rPr>
        <w:t> </w:t>
      </w:r>
      <w:r>
        <w:rPr>
          <w:color w:val="231F20"/>
          <w:spacing w:val="5"/>
          <w:w w:val="80"/>
        </w:rPr>
        <w:t>к</w:t>
      </w:r>
      <w:r>
        <w:rPr>
          <w:color w:val="231F20"/>
          <w:spacing w:val="-2"/>
          <w:w w:val="80"/>
        </w:rPr>
        <w:t>р</w:t>
      </w:r>
      <w:r>
        <w:rPr>
          <w:color w:val="231F20"/>
          <w:w w:val="80"/>
        </w:rPr>
        <w:t>и</w:t>
      </w:r>
      <w:r>
        <w:rPr>
          <w:color w:val="231F20"/>
          <w:spacing w:val="-1"/>
          <w:w w:val="80"/>
        </w:rPr>
        <w:t>з</w:t>
      </w:r>
      <w:r>
        <w:rPr>
          <w:color w:val="231F20"/>
          <w:spacing w:val="-2"/>
          <w:w w:val="80"/>
        </w:rPr>
        <w:t>и</w:t>
      </w:r>
      <w:r>
        <w:rPr>
          <w:color w:val="231F20"/>
          <w:w w:val="80"/>
        </w:rPr>
        <w:t>с</w:t>
      </w:r>
      <w:r>
        <w:rPr>
          <w:color w:val="231F20"/>
          <w:spacing w:val="-52"/>
          <w:w w:val="80"/>
        </w:rPr>
        <w:t> </w:t>
      </w:r>
      <w:r>
        <w:rPr>
          <w:color w:val="231F20"/>
          <w:w w:val="80"/>
        </w:rPr>
        <w:t>в</w:t>
      </w:r>
      <w:r>
        <w:rPr>
          <w:color w:val="231F20"/>
          <w:spacing w:val="-53"/>
          <w:w w:val="80"/>
        </w:rPr>
        <w:t> </w:t>
      </w:r>
      <w:r>
        <w:rPr>
          <w:color w:val="231F20"/>
          <w:spacing w:val="3"/>
          <w:w w:val="80"/>
        </w:rPr>
        <w:t>М</w:t>
      </w:r>
      <w:r>
        <w:rPr>
          <w:color w:val="231F20"/>
          <w:spacing w:val="4"/>
          <w:w w:val="80"/>
        </w:rPr>
        <w:t>и</w:t>
      </w:r>
      <w:r>
        <w:rPr>
          <w:color w:val="231F20"/>
          <w:spacing w:val="2"/>
          <w:w w:val="80"/>
        </w:rPr>
        <w:t>р</w:t>
      </w:r>
      <w:r>
        <w:rPr>
          <w:color w:val="231F20"/>
          <w:w w:val="80"/>
        </w:rPr>
        <w:t>е</w:t>
      </w:r>
      <w:r>
        <w:rPr>
          <w:color w:val="231F20"/>
          <w:spacing w:val="-53"/>
          <w:w w:val="80"/>
        </w:rPr>
        <w:t> </w:t>
      </w:r>
      <w:r>
        <w:rPr>
          <w:color w:val="231F20"/>
          <w:w w:val="80"/>
        </w:rPr>
        <w:t>в</w:t>
      </w:r>
      <w:r>
        <w:rPr>
          <w:color w:val="231F20"/>
          <w:spacing w:val="-52"/>
          <w:w w:val="80"/>
        </w:rPr>
        <w:t> </w:t>
      </w:r>
      <w:r>
        <w:rPr>
          <w:color w:val="231F20"/>
          <w:w w:val="80"/>
        </w:rPr>
        <w:t>2</w:t>
      </w:r>
      <w:r>
        <w:rPr>
          <w:color w:val="231F20"/>
          <w:spacing w:val="-3"/>
          <w:w w:val="80"/>
        </w:rPr>
        <w:t>0</w:t>
      </w:r>
      <w:r>
        <w:rPr>
          <w:color w:val="231F20"/>
          <w:w w:val="80"/>
        </w:rPr>
        <w:t>2</w:t>
      </w:r>
      <w:r>
        <w:rPr>
          <w:color w:val="231F20"/>
          <w:w w:val="80"/>
        </w:rPr>
        <w:t>0</w:t>
      </w:r>
      <w:r>
        <w:rPr>
          <w:color w:val="231F20"/>
          <w:spacing w:val="-53"/>
          <w:w w:val="80"/>
        </w:rPr>
        <w:t> </w:t>
      </w:r>
      <w:r>
        <w:rPr>
          <w:color w:val="231F20"/>
          <w:spacing w:val="-8"/>
          <w:w w:val="45"/>
        </w:rPr>
        <w:t>г</w:t>
      </w:r>
      <w:r>
        <w:rPr>
          <w:color w:val="231F20"/>
          <w:w w:val="45"/>
        </w:rPr>
        <w:t>�</w:t>
      </w:r>
      <w:r>
        <w:rPr>
          <w:color w:val="231F20"/>
          <w:spacing w:val="-4"/>
          <w:w w:val="45"/>
        </w:rPr>
        <w:t> </w:t>
      </w:r>
      <w:r>
        <w:rPr>
          <w:color w:val="231F20"/>
          <w:spacing w:val="108"/>
          <w:w w:val="45"/>
        </w:rPr>
        <w:t>������������</w:t>
      </w:r>
      <w:r>
        <w:rPr>
          <w:color w:val="231F20"/>
          <w:w w:val="45"/>
        </w:rPr>
        <w:t>�</w:t>
      </w:r>
      <w:r>
        <w:rPr>
          <w:color w:val="231F20"/>
          <w:spacing w:val="-24"/>
          <w:w w:val="45"/>
        </w:rPr>
        <w:t> </w:t>
      </w:r>
      <w:r>
        <w:rPr>
          <w:color w:val="231F20"/>
          <w:spacing w:val="-16"/>
          <w:w w:val="80"/>
        </w:rPr>
        <w:t>74</w:t>
      </w:r>
      <w:r>
        <w:rPr>
          <w:color w:val="231F20"/>
          <w:spacing w:val="-18"/>
          <w:w w:val="90"/>
        </w:rPr>
        <w:t> </w:t>
      </w:r>
      <w:r>
        <w:rPr>
          <w:color w:val="231F20"/>
          <w:spacing w:val="-4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2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231F20"/>
          <w:spacing w:val="64"/>
          <w:w w:val="90"/>
        </w:rPr>
        <w:t> </w:t>
      </w:r>
      <w:r>
        <w:rPr>
          <w:color w:val="231F20"/>
          <w:spacing w:val="-4"/>
          <w:w w:val="90"/>
        </w:rPr>
        <w:t>к</w:t>
      </w:r>
      <w:r>
        <w:rPr>
          <w:color w:val="231F20"/>
          <w:w w:val="90"/>
        </w:rPr>
        <w:t>о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4"/>
          <w:w w:val="90"/>
        </w:rPr>
        <w:t>у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2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8"/>
          <w:w w:val="90"/>
        </w:rPr>
        <w:t>н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4"/>
          <w:w w:val="90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22" w:lineRule="exact"/>
        <w:ind w:left="627" w:right="0"/>
        <w:jc w:val="left"/>
      </w:pPr>
      <w:r>
        <w:rPr>
          <w:color w:val="231F20"/>
          <w:w w:val="35"/>
        </w:rPr>
        <w:t>и</w:t>
      </w:r>
      <w:r>
        <w:rPr>
          <w:color w:val="231F20"/>
          <w:w w:val="35"/>
        </w:rPr>
        <w:t>    </w:t>
      </w:r>
      <w:r>
        <w:rPr>
          <w:color w:val="231F20"/>
          <w:spacing w:val="2"/>
          <w:w w:val="35"/>
        </w:rPr>
        <w:t> </w:t>
      </w:r>
      <w:r>
        <w:rPr>
          <w:color w:val="231F20"/>
          <w:spacing w:val="1"/>
          <w:w w:val="35"/>
        </w:rPr>
        <w:t>М</w:t>
      </w:r>
      <w:r>
        <w:rPr>
          <w:color w:val="231F20"/>
          <w:spacing w:val="2"/>
          <w:w w:val="35"/>
        </w:rPr>
        <w:t>и</w:t>
      </w:r>
      <w:r>
        <w:rPr>
          <w:color w:val="231F20"/>
          <w:spacing w:val="1"/>
          <w:w w:val="35"/>
        </w:rPr>
        <w:t>р</w:t>
      </w:r>
      <w:r>
        <w:rPr>
          <w:color w:val="231F20"/>
          <w:w w:val="35"/>
        </w:rPr>
        <w:t>е</w:t>
      </w:r>
      <w:r>
        <w:rPr>
          <w:color w:val="231F20"/>
          <w:w w:val="35"/>
        </w:rPr>
        <w:t>    </w:t>
      </w:r>
      <w:r>
        <w:rPr>
          <w:color w:val="231F20"/>
          <w:spacing w:val="3"/>
          <w:w w:val="35"/>
        </w:rPr>
        <w:t> </w:t>
      </w:r>
      <w:r>
        <w:rPr>
          <w:color w:val="231F20"/>
          <w:w w:val="35"/>
        </w:rPr>
        <w:t>в</w:t>
      </w:r>
      <w:r>
        <w:rPr>
          <w:color w:val="231F20"/>
          <w:w w:val="35"/>
        </w:rPr>
        <w:t>    </w:t>
      </w:r>
      <w:r>
        <w:rPr>
          <w:color w:val="231F20"/>
          <w:spacing w:val="2"/>
          <w:w w:val="35"/>
        </w:rPr>
        <w:t> </w:t>
      </w:r>
      <w:r>
        <w:rPr>
          <w:color w:val="231F20"/>
          <w:w w:val="35"/>
        </w:rPr>
        <w:t>2</w:t>
      </w:r>
      <w:r>
        <w:rPr>
          <w:color w:val="231F20"/>
          <w:spacing w:val="-2"/>
          <w:w w:val="35"/>
        </w:rPr>
        <w:t>0</w:t>
      </w:r>
      <w:r>
        <w:rPr>
          <w:color w:val="231F20"/>
          <w:w w:val="35"/>
        </w:rPr>
        <w:t>2</w:t>
      </w:r>
      <w:r>
        <w:rPr>
          <w:color w:val="231F20"/>
          <w:spacing w:val="3"/>
          <w:w w:val="35"/>
        </w:rPr>
        <w:t>0</w:t>
      </w:r>
      <w:r>
        <w:rPr>
          <w:color w:val="231F20"/>
          <w:spacing w:val="-4"/>
          <w:w w:val="35"/>
        </w:rPr>
        <w:t>–</w:t>
      </w:r>
      <w:r>
        <w:rPr>
          <w:color w:val="231F20"/>
          <w:w w:val="35"/>
        </w:rPr>
        <w:t>2</w:t>
      </w:r>
      <w:r>
        <w:rPr>
          <w:color w:val="231F20"/>
          <w:spacing w:val="-2"/>
          <w:w w:val="35"/>
        </w:rPr>
        <w:t>0</w:t>
      </w:r>
      <w:r>
        <w:rPr>
          <w:color w:val="231F20"/>
          <w:spacing w:val="-2"/>
          <w:w w:val="35"/>
        </w:rPr>
        <w:t>2</w:t>
      </w:r>
      <w:r>
        <w:rPr>
          <w:color w:val="231F20"/>
          <w:w w:val="35"/>
        </w:rPr>
        <w:t>2</w:t>
      </w:r>
      <w:r>
        <w:rPr>
          <w:color w:val="231F20"/>
          <w:w w:val="35"/>
        </w:rPr>
        <w:t>    </w:t>
      </w:r>
      <w:r>
        <w:rPr>
          <w:color w:val="231F20"/>
          <w:spacing w:val="3"/>
          <w:w w:val="35"/>
        </w:rPr>
        <w:t> </w:t>
      </w:r>
      <w:r>
        <w:rPr>
          <w:color w:val="231F20"/>
          <w:spacing w:val="2"/>
          <w:w w:val="35"/>
        </w:rPr>
        <w:t>г</w:t>
      </w:r>
      <w:r>
        <w:rPr>
          <w:color w:val="231F20"/>
          <w:spacing w:val="-7"/>
          <w:w w:val="35"/>
        </w:rPr>
        <w:t>г</w:t>
      </w:r>
      <w:r>
        <w:rPr>
          <w:color w:val="231F20"/>
          <w:w w:val="35"/>
        </w:rPr>
        <w:t>�</w:t>
      </w:r>
      <w:r>
        <w:rPr>
          <w:color w:val="231F20"/>
          <w:w w:val="35"/>
        </w:rPr>
        <w:t>  </w:t>
      </w:r>
      <w:r>
        <w:rPr>
          <w:color w:val="231F20"/>
          <w:spacing w:val="20"/>
          <w:w w:val="35"/>
        </w:rPr>
        <w:t> </w:t>
      </w:r>
      <w:r>
        <w:rPr>
          <w:color w:val="231F20"/>
          <w:spacing w:val="84"/>
          <w:w w:val="35"/>
        </w:rPr>
        <w:t>����������������������������</w:t>
      </w:r>
      <w:r>
        <w:rPr>
          <w:color w:val="231F20"/>
          <w:w w:val="35"/>
        </w:rPr>
        <w:t>�</w:t>
      </w:r>
      <w:r>
        <w:rPr>
          <w:color w:val="231F20"/>
          <w:w w:val="35"/>
        </w:rPr>
        <w:t>   </w:t>
      </w:r>
      <w:r>
        <w:rPr>
          <w:color w:val="231F20"/>
          <w:w w:val="35"/>
        </w:rPr>
        <w:t> </w:t>
      </w:r>
      <w:r>
        <w:rPr>
          <w:color w:val="231F20"/>
          <w:spacing w:val="-7"/>
          <w:w w:val="35"/>
        </w:rPr>
        <w:t>75</w:t>
      </w:r>
      <w:r>
        <w:rPr>
          <w:color w:val="000000"/>
          <w:w w:val="100"/>
        </w:rPr>
      </w:r>
    </w:p>
    <w:p>
      <w:pPr>
        <w:spacing w:line="389" w:lineRule="exact"/>
        <w:ind w:left="343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95"/>
          <w:sz w:val="28"/>
          <w:szCs w:val="28"/>
        </w:rPr>
        <w:t>З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11"/>
          <w:w w:val="9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9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ю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че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9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8"/>
          <w:szCs w:val="28"/>
        </w:rPr>
        <w:t>л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8"/>
          <w:szCs w:val="28"/>
        </w:rPr>
        <w:t>ж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8"/>
          <w:szCs w:val="28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ф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м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343" w:right="0"/>
        <w:jc w:val="left"/>
      </w:pPr>
      <w:r>
        <w:rPr>
          <w:color w:val="231F20"/>
          <w:spacing w:val="1"/>
          <w:w w:val="80"/>
        </w:rPr>
        <w:t>с</w:t>
      </w:r>
      <w:r>
        <w:rPr>
          <w:color w:val="231F20"/>
          <w:spacing w:val="-2"/>
          <w:w w:val="80"/>
        </w:rPr>
        <w:t>о</w:t>
      </w:r>
      <w:r>
        <w:rPr>
          <w:color w:val="231F20"/>
          <w:spacing w:val="5"/>
          <w:w w:val="80"/>
        </w:rPr>
        <w:t>ц</w:t>
      </w:r>
      <w:r>
        <w:rPr>
          <w:color w:val="231F20"/>
          <w:w w:val="80"/>
        </w:rPr>
        <w:t>и</w:t>
      </w:r>
      <w:r>
        <w:rPr>
          <w:color w:val="231F20"/>
          <w:spacing w:val="12"/>
          <w:w w:val="80"/>
        </w:rPr>
        <w:t>а</w:t>
      </w:r>
      <w:r>
        <w:rPr>
          <w:color w:val="231F20"/>
          <w:spacing w:val="4"/>
          <w:w w:val="80"/>
        </w:rPr>
        <w:t>л</w:t>
      </w:r>
      <w:r>
        <w:rPr>
          <w:color w:val="231F20"/>
          <w:spacing w:val="-1"/>
          <w:w w:val="80"/>
        </w:rPr>
        <w:t>ь</w:t>
      </w:r>
      <w:r>
        <w:rPr>
          <w:color w:val="231F20"/>
          <w:spacing w:val="-3"/>
          <w:w w:val="80"/>
        </w:rPr>
        <w:t>н</w:t>
      </w:r>
      <w:r>
        <w:rPr>
          <w:color w:val="231F20"/>
          <w:spacing w:val="2"/>
          <w:w w:val="80"/>
        </w:rPr>
        <w:t>о</w:t>
      </w:r>
      <w:r>
        <w:rPr>
          <w:color w:val="231F20"/>
          <w:spacing w:val="-3"/>
          <w:w w:val="80"/>
        </w:rPr>
        <w:t>-</w:t>
      </w:r>
      <w:r>
        <w:rPr>
          <w:color w:val="231F20"/>
          <w:spacing w:val="-3"/>
          <w:w w:val="80"/>
        </w:rPr>
        <w:t>э</w:t>
      </w:r>
      <w:r>
        <w:rPr>
          <w:color w:val="231F20"/>
          <w:spacing w:val="-4"/>
          <w:w w:val="80"/>
        </w:rPr>
        <w:t>к</w:t>
      </w:r>
      <w:r>
        <w:rPr>
          <w:color w:val="231F20"/>
          <w:spacing w:val="-3"/>
          <w:w w:val="80"/>
        </w:rPr>
        <w:t>оно</w:t>
      </w:r>
      <w:r>
        <w:rPr>
          <w:color w:val="231F20"/>
          <w:spacing w:val="6"/>
          <w:w w:val="80"/>
        </w:rPr>
        <w:t>м</w:t>
      </w:r>
      <w:r>
        <w:rPr>
          <w:color w:val="231F20"/>
          <w:spacing w:val="7"/>
          <w:w w:val="80"/>
        </w:rPr>
        <w:t>и</w:t>
      </w:r>
      <w:r>
        <w:rPr>
          <w:color w:val="231F20"/>
          <w:spacing w:val="-2"/>
          <w:w w:val="80"/>
        </w:rPr>
        <w:t>ч</w:t>
      </w:r>
      <w:r>
        <w:rPr>
          <w:color w:val="231F20"/>
          <w:spacing w:val="1"/>
          <w:w w:val="80"/>
        </w:rPr>
        <w:t>е</w:t>
      </w:r>
      <w:r>
        <w:rPr>
          <w:color w:val="231F20"/>
          <w:spacing w:val="-3"/>
          <w:w w:val="80"/>
        </w:rPr>
        <w:t>с</w:t>
      </w:r>
      <w:r>
        <w:rPr>
          <w:color w:val="231F20"/>
          <w:spacing w:val="-3"/>
          <w:w w:val="80"/>
        </w:rPr>
        <w:t>к</w:t>
      </w:r>
      <w:r>
        <w:rPr>
          <w:color w:val="231F20"/>
          <w:spacing w:val="-3"/>
          <w:w w:val="80"/>
        </w:rPr>
        <w:t>о</w:t>
      </w:r>
      <w:r>
        <w:rPr>
          <w:color w:val="231F20"/>
          <w:spacing w:val="5"/>
          <w:w w:val="80"/>
        </w:rPr>
        <w:t>г</w:t>
      </w:r>
      <w:r>
        <w:rPr>
          <w:color w:val="231F20"/>
          <w:w w:val="80"/>
        </w:rPr>
        <w:t>о</w:t>
      </w:r>
      <w:r>
        <w:rPr>
          <w:color w:val="231F20"/>
          <w:spacing w:val="-46"/>
          <w:w w:val="80"/>
        </w:rPr>
        <w:t> </w:t>
      </w:r>
      <w:r>
        <w:rPr>
          <w:color w:val="231F20"/>
          <w:spacing w:val="-3"/>
          <w:w w:val="80"/>
        </w:rPr>
        <w:t>п</w:t>
      </w:r>
      <w:r>
        <w:rPr>
          <w:color w:val="231F20"/>
          <w:w w:val="80"/>
        </w:rPr>
        <w:t>о</w:t>
      </w:r>
      <w:r>
        <w:rPr>
          <w:color w:val="231F20"/>
          <w:spacing w:val="-2"/>
          <w:w w:val="80"/>
        </w:rPr>
        <w:t>р</w:t>
      </w:r>
      <w:r>
        <w:rPr>
          <w:color w:val="231F20"/>
          <w:spacing w:val="8"/>
          <w:w w:val="80"/>
        </w:rPr>
        <w:t>я</w:t>
      </w:r>
      <w:r>
        <w:rPr>
          <w:color w:val="231F20"/>
          <w:spacing w:val="5"/>
          <w:w w:val="80"/>
        </w:rPr>
        <w:t>д</w:t>
      </w:r>
      <w:r>
        <w:rPr>
          <w:color w:val="231F20"/>
          <w:spacing w:val="4"/>
          <w:w w:val="80"/>
        </w:rPr>
        <w:t>к</w:t>
      </w:r>
      <w:r>
        <w:rPr>
          <w:color w:val="231F20"/>
          <w:w w:val="80"/>
        </w:rPr>
        <w:t>а</w:t>
      </w:r>
      <w:r>
        <w:rPr>
          <w:color w:val="231F20"/>
          <w:spacing w:val="-45"/>
          <w:w w:val="80"/>
        </w:rPr>
        <w:t> </w:t>
      </w:r>
      <w:r>
        <w:rPr>
          <w:color w:val="231F20"/>
          <w:w w:val="80"/>
        </w:rPr>
        <w:t>в</w:t>
      </w:r>
      <w:r>
        <w:rPr>
          <w:color w:val="231F20"/>
          <w:spacing w:val="-45"/>
          <w:w w:val="80"/>
        </w:rPr>
        <w:t> </w:t>
      </w:r>
      <w:r>
        <w:rPr>
          <w:color w:val="231F20"/>
          <w:spacing w:val="-5"/>
          <w:w w:val="80"/>
        </w:rPr>
        <w:t>Р</w:t>
      </w:r>
      <w:r>
        <w:rPr>
          <w:color w:val="231F20"/>
          <w:spacing w:val="2"/>
          <w:w w:val="80"/>
        </w:rPr>
        <w:t>о</w:t>
      </w:r>
      <w:r>
        <w:rPr>
          <w:color w:val="231F20"/>
          <w:spacing w:val="1"/>
          <w:w w:val="80"/>
        </w:rPr>
        <w:t>с</w:t>
      </w:r>
      <w:r>
        <w:rPr>
          <w:color w:val="231F20"/>
          <w:spacing w:val="-3"/>
          <w:w w:val="80"/>
        </w:rPr>
        <w:t>с</w:t>
      </w:r>
      <w:r>
        <w:rPr>
          <w:color w:val="231F20"/>
          <w:spacing w:val="5"/>
          <w:w w:val="80"/>
        </w:rPr>
        <w:t>и</w:t>
      </w:r>
      <w:r>
        <w:rPr>
          <w:color w:val="231F20"/>
          <w:w w:val="80"/>
        </w:rPr>
        <w:t>и</w:t>
      </w:r>
      <w:r>
        <w:rPr>
          <w:color w:val="231F20"/>
          <w:spacing w:val="-47"/>
          <w:w w:val="80"/>
        </w:rPr>
        <w:t> </w:t>
      </w:r>
      <w:r>
        <w:rPr>
          <w:color w:val="231F20"/>
          <w:spacing w:val="120"/>
          <w:w w:val="50"/>
        </w:rPr>
        <w:t>���������</w:t>
      </w:r>
      <w:r>
        <w:rPr>
          <w:color w:val="231F20"/>
          <w:w w:val="50"/>
        </w:rPr>
        <w:t>�</w:t>
      </w:r>
      <w:r>
        <w:rPr>
          <w:color w:val="231F20"/>
          <w:spacing w:val="-27"/>
          <w:w w:val="50"/>
        </w:rPr>
        <w:t> </w:t>
      </w:r>
      <w:r>
        <w:rPr>
          <w:color w:val="231F20"/>
          <w:spacing w:val="-8"/>
          <w:w w:val="80"/>
        </w:rPr>
        <w:t>78</w:t>
      </w:r>
      <w:r>
        <w:rPr>
          <w:color w:val="000000"/>
          <w:w w:val="100"/>
        </w:rPr>
      </w:r>
    </w:p>
    <w:p>
      <w:pPr>
        <w:pStyle w:val="BodyText"/>
        <w:spacing w:line="388" w:lineRule="exact" w:before="10"/>
        <w:ind w:left="343" w:right="115"/>
        <w:jc w:val="left"/>
      </w:pPr>
      <w:r>
        <w:rPr>
          <w:color w:val="231F20"/>
          <w:spacing w:val="-5"/>
          <w:w w:val="65"/>
        </w:rPr>
        <w:t>П</w:t>
      </w:r>
      <w:r>
        <w:rPr>
          <w:color w:val="231F20"/>
          <w:w w:val="65"/>
        </w:rPr>
        <w:t>о</w:t>
      </w:r>
      <w:r>
        <w:rPr>
          <w:color w:val="231F20"/>
          <w:spacing w:val="4"/>
          <w:w w:val="65"/>
        </w:rPr>
        <w:t>л</w:t>
      </w:r>
      <w:r>
        <w:rPr>
          <w:color w:val="231F20"/>
          <w:spacing w:val="4"/>
          <w:w w:val="65"/>
        </w:rPr>
        <w:t>н</w:t>
      </w:r>
      <w:r>
        <w:rPr>
          <w:color w:val="231F20"/>
          <w:spacing w:val="-2"/>
          <w:w w:val="65"/>
        </w:rPr>
        <w:t>ы</w:t>
      </w:r>
      <w:r>
        <w:rPr>
          <w:color w:val="231F20"/>
          <w:w w:val="65"/>
        </w:rPr>
        <w:t>е</w:t>
      </w:r>
      <w:r>
        <w:rPr>
          <w:color w:val="231F20"/>
          <w:spacing w:val="5"/>
          <w:w w:val="65"/>
        </w:rPr>
        <w:t> </w:t>
      </w:r>
      <w:r>
        <w:rPr>
          <w:color w:val="231F20"/>
          <w:spacing w:val="-3"/>
          <w:w w:val="65"/>
        </w:rPr>
        <w:t>о</w:t>
      </w:r>
      <w:r>
        <w:rPr>
          <w:color w:val="231F20"/>
          <w:w w:val="65"/>
        </w:rPr>
        <w:t>г</w:t>
      </w:r>
      <w:r>
        <w:rPr>
          <w:color w:val="231F20"/>
          <w:w w:val="65"/>
        </w:rPr>
        <w:t>л</w:t>
      </w:r>
      <w:r>
        <w:rPr>
          <w:color w:val="231F20"/>
          <w:spacing w:val="3"/>
          <w:w w:val="65"/>
        </w:rPr>
        <w:t>а</w:t>
      </w:r>
      <w:r>
        <w:rPr>
          <w:color w:val="231F20"/>
          <w:spacing w:val="5"/>
          <w:w w:val="65"/>
        </w:rPr>
        <w:t>в</w:t>
      </w:r>
      <w:r>
        <w:rPr>
          <w:color w:val="231F20"/>
          <w:spacing w:val="-2"/>
          <w:w w:val="65"/>
        </w:rPr>
        <w:t>л</w:t>
      </w:r>
      <w:r>
        <w:rPr>
          <w:color w:val="231F20"/>
          <w:spacing w:val="-3"/>
          <w:w w:val="65"/>
        </w:rPr>
        <w:t>е</w:t>
      </w:r>
      <w:r>
        <w:rPr>
          <w:color w:val="231F20"/>
          <w:spacing w:val="4"/>
          <w:w w:val="65"/>
        </w:rPr>
        <w:t>н</w:t>
      </w:r>
      <w:r>
        <w:rPr>
          <w:color w:val="231F20"/>
          <w:spacing w:val="6"/>
          <w:w w:val="65"/>
        </w:rPr>
        <w:t>и</w:t>
      </w:r>
      <w:r>
        <w:rPr>
          <w:color w:val="231F20"/>
          <w:w w:val="65"/>
        </w:rPr>
        <w:t>я</w:t>
      </w:r>
      <w:r>
        <w:rPr>
          <w:color w:val="231F20"/>
          <w:spacing w:val="6"/>
          <w:w w:val="65"/>
        </w:rPr>
        <w:t> </w:t>
      </w:r>
      <w:r>
        <w:rPr>
          <w:color w:val="231F20"/>
          <w:spacing w:val="3"/>
          <w:w w:val="65"/>
        </w:rPr>
        <w:t>т</w:t>
      </w:r>
      <w:r>
        <w:rPr>
          <w:color w:val="231F20"/>
          <w:spacing w:val="-3"/>
          <w:w w:val="65"/>
        </w:rPr>
        <w:t>омо</w:t>
      </w:r>
      <w:r>
        <w:rPr>
          <w:color w:val="231F20"/>
          <w:w w:val="65"/>
        </w:rPr>
        <w:t>в</w:t>
      </w:r>
      <w:r>
        <w:rPr>
          <w:color w:val="231F20"/>
          <w:spacing w:val="-35"/>
          <w:w w:val="65"/>
        </w:rPr>
        <w:t> </w:t>
      </w:r>
      <w:r>
        <w:rPr>
          <w:color w:val="231F20"/>
          <w:spacing w:val="84"/>
          <w:w w:val="35"/>
        </w:rPr>
        <w:t>��������������������������</w:t>
      </w:r>
      <w:r>
        <w:rPr>
          <w:color w:val="231F20"/>
          <w:w w:val="35"/>
        </w:rPr>
        <w:t>�</w:t>
      </w:r>
      <w:r>
        <w:rPr>
          <w:color w:val="231F20"/>
          <w:spacing w:val="28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8"/>
          <w:w w:val="35"/>
        </w:rPr>
        <w:t> </w:t>
      </w:r>
      <w:r>
        <w:rPr>
          <w:color w:val="231F20"/>
          <w:spacing w:val="-3"/>
          <w:w w:val="65"/>
        </w:rPr>
        <w:t>87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10"/>
          <w:w w:val="75"/>
        </w:rPr>
        <w:t>А</w:t>
      </w:r>
      <w:r>
        <w:rPr>
          <w:color w:val="231F20"/>
          <w:spacing w:val="2"/>
          <w:w w:val="75"/>
        </w:rPr>
        <w:t>в</w:t>
      </w:r>
      <w:r>
        <w:rPr>
          <w:color w:val="231F20"/>
          <w:spacing w:val="3"/>
          <w:w w:val="75"/>
        </w:rPr>
        <w:t>т</w:t>
      </w:r>
      <w:r>
        <w:rPr>
          <w:color w:val="231F20"/>
          <w:w w:val="75"/>
        </w:rPr>
        <w:t>о</w:t>
      </w:r>
      <w:r>
        <w:rPr>
          <w:color w:val="231F20"/>
          <w:spacing w:val="-2"/>
          <w:w w:val="75"/>
        </w:rPr>
        <w:t>р</w:t>
      </w:r>
      <w:r>
        <w:rPr>
          <w:color w:val="231F20"/>
          <w:w w:val="75"/>
        </w:rPr>
        <w:t>ы</w:t>
      </w:r>
      <w:r>
        <w:rPr>
          <w:color w:val="231F20"/>
          <w:spacing w:val="47"/>
          <w:w w:val="7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4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15"/>
          <w:w w:val="35"/>
        </w:rPr>
        <w:t> </w:t>
      </w:r>
      <w:r>
        <w:rPr>
          <w:color w:val="231F20"/>
          <w:w w:val="35"/>
        </w:rPr>
        <w:t>�</w:t>
      </w:r>
      <w:r>
        <w:rPr>
          <w:color w:val="231F20"/>
          <w:spacing w:val="7"/>
          <w:w w:val="35"/>
        </w:rPr>
        <w:t> </w:t>
      </w:r>
      <w:r>
        <w:rPr>
          <w:color w:val="231F20"/>
          <w:w w:val="75"/>
        </w:rPr>
        <w:t>94</w:t>
      </w:r>
      <w:r>
        <w:rPr>
          <w:color w:val="000000"/>
          <w:w w:val="100"/>
        </w:rPr>
      </w:r>
    </w:p>
    <w:p>
      <w:pPr>
        <w:spacing w:after="0" w:line="388" w:lineRule="exact"/>
        <w:jc w:val="left"/>
        <w:sectPr>
          <w:pgSz w:w="9355" w:h="13620"/>
          <w:pgMar w:top="760" w:bottom="280" w:left="620" w:right="620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before="46"/>
        <w:ind w:right="0"/>
        <w:jc w:val="left"/>
        <w:rPr>
          <w:b w:val="0"/>
          <w:bCs w:val="0"/>
        </w:rPr>
      </w:pPr>
      <w:r>
        <w:rPr>
          <w:color w:val="231F20"/>
          <w:w w:val="90"/>
        </w:rPr>
        <w:t>О</w:t>
      </w:r>
      <w:r>
        <w:rPr>
          <w:color w:val="231F20"/>
          <w:w w:val="90"/>
        </w:rPr>
        <w:t>Б</w:t>
      </w:r>
      <w:r>
        <w:rPr>
          <w:color w:val="231F20"/>
          <w:spacing w:val="-9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Щ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НИЕ</w:t>
      </w:r>
      <w:r>
        <w:rPr>
          <w:color w:val="231F20"/>
          <w:spacing w:val="-47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-47"/>
          <w:w w:val="90"/>
        </w:rPr>
        <w:t> 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И</w:t>
      </w:r>
      <w:r>
        <w:rPr>
          <w:color w:val="231F20"/>
          <w:spacing w:val="-16"/>
          <w:w w:val="90"/>
        </w:rPr>
        <w:t>Т</w:t>
      </w:r>
      <w:r>
        <w:rPr>
          <w:color w:val="231F20"/>
          <w:spacing w:val="-16"/>
          <w:w w:val="90"/>
        </w:rPr>
        <w:t>А</w:t>
      </w:r>
      <w:r>
        <w:rPr>
          <w:color w:val="231F20"/>
          <w:spacing w:val="2"/>
          <w:w w:val="90"/>
        </w:rPr>
        <w:t>Т</w:t>
      </w:r>
      <w:r>
        <w:rPr>
          <w:color w:val="231F20"/>
          <w:spacing w:val="8"/>
          <w:w w:val="90"/>
        </w:rPr>
        <w:t>Е</w:t>
      </w:r>
      <w:r>
        <w:rPr>
          <w:color w:val="231F20"/>
          <w:w w:val="90"/>
        </w:rPr>
        <w:t>ЛЮ</w:t>
      </w:r>
      <w:r>
        <w:rPr>
          <w:b w:val="0"/>
          <w:bCs w:val="0"/>
          <w:color w:val="000000"/>
          <w:w w:val="100"/>
        </w:rPr>
      </w:r>
    </w:p>
    <w:p>
      <w:pPr>
        <w:spacing w:line="140" w:lineRule="exact" w:before="9"/>
        <w:rPr>
          <w:sz w:val="14"/>
          <w:szCs w:val="14"/>
        </w:rPr>
      </w:pPr>
      <w:r>
        <w:rPr>
          <w:sz w:val="14"/>
          <w:szCs w:val="14"/>
        </w:rPr>
      </w:r>
    </w:p>
    <w:p>
      <w:pPr>
        <w:pStyle w:val="BodyText"/>
        <w:spacing w:line="165" w:lineRule="auto"/>
        <w:ind w:right="117" w:firstLine="283"/>
        <w:jc w:val="both"/>
      </w:pPr>
      <w:r>
        <w:rPr>
          <w:color w:val="231F20"/>
          <w:spacing w:val="1"/>
          <w:w w:val="85"/>
        </w:rPr>
        <w:t>Одни</w:t>
      </w:r>
      <w:r>
        <w:rPr>
          <w:color w:val="231F20"/>
          <w:w w:val="85"/>
        </w:rPr>
        <w:t>м</w:t>
      </w:r>
      <w:r>
        <w:rPr>
          <w:color w:val="231F20"/>
          <w:spacing w:val="34"/>
          <w:w w:val="85"/>
        </w:rPr>
        <w:t> 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з</w:t>
      </w:r>
      <w:r>
        <w:rPr>
          <w:color w:val="231F20"/>
          <w:spacing w:val="34"/>
          <w:w w:val="85"/>
        </w:rPr>
        <w:t> </w:t>
      </w:r>
      <w:r>
        <w:rPr>
          <w:color w:val="231F20"/>
          <w:spacing w:val="1"/>
          <w:w w:val="85"/>
        </w:rPr>
        <w:t>наши</w:t>
      </w:r>
      <w:r>
        <w:rPr>
          <w:color w:val="231F20"/>
          <w:w w:val="85"/>
        </w:rPr>
        <w:t>х</w:t>
      </w:r>
      <w:r>
        <w:rPr>
          <w:color w:val="231F20"/>
          <w:spacing w:val="34"/>
          <w:w w:val="85"/>
        </w:rPr>
        <w:t> </w:t>
      </w:r>
      <w:r>
        <w:rPr>
          <w:color w:val="231F20"/>
          <w:spacing w:val="1"/>
          <w:w w:val="85"/>
        </w:rPr>
        <w:t>учителе</w:t>
      </w:r>
      <w:r>
        <w:rPr>
          <w:color w:val="231F20"/>
          <w:w w:val="85"/>
        </w:rPr>
        <w:t>й</w:t>
      </w:r>
      <w:r>
        <w:rPr>
          <w:color w:val="231F20"/>
          <w:spacing w:val="34"/>
          <w:w w:val="85"/>
        </w:rPr>
        <w:t> </w:t>
      </w:r>
      <w:r>
        <w:rPr>
          <w:color w:val="231F20"/>
          <w:spacing w:val="1"/>
          <w:w w:val="85"/>
        </w:rPr>
        <w:t>бы</w:t>
      </w:r>
      <w:r>
        <w:rPr>
          <w:color w:val="231F20"/>
          <w:w w:val="85"/>
        </w:rPr>
        <w:t>л</w:t>
      </w:r>
      <w:r>
        <w:rPr>
          <w:color w:val="231F20"/>
          <w:spacing w:val="34"/>
          <w:w w:val="85"/>
        </w:rPr>
        <w:t> </w:t>
      </w:r>
      <w:r>
        <w:rPr>
          <w:color w:val="231F20"/>
          <w:spacing w:val="1"/>
          <w:w w:val="85"/>
        </w:rPr>
        <w:t>академи</w:t>
      </w:r>
      <w:r>
        <w:rPr>
          <w:color w:val="231F20"/>
          <w:w w:val="85"/>
        </w:rPr>
        <w:t>к</w:t>
      </w:r>
      <w:r>
        <w:rPr>
          <w:color w:val="231F20"/>
          <w:spacing w:val="34"/>
          <w:w w:val="85"/>
        </w:rPr>
        <w:t> </w:t>
      </w:r>
      <w:r>
        <w:rPr>
          <w:color w:val="231F20"/>
          <w:spacing w:val="1"/>
          <w:w w:val="85"/>
        </w:rPr>
        <w:t>Г</w:t>
      </w:r>
      <w:r>
        <w:rPr>
          <w:color w:val="231F20"/>
          <w:spacing w:val="6"/>
          <w:w w:val="85"/>
        </w:rPr>
        <w:t>�</w:t>
      </w:r>
      <w:r>
        <w:rPr>
          <w:color w:val="231F20"/>
          <w:spacing w:val="1"/>
          <w:w w:val="85"/>
        </w:rPr>
        <w:t>Г</w:t>
      </w:r>
      <w:r>
        <w:rPr>
          <w:color w:val="231F20"/>
          <w:w w:val="85"/>
        </w:rPr>
        <w:t>�</w:t>
      </w:r>
      <w:r>
        <w:rPr>
          <w:color w:val="231F20"/>
          <w:spacing w:val="34"/>
          <w:w w:val="85"/>
        </w:rPr>
        <w:t> </w:t>
      </w:r>
      <w:r>
        <w:rPr>
          <w:color w:val="231F20"/>
          <w:spacing w:val="1"/>
          <w:w w:val="85"/>
        </w:rPr>
        <w:t>Чёрный</w:t>
      </w:r>
      <w:r>
        <w:rPr>
          <w:color w:val="231F20"/>
          <w:spacing w:val="2"/>
          <w:w w:val="97"/>
        </w:rPr>
        <w:t> </w:t>
      </w:r>
      <w:r>
        <w:rPr>
          <w:color w:val="231F20"/>
          <w:w w:val="85"/>
        </w:rPr>
        <w:t>(1923–2012)</w:t>
      </w:r>
      <w:r>
        <w:rPr>
          <w:color w:val="231F20"/>
          <w:w w:val="85"/>
        </w:rPr>
        <w:t>�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Молодым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парнем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он</w:t>
      </w:r>
      <w:r>
        <w:rPr>
          <w:color w:val="231F20"/>
          <w:spacing w:val="60"/>
          <w:w w:val="85"/>
        </w:rPr>
        <w:t> </w:t>
      </w:r>
      <w:r>
        <w:rPr>
          <w:color w:val="231F20"/>
          <w:w w:val="85"/>
        </w:rPr>
        <w:t>воевал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действующей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а</w:t>
      </w:r>
      <w:r>
        <w:rPr>
          <w:color w:val="231F20"/>
          <w:spacing w:val="-1"/>
          <w:w w:val="85"/>
        </w:rPr>
        <w:t>р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мии</w:t>
      </w:r>
      <w:r>
        <w:rPr>
          <w:color w:val="231F20"/>
          <w:spacing w:val="9"/>
          <w:w w:val="85"/>
        </w:rPr>
        <w:t> </w:t>
      </w:r>
      <w:r>
        <w:rPr>
          <w:color w:val="231F20"/>
          <w:w w:val="85"/>
        </w:rPr>
        <w:t>во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время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Великой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Отечественной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войны,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а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после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вой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ны</w:t>
      </w:r>
      <w:r>
        <w:rPr>
          <w:color w:val="231F20"/>
          <w:w w:val="85"/>
        </w:rPr>
        <w:t> 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5"/>
        </w:rPr>
        <w:t>успешно</w:t>
      </w:r>
      <w:r>
        <w:rPr>
          <w:color w:val="231F20"/>
          <w:w w:val="85"/>
        </w:rPr>
        <w:t> </w:t>
      </w:r>
      <w:r>
        <w:rPr>
          <w:color w:val="231F20"/>
          <w:spacing w:val="38"/>
          <w:w w:val="85"/>
        </w:rPr>
        <w:t> </w:t>
      </w:r>
      <w:r>
        <w:rPr>
          <w:color w:val="231F20"/>
          <w:w w:val="85"/>
        </w:rPr>
        <w:t>учился</w:t>
      </w:r>
      <w:r>
        <w:rPr>
          <w:color w:val="231F20"/>
          <w:w w:val="85"/>
        </w:rPr>
        <w:t> 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5"/>
        </w:rPr>
        <w:t>на</w:t>
      </w:r>
      <w:r>
        <w:rPr>
          <w:color w:val="231F20"/>
          <w:w w:val="85"/>
        </w:rPr>
        <w:t> </w:t>
      </w:r>
      <w:r>
        <w:rPr>
          <w:color w:val="231F20"/>
          <w:spacing w:val="38"/>
          <w:w w:val="85"/>
        </w:rPr>
        <w:t> </w:t>
      </w:r>
      <w:r>
        <w:rPr>
          <w:color w:val="231F20"/>
          <w:w w:val="85"/>
        </w:rPr>
        <w:t>механико</w:t>
      </w:r>
      <w:r>
        <w:rPr>
          <w:color w:val="231F20"/>
          <w:w w:val="85"/>
        </w:rPr>
        <w:t>-</w:t>
      </w:r>
      <w:r>
        <w:rPr>
          <w:color w:val="231F20"/>
          <w:w w:val="85"/>
        </w:rPr>
        <w:t>математическом</w:t>
      </w:r>
      <w:r>
        <w:rPr>
          <w:color w:val="231F20"/>
          <w:w w:val="85"/>
        </w:rPr>
        <w:t> 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5"/>
        </w:rPr>
        <w:t>факульт</w:t>
      </w:r>
      <w:r>
        <w:rPr>
          <w:color w:val="231F20"/>
          <w:spacing w:val="-1"/>
          <w:w w:val="85"/>
        </w:rPr>
        <w:t>е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те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95"/>
        </w:rPr>
        <w:t>МГУ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85"/>
        </w:rPr>
        <w:t>им</w:t>
      </w:r>
      <w:r>
        <w:rPr>
          <w:color w:val="231F20"/>
          <w:w w:val="85"/>
        </w:rPr>
        <w:t>�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М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�</w:t>
      </w:r>
      <w:r>
        <w:rPr>
          <w:color w:val="231F20"/>
          <w:spacing w:val="40"/>
          <w:w w:val="85"/>
        </w:rPr>
        <w:t> </w:t>
      </w:r>
      <w:r>
        <w:rPr>
          <w:color w:val="231F20"/>
          <w:w w:val="85"/>
        </w:rPr>
        <w:t>Ломоносова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стал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выдающимся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ученым,</w:t>
      </w:r>
      <w:r>
        <w:rPr>
          <w:color w:val="231F20"/>
          <w:w w:val="97"/>
        </w:rPr>
        <w:t> </w:t>
      </w:r>
      <w:r>
        <w:rPr>
          <w:color w:val="231F20"/>
          <w:w w:val="85"/>
        </w:rPr>
        <w:t>одним</w:t>
      </w:r>
      <w:r>
        <w:rPr>
          <w:color w:val="231F20"/>
          <w:spacing w:val="7"/>
          <w:w w:val="85"/>
        </w:rPr>
        <w:t> </w:t>
      </w:r>
      <w:r>
        <w:rPr>
          <w:color w:val="231F20"/>
          <w:w w:val="85"/>
        </w:rPr>
        <w:t>из</w:t>
      </w:r>
      <w:r>
        <w:rPr>
          <w:color w:val="231F20"/>
          <w:spacing w:val="7"/>
          <w:w w:val="85"/>
        </w:rPr>
        <w:t> </w:t>
      </w:r>
      <w:r>
        <w:rPr>
          <w:color w:val="231F20"/>
          <w:w w:val="85"/>
        </w:rPr>
        <w:t>основателей</w:t>
      </w:r>
      <w:r>
        <w:rPr>
          <w:color w:val="231F20"/>
          <w:spacing w:val="8"/>
          <w:w w:val="85"/>
        </w:rPr>
        <w:t> </w:t>
      </w:r>
      <w:r>
        <w:rPr>
          <w:color w:val="231F20"/>
          <w:w w:val="85"/>
        </w:rPr>
        <w:t>гиперзвуковой</w:t>
      </w:r>
      <w:r>
        <w:rPr>
          <w:color w:val="231F20"/>
          <w:spacing w:val="7"/>
          <w:w w:val="85"/>
        </w:rPr>
        <w:t> </w:t>
      </w:r>
      <w:r>
        <w:rPr>
          <w:color w:val="231F20"/>
          <w:w w:val="85"/>
        </w:rPr>
        <w:t>аэродинамики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 </w:t>
      </w:r>
      <w:r>
        <w:rPr>
          <w:color w:val="231F20"/>
          <w:spacing w:val="7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8"/>
          <w:w w:val="85"/>
        </w:rPr>
        <w:t> </w:t>
      </w:r>
      <w:r>
        <w:rPr>
          <w:color w:val="231F20"/>
          <w:w w:val="85"/>
        </w:rPr>
        <w:t>н</w:t>
      </w:r>
      <w:r>
        <w:rPr>
          <w:color w:val="231F20"/>
          <w:spacing w:val="3"/>
          <w:w w:val="85"/>
        </w:rPr>
        <w:t>а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чал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 </w:t>
      </w:r>
      <w:r>
        <w:rPr>
          <w:color w:val="231F20"/>
          <w:spacing w:val="31"/>
          <w:w w:val="85"/>
        </w:rPr>
        <w:t> </w:t>
      </w:r>
      <w:r>
        <w:rPr>
          <w:color w:val="231F20"/>
          <w:w w:val="85"/>
        </w:rPr>
        <w:t>2000</w:t>
      </w:r>
      <w:r>
        <w:rPr>
          <w:color w:val="231F20"/>
          <w:w w:val="85"/>
        </w:rPr>
        <w:t>-</w:t>
      </w:r>
      <w:r>
        <w:rPr>
          <w:color w:val="231F20"/>
          <w:w w:val="85"/>
        </w:rPr>
        <w:t>х</w:t>
      </w:r>
      <w:r>
        <w:rPr>
          <w:color w:val="231F20"/>
          <w:w w:val="85"/>
        </w:rPr>
        <w:t> </w:t>
      </w:r>
      <w:r>
        <w:rPr>
          <w:color w:val="231F20"/>
          <w:spacing w:val="32"/>
          <w:w w:val="85"/>
        </w:rPr>
        <w:t> </w:t>
      </w:r>
      <w:r>
        <w:rPr>
          <w:color w:val="231F20"/>
          <w:w w:val="85"/>
        </w:rPr>
        <w:t>годо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32"/>
          <w:w w:val="85"/>
        </w:rPr>
        <w:t> 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 </w:t>
      </w:r>
      <w:r>
        <w:rPr>
          <w:color w:val="231F20"/>
          <w:spacing w:val="31"/>
          <w:w w:val="85"/>
        </w:rPr>
        <w:t> </w:t>
      </w:r>
      <w:r>
        <w:rPr>
          <w:color w:val="231F20"/>
          <w:w w:val="85"/>
        </w:rPr>
        <w:t>как</w:t>
      </w:r>
      <w:r>
        <w:rPr>
          <w:color w:val="231F20"/>
          <w:w w:val="85"/>
        </w:rPr>
        <w:t>-</w:t>
      </w:r>
      <w:r>
        <w:rPr>
          <w:color w:val="231F20"/>
          <w:w w:val="85"/>
        </w:rPr>
        <w:t>т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</w:t>
      </w:r>
      <w:r>
        <w:rPr>
          <w:color w:val="231F20"/>
          <w:spacing w:val="32"/>
          <w:w w:val="85"/>
        </w:rPr>
        <w:t> </w:t>
      </w:r>
      <w:r>
        <w:rPr>
          <w:color w:val="231F20"/>
          <w:w w:val="85"/>
        </w:rPr>
        <w:t>сказал</w:t>
      </w:r>
      <w:r>
        <w:rPr>
          <w:color w:val="231F20"/>
          <w:w w:val="85"/>
        </w:rPr>
        <w:t>:</w:t>
      </w:r>
      <w:r>
        <w:rPr>
          <w:color w:val="231F20"/>
          <w:w w:val="85"/>
        </w:rPr>
        <w:t> </w:t>
      </w:r>
      <w:r>
        <w:rPr>
          <w:color w:val="231F20"/>
          <w:spacing w:val="32"/>
          <w:w w:val="85"/>
        </w:rPr>
        <w:t> </w:t>
      </w:r>
      <w:r>
        <w:rPr>
          <w:color w:val="231F20"/>
          <w:w w:val="95"/>
        </w:rPr>
        <w:t>«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 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85"/>
        </w:rPr>
        <w:t>всегд</w:t>
      </w:r>
      <w:r>
        <w:rPr>
          <w:color w:val="231F20"/>
          <w:w w:val="85"/>
        </w:rPr>
        <w:t>а</w:t>
      </w:r>
      <w:r>
        <w:rPr>
          <w:color w:val="231F20"/>
          <w:w w:val="85"/>
        </w:rPr>
        <w:t> </w:t>
      </w:r>
      <w:r>
        <w:rPr>
          <w:color w:val="231F20"/>
          <w:spacing w:val="32"/>
          <w:w w:val="85"/>
        </w:rPr>
        <w:t> </w:t>
      </w:r>
      <w:r>
        <w:rPr>
          <w:color w:val="231F20"/>
          <w:w w:val="85"/>
        </w:rPr>
        <w:t>разбирался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проблемах,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которых</w:t>
      </w:r>
      <w:r>
        <w:rPr>
          <w:color w:val="231F20"/>
          <w:spacing w:val="56"/>
          <w:w w:val="85"/>
        </w:rPr>
        <w:t> </w:t>
      </w:r>
      <w:r>
        <w:rPr>
          <w:color w:val="231F20"/>
          <w:w w:val="85"/>
        </w:rPr>
        <w:t>пытался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разобраться</w:t>
      </w:r>
      <w:r>
        <w:rPr>
          <w:color w:val="231F20"/>
          <w:w w:val="85"/>
        </w:rPr>
        <w:t>�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95"/>
        </w:rPr>
        <w:t>Но</w:t>
      </w:r>
      <w:r>
        <w:rPr>
          <w:color w:val="231F20"/>
          <w:spacing w:val="47"/>
          <w:w w:val="95"/>
        </w:rPr>
        <w:t> </w:t>
      </w:r>
      <w:r>
        <w:rPr>
          <w:color w:val="231F20"/>
          <w:w w:val="85"/>
        </w:rPr>
        <w:t>что</w:t>
      </w:r>
      <w:r>
        <w:rPr>
          <w:color w:val="231F20"/>
          <w:spacing w:val="56"/>
          <w:w w:val="85"/>
        </w:rPr>
        <w:t> </w:t>
      </w:r>
      <w:r>
        <w:rPr>
          <w:color w:val="231F20"/>
          <w:w w:val="85"/>
        </w:rPr>
        <w:t>делать</w:t>
      </w:r>
      <w:r>
        <w:rPr>
          <w:color w:val="231F20"/>
          <w:w w:val="93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54"/>
          <w:w w:val="85"/>
        </w:rPr>
        <w:t> </w:t>
      </w:r>
      <w:r>
        <w:rPr>
          <w:color w:val="231F20"/>
          <w:w w:val="85"/>
        </w:rPr>
        <w:t>реформирующейся</w:t>
      </w:r>
      <w:r>
        <w:rPr>
          <w:color w:val="231F20"/>
          <w:spacing w:val="54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54"/>
          <w:w w:val="85"/>
        </w:rPr>
        <w:t> </w:t>
      </w:r>
      <w:r>
        <w:rPr>
          <w:color w:val="231F20"/>
          <w:w w:val="85"/>
        </w:rPr>
        <w:t>разрушающейся</w:t>
      </w:r>
      <w:r>
        <w:rPr>
          <w:color w:val="231F20"/>
          <w:spacing w:val="54"/>
          <w:w w:val="85"/>
        </w:rPr>
        <w:t> </w:t>
      </w:r>
      <w:r>
        <w:rPr>
          <w:color w:val="231F20"/>
          <w:w w:val="85"/>
        </w:rPr>
        <w:t>российской</w:t>
      </w:r>
      <w:r>
        <w:rPr>
          <w:color w:val="231F20"/>
          <w:spacing w:val="54"/>
          <w:w w:val="85"/>
        </w:rPr>
        <w:t> </w:t>
      </w:r>
      <w:r>
        <w:rPr>
          <w:color w:val="231F20"/>
          <w:w w:val="85"/>
        </w:rPr>
        <w:t>экон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микой,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5"/>
        </w:rPr>
        <w:t>я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5"/>
        </w:rPr>
        <w:t>разобраться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5"/>
        </w:rPr>
        <w:t>не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5"/>
        </w:rPr>
        <w:t>могу»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122" w:firstLine="283"/>
        <w:jc w:val="both"/>
      </w:pPr>
      <w:r>
        <w:rPr>
          <w:color w:val="231F20"/>
          <w:spacing w:val="1"/>
          <w:w w:val="95"/>
        </w:rPr>
        <w:t>Прошл</w:t>
      </w:r>
      <w:r>
        <w:rPr>
          <w:color w:val="231F20"/>
          <w:w w:val="95"/>
        </w:rPr>
        <w:t>о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1</w:t>
      </w:r>
      <w:r>
        <w:rPr>
          <w:color w:val="231F20"/>
          <w:w w:val="95"/>
        </w:rPr>
        <w:t>5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лет</w:t>
      </w:r>
      <w:r>
        <w:rPr>
          <w:color w:val="231F20"/>
          <w:w w:val="95"/>
        </w:rPr>
        <w:t>,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ка</w:t>
      </w:r>
      <w:r>
        <w:rPr>
          <w:color w:val="231F20"/>
          <w:w w:val="95"/>
        </w:rPr>
        <w:t>к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был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написан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наш</w:t>
      </w:r>
      <w:r>
        <w:rPr>
          <w:color w:val="231F20"/>
          <w:w w:val="95"/>
        </w:rPr>
        <w:t>а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2"/>
          <w:w w:val="95"/>
        </w:rPr>
        <w:t>работ</w:t>
      </w:r>
      <w:r>
        <w:rPr>
          <w:color w:val="231F20"/>
          <w:w w:val="95"/>
        </w:rPr>
        <w:t>а</w:t>
      </w:r>
      <w:r>
        <w:rPr>
          <w:color w:val="231F20"/>
          <w:spacing w:val="45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</w:rPr>
        <w:t>«Кри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зи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с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модернизаци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Росси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—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тринадцат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ь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теорем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95"/>
        </w:rPr>
        <w:t>»</w:t>
      </w:r>
      <w:r>
        <w:rPr>
          <w:color w:val="231F20"/>
          <w:w w:val="95"/>
          <w:position w:val="9"/>
          <w:sz w:val="16"/>
          <w:szCs w:val="16"/>
        </w:rPr>
        <w:t>1</w:t>
      </w:r>
      <w:r>
        <w:rPr>
          <w:color w:val="231F20"/>
          <w:w w:val="95"/>
        </w:rPr>
        <w:t>,</w:t>
      </w:r>
      <w:r>
        <w:rPr>
          <w:color w:val="231F20"/>
          <w:spacing w:val="4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1"/>
          <w:w w:val="95"/>
        </w:rPr>
        <w:t>кото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рой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были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предложены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меры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выходу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сырьевой</w:t>
      </w:r>
      <w:r>
        <w:rPr>
          <w:color w:val="231F20"/>
          <w:w w:val="93"/>
        </w:rPr>
        <w:t> </w:t>
      </w:r>
      <w:r>
        <w:rPr>
          <w:color w:val="231F20"/>
          <w:spacing w:val="5"/>
          <w:w w:val="95"/>
        </w:rPr>
        <w:t>траектори</w:t>
      </w:r>
      <w:r>
        <w:rPr>
          <w:color w:val="231F20"/>
          <w:w w:val="95"/>
        </w:rPr>
        <w:t>и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5"/>
          <w:w w:val="95"/>
        </w:rPr>
        <w:t>поддержани</w:t>
      </w:r>
      <w:r>
        <w:rPr>
          <w:color w:val="231F20"/>
          <w:w w:val="95"/>
        </w:rPr>
        <w:t>ю</w:t>
      </w:r>
      <w:r>
        <w:rPr>
          <w:color w:val="231F20"/>
          <w:w w:val="95"/>
        </w:rPr>
        <w:t> 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5"/>
          <w:w w:val="95"/>
        </w:rPr>
        <w:t>социально</w:t>
      </w:r>
      <w:r>
        <w:rPr>
          <w:color w:val="231F20"/>
          <w:spacing w:val="4"/>
          <w:w w:val="95"/>
        </w:rPr>
        <w:t>-</w:t>
      </w:r>
      <w:r>
        <w:rPr>
          <w:color w:val="231F20"/>
          <w:spacing w:val="5"/>
          <w:w w:val="95"/>
        </w:rPr>
        <w:t>экономическ</w:t>
      </w:r>
      <w:r>
        <w:rPr>
          <w:color w:val="231F20"/>
          <w:spacing w:val="8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2"/>
          <w:w w:val="95"/>
        </w:rPr>
        <w:t>развити</w:t>
      </w:r>
      <w:r>
        <w:rPr>
          <w:color w:val="231F20"/>
          <w:w w:val="95"/>
        </w:rPr>
        <w:t>я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страны</w:t>
      </w:r>
      <w:r>
        <w:rPr>
          <w:color w:val="231F20"/>
          <w:w w:val="95"/>
        </w:rPr>
        <w:t>�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Он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2"/>
          <w:w w:val="95"/>
        </w:rPr>
        <w:t>был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2"/>
          <w:w w:val="95"/>
        </w:rPr>
        <w:t>опубликован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2"/>
          <w:w w:val="95"/>
        </w:rPr>
        <w:t>сраз</w:t>
      </w:r>
      <w:r>
        <w:rPr>
          <w:color w:val="231F20"/>
          <w:w w:val="95"/>
        </w:rPr>
        <w:t>у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2"/>
          <w:w w:val="95"/>
        </w:rPr>
        <w:t>после</w:t>
      </w:r>
      <w:r>
        <w:rPr>
          <w:color w:val="231F20"/>
          <w:spacing w:val="2"/>
          <w:w w:val="94"/>
        </w:rPr>
        <w:t> </w:t>
      </w:r>
      <w:r>
        <w:rPr>
          <w:color w:val="231F20"/>
          <w:w w:val="95"/>
        </w:rPr>
        <w:t>мирового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экономического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кризиса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2009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23"/>
          <w:w w:val="80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разослана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всем</w:t>
      </w:r>
      <w:r>
        <w:rPr>
          <w:color w:val="231F20"/>
          <w:w w:val="92"/>
        </w:rPr>
        <w:t> </w:t>
      </w:r>
      <w:r>
        <w:rPr>
          <w:color w:val="231F20"/>
          <w:w w:val="90"/>
        </w:rPr>
        <w:t>членам</w:t>
      </w:r>
      <w:r>
        <w:rPr>
          <w:color w:val="231F20"/>
          <w:spacing w:val="-61"/>
          <w:w w:val="90"/>
        </w:rPr>
        <w:t> </w:t>
      </w:r>
      <w:r>
        <w:rPr>
          <w:color w:val="231F20"/>
          <w:w w:val="90"/>
        </w:rPr>
        <w:t>РАН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118" w:firstLine="283"/>
        <w:jc w:val="both"/>
      </w:pPr>
      <w:r>
        <w:rPr>
          <w:color w:val="231F20"/>
          <w:spacing w:val="1"/>
          <w:w w:val="95"/>
        </w:rPr>
        <w:t>Развити</w:t>
      </w:r>
      <w:r>
        <w:rPr>
          <w:color w:val="231F20"/>
          <w:w w:val="95"/>
        </w:rPr>
        <w:t>е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модернизаци</w:t>
      </w:r>
      <w:r>
        <w:rPr>
          <w:color w:val="231F20"/>
          <w:w w:val="95"/>
        </w:rPr>
        <w:t>я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экономик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производятс</w:t>
      </w:r>
      <w:r>
        <w:rPr>
          <w:color w:val="231F20"/>
          <w:w w:val="95"/>
        </w:rPr>
        <w:t>я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при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заниженны</w:t>
      </w:r>
      <w:r>
        <w:rPr>
          <w:color w:val="231F20"/>
          <w:w w:val="95"/>
        </w:rPr>
        <w:t>х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2"/>
          <w:w w:val="95"/>
        </w:rPr>
        <w:t>расхода</w:t>
      </w:r>
      <w:r>
        <w:rPr>
          <w:color w:val="231F20"/>
          <w:w w:val="95"/>
        </w:rPr>
        <w:t>х</w:t>
      </w:r>
      <w:r>
        <w:rPr>
          <w:color w:val="231F20"/>
          <w:spacing w:val="3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2"/>
          <w:w w:val="95"/>
        </w:rPr>
        <w:t>социально</w:t>
      </w:r>
      <w:r>
        <w:rPr>
          <w:color w:val="231F20"/>
          <w:w w:val="95"/>
        </w:rPr>
        <w:t>й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2"/>
          <w:w w:val="95"/>
        </w:rPr>
        <w:t>сфере</w:t>
      </w:r>
      <w:r>
        <w:rPr>
          <w:color w:val="231F20"/>
          <w:w w:val="95"/>
        </w:rPr>
        <w:t>�</w:t>
      </w:r>
      <w:r>
        <w:rPr>
          <w:color w:val="231F20"/>
          <w:spacing w:val="3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1"/>
          <w:w w:val="95"/>
        </w:rPr>
        <w:t>частности,</w:t>
      </w:r>
      <w:r>
        <w:rPr>
          <w:color w:val="231F20"/>
          <w:spacing w:val="2"/>
          <w:w w:val="99"/>
        </w:rPr>
        <w:t> </w:t>
      </w:r>
      <w:r>
        <w:rPr>
          <w:color w:val="231F20"/>
          <w:spacing w:val="1"/>
          <w:w w:val="95"/>
        </w:rPr>
        <w:t>затрат</w:t>
      </w:r>
      <w:r>
        <w:rPr>
          <w:color w:val="231F20"/>
          <w:w w:val="95"/>
        </w:rPr>
        <w:t>ы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здравоохранение</w:t>
      </w:r>
      <w:r>
        <w:rPr>
          <w:color w:val="231F20"/>
          <w:w w:val="95"/>
        </w:rPr>
        <w:t>,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образование</w:t>
      </w:r>
      <w:r>
        <w:rPr>
          <w:color w:val="231F20"/>
          <w:w w:val="95"/>
        </w:rPr>
        <w:t>,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наук</w:t>
      </w:r>
      <w:r>
        <w:rPr>
          <w:color w:val="231F20"/>
          <w:w w:val="95"/>
        </w:rPr>
        <w:t>у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культ</w:t>
      </w:r>
      <w:r>
        <w:rPr>
          <w:color w:val="231F20"/>
          <w:spacing w:val="4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ру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составляют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9–10%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ВВП,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Европе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20%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Официальна</w:t>
      </w:r>
      <w:r>
        <w:rPr>
          <w:color w:val="231F20"/>
          <w:w w:val="95"/>
        </w:rPr>
        <w:t>я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1"/>
          <w:w w:val="95"/>
        </w:rPr>
        <w:t>экономическа</w:t>
      </w:r>
      <w:r>
        <w:rPr>
          <w:color w:val="231F20"/>
          <w:w w:val="95"/>
        </w:rPr>
        <w:t>я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5"/>
          <w:w w:val="95"/>
        </w:rPr>
        <w:t> </w:t>
      </w:r>
      <w:r>
        <w:rPr>
          <w:color w:val="231F20"/>
          <w:w w:val="95"/>
        </w:rPr>
        <w:t>экспертна</w:t>
      </w:r>
      <w:r>
        <w:rPr>
          <w:color w:val="231F20"/>
          <w:w w:val="95"/>
        </w:rPr>
        <w:t>я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элит</w:t>
      </w:r>
      <w:r>
        <w:rPr>
          <w:color w:val="231F20"/>
          <w:w w:val="95"/>
        </w:rPr>
        <w:t>а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1"/>
          <w:w w:val="95"/>
        </w:rPr>
        <w:t>гот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ва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предложить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правительству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системные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меры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перестройки</w:t>
      </w:r>
      <w:r>
        <w:rPr>
          <w:color w:val="231F20"/>
          <w:w w:val="94"/>
        </w:rPr>
        <w:t> </w:t>
      </w:r>
      <w:r>
        <w:rPr>
          <w:color w:val="231F20"/>
          <w:w w:val="95"/>
        </w:rPr>
        <w:t>экономики</w:t>
      </w:r>
      <w:r>
        <w:rPr>
          <w:color w:val="231F20"/>
          <w:w w:val="95"/>
        </w:rPr>
        <w:t>,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противопостави</w:t>
      </w:r>
      <w:r>
        <w:rPr>
          <w:color w:val="231F20"/>
          <w:w w:val="95"/>
        </w:rPr>
        <w:t>в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эгоистически</w:t>
      </w:r>
      <w:r>
        <w:rPr>
          <w:color w:val="231F20"/>
          <w:w w:val="95"/>
        </w:rPr>
        <w:t>м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интересам</w:t>
      </w:r>
      <w:r>
        <w:rPr>
          <w:color w:val="231F20"/>
          <w:spacing w:val="1"/>
          <w:w w:val="94"/>
        </w:rPr>
        <w:t> </w:t>
      </w:r>
      <w:r>
        <w:rPr>
          <w:color w:val="231F20"/>
          <w:w w:val="95"/>
        </w:rPr>
        <w:t>богатого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класса,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который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распоряжается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самыми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доходн</w:t>
      </w:r>
      <w:r>
        <w:rPr>
          <w:color w:val="231F20"/>
          <w:spacing w:val="-5"/>
          <w:w w:val="95"/>
        </w:rPr>
        <w:t>ы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ми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объектами,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работающими</w:t>
      </w:r>
      <w:r>
        <w:rPr>
          <w:color w:val="231F20"/>
          <w:spacing w:val="-67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вывоз</w:t>
      </w:r>
      <w:r>
        <w:rPr>
          <w:color w:val="231F20"/>
          <w:spacing w:val="-67"/>
          <w:w w:val="95"/>
        </w:rPr>
        <w:t> </w:t>
      </w:r>
      <w:r>
        <w:rPr>
          <w:color w:val="231F20"/>
          <w:w w:val="95"/>
        </w:rPr>
        <w:t>природных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ресурсов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167" w:lineRule="auto" w:before="38"/>
        <w:ind w:left="117" w:right="118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752pt;width:56.693pt;height:.1pt;mso-position-horizontal-relative:page;mso-position-vertical-relative:paragraph;z-index:-12710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8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w w:val="8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8"/>
          <w:w w:val="8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3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ом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ом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3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3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10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3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;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3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10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3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;</w:t>
      </w:r>
      <w:r>
        <w:rPr>
          <w:rFonts w:ascii="Malgun Gothic" w:hAnsi="Malgun Gothic" w:cs="Malgun Gothic" w:eastAsia="Malgun Gothic"/>
          <w:color w:val="231F20"/>
          <w:spacing w:val="17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5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1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left"/>
        <w:rPr>
          <w:rFonts w:ascii="Malgun Gothic" w:hAnsi="Malgun Gothic" w:cs="Malgun Gothic" w:eastAsia="Malgun Gothic"/>
          <w:sz w:val="24"/>
          <w:szCs w:val="24"/>
        </w:rPr>
        <w:sectPr>
          <w:pgSz w:w="9355" w:h="13620"/>
          <w:pgMar w:top="1260" w:bottom="280" w:left="620" w:right="840"/>
        </w:sectPr>
      </w:pPr>
    </w:p>
    <w:p>
      <w:pPr>
        <w:spacing w:before="52"/>
        <w:ind w:left="10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7.905499pt;margin-top:.921127pt;width:.1pt;height:19.842pt;mso-position-horizontal-relative:page;mso-position-vertical-relative:paragraph;z-index:-12709" coordorigin="958,18" coordsize="2,397">
            <v:shape style="position:absolute;left:958;top:18;width:2;height:397" coordorigin="958,18" coordsize="0,397" path="m958,18l958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6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  </w:t>
      </w:r>
      <w:r>
        <w:rPr>
          <w:rFonts w:ascii="Arial" w:hAnsi="Arial" w:cs="Arial" w:eastAsia="Arial"/>
          <w:b/>
          <w:bCs/>
          <w:color w:val="231F20"/>
          <w:spacing w:val="32"/>
          <w:w w:val="80"/>
          <w:sz w:val="26"/>
          <w:szCs w:val="26"/>
        </w:rPr>
        <w:t> 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6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те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ю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 w:before="14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left="343" w:right="112"/>
        <w:jc w:val="both"/>
      </w:pPr>
      <w:r>
        <w:rPr>
          <w:color w:val="231F20"/>
          <w:spacing w:val="-1"/>
          <w:w w:val="95"/>
        </w:rPr>
        <w:t>Вмест</w:t>
      </w:r>
      <w:r>
        <w:rPr>
          <w:color w:val="231F20"/>
          <w:w w:val="95"/>
        </w:rPr>
        <w:t>о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ускоренног</w:t>
      </w:r>
      <w:r>
        <w:rPr>
          <w:color w:val="231F20"/>
          <w:w w:val="95"/>
        </w:rPr>
        <w:t>о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"/>
          <w:w w:val="95"/>
        </w:rPr>
        <w:t>производств</w:t>
      </w:r>
      <w:r>
        <w:rPr>
          <w:color w:val="231F20"/>
          <w:w w:val="95"/>
        </w:rPr>
        <w:t>а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потребительски</w:t>
      </w:r>
      <w:r>
        <w:rPr>
          <w:color w:val="231F20"/>
          <w:w w:val="95"/>
        </w:rPr>
        <w:t>х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товаров,</w:t>
      </w:r>
      <w:r>
        <w:rPr>
          <w:color w:val="231F20"/>
          <w:spacing w:val="-1"/>
          <w:w w:val="94"/>
        </w:rPr>
        <w:t> 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3"/>
          <w:w w:val="95"/>
        </w:rPr>
        <w:t>б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2"/>
          <w:w w:val="95"/>
        </w:rPr>
        <w:t>с</w:t>
      </w:r>
      <w:r>
        <w:rPr>
          <w:color w:val="231F20"/>
          <w:spacing w:val="-2"/>
          <w:w w:val="95"/>
        </w:rPr>
        <w:t>п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2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2"/>
          <w:w w:val="95"/>
        </w:rPr>
        <w:t>с</w:t>
      </w:r>
      <w:r>
        <w:rPr>
          <w:color w:val="231F20"/>
          <w:spacing w:val="-2"/>
          <w:w w:val="95"/>
        </w:rPr>
        <w:t>п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3"/>
          <w:w w:val="95"/>
        </w:rPr>
        <w:t>«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х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3"/>
          <w:w w:val="95"/>
        </w:rPr>
        <w:t>а</w:t>
      </w:r>
      <w:r>
        <w:rPr>
          <w:color w:val="231F20"/>
          <w:spacing w:val="-2"/>
          <w:w w:val="95"/>
        </w:rPr>
        <w:t>ж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3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2"/>
          <w:w w:val="95"/>
        </w:rPr>
        <w:t>п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2"/>
          <w:w w:val="95"/>
        </w:rPr>
        <w:t>г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w w:val="95"/>
        </w:rPr>
        <w:t>в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2"/>
          <w:w w:val="95"/>
        </w:rPr>
        <w:t>э</w:t>
      </w:r>
      <w:r>
        <w:rPr>
          <w:color w:val="231F20"/>
          <w:spacing w:val="-2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м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2"/>
          <w:w w:val="95"/>
        </w:rPr>
        <w:t>к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3"/>
          <w:w w:val="95"/>
        </w:rPr>
        <w:t>»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w w:val="95"/>
        </w:rPr>
        <w:t>огромные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ресурсы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вкладываются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обслуживание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экспорта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импорта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счет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расходов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рабочих,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фермеров,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сельских</w:t>
      </w:r>
      <w:r>
        <w:rPr>
          <w:color w:val="231F20"/>
          <w:w w:val="97"/>
        </w:rPr>
        <w:t> </w:t>
      </w:r>
      <w:r>
        <w:rPr>
          <w:color w:val="231F20"/>
          <w:spacing w:val="-1"/>
          <w:w w:val="95"/>
        </w:rPr>
        <w:t>жителей</w:t>
      </w:r>
      <w:r>
        <w:rPr>
          <w:color w:val="231F20"/>
          <w:w w:val="95"/>
        </w:rPr>
        <w:t>,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служащих</w:t>
      </w:r>
      <w:r>
        <w:rPr>
          <w:color w:val="231F20"/>
          <w:w w:val="95"/>
        </w:rPr>
        <w:t>,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учителей</w:t>
      </w:r>
      <w:r>
        <w:rPr>
          <w:color w:val="231F20"/>
          <w:w w:val="95"/>
        </w:rPr>
        <w:t>,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2"/>
          <w:w w:val="95"/>
        </w:rPr>
        <w:t>враче</w:t>
      </w:r>
      <w:r>
        <w:rPr>
          <w:color w:val="231F20"/>
          <w:w w:val="95"/>
        </w:rPr>
        <w:t>й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други</w:t>
      </w:r>
      <w:r>
        <w:rPr>
          <w:color w:val="231F20"/>
          <w:w w:val="95"/>
        </w:rPr>
        <w:t>х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медицинских</w:t>
      </w:r>
      <w:r>
        <w:rPr>
          <w:color w:val="231F20"/>
          <w:spacing w:val="-1"/>
          <w:w w:val="97"/>
        </w:rPr>
        <w:t> </w:t>
      </w:r>
      <w:r>
        <w:rPr>
          <w:color w:val="231F20"/>
          <w:w w:val="95"/>
        </w:rPr>
        <w:t>работников,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инженеров,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профессоров,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офицеров,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работн</w:t>
      </w:r>
      <w:r>
        <w:rPr>
          <w:color w:val="231F20"/>
          <w:spacing w:val="-4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ков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сферы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услуг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80"/>
        </w:rPr>
        <w:t>т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w w:val="80"/>
        </w:rPr>
        <w:t>�</w:t>
      </w:r>
      <w:r>
        <w:rPr>
          <w:color w:val="231F20"/>
          <w:spacing w:val="-8"/>
          <w:w w:val="80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дело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том,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такая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экономия</w:t>
      </w:r>
      <w:r>
        <w:rPr>
          <w:color w:val="231F20"/>
          <w:w w:val="97"/>
        </w:rPr>
        <w:t> </w:t>
      </w:r>
      <w:r>
        <w:rPr>
          <w:color w:val="231F20"/>
          <w:spacing w:val="1"/>
          <w:w w:val="95"/>
        </w:rPr>
        <w:t>сопряжен</w:t>
      </w:r>
      <w:r>
        <w:rPr>
          <w:color w:val="231F20"/>
          <w:w w:val="95"/>
        </w:rPr>
        <w:t>а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риско</w:t>
      </w:r>
      <w:r>
        <w:rPr>
          <w:color w:val="231F20"/>
          <w:w w:val="95"/>
        </w:rPr>
        <w:t>м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1"/>
          <w:w w:val="95"/>
        </w:rPr>
        <w:t>народны</w:t>
      </w:r>
      <w:r>
        <w:rPr>
          <w:color w:val="231F20"/>
          <w:w w:val="95"/>
        </w:rPr>
        <w:t>х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1"/>
          <w:w w:val="95"/>
        </w:rPr>
        <w:t>волнений</w:t>
      </w:r>
      <w:r>
        <w:rPr>
          <w:color w:val="231F20"/>
          <w:w w:val="95"/>
        </w:rPr>
        <w:t>�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то</w:t>
      </w:r>
      <w:r>
        <w:rPr>
          <w:color w:val="231F20"/>
          <w:w w:val="95"/>
        </w:rPr>
        <w:t>,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1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экон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мия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социальной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сфере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тормозит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экономический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рост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(и</w:t>
      </w:r>
      <w:r>
        <w:rPr>
          <w:color w:val="231F20"/>
          <w:w w:val="106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б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w w:val="95"/>
        </w:rPr>
        <w:t>м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настояща</w:t>
      </w:r>
      <w:r>
        <w:rPr>
          <w:color w:val="231F20"/>
          <w:w w:val="95"/>
        </w:rPr>
        <w:t>я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работа)</w:t>
      </w:r>
      <w:r>
        <w:rPr>
          <w:color w:val="231F20"/>
          <w:w w:val="95"/>
        </w:rPr>
        <w:t>,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«либерально</w:t>
      </w:r>
      <w:r>
        <w:rPr>
          <w:color w:val="231F20"/>
          <w:w w:val="95"/>
        </w:rPr>
        <w:t>-</w:t>
      </w:r>
      <w:r>
        <w:rPr>
          <w:color w:val="231F20"/>
          <w:spacing w:val="1"/>
          <w:w w:val="95"/>
        </w:rPr>
        <w:t>рыночно</w:t>
      </w:r>
      <w:r>
        <w:rPr>
          <w:color w:val="231F20"/>
          <w:w w:val="95"/>
        </w:rPr>
        <w:t>й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элите»</w:t>
      </w:r>
      <w:r>
        <w:rPr>
          <w:color w:val="231F20"/>
          <w:spacing w:val="1"/>
          <w:w w:val="96"/>
        </w:rPr>
        <w:t> </w:t>
      </w:r>
      <w:r>
        <w:rPr>
          <w:color w:val="231F20"/>
          <w:w w:val="90"/>
        </w:rPr>
        <w:t>никогда</w:t>
      </w:r>
      <w:r>
        <w:rPr>
          <w:color w:val="231F20"/>
          <w:spacing w:val="-31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-31"/>
          <w:w w:val="90"/>
        </w:rPr>
        <w:t> </w:t>
      </w:r>
      <w:r>
        <w:rPr>
          <w:color w:val="231F20"/>
          <w:w w:val="90"/>
        </w:rPr>
        <w:t>понять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343" w:right="116" w:firstLine="283"/>
        <w:jc w:val="both"/>
      </w:pPr>
      <w:r>
        <w:rPr>
          <w:color w:val="231F20"/>
          <w:spacing w:val="1"/>
          <w:w w:val="95"/>
        </w:rPr>
        <w:t>Посл</w:t>
      </w:r>
      <w:r>
        <w:rPr>
          <w:color w:val="231F20"/>
          <w:w w:val="95"/>
        </w:rPr>
        <w:t>е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199</w:t>
      </w:r>
      <w:r>
        <w:rPr>
          <w:color w:val="231F20"/>
          <w:w w:val="95"/>
        </w:rPr>
        <w:t>1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58"/>
          <w:w w:val="80"/>
        </w:rPr>
        <w:t> </w:t>
      </w:r>
      <w:r>
        <w:rPr>
          <w:color w:val="231F20"/>
          <w:spacing w:val="1"/>
          <w:w w:val="95"/>
        </w:rPr>
        <w:t>(</w:t>
      </w:r>
      <w:r>
        <w:rPr>
          <w:color w:val="231F20"/>
          <w:w w:val="95"/>
        </w:rPr>
        <w:t>а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2"/>
          <w:w w:val="95"/>
        </w:rPr>
        <w:t>трет</w:t>
      </w:r>
      <w:r>
        <w:rPr>
          <w:color w:val="231F20"/>
          <w:w w:val="95"/>
        </w:rPr>
        <w:t>ь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столетия)</w:t>
      </w:r>
      <w:r>
        <w:rPr>
          <w:color w:val="231F20"/>
          <w:w w:val="95"/>
        </w:rPr>
        <w:t>,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2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исключением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восьмимесячног</w:t>
      </w:r>
      <w:r>
        <w:rPr>
          <w:color w:val="231F20"/>
          <w:w w:val="95"/>
        </w:rPr>
        <w:t>о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период</w:t>
      </w:r>
      <w:r>
        <w:rPr>
          <w:color w:val="231F20"/>
          <w:w w:val="95"/>
        </w:rPr>
        <w:t>а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работ</w:t>
      </w:r>
      <w:r>
        <w:rPr>
          <w:color w:val="231F20"/>
          <w:w w:val="95"/>
        </w:rPr>
        <w:t>ы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правительств</w:t>
      </w:r>
      <w:r>
        <w:rPr>
          <w:color w:val="231F20"/>
          <w:w w:val="95"/>
        </w:rPr>
        <w:t>а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академ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ка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80"/>
        </w:rPr>
        <w:t>Е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М</w:t>
      </w:r>
      <w:r>
        <w:rPr>
          <w:color w:val="231F20"/>
          <w:w w:val="80"/>
        </w:rPr>
        <w:t>�</w:t>
      </w:r>
      <w:r>
        <w:rPr>
          <w:color w:val="231F20"/>
          <w:spacing w:val="-12"/>
          <w:w w:val="80"/>
        </w:rPr>
        <w:t> </w:t>
      </w:r>
      <w:r>
        <w:rPr>
          <w:color w:val="231F20"/>
          <w:w w:val="95"/>
        </w:rPr>
        <w:t>Примакова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(сентябрь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1998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май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1999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),</w:t>
      </w:r>
      <w:r>
        <w:rPr>
          <w:color w:val="231F20"/>
          <w:spacing w:val="-12"/>
          <w:w w:val="80"/>
        </w:rPr>
        <w:t> </w:t>
      </w:r>
      <w:r>
        <w:rPr>
          <w:color w:val="231F20"/>
          <w:w w:val="95"/>
        </w:rPr>
        <w:t>именно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лекалам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этой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«элиты»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происходило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управление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страной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Показатели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неравенству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доходов,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основным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зиция</w:t>
      </w:r>
      <w:r>
        <w:rPr>
          <w:color w:val="231F20"/>
          <w:w w:val="95"/>
        </w:rPr>
        <w:t>м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1"/>
          <w:w w:val="95"/>
        </w:rPr>
        <w:t>мировы</w:t>
      </w:r>
      <w:r>
        <w:rPr>
          <w:color w:val="231F20"/>
          <w:w w:val="95"/>
        </w:rPr>
        <w:t>х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1"/>
          <w:w w:val="95"/>
        </w:rPr>
        <w:t>рейтинга</w:t>
      </w:r>
      <w:r>
        <w:rPr>
          <w:color w:val="231F20"/>
          <w:w w:val="95"/>
        </w:rPr>
        <w:t>х</w:t>
      </w:r>
      <w:r>
        <w:rPr>
          <w:color w:val="231F20"/>
          <w:spacing w:val="21"/>
          <w:w w:val="95"/>
        </w:rPr>
        <w:t> </w:t>
      </w:r>
      <w:r>
        <w:rPr>
          <w:color w:val="231F20"/>
          <w:w w:val="95"/>
        </w:rPr>
        <w:t>(бедность</w:t>
      </w:r>
      <w:r>
        <w:rPr>
          <w:color w:val="231F20"/>
          <w:w w:val="95"/>
        </w:rPr>
        <w:t>,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коррупция</w:t>
      </w:r>
      <w:r>
        <w:rPr>
          <w:color w:val="231F20"/>
          <w:w w:val="95"/>
        </w:rPr>
        <w:t>,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1"/>
          <w:w w:val="95"/>
        </w:rPr>
        <w:t>защ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5"/>
        </w:rPr>
        <w:t>щенност</w:t>
      </w:r>
      <w:r>
        <w:rPr>
          <w:color w:val="231F20"/>
          <w:w w:val="95"/>
        </w:rPr>
        <w:t>ь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личност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собственности</w:t>
      </w:r>
      <w:r>
        <w:rPr>
          <w:color w:val="231F20"/>
          <w:w w:val="95"/>
        </w:rPr>
        <w:t>,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приверженност</w:t>
      </w:r>
      <w:r>
        <w:rPr>
          <w:color w:val="231F20"/>
          <w:w w:val="95"/>
        </w:rPr>
        <w:t>ь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2"/>
          <w:w w:val="95"/>
        </w:rPr>
        <w:t>дем</w:t>
      </w:r>
      <w:r>
        <w:rPr>
          <w:color w:val="231F20"/>
          <w:spacing w:val="-7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б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е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д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ф</w:t>
      </w:r>
      <w:r>
        <w:rPr>
          <w:color w:val="231F20"/>
          <w:spacing w:val="1"/>
          <w:w w:val="95"/>
        </w:rPr>
        <w:t>фе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ив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ст</w:t>
      </w:r>
      <w:r>
        <w:rPr>
          <w:color w:val="231F20"/>
          <w:w w:val="95"/>
        </w:rPr>
        <w:t>ь</w:t>
      </w:r>
      <w:r>
        <w:rPr>
          <w:color w:val="231F20"/>
          <w:spacing w:val="6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ес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ц</w:t>
      </w:r>
      <w:r>
        <w:rPr>
          <w:color w:val="231F20"/>
          <w:w w:val="95"/>
        </w:rPr>
        <w:t>ий</w:t>
      </w:r>
      <w:r>
        <w:rPr>
          <w:color w:val="231F20"/>
          <w:w w:val="95"/>
        </w:rPr>
        <w:t>,</w:t>
      </w:r>
      <w:r>
        <w:rPr>
          <w:color w:val="231F20"/>
          <w:spacing w:val="6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нф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spacing w:val="1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6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67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уд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ст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но</w:t>
      </w:r>
      <w:r>
        <w:rPr>
          <w:color w:val="231F20"/>
          <w:w w:val="95"/>
        </w:rPr>
        <w:t>е</w:t>
      </w:r>
      <w:r>
        <w:rPr>
          <w:color w:val="231F20"/>
          <w:w w:val="86"/>
        </w:rPr>
        <w:t> </w:t>
      </w:r>
      <w:r>
        <w:rPr>
          <w:color w:val="231F20"/>
          <w:w w:val="95"/>
        </w:rPr>
        <w:t>управление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80"/>
        </w:rPr>
        <w:t>т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)</w:t>
      </w:r>
      <w:r>
        <w:rPr>
          <w:color w:val="231F20"/>
          <w:spacing w:val="-30"/>
          <w:w w:val="80"/>
        </w:rPr>
        <w:t> </w:t>
      </w:r>
      <w:r>
        <w:rPr>
          <w:color w:val="231F20"/>
          <w:w w:val="95"/>
        </w:rPr>
        <w:t>практически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изменились,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некоторые</w:t>
      </w:r>
      <w:r>
        <w:rPr>
          <w:color w:val="231F20"/>
          <w:w w:val="94"/>
        </w:rPr>
        <w:t> </w:t>
      </w:r>
      <w:r>
        <w:rPr>
          <w:color w:val="231F20"/>
          <w:w w:val="90"/>
        </w:rPr>
        <w:t>заметно</w:t>
      </w:r>
      <w:r>
        <w:rPr>
          <w:color w:val="231F20"/>
          <w:spacing w:val="-43"/>
          <w:w w:val="90"/>
        </w:rPr>
        <w:t> </w:t>
      </w:r>
      <w:r>
        <w:rPr>
          <w:color w:val="231F20"/>
          <w:w w:val="90"/>
        </w:rPr>
        <w:t>ухудшились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343" w:right="110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w w:val="95"/>
        </w:rPr>
        <w:t>й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связ</w:t>
      </w:r>
      <w:r>
        <w:rPr>
          <w:color w:val="231F20"/>
          <w:w w:val="95"/>
        </w:rPr>
        <w:t>и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важн</w:t>
      </w:r>
      <w:r>
        <w:rPr>
          <w:color w:val="231F20"/>
          <w:w w:val="95"/>
        </w:rPr>
        <w:t>о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сопоставит</w:t>
      </w:r>
      <w:r>
        <w:rPr>
          <w:color w:val="231F20"/>
          <w:w w:val="95"/>
        </w:rPr>
        <w:t>ь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траектори</w:t>
      </w:r>
      <w:r>
        <w:rPr>
          <w:color w:val="231F20"/>
          <w:w w:val="95"/>
        </w:rPr>
        <w:t>и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экономиче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ского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развития,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динамику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макроэкономических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демогр</w:t>
      </w:r>
      <w:r>
        <w:rPr>
          <w:color w:val="231F20"/>
          <w:spacing w:val="4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фически</w:t>
      </w:r>
      <w:r>
        <w:rPr>
          <w:color w:val="231F20"/>
          <w:w w:val="95"/>
        </w:rPr>
        <w:t>х</w:t>
      </w:r>
      <w:r>
        <w:rPr>
          <w:color w:val="231F20"/>
          <w:spacing w:val="63"/>
          <w:w w:val="95"/>
        </w:rPr>
        <w:t> </w:t>
      </w:r>
      <w:r>
        <w:rPr>
          <w:color w:val="231F20"/>
          <w:spacing w:val="2"/>
          <w:w w:val="95"/>
        </w:rPr>
        <w:t>показателе</w:t>
      </w:r>
      <w:r>
        <w:rPr>
          <w:color w:val="231F20"/>
          <w:w w:val="95"/>
        </w:rPr>
        <w:t>й</w:t>
      </w:r>
      <w:r>
        <w:rPr>
          <w:color w:val="231F20"/>
          <w:spacing w:val="64"/>
          <w:w w:val="95"/>
        </w:rPr>
        <w:t> </w:t>
      </w:r>
      <w:r>
        <w:rPr>
          <w:color w:val="231F20"/>
          <w:spacing w:val="1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63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w w:val="95"/>
        </w:rPr>
        <w:t>о</w:t>
      </w:r>
      <w:r>
        <w:rPr>
          <w:color w:val="231F20"/>
          <w:spacing w:val="64"/>
          <w:w w:val="95"/>
        </w:rPr>
        <w:t> </w:t>
      </w:r>
      <w:r>
        <w:rPr>
          <w:color w:val="231F20"/>
          <w:spacing w:val="2"/>
          <w:w w:val="95"/>
        </w:rPr>
        <w:t>странам</w:t>
      </w:r>
      <w:r>
        <w:rPr>
          <w:color w:val="231F20"/>
          <w:w w:val="95"/>
        </w:rPr>
        <w:t>и</w:t>
      </w:r>
      <w:r>
        <w:rPr>
          <w:color w:val="231F20"/>
          <w:spacing w:val="64"/>
          <w:w w:val="95"/>
        </w:rPr>
        <w:t> </w:t>
      </w:r>
      <w:r>
        <w:rPr>
          <w:color w:val="231F20"/>
          <w:spacing w:val="1"/>
          <w:w w:val="95"/>
        </w:rPr>
        <w:t>Центральной</w:t>
      </w:r>
      <w:r>
        <w:rPr>
          <w:color w:val="231F20"/>
          <w:spacing w:val="2"/>
          <w:w w:val="96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72"/>
          <w:w w:val="95"/>
        </w:rPr>
        <w:t> </w:t>
      </w:r>
      <w:r>
        <w:rPr>
          <w:color w:val="231F20"/>
          <w:spacing w:val="1"/>
          <w:w w:val="95"/>
        </w:rPr>
        <w:t>Восточно</w:t>
      </w:r>
      <w:r>
        <w:rPr>
          <w:color w:val="231F20"/>
          <w:w w:val="95"/>
        </w:rPr>
        <w:t>й</w:t>
      </w:r>
      <w:r>
        <w:rPr>
          <w:color w:val="231F20"/>
          <w:spacing w:val="73"/>
          <w:w w:val="95"/>
        </w:rPr>
        <w:t> </w:t>
      </w:r>
      <w:r>
        <w:rPr>
          <w:color w:val="231F20"/>
          <w:spacing w:val="1"/>
          <w:w w:val="95"/>
        </w:rPr>
        <w:t>Европ</w:t>
      </w:r>
      <w:r>
        <w:rPr>
          <w:color w:val="231F20"/>
          <w:w w:val="95"/>
        </w:rPr>
        <w:t>ы</w:t>
      </w:r>
      <w:r>
        <w:rPr>
          <w:color w:val="231F20"/>
          <w:spacing w:val="73"/>
          <w:w w:val="95"/>
        </w:rPr>
        <w:t> </w:t>
      </w:r>
      <w:r>
        <w:rPr>
          <w:color w:val="231F20"/>
          <w:spacing w:val="1"/>
          <w:w w:val="95"/>
        </w:rPr>
        <w:t>(Новым</w:t>
      </w:r>
      <w:r>
        <w:rPr>
          <w:color w:val="231F20"/>
          <w:w w:val="95"/>
        </w:rPr>
        <w:t>и</w:t>
      </w:r>
      <w:r>
        <w:rPr>
          <w:color w:val="231F20"/>
          <w:spacing w:val="73"/>
          <w:w w:val="95"/>
        </w:rPr>
        <w:t> </w:t>
      </w:r>
      <w:r>
        <w:rPr>
          <w:color w:val="231F20"/>
          <w:spacing w:val="2"/>
          <w:w w:val="95"/>
        </w:rPr>
        <w:t>странам</w:t>
      </w:r>
      <w:r>
        <w:rPr>
          <w:color w:val="231F20"/>
          <w:w w:val="95"/>
        </w:rPr>
        <w:t>и</w:t>
      </w:r>
      <w:r>
        <w:rPr>
          <w:color w:val="231F20"/>
          <w:spacing w:val="73"/>
          <w:w w:val="95"/>
        </w:rPr>
        <w:t> 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7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73"/>
          <w:w w:val="95"/>
        </w:rPr>
        <w:t> </w:t>
      </w:r>
      <w:r>
        <w:rPr>
          <w:color w:val="231F20"/>
          <w:spacing w:val="2"/>
          <w:w w:val="95"/>
        </w:rPr>
        <w:t>отдельно</w:t>
      </w:r>
      <w:r>
        <w:rPr>
          <w:color w:val="231F20"/>
          <w:spacing w:val="2"/>
          <w:w w:val="93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ль</w:t>
      </w:r>
      <w:r>
        <w:rPr>
          <w:color w:val="231F20"/>
          <w:spacing w:val="-1"/>
          <w:w w:val="95"/>
        </w:rPr>
        <w:t>ш</w:t>
      </w:r>
      <w:r>
        <w:rPr>
          <w:color w:val="231F20"/>
          <w:w w:val="95"/>
        </w:rPr>
        <w:t>ей</w:t>
      </w:r>
      <w:r>
        <w:rPr>
          <w:color w:val="231F20"/>
          <w:spacing w:val="-1"/>
          <w:w w:val="95"/>
        </w:rPr>
        <w:t>)</w:t>
      </w:r>
      <w:r>
        <w:rPr>
          <w:color w:val="231F20"/>
          <w:w w:val="95"/>
        </w:rPr>
        <w:t>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ко</w:t>
      </w: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ор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ч</w:t>
      </w:r>
      <w:r>
        <w:rPr>
          <w:color w:val="231F20"/>
          <w:w w:val="95"/>
        </w:rPr>
        <w:t>але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1</w:t>
      </w:r>
      <w:r>
        <w:rPr>
          <w:color w:val="231F20"/>
          <w:spacing w:val="-2"/>
          <w:w w:val="95"/>
        </w:rPr>
        <w:t>9</w:t>
      </w:r>
      <w:r>
        <w:rPr>
          <w:color w:val="231F20"/>
          <w:w w:val="95"/>
        </w:rPr>
        <w:t>90</w:t>
      </w:r>
      <w:r>
        <w:rPr>
          <w:color w:val="231F20"/>
          <w:spacing w:val="-1"/>
          <w:w w:val="95"/>
        </w:rPr>
        <w:t>-</w:t>
      </w:r>
      <w:r>
        <w:rPr>
          <w:color w:val="231F20"/>
          <w:w w:val="95"/>
        </w:rPr>
        <w:t>х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дов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к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ж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,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к</w:t>
      </w:r>
      <w:r>
        <w:rPr>
          <w:color w:val="231F20"/>
          <w:w w:val="95"/>
        </w:rPr>
        <w:t>ак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ша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страна</w:t>
      </w:r>
      <w:r>
        <w:rPr>
          <w:color w:val="231F20"/>
          <w:w w:val="95"/>
        </w:rPr>
        <w:t>,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осуществил</w:t>
      </w:r>
      <w:r>
        <w:rPr>
          <w:color w:val="231F20"/>
          <w:w w:val="95"/>
        </w:rPr>
        <w:t>и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перехо</w:t>
      </w:r>
      <w:r>
        <w:rPr>
          <w:color w:val="231F20"/>
          <w:w w:val="95"/>
        </w:rPr>
        <w:t>д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социалистической</w:t>
      </w:r>
      <w:r>
        <w:rPr>
          <w:color w:val="231F20"/>
          <w:w w:val="95"/>
        </w:rPr>
        <w:t>,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адм</w:t>
      </w:r>
      <w:r>
        <w:rPr>
          <w:color w:val="231F20"/>
          <w:spacing w:val="2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нистративно</w:t>
      </w:r>
      <w:r>
        <w:rPr>
          <w:color w:val="231F20"/>
          <w:w w:val="95"/>
        </w:rPr>
        <w:t>-</w:t>
      </w:r>
      <w:r>
        <w:rPr>
          <w:color w:val="231F20"/>
          <w:spacing w:val="1"/>
          <w:w w:val="95"/>
        </w:rPr>
        <w:t>командно</w:t>
      </w:r>
      <w:r>
        <w:rPr>
          <w:color w:val="231F20"/>
          <w:w w:val="95"/>
        </w:rPr>
        <w:t>й</w:t>
      </w:r>
      <w:r>
        <w:rPr>
          <w:color w:val="231F20"/>
          <w:spacing w:val="49"/>
          <w:w w:val="95"/>
        </w:rPr>
        <w:t> </w:t>
      </w:r>
      <w:r>
        <w:rPr>
          <w:color w:val="231F20"/>
          <w:w w:val="95"/>
        </w:rPr>
        <w:t>систем</w:t>
      </w:r>
      <w:r>
        <w:rPr>
          <w:color w:val="231F20"/>
          <w:w w:val="95"/>
        </w:rPr>
        <w:t>ы</w:t>
      </w:r>
      <w:r>
        <w:rPr>
          <w:color w:val="231F20"/>
          <w:spacing w:val="50"/>
          <w:w w:val="95"/>
        </w:rPr>
        <w:t> </w:t>
      </w:r>
      <w:r>
        <w:rPr>
          <w:color w:val="231F20"/>
          <w:spacing w:val="1"/>
          <w:w w:val="95"/>
        </w:rPr>
        <w:t>управлени</w:t>
      </w:r>
      <w:r>
        <w:rPr>
          <w:color w:val="231F20"/>
          <w:w w:val="95"/>
        </w:rPr>
        <w:t>я</w:t>
      </w:r>
      <w:r>
        <w:rPr>
          <w:color w:val="231F20"/>
          <w:spacing w:val="50"/>
          <w:w w:val="95"/>
        </w:rPr>
        <w:t> </w:t>
      </w:r>
      <w:r>
        <w:rPr>
          <w:color w:val="231F20"/>
          <w:w w:val="95"/>
        </w:rPr>
        <w:t>экономикой</w:t>
      </w:r>
      <w:r>
        <w:rPr>
          <w:color w:val="231F20"/>
          <w:spacing w:val="1"/>
          <w:w w:val="9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социальной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жизнью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рыночной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системе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строение</w:t>
      </w:r>
      <w:r>
        <w:rPr>
          <w:color w:val="231F20"/>
          <w:w w:val="95"/>
        </w:rPr>
        <w:t>м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1"/>
          <w:w w:val="95"/>
        </w:rPr>
        <w:t>гражданског</w:t>
      </w:r>
      <w:r>
        <w:rPr>
          <w:color w:val="231F20"/>
          <w:w w:val="95"/>
        </w:rPr>
        <w:t>о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1"/>
          <w:w w:val="95"/>
        </w:rPr>
        <w:t>общества</w:t>
      </w:r>
      <w:r>
        <w:rPr>
          <w:color w:val="231F20"/>
          <w:w w:val="95"/>
        </w:rPr>
        <w:t>�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Кром</w:t>
      </w:r>
      <w:r>
        <w:rPr>
          <w:color w:val="231F20"/>
          <w:w w:val="95"/>
        </w:rPr>
        <w:t>е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того</w:t>
      </w:r>
      <w:r>
        <w:rPr>
          <w:color w:val="231F20"/>
          <w:w w:val="95"/>
        </w:rPr>
        <w:t>,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1"/>
          <w:w w:val="95"/>
        </w:rPr>
        <w:t>следовало</w:t>
      </w:r>
      <w:r>
        <w:rPr>
          <w:color w:val="231F20"/>
          <w:spacing w:val="1"/>
          <w:w w:val="92"/>
        </w:rPr>
        <w:t> </w:t>
      </w:r>
      <w:r>
        <w:rPr>
          <w:color w:val="231F20"/>
          <w:spacing w:val="1"/>
          <w:w w:val="95"/>
        </w:rPr>
        <w:t>проанализироват</w:t>
      </w:r>
      <w:r>
        <w:rPr>
          <w:color w:val="231F20"/>
          <w:w w:val="95"/>
        </w:rPr>
        <w:t>ь</w:t>
      </w:r>
      <w:r>
        <w:rPr>
          <w:color w:val="231F20"/>
          <w:spacing w:val="48"/>
          <w:w w:val="95"/>
        </w:rPr>
        <w:t> </w:t>
      </w:r>
      <w:r>
        <w:rPr>
          <w:color w:val="231F20"/>
          <w:w w:val="95"/>
        </w:rPr>
        <w:t>динамик</w:t>
      </w:r>
      <w:r>
        <w:rPr>
          <w:color w:val="231F20"/>
          <w:w w:val="95"/>
        </w:rPr>
        <w:t>у</w:t>
      </w:r>
      <w:r>
        <w:rPr>
          <w:color w:val="231F20"/>
          <w:spacing w:val="49"/>
          <w:w w:val="95"/>
        </w:rPr>
        <w:t> </w:t>
      </w:r>
      <w:r>
        <w:rPr>
          <w:color w:val="231F20"/>
          <w:w w:val="95"/>
        </w:rPr>
        <w:t>Стары</w:t>
      </w:r>
      <w:r>
        <w:rPr>
          <w:color w:val="231F20"/>
          <w:w w:val="95"/>
        </w:rPr>
        <w:t>х</w:t>
      </w:r>
      <w:r>
        <w:rPr>
          <w:color w:val="231F20"/>
          <w:spacing w:val="48"/>
          <w:w w:val="95"/>
        </w:rPr>
        <w:t> </w:t>
      </w:r>
      <w:r>
        <w:rPr>
          <w:color w:val="231F20"/>
          <w:spacing w:val="1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45"/>
          <w:w w:val="95"/>
        </w:rPr>
        <w:t> 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49"/>
          <w:w w:val="95"/>
        </w:rPr>
        <w:t> </w:t>
      </w:r>
      <w:r>
        <w:rPr>
          <w:color w:val="231F20"/>
          <w:w w:val="95"/>
        </w:rPr>
        <w:t>(Еврозона),</w:t>
      </w:r>
      <w:r>
        <w:rPr>
          <w:color w:val="231F20"/>
          <w:spacing w:val="1"/>
          <w:w w:val="100"/>
        </w:rPr>
        <w:t> </w:t>
      </w:r>
      <w:r>
        <w:rPr>
          <w:color w:val="231F20"/>
          <w:w w:val="95"/>
        </w:rPr>
        <w:t>Мир</w:t>
      </w:r>
      <w:r>
        <w:rPr>
          <w:color w:val="231F20"/>
          <w:w w:val="95"/>
        </w:rPr>
        <w:t>а</w:t>
      </w:r>
      <w:r>
        <w:rPr>
          <w:color w:val="231F20"/>
          <w:spacing w:val="52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целом)</w:t>
      </w:r>
      <w:r>
        <w:rPr>
          <w:color w:val="231F20"/>
          <w:w w:val="95"/>
        </w:rPr>
        <w:t>,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ОЭС</w:t>
      </w:r>
      <w:r>
        <w:rPr>
          <w:color w:val="231F20"/>
          <w:w w:val="95"/>
        </w:rPr>
        <w:t>Р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целом)</w:t>
      </w:r>
      <w:r>
        <w:rPr>
          <w:color w:val="231F20"/>
          <w:w w:val="95"/>
        </w:rPr>
        <w:t>,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Китая</w:t>
      </w:r>
      <w:r>
        <w:rPr>
          <w:color w:val="231F20"/>
          <w:w w:val="95"/>
        </w:rPr>
        <w:t>,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Инди</w:t>
      </w:r>
      <w:r>
        <w:rPr>
          <w:color w:val="231F20"/>
          <w:w w:val="95"/>
        </w:rPr>
        <w:t>и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1"/>
          <w:w w:val="95"/>
        </w:rPr>
        <w:t>других</w:t>
      </w:r>
      <w:r>
        <w:rPr>
          <w:color w:val="231F20"/>
          <w:spacing w:val="1"/>
          <w:w w:val="96"/>
        </w:rPr>
        <w:t> </w:t>
      </w:r>
      <w:r>
        <w:rPr>
          <w:color w:val="231F20"/>
          <w:spacing w:val="1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71"/>
          <w:w w:val="95"/>
        </w:rPr>
        <w:t> </w:t>
      </w:r>
      <w:r>
        <w:rPr>
          <w:color w:val="231F20"/>
          <w:w w:val="95"/>
        </w:rPr>
        <w:t>БРИКС</w:t>
      </w:r>
      <w:r>
        <w:rPr>
          <w:color w:val="231F20"/>
          <w:w w:val="95"/>
        </w:rPr>
        <w:t>,</w:t>
      </w:r>
      <w:r>
        <w:rPr>
          <w:color w:val="231F20"/>
          <w:spacing w:val="72"/>
          <w:w w:val="95"/>
        </w:rPr>
        <w:t> </w:t>
      </w:r>
      <w:r>
        <w:rPr>
          <w:color w:val="231F20"/>
          <w:w w:val="95"/>
        </w:rPr>
        <w:t>крупнейши</w:t>
      </w:r>
      <w:r>
        <w:rPr>
          <w:color w:val="231F20"/>
          <w:w w:val="95"/>
        </w:rPr>
        <w:t>х</w:t>
      </w:r>
      <w:r>
        <w:rPr>
          <w:color w:val="231F20"/>
          <w:spacing w:val="71"/>
          <w:w w:val="95"/>
        </w:rPr>
        <w:t> </w:t>
      </w:r>
      <w:r>
        <w:rPr>
          <w:color w:val="231F20"/>
          <w:spacing w:val="1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7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71"/>
          <w:w w:val="95"/>
        </w:rPr>
        <w:t> </w:t>
      </w:r>
      <w:r>
        <w:rPr>
          <w:color w:val="231F20"/>
          <w:w w:val="95"/>
        </w:rPr>
        <w:t>Юго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Восточно</w:t>
      </w:r>
      <w:r>
        <w:rPr>
          <w:color w:val="231F20"/>
          <w:w w:val="95"/>
        </w:rPr>
        <w:t>й</w:t>
      </w:r>
      <w:r>
        <w:rPr>
          <w:color w:val="231F20"/>
          <w:spacing w:val="72"/>
          <w:w w:val="95"/>
        </w:rPr>
        <w:t> </w:t>
      </w:r>
      <w:r>
        <w:rPr>
          <w:color w:val="231F20"/>
          <w:w w:val="95"/>
        </w:rPr>
        <w:t>Азии,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pgSz w:w="9355" w:h="13620"/>
          <w:pgMar w:top="760" w:bottom="280" w:left="620" w:right="620"/>
        </w:sectPr>
      </w:pPr>
    </w:p>
    <w:p>
      <w:pPr>
        <w:tabs>
          <w:tab w:pos="2357" w:val="left" w:leader="none"/>
        </w:tabs>
        <w:spacing w:before="52"/>
        <w:ind w:left="0" w:right="107" w:firstLine="0"/>
        <w:jc w:val="righ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12708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4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5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те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ю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w w:val="65"/>
          <w:sz w:val="26"/>
          <w:szCs w:val="26"/>
        </w:rPr>
        <w:t>7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200" w:lineRule="exact" w:before="14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right="323"/>
        <w:jc w:val="both"/>
      </w:pPr>
      <w:r>
        <w:rPr>
          <w:color w:val="231F20"/>
          <w:spacing w:val="1"/>
          <w:w w:val="95"/>
        </w:rPr>
        <w:t>развивающи</w:t>
      </w:r>
      <w:r>
        <w:rPr>
          <w:color w:val="231F20"/>
          <w:w w:val="95"/>
        </w:rPr>
        <w:t>х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сво</w:t>
      </w:r>
      <w:r>
        <w:rPr>
          <w:color w:val="231F20"/>
          <w:w w:val="95"/>
        </w:rPr>
        <w:t>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экономик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горазд</w:t>
      </w:r>
      <w:r>
        <w:rPr>
          <w:color w:val="231F20"/>
          <w:w w:val="95"/>
        </w:rPr>
        <w:t>о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большим</w:t>
      </w:r>
      <w:r>
        <w:rPr>
          <w:color w:val="231F20"/>
          <w:w w:val="95"/>
        </w:rPr>
        <w:t>и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темп</w:t>
      </w:r>
      <w:r>
        <w:rPr>
          <w:color w:val="231F20"/>
          <w:spacing w:val="4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ми,</w:t>
      </w:r>
      <w:r>
        <w:rPr>
          <w:color w:val="231F20"/>
          <w:spacing w:val="-46"/>
          <w:w w:val="90"/>
        </w:rPr>
        <w:t> </w:t>
      </w:r>
      <w:r>
        <w:rPr>
          <w:color w:val="231F20"/>
          <w:w w:val="90"/>
        </w:rPr>
        <w:t>чем</w:t>
      </w:r>
      <w:r>
        <w:rPr>
          <w:color w:val="231F20"/>
          <w:spacing w:val="-46"/>
          <w:w w:val="90"/>
        </w:rPr>
        <w:t> </w:t>
      </w:r>
      <w:r>
        <w:rPr>
          <w:color w:val="231F20"/>
          <w:w w:val="90"/>
        </w:rPr>
        <w:t>у</w:t>
      </w:r>
      <w:r>
        <w:rPr>
          <w:color w:val="231F20"/>
          <w:spacing w:val="-46"/>
          <w:w w:val="90"/>
        </w:rPr>
        <w:t> </w:t>
      </w:r>
      <w:r>
        <w:rPr>
          <w:color w:val="231F20"/>
          <w:w w:val="90"/>
        </w:rPr>
        <w:t>нас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323" w:firstLine="283"/>
        <w:jc w:val="both"/>
      </w:pPr>
      <w:r>
        <w:rPr>
          <w:color w:val="231F20"/>
          <w:w w:val="90"/>
        </w:rPr>
        <w:t>Авторы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благодарят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научных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сотрудников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Института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пр</w:t>
      </w:r>
      <w:r>
        <w:rPr>
          <w:color w:val="231F20"/>
          <w:spacing w:val="-5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блем</w:t>
      </w:r>
      <w:r>
        <w:rPr>
          <w:color w:val="231F20"/>
          <w:spacing w:val="-44"/>
          <w:w w:val="90"/>
        </w:rPr>
        <w:t> </w:t>
      </w:r>
      <w:r>
        <w:rPr>
          <w:color w:val="231F20"/>
          <w:w w:val="90"/>
        </w:rPr>
        <w:t>энергетики</w:t>
      </w:r>
      <w:r>
        <w:rPr>
          <w:color w:val="231F20"/>
          <w:spacing w:val="-43"/>
          <w:w w:val="90"/>
        </w:rPr>
        <w:t> 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С</w:t>
      </w:r>
      <w:r>
        <w:rPr>
          <w:color w:val="231F20"/>
          <w:w w:val="85"/>
        </w:rPr>
        <w:t>�</w:t>
      </w:r>
      <w:r>
        <w:rPr>
          <w:color w:val="231F20"/>
          <w:spacing w:val="-39"/>
          <w:w w:val="85"/>
        </w:rPr>
        <w:t> </w:t>
      </w:r>
      <w:r>
        <w:rPr>
          <w:color w:val="231F20"/>
          <w:w w:val="90"/>
        </w:rPr>
        <w:t>Рогулева,</w:t>
      </w:r>
      <w:r>
        <w:rPr>
          <w:color w:val="231F20"/>
          <w:spacing w:val="-44"/>
          <w:w w:val="90"/>
        </w:rPr>
        <w:t> </w:t>
      </w:r>
      <w:r>
        <w:rPr>
          <w:color w:val="231F20"/>
          <w:w w:val="90"/>
        </w:rPr>
        <w:t>канд</w:t>
      </w:r>
      <w:r>
        <w:rPr>
          <w:color w:val="231F20"/>
          <w:w w:val="90"/>
        </w:rPr>
        <w:t>�</w:t>
      </w:r>
      <w:r>
        <w:rPr>
          <w:color w:val="231F20"/>
          <w:spacing w:val="-43"/>
          <w:w w:val="90"/>
        </w:rPr>
        <w:t> </w:t>
      </w:r>
      <w:r>
        <w:rPr>
          <w:color w:val="231F20"/>
          <w:w w:val="90"/>
        </w:rPr>
        <w:t>экон</w:t>
      </w:r>
      <w:r>
        <w:rPr>
          <w:color w:val="231F20"/>
          <w:w w:val="90"/>
        </w:rPr>
        <w:t>�</w:t>
      </w:r>
      <w:r>
        <w:rPr>
          <w:color w:val="231F20"/>
          <w:spacing w:val="-44"/>
          <w:w w:val="90"/>
        </w:rPr>
        <w:t> </w:t>
      </w:r>
      <w:r>
        <w:rPr>
          <w:color w:val="231F20"/>
          <w:w w:val="90"/>
        </w:rPr>
        <w:t>наук</w:t>
      </w:r>
      <w:r>
        <w:rPr>
          <w:color w:val="231F20"/>
          <w:spacing w:val="-43"/>
          <w:w w:val="90"/>
        </w:rPr>
        <w:t> </w:t>
      </w:r>
      <w:r>
        <w:rPr>
          <w:color w:val="231F20"/>
          <w:w w:val="90"/>
        </w:rPr>
        <w:t>Й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-К</w:t>
      </w:r>
      <w:r>
        <w:rPr>
          <w:color w:val="231F20"/>
          <w:w w:val="90"/>
        </w:rPr>
        <w:t>�</w:t>
      </w:r>
      <w:r>
        <w:rPr>
          <w:color w:val="231F20"/>
          <w:spacing w:val="-44"/>
          <w:w w:val="90"/>
        </w:rPr>
        <w:t> </w:t>
      </w:r>
      <w:r>
        <w:rPr>
          <w:color w:val="231F20"/>
          <w:w w:val="90"/>
        </w:rPr>
        <w:t>Р</w:t>
      </w:r>
      <w:r>
        <w:rPr>
          <w:color w:val="231F20"/>
          <w:spacing w:val="-3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1"/>
          <w:w w:val="90"/>
        </w:rPr>
        <w:t>т</w:t>
      </w:r>
      <w:r>
        <w:rPr>
          <w:color w:val="231F20"/>
          <w:spacing w:val="-1"/>
          <w:w w:val="90"/>
        </w:rPr>
        <w:t>о</w:t>
      </w:r>
      <w:r>
        <w:rPr>
          <w:color w:val="231F20"/>
          <w:spacing w:val="-1"/>
          <w:w w:val="90"/>
        </w:rPr>
        <w:t>в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1"/>
          <w:w w:val="90"/>
        </w:rPr>
        <w:t>к</w:t>
      </w:r>
      <w:r>
        <w:rPr>
          <w:color w:val="231F20"/>
          <w:spacing w:val="-1"/>
          <w:w w:val="90"/>
        </w:rPr>
        <w:t>о</w:t>
      </w:r>
      <w:r>
        <w:rPr>
          <w:color w:val="231F20"/>
          <w:spacing w:val="-1"/>
          <w:w w:val="90"/>
        </w:rPr>
        <w:t>г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,</w:t>
      </w:r>
      <w:r>
        <w:rPr>
          <w:color w:val="231F20"/>
          <w:spacing w:val="-20"/>
          <w:w w:val="90"/>
        </w:rPr>
        <w:t> 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1"/>
          <w:w w:val="90"/>
        </w:rPr>
        <w:t>о</w:t>
      </w:r>
      <w:r>
        <w:rPr>
          <w:color w:val="231F20"/>
          <w:spacing w:val="-1"/>
          <w:w w:val="90"/>
        </w:rPr>
        <w:t>т</w:t>
      </w:r>
      <w:r>
        <w:rPr>
          <w:color w:val="231F20"/>
          <w:spacing w:val="-1"/>
          <w:w w:val="90"/>
        </w:rPr>
        <w:t>р</w:t>
      </w:r>
      <w:r>
        <w:rPr>
          <w:color w:val="231F20"/>
          <w:spacing w:val="-1"/>
          <w:w w:val="90"/>
        </w:rPr>
        <w:t>у</w:t>
      </w:r>
      <w:r>
        <w:rPr>
          <w:color w:val="231F20"/>
          <w:spacing w:val="-1"/>
          <w:w w:val="90"/>
        </w:rPr>
        <w:t>д</w:t>
      </w:r>
      <w:r>
        <w:rPr>
          <w:color w:val="231F20"/>
          <w:spacing w:val="-1"/>
          <w:w w:val="90"/>
        </w:rPr>
        <w:t>н</w:t>
      </w:r>
      <w:r>
        <w:rPr>
          <w:color w:val="231F20"/>
          <w:spacing w:val="-1"/>
          <w:w w:val="90"/>
        </w:rPr>
        <w:t>и</w:t>
      </w:r>
      <w:r>
        <w:rPr>
          <w:color w:val="231F20"/>
          <w:spacing w:val="-1"/>
          <w:w w:val="90"/>
        </w:rPr>
        <w:t>к</w:t>
      </w:r>
      <w:r>
        <w:rPr>
          <w:color w:val="231F20"/>
          <w:w w:val="90"/>
        </w:rPr>
        <w:t>а</w:t>
      </w:r>
      <w:r>
        <w:rPr>
          <w:color w:val="231F20"/>
          <w:spacing w:val="-19"/>
          <w:w w:val="90"/>
        </w:rPr>
        <w:t> </w:t>
      </w:r>
      <w:r>
        <w:rPr>
          <w:color w:val="231F20"/>
          <w:spacing w:val="-1"/>
          <w:w w:val="90"/>
        </w:rPr>
        <w:t>В</w:t>
      </w:r>
      <w:r>
        <w:rPr>
          <w:color w:val="231F20"/>
          <w:spacing w:val="-1"/>
          <w:w w:val="90"/>
        </w:rPr>
        <w:t>Ш</w:t>
      </w:r>
      <w:r>
        <w:rPr>
          <w:color w:val="231F20"/>
          <w:spacing w:val="-1"/>
          <w:w w:val="90"/>
        </w:rPr>
        <w:t>О</w:t>
      </w:r>
      <w:r>
        <w:rPr>
          <w:color w:val="231F20"/>
          <w:spacing w:val="-1"/>
          <w:w w:val="90"/>
        </w:rPr>
        <w:t>У</w:t>
      </w:r>
      <w:r>
        <w:rPr>
          <w:color w:val="231F20"/>
          <w:w w:val="90"/>
        </w:rPr>
        <w:t>З</w:t>
      </w:r>
      <w:r>
        <w:rPr>
          <w:color w:val="231F20"/>
          <w:spacing w:val="-19"/>
          <w:w w:val="90"/>
        </w:rPr>
        <w:t> </w:t>
      </w:r>
      <w:r>
        <w:rPr>
          <w:color w:val="231F20"/>
          <w:spacing w:val="-1"/>
          <w:w w:val="90"/>
        </w:rPr>
        <w:t>к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-1"/>
          <w:w w:val="90"/>
        </w:rPr>
        <w:t>н</w:t>
      </w:r>
      <w:r>
        <w:rPr>
          <w:color w:val="231F20"/>
          <w:spacing w:val="2"/>
          <w:w w:val="90"/>
        </w:rPr>
        <w:t>д</w:t>
      </w:r>
      <w:r>
        <w:rPr>
          <w:color w:val="231F20"/>
          <w:w w:val="90"/>
        </w:rPr>
        <w:t>�</w:t>
      </w:r>
      <w:r>
        <w:rPr>
          <w:color w:val="231F20"/>
          <w:spacing w:val="-19"/>
          <w:w w:val="90"/>
        </w:rPr>
        <w:t> </w:t>
      </w:r>
      <w:r>
        <w:rPr>
          <w:color w:val="231F20"/>
          <w:spacing w:val="-1"/>
          <w:w w:val="90"/>
        </w:rPr>
        <w:t>э</w:t>
      </w:r>
      <w:r>
        <w:rPr>
          <w:color w:val="231F20"/>
          <w:spacing w:val="-1"/>
          <w:w w:val="90"/>
        </w:rPr>
        <w:t>к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�</w:t>
      </w:r>
      <w:r>
        <w:rPr>
          <w:color w:val="231F20"/>
          <w:spacing w:val="-19"/>
          <w:w w:val="90"/>
        </w:rPr>
        <w:t> </w:t>
      </w:r>
      <w:r>
        <w:rPr>
          <w:color w:val="231F20"/>
          <w:spacing w:val="-1"/>
          <w:w w:val="90"/>
        </w:rPr>
        <w:t>н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-1"/>
          <w:w w:val="90"/>
        </w:rPr>
        <w:t>у</w:t>
      </w:r>
      <w:r>
        <w:rPr>
          <w:color w:val="231F20"/>
          <w:w w:val="90"/>
        </w:rPr>
        <w:t>к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85"/>
        </w:rPr>
        <w:t>А</w:t>
      </w:r>
      <w:r>
        <w:rPr>
          <w:color w:val="231F20"/>
          <w:spacing w:val="-4"/>
          <w:w w:val="85"/>
        </w:rPr>
        <w:t>�</w:t>
      </w:r>
      <w:r>
        <w:rPr>
          <w:color w:val="231F20"/>
          <w:spacing w:val="-1"/>
          <w:w w:val="85"/>
        </w:rPr>
        <w:t>Б</w:t>
      </w:r>
      <w:r>
        <w:rPr>
          <w:color w:val="231F20"/>
          <w:w w:val="85"/>
        </w:rPr>
        <w:t>�</w:t>
      </w:r>
      <w:r>
        <w:rPr>
          <w:color w:val="231F20"/>
          <w:spacing w:val="-15"/>
          <w:w w:val="85"/>
        </w:rPr>
        <w:t> </w:t>
      </w:r>
      <w:r>
        <w:rPr>
          <w:color w:val="231F20"/>
          <w:spacing w:val="-1"/>
          <w:w w:val="90"/>
        </w:rPr>
        <w:t>Г</w:t>
      </w:r>
      <w:r>
        <w:rPr>
          <w:color w:val="231F20"/>
          <w:spacing w:val="-1"/>
          <w:w w:val="90"/>
        </w:rPr>
        <w:t>и</w:t>
      </w:r>
      <w:r>
        <w:rPr>
          <w:color w:val="231F20"/>
          <w:spacing w:val="-1"/>
          <w:w w:val="90"/>
        </w:rPr>
        <w:t>н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я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0"/>
        </w:rPr>
        <w:t>на</w:t>
      </w:r>
      <w:r>
        <w:rPr>
          <w:color w:val="231F20"/>
          <w:w w:val="90"/>
        </w:rPr>
        <w:t>,</w:t>
      </w:r>
      <w:r>
        <w:rPr>
          <w:color w:val="231F20"/>
          <w:spacing w:val="-43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-43"/>
          <w:w w:val="90"/>
        </w:rPr>
        <w:t> </w:t>
      </w:r>
      <w:r>
        <w:rPr>
          <w:color w:val="231F20"/>
          <w:spacing w:val="-1"/>
          <w:w w:val="90"/>
        </w:rPr>
        <w:t>такж</w:t>
      </w:r>
      <w:r>
        <w:rPr>
          <w:color w:val="231F20"/>
          <w:w w:val="90"/>
        </w:rPr>
        <w:t>е</w:t>
      </w:r>
      <w:r>
        <w:rPr>
          <w:color w:val="231F20"/>
          <w:spacing w:val="-43"/>
          <w:w w:val="90"/>
        </w:rPr>
        <w:t> </w:t>
      </w:r>
      <w:r>
        <w:rPr>
          <w:color w:val="231F20"/>
          <w:spacing w:val="-1"/>
          <w:w w:val="90"/>
        </w:rPr>
        <w:t>канд</w:t>
      </w:r>
      <w:r>
        <w:rPr>
          <w:color w:val="231F20"/>
          <w:w w:val="90"/>
        </w:rPr>
        <w:t>�</w:t>
      </w:r>
      <w:r>
        <w:rPr>
          <w:color w:val="231F20"/>
          <w:spacing w:val="-43"/>
          <w:w w:val="90"/>
        </w:rPr>
        <w:t> </w:t>
      </w:r>
      <w:r>
        <w:rPr>
          <w:color w:val="231F20"/>
          <w:spacing w:val="-1"/>
          <w:w w:val="90"/>
        </w:rPr>
        <w:t>экон</w:t>
      </w:r>
      <w:r>
        <w:rPr>
          <w:color w:val="231F20"/>
          <w:w w:val="90"/>
        </w:rPr>
        <w:t>�</w:t>
      </w:r>
      <w:r>
        <w:rPr>
          <w:color w:val="231F20"/>
          <w:spacing w:val="-43"/>
          <w:w w:val="90"/>
        </w:rPr>
        <w:t> </w:t>
      </w:r>
      <w:r>
        <w:rPr>
          <w:color w:val="231F20"/>
          <w:spacing w:val="-1"/>
          <w:w w:val="90"/>
        </w:rPr>
        <w:t>нау</w:t>
      </w:r>
      <w:r>
        <w:rPr>
          <w:color w:val="231F20"/>
          <w:w w:val="90"/>
        </w:rPr>
        <w:t>к</w:t>
      </w:r>
      <w:r>
        <w:rPr>
          <w:color w:val="231F20"/>
          <w:spacing w:val="-43"/>
          <w:w w:val="90"/>
        </w:rPr>
        <w:t> </w:t>
      </w:r>
      <w:r>
        <w:rPr>
          <w:color w:val="231F20"/>
          <w:spacing w:val="-1"/>
          <w:w w:val="85"/>
        </w:rPr>
        <w:t>В</w:t>
      </w:r>
      <w:r>
        <w:rPr>
          <w:color w:val="231F20"/>
          <w:spacing w:val="-4"/>
          <w:w w:val="85"/>
        </w:rPr>
        <w:t>�</w:t>
      </w:r>
      <w:r>
        <w:rPr>
          <w:color w:val="231F20"/>
          <w:spacing w:val="-1"/>
          <w:w w:val="85"/>
        </w:rPr>
        <w:t>И</w:t>
      </w:r>
      <w:r>
        <w:rPr>
          <w:color w:val="231F20"/>
          <w:w w:val="85"/>
        </w:rPr>
        <w:t>�</w:t>
      </w:r>
      <w:r>
        <w:rPr>
          <w:color w:val="231F20"/>
          <w:spacing w:val="-38"/>
          <w:w w:val="85"/>
        </w:rPr>
        <w:t> </w:t>
      </w:r>
      <w:r>
        <w:rPr>
          <w:color w:val="231F20"/>
          <w:spacing w:val="-1"/>
          <w:w w:val="90"/>
        </w:rPr>
        <w:t>Кузнецов</w:t>
      </w:r>
      <w:r>
        <w:rPr>
          <w:color w:val="231F20"/>
          <w:w w:val="90"/>
        </w:rPr>
        <w:t>а</w:t>
      </w:r>
      <w:r>
        <w:rPr>
          <w:color w:val="231F20"/>
          <w:spacing w:val="-43"/>
          <w:w w:val="90"/>
        </w:rPr>
        <w:t> </w:t>
      </w:r>
      <w:r>
        <w:rPr>
          <w:color w:val="231F20"/>
          <w:spacing w:val="-1"/>
          <w:w w:val="90"/>
        </w:rPr>
        <w:t>з</w:t>
      </w:r>
      <w:r>
        <w:rPr>
          <w:color w:val="231F20"/>
          <w:w w:val="90"/>
        </w:rPr>
        <w:t>а</w:t>
      </w:r>
      <w:r>
        <w:rPr>
          <w:color w:val="231F20"/>
          <w:spacing w:val="-43"/>
          <w:w w:val="90"/>
        </w:rPr>
        <w:t> </w:t>
      </w:r>
      <w:r>
        <w:rPr>
          <w:color w:val="231F20"/>
          <w:spacing w:val="-1"/>
          <w:w w:val="90"/>
        </w:rPr>
        <w:t>долговреме</w:t>
      </w:r>
      <w:r>
        <w:rPr>
          <w:color w:val="231F20"/>
          <w:spacing w:val="-2"/>
          <w:w w:val="90"/>
        </w:rPr>
        <w:t>н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ное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сотрудничество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вклад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настоящую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работу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65" w:lineRule="auto"/>
        <w:ind w:left="117" w:right="323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Полученны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6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результат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ы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был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использован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ы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пр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по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8"/>
          <w:szCs w:val="28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готовк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Концепци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95"/>
          <w:sz w:val="28"/>
          <w:szCs w:val="28"/>
        </w:rPr>
        <w:t>«О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  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95"/>
          <w:sz w:val="28"/>
          <w:szCs w:val="28"/>
        </w:rPr>
        <w:t>стагнаци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 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  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95"/>
          <w:sz w:val="28"/>
          <w:szCs w:val="28"/>
        </w:rPr>
        <w:t>устойчивом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 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95"/>
          <w:sz w:val="28"/>
          <w:szCs w:val="28"/>
        </w:rPr>
        <w:t>соц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10" w:lineRule="exact" w:before="7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55" w:lineRule="auto"/>
        <w:ind w:left="117" w:right="323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ально‑экономическом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5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развити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ю</w:t>
      </w:r>
      <w:r>
        <w:rPr>
          <w:rFonts w:ascii="Times New Roman" w:hAnsi="Times New Roman" w:cs="Times New Roman" w:eastAsia="Times New Roman"/>
          <w:i/>
          <w:color w:val="231F20"/>
          <w:spacing w:val="5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России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i/>
          <w:color w:val="231F20"/>
          <w:spacing w:val="52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Необходимы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5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меры.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Июль</w:t>
      </w:r>
      <w:r>
        <w:rPr>
          <w:rFonts w:ascii="Times New Roman" w:hAnsi="Times New Roman" w:cs="Times New Roman" w:eastAsia="Times New Roman"/>
          <w:i/>
          <w:color w:val="231F20"/>
          <w:spacing w:val="20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2021</w:t>
      </w:r>
      <w:r>
        <w:rPr>
          <w:rFonts w:ascii="Times New Roman" w:hAnsi="Times New Roman" w:cs="Times New Roman" w:eastAsia="Times New Roman"/>
          <w:i/>
          <w:color w:val="231F20"/>
          <w:spacing w:val="20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г.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95"/>
          <w:sz w:val="28"/>
          <w:szCs w:val="28"/>
        </w:rPr>
        <w:t>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подготовленной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коллективом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авторов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гла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ве</w:t>
      </w:r>
      <w:r>
        <w:rPr>
          <w:rFonts w:ascii="Malgun Gothic" w:hAnsi="Malgun Gothic" w:cs="Malgun Gothic" w:eastAsia="Malgun Gothic"/>
          <w:color w:val="231F20"/>
          <w:spacing w:val="-6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spacing w:val="-6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академиком</w:t>
      </w:r>
      <w:r>
        <w:rPr>
          <w:rFonts w:ascii="Malgun Gothic" w:hAnsi="Malgun Gothic" w:cs="Malgun Gothic" w:eastAsia="Malgun Gothic"/>
          <w:color w:val="231F20"/>
          <w:spacing w:val="-6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Г</w:t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57"/>
          <w:w w:val="8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Аганбегяном</w:t>
      </w:r>
      <w:r>
        <w:rPr>
          <w:rFonts w:ascii="Malgun Gothic" w:hAnsi="Malgun Gothic" w:cs="Malgun Gothic" w:eastAsia="Malgun Gothic"/>
          <w:color w:val="231F20"/>
          <w:spacing w:val="-6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6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авторами</w:t>
      </w:r>
      <w:r>
        <w:rPr>
          <w:rFonts w:ascii="Malgun Gothic" w:hAnsi="Malgun Gothic" w:cs="Malgun Gothic" w:eastAsia="Malgun Gothic"/>
          <w:color w:val="231F20"/>
          <w:spacing w:val="-6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предлагаемой</w:t>
      </w:r>
      <w:r>
        <w:rPr>
          <w:rFonts w:ascii="Malgun Gothic" w:hAnsi="Malgun Gothic" w:cs="Malgun Gothic" w:eastAsia="Malgun Gothic"/>
          <w:color w:val="231F20"/>
          <w:w w:val="9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книги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6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Эта</w:t>
      </w:r>
      <w:r>
        <w:rPr>
          <w:rFonts w:ascii="Malgun Gothic" w:hAnsi="Malgun Gothic" w:cs="Malgun Gothic" w:eastAsia="Malgun Gothic"/>
          <w:color w:val="231F20"/>
          <w:spacing w:val="-6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работа</w:t>
      </w:r>
      <w:r>
        <w:rPr>
          <w:rFonts w:ascii="Malgun Gothic" w:hAnsi="Malgun Gothic" w:cs="Malgun Gothic" w:eastAsia="Malgun Gothic"/>
          <w:color w:val="231F20"/>
          <w:spacing w:val="-6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также</w:t>
      </w:r>
      <w:r>
        <w:rPr>
          <w:rFonts w:ascii="Malgun Gothic" w:hAnsi="Malgun Gothic" w:cs="Malgun Gothic" w:eastAsia="Malgun Gothic"/>
          <w:color w:val="231F20"/>
          <w:spacing w:val="-6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была</w:t>
      </w:r>
      <w:r>
        <w:rPr>
          <w:rFonts w:ascii="Malgun Gothic" w:hAnsi="Malgun Gothic" w:cs="Malgun Gothic" w:eastAsia="Malgun Gothic"/>
          <w:color w:val="231F20"/>
          <w:spacing w:val="-6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разослана</w:t>
      </w:r>
      <w:r>
        <w:rPr>
          <w:rFonts w:ascii="Malgun Gothic" w:hAnsi="Malgun Gothic" w:cs="Malgun Gothic" w:eastAsia="Malgun Gothic"/>
          <w:color w:val="231F20"/>
          <w:spacing w:val="-6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всем</w:t>
      </w:r>
      <w:r>
        <w:rPr>
          <w:rFonts w:ascii="Malgun Gothic" w:hAnsi="Malgun Gothic" w:cs="Malgun Gothic" w:eastAsia="Malgun Gothic"/>
          <w:color w:val="231F20"/>
          <w:spacing w:val="-6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членам</w:t>
      </w:r>
      <w:r>
        <w:rPr>
          <w:rFonts w:ascii="Malgun Gothic" w:hAnsi="Malgun Gothic" w:cs="Malgun Gothic" w:eastAsia="Malgun Gothic"/>
          <w:color w:val="231F20"/>
          <w:spacing w:val="-6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РАН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 w:line="155" w:lineRule="auto"/>
        <w:jc w:val="both"/>
        <w:rPr>
          <w:rFonts w:ascii="Malgun Gothic" w:hAnsi="Malgun Gothic" w:cs="Malgun Gothic" w:eastAsia="Malgun Gothic"/>
          <w:sz w:val="28"/>
          <w:szCs w:val="28"/>
        </w:rPr>
        <w:sectPr>
          <w:pgSz w:w="9355" w:h="13620"/>
          <w:pgMar w:top="760" w:bottom="280" w:left="620" w:right="640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before="46"/>
        <w:ind w:left="105" w:right="1995"/>
        <w:jc w:val="left"/>
        <w:rPr>
          <w:b w:val="0"/>
          <w:bCs w:val="0"/>
        </w:rPr>
      </w:pPr>
      <w:r>
        <w:rPr>
          <w:color w:val="231F20"/>
          <w:w w:val="90"/>
        </w:rPr>
        <w:t>П</w:t>
      </w:r>
      <w:r>
        <w:rPr>
          <w:color w:val="231F20"/>
          <w:spacing w:val="-1"/>
          <w:w w:val="90"/>
        </w:rPr>
        <w:t>Р</w:t>
      </w:r>
      <w:r>
        <w:rPr>
          <w:color w:val="231F20"/>
          <w:spacing w:val="10"/>
          <w:w w:val="90"/>
        </w:rPr>
        <w:t>Е</w:t>
      </w:r>
      <w:r>
        <w:rPr>
          <w:color w:val="231F20"/>
          <w:spacing w:val="2"/>
          <w:w w:val="90"/>
        </w:rPr>
        <w:t>Д</w:t>
      </w:r>
      <w:r>
        <w:rPr>
          <w:color w:val="231F20"/>
          <w:w w:val="90"/>
        </w:rPr>
        <w:t>И</w:t>
      </w:r>
      <w:r>
        <w:rPr>
          <w:color w:val="231F20"/>
          <w:spacing w:val="12"/>
          <w:w w:val="90"/>
        </w:rPr>
        <w:t>С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ОВИ</w:t>
      </w:r>
      <w:r>
        <w:rPr>
          <w:color w:val="231F20"/>
          <w:w w:val="90"/>
        </w:rPr>
        <w:t>Е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-11"/>
          <w:w w:val="90"/>
        </w:rPr>
        <w:t> </w:t>
      </w:r>
      <w:r>
        <w:rPr>
          <w:color w:val="231F20"/>
          <w:spacing w:val="-3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1"/>
          <w:w w:val="90"/>
        </w:rPr>
        <w:t>М</w:t>
      </w:r>
      <w:r>
        <w:rPr>
          <w:color w:val="231F20"/>
          <w:w w:val="90"/>
        </w:rPr>
        <w:t>У</w:t>
      </w:r>
      <w:r>
        <w:rPr>
          <w:color w:val="231F20"/>
          <w:spacing w:val="-12"/>
          <w:w w:val="90"/>
        </w:rPr>
        <w:t> </w:t>
      </w:r>
      <w:r>
        <w:rPr>
          <w:color w:val="231F20"/>
          <w:w w:val="90"/>
        </w:rPr>
        <w:t>2</w:t>
      </w:r>
      <w:r>
        <w:rPr>
          <w:b w:val="0"/>
          <w:bCs w:val="0"/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BodyText"/>
        <w:spacing w:line="165" w:lineRule="auto"/>
        <w:ind w:left="103" w:right="113" w:firstLine="283"/>
        <w:jc w:val="both"/>
      </w:pPr>
      <w:r>
        <w:rPr/>
        <w:pict>
          <v:group style="position:absolute;margin-left:285.567902pt;margin-top:57.194363pt;width:18pt;height:.1pt;mso-position-horizontal-relative:page;mso-position-vertical-relative:paragraph;z-index:-12705" coordorigin="5711,1144" coordsize="360,2">
            <v:shape style="position:absolute;left:5711;top:1144;width:360;height:2" coordorigin="5711,1144" coordsize="360,0" path="m5711,1144l6071,1144e" filled="f" stroked="t" strokeweight=".594pt" strokecolor="#000000">
              <v:path arrowok="t"/>
            </v:shape>
            <w10:wrap type="none"/>
          </v:group>
        </w:pict>
      </w:r>
      <w:r>
        <w:rPr>
          <w:color w:val="231F20"/>
          <w:w w:val="95"/>
        </w:rPr>
        <w:t>В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томе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1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85"/>
        </w:rPr>
        <w:t>(см</w:t>
      </w:r>
      <w:r>
        <w:rPr>
          <w:color w:val="231F20"/>
          <w:w w:val="85"/>
        </w:rPr>
        <w:t>�</w:t>
      </w:r>
      <w:r>
        <w:rPr>
          <w:color w:val="231F20"/>
          <w:spacing w:val="-13"/>
          <w:w w:val="85"/>
        </w:rPr>
        <w:t> </w:t>
      </w:r>
      <w:r>
        <w:rPr>
          <w:color w:val="231F20"/>
          <w:w w:val="85"/>
        </w:rPr>
        <w:t>гл</w:t>
      </w:r>
      <w:r>
        <w:rPr>
          <w:color w:val="231F20"/>
          <w:w w:val="85"/>
        </w:rPr>
        <w:t>�</w:t>
      </w:r>
      <w:r>
        <w:rPr>
          <w:color w:val="231F20"/>
          <w:spacing w:val="-13"/>
          <w:w w:val="85"/>
        </w:rPr>
        <w:t> </w:t>
      </w:r>
      <w:r>
        <w:rPr>
          <w:color w:val="231F20"/>
          <w:w w:val="95"/>
        </w:rPr>
        <w:t>3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5)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показано,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последние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15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лет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2009</w:t>
      </w:r>
      <w:r>
        <w:rPr>
          <w:color w:val="231F20"/>
          <w:w w:val="95"/>
        </w:rPr>
        <w:t>–</w:t>
      </w:r>
      <w:r>
        <w:rPr>
          <w:color w:val="231F20"/>
          <w:w w:val="95"/>
        </w:rPr>
        <w:t>2023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,</w:t>
      </w:r>
      <w:r>
        <w:rPr>
          <w:color w:val="231F20"/>
          <w:spacing w:val="8"/>
          <w:w w:val="8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ес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риз</w:t>
      </w:r>
      <w:r>
        <w:rPr>
          <w:color w:val="231F20"/>
          <w:w w:val="95"/>
        </w:rPr>
        <w:t>ис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ые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од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)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эф</w:t>
      </w:r>
      <w:r>
        <w:rPr>
          <w:color w:val="231F20"/>
          <w:w w:val="95"/>
        </w:rPr>
        <w:t>фе</w:t>
      </w:r>
      <w:r>
        <w:rPr>
          <w:color w:val="231F20"/>
          <w:w w:val="95"/>
        </w:rPr>
        <w:t>кт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но</w:t>
      </w:r>
      <w:r>
        <w:rPr>
          <w:color w:val="231F20"/>
          <w:w w:val="95"/>
        </w:rPr>
        <w:t>ст</w:t>
      </w:r>
      <w:r>
        <w:rPr>
          <w:color w:val="231F20"/>
          <w:w w:val="95"/>
        </w:rPr>
        <w:t>ь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ин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стиций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определяется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двумя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коэффициентами: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pgSz w:w="9355" w:h="13620"/>
          <w:pgMar w:top="1260" w:bottom="280" w:left="860" w:right="620"/>
        </w:sectPr>
      </w:pPr>
    </w:p>
    <w:p>
      <w:pPr>
        <w:spacing w:line="100" w:lineRule="exact" w:before="2"/>
        <w:rPr>
          <w:sz w:val="10"/>
          <w:szCs w:val="10"/>
        </w:rPr>
      </w:pPr>
      <w:r>
        <w:rPr>
          <w:sz w:val="10"/>
          <w:szCs w:val="10"/>
        </w:rPr>
      </w:r>
    </w:p>
    <w:p>
      <w:pPr>
        <w:tabs>
          <w:tab w:pos="3255" w:val="left" w:leader="none"/>
          <w:tab w:pos="4195" w:val="left" w:leader="none"/>
          <w:tab w:pos="4840" w:val="left" w:leader="none"/>
        </w:tabs>
        <w:spacing w:line="167" w:lineRule="exact"/>
        <w:ind w:left="2028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Euclid" w:hAnsi="Euclid" w:cs="Euclid" w:eastAsia="Euclid"/>
          <w:w w:val="109"/>
          <w:sz w:val="24"/>
          <w:szCs w:val="24"/>
        </w:rPr>
      </w:r>
      <w:r>
        <w:rPr>
          <w:rFonts w:ascii="Euclid" w:hAnsi="Euclid" w:cs="Euclid" w:eastAsia="Euclid"/>
          <w:spacing w:val="-2"/>
          <w:w w:val="100"/>
          <w:sz w:val="24"/>
          <w:szCs w:val="24"/>
          <w:u w:val="single" w:color="000000"/>
        </w:rPr>
        <w:t>D</w:t>
      </w:r>
      <w:r>
        <w:rPr>
          <w:rFonts w:ascii="Times New Roman" w:hAnsi="Times New Roman" w:cs="Times New Roman" w:eastAsia="Times New Roman"/>
          <w:b/>
          <w:bCs/>
          <w:i/>
          <w:w w:val="100"/>
          <w:sz w:val="24"/>
          <w:szCs w:val="24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i/>
          <w:w w:val="100"/>
          <w:sz w:val="24"/>
          <w:szCs w:val="24"/>
        </w:rPr>
      </w:r>
      <w:r>
        <w:rPr>
          <w:rFonts w:ascii="Times New Roman" w:hAnsi="Times New Roman" w:cs="Times New Roman" w:eastAsia="Times New Roman"/>
          <w:b/>
          <w:bCs/>
          <w:i/>
          <w:w w:val="100"/>
          <w:sz w:val="24"/>
          <w:szCs w:val="24"/>
        </w:rPr>
        <w:tab/>
      </w:r>
      <w:r>
        <w:rPr>
          <w:rFonts w:ascii="Symbol" w:hAnsi="Symbol" w:cs="Symbol" w:eastAsia="Symbol"/>
          <w:w w:val="100"/>
          <w:position w:val="6"/>
          <w:sz w:val="24"/>
          <w:szCs w:val="24"/>
        </w:rPr>
        <w:t></w:t>
      </w:r>
      <w:r>
        <w:rPr>
          <w:rFonts w:ascii="Symbol" w:hAnsi="Symbol" w:cs="Symbol" w:eastAsia="Symbol"/>
          <w:w w:val="100"/>
          <w:position w:val="6"/>
          <w:sz w:val="24"/>
          <w:szCs w:val="24"/>
        </w:rPr>
        <w:t></w:t>
      </w:r>
      <w:r>
        <w:rPr>
          <w:rFonts w:ascii="Symbol" w:hAnsi="Symbol" w:cs="Symbol" w:eastAsia="Symbol"/>
          <w:spacing w:val="37"/>
          <w:w w:val="100"/>
          <w:position w:val="6"/>
          <w:sz w:val="24"/>
          <w:szCs w:val="24"/>
        </w:rPr>
        <w:t></w:t>
      </w:r>
      <w:r>
        <w:rPr>
          <w:rFonts w:ascii="Times New Roman" w:hAnsi="Times New Roman" w:cs="Times New Roman" w:eastAsia="Times New Roman"/>
          <w:spacing w:val="37"/>
          <w:w w:val="100"/>
          <w:position w:val="6"/>
          <w:sz w:val="24"/>
          <w:szCs w:val="24"/>
        </w:rPr>
      </w:r>
      <w:r>
        <w:rPr>
          <w:rFonts w:ascii="Arial" w:hAnsi="Arial" w:cs="Arial" w:eastAsia="Arial"/>
          <w:color w:val="231F20"/>
          <w:spacing w:val="37"/>
          <w:w w:val="100"/>
          <w:position w:val="-1"/>
          <w:sz w:val="24"/>
          <w:szCs w:val="24"/>
        </w:rPr>
      </w:r>
      <w:r>
        <w:rPr>
          <w:rFonts w:ascii="Symbol" w:hAnsi="Symbol" w:cs="Symbol" w:eastAsia="Symbol"/>
          <w:color w:val="000000"/>
          <w:w w:val="100"/>
          <w:position w:val="6"/>
          <w:sz w:val="24"/>
          <w:szCs w:val="24"/>
        </w:rPr>
        <w:t></w:t>
      </w:r>
      <w:r>
        <w:rPr>
          <w:rFonts w:ascii="Times New Roman" w:hAnsi="Times New Roman" w:cs="Times New Roman" w:eastAsia="Times New Roman"/>
          <w:color w:val="000000"/>
          <w:w w:val="100"/>
          <w:position w:val="6"/>
          <w:sz w:val="24"/>
          <w:szCs w:val="24"/>
        </w:rPr>
        <w:tab/>
      </w:r>
      <w:r>
        <w:rPr>
          <w:rFonts w:ascii="Symbol" w:hAnsi="Symbol" w:cs="Symbol" w:eastAsia="Symbol"/>
          <w:color w:val="000000"/>
          <w:w w:val="100"/>
          <w:position w:val="6"/>
          <w:sz w:val="24"/>
          <w:szCs w:val="24"/>
        </w:rPr>
      </w:r>
      <w:r>
        <w:rPr>
          <w:rFonts w:ascii="Symbol" w:hAnsi="Symbol" w:cs="Symbol" w:eastAsia="Symbol"/>
          <w:color w:val="000000"/>
          <w:w w:val="100"/>
          <w:position w:val="6"/>
          <w:sz w:val="24"/>
          <w:szCs w:val="24"/>
          <w:u w:val="single" w:color="231F20"/>
        </w:rPr>
      </w:r>
      <w:r>
        <w:rPr>
          <w:rFonts w:ascii="Symbol" w:hAnsi="Symbol" w:cs="Symbol" w:eastAsia="Symbol"/>
          <w:color w:val="000000"/>
          <w:w w:val="100"/>
          <w:position w:val="6"/>
          <w:sz w:val="24"/>
          <w:szCs w:val="24"/>
        </w:rPr>
      </w:r>
      <w:r>
        <w:rPr>
          <w:rFonts w:ascii="Times New Roman" w:hAnsi="Times New Roman" w:cs="Times New Roman" w:eastAsia="Times New Roman"/>
          <w:color w:val="000000"/>
          <w:w w:val="100"/>
          <w:position w:val="6"/>
          <w:sz w:val="24"/>
          <w:szCs w:val="24"/>
        </w:rPr>
        <w:tab/>
      </w:r>
      <w:r>
        <w:rPr>
          <w:rFonts w:ascii="Euclid" w:hAnsi="Euclid" w:cs="Euclid" w:eastAsia="Euclid"/>
          <w:color w:val="000000"/>
          <w:w w:val="100"/>
          <w:position w:val="1"/>
          <w:sz w:val="24"/>
          <w:szCs w:val="24"/>
        </w:rPr>
      </w:r>
      <w:r>
        <w:rPr>
          <w:rFonts w:ascii="Euclid" w:hAnsi="Euclid" w:cs="Euclid" w:eastAsia="Euclid"/>
          <w:color w:val="000000"/>
          <w:spacing w:val="-2"/>
          <w:w w:val="100"/>
          <w:position w:val="1"/>
          <w:sz w:val="24"/>
          <w:szCs w:val="24"/>
          <w:u w:val="single" w:color="000000"/>
        </w:rPr>
        <w:t>D</w:t>
      </w:r>
      <w:r>
        <w:rPr>
          <w:rFonts w:ascii="Times New Roman" w:hAnsi="Times New Roman" w:cs="Times New Roman" w:eastAsia="Times New Roman"/>
          <w:b/>
          <w:bCs/>
          <w:i/>
          <w:color w:val="000000"/>
          <w:w w:val="100"/>
          <w:position w:val="1"/>
          <w:sz w:val="24"/>
          <w:szCs w:val="24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i/>
          <w:color w:val="000000"/>
          <w:w w:val="96"/>
          <w:position w:val="1"/>
          <w:sz w:val="24"/>
          <w:szCs w:val="24"/>
        </w:rPr>
      </w:r>
      <w:r>
        <w:rPr>
          <w:rFonts w:ascii="Times New Roman" w:hAnsi="Times New Roman" w:cs="Times New Roman" w:eastAsia="Times New Roman"/>
          <w:color w:val="000000"/>
          <w:w w:val="100"/>
          <w:sz w:val="24"/>
          <w:szCs w:val="24"/>
        </w:rPr>
      </w:r>
    </w:p>
    <w:p>
      <w:pPr>
        <w:spacing w:line="245" w:lineRule="exact" w:before="24"/>
        <w:ind w:left="848" w:right="0" w:firstLine="0"/>
        <w:jc w:val="left"/>
        <w:rPr>
          <w:rFonts w:ascii="Symbol" w:hAnsi="Symbol" w:cs="Symbol" w:eastAsia="Symbol"/>
          <w:sz w:val="24"/>
          <w:szCs w:val="24"/>
        </w:rPr>
      </w:pPr>
      <w:r>
        <w:rPr>
          <w:w w:val="100"/>
        </w:rPr>
        <w:br w:type="column"/>
      </w:r>
      <w:r>
        <w:rPr>
          <w:rFonts w:ascii="Symbol" w:hAnsi="Symbol" w:cs="Symbol" w:eastAsia="Symbol"/>
          <w:spacing w:val="9"/>
          <w:w w:val="100"/>
          <w:sz w:val="24"/>
          <w:szCs w:val="24"/>
        </w:rPr>
        <w:t></w:t>
      </w:r>
      <w:r>
        <w:rPr>
          <w:rFonts w:ascii="Malgun Gothic" w:hAnsi="Malgun Gothic" w:cs="Malgun Gothic" w:eastAsia="Malgun Gothic"/>
          <w:w w:val="100"/>
          <w:position w:val="-4"/>
          <w:sz w:val="24"/>
          <w:szCs w:val="24"/>
        </w:rPr>
      </w:r>
      <w:r>
        <w:rPr>
          <w:rFonts w:ascii="Malgun Gothic" w:hAnsi="Malgun Gothic" w:cs="Malgun Gothic" w:eastAsia="Malgun Gothic"/>
          <w:spacing w:val="6"/>
          <w:w w:val="100"/>
          <w:position w:val="-4"/>
          <w:sz w:val="24"/>
          <w:szCs w:val="24"/>
          <w:u w:val="single" w:color="000000"/>
        </w:rPr>
        <w:t>%</w:t>
      </w:r>
      <w:r>
        <w:rPr>
          <w:rFonts w:ascii="Malgun Gothic" w:hAnsi="Malgun Gothic" w:cs="Malgun Gothic" w:eastAsia="Malgun Gothic"/>
          <w:w w:val="100"/>
          <w:position w:val="-4"/>
          <w:sz w:val="24"/>
          <w:szCs w:val="24"/>
        </w:rPr>
      </w:r>
      <w:r>
        <w:rPr>
          <w:rFonts w:ascii="Symbol" w:hAnsi="Symbol" w:cs="Symbol" w:eastAsia="Symbol"/>
          <w:spacing w:val="-94"/>
          <w:w w:val="100"/>
          <w:sz w:val="24"/>
          <w:szCs w:val="24"/>
        </w:rPr>
        <w:t></w:t>
      </w:r>
      <w:r>
        <w:rPr>
          <w:rFonts w:ascii="Symbol" w:hAnsi="Symbol" w:cs="Symbol" w:eastAsia="Symbol"/>
          <w:w w:val="100"/>
          <w:position w:val="-10"/>
          <w:sz w:val="24"/>
          <w:szCs w:val="24"/>
        </w:rPr>
        <w:t></w:t>
      </w:r>
      <w:r>
        <w:rPr>
          <w:rFonts w:ascii="Symbol" w:hAnsi="Symbol" w:cs="Symbol" w:eastAsia="Symbol"/>
          <w:w w:val="100"/>
          <w:sz w:val="24"/>
          <w:szCs w:val="24"/>
        </w:rPr>
      </w:r>
    </w:p>
    <w:p>
      <w:pPr>
        <w:spacing w:after="0" w:line="245" w:lineRule="exact"/>
        <w:jc w:val="left"/>
        <w:rPr>
          <w:rFonts w:ascii="Symbol" w:hAnsi="Symbol" w:cs="Symbol" w:eastAsia="Symbol"/>
          <w:sz w:val="24"/>
          <w:szCs w:val="24"/>
        </w:rPr>
        <w:sectPr>
          <w:type w:val="continuous"/>
          <w:pgSz w:w="9355" w:h="13620"/>
          <w:pgMar w:top="1340" w:bottom="280" w:left="860" w:right="620"/>
          <w:cols w:num="2" w:equalWidth="0">
            <w:col w:w="5206" w:space="40"/>
            <w:col w:w="2629"/>
          </w:cols>
        </w:sectPr>
      </w:pPr>
    </w:p>
    <w:p>
      <w:pPr>
        <w:spacing w:line="183" w:lineRule="exact" w:before="37"/>
        <w:ind w:left="0" w:right="0" w:firstLine="0"/>
        <w:jc w:val="right"/>
        <w:rPr>
          <w:rFonts w:ascii="Arial" w:hAnsi="Arial" w:cs="Arial" w:eastAsia="Arial"/>
          <w:sz w:val="28"/>
          <w:szCs w:val="28"/>
        </w:rPr>
      </w:pPr>
      <w:r>
        <w:rPr/>
        <w:pict>
          <v:group style="position:absolute;margin-left:210.007996pt;margin-top:10.253122pt;width:11.21760pt;height:.8736pt;mso-position-horizontal-relative:page;mso-position-vertical-relative:paragraph;z-index:-12706" coordorigin="4200,205" coordsize="224,17">
            <v:group style="position:absolute;left:4206;top:211;width:202;height:2" coordorigin="4206,211" coordsize="202,2">
              <v:shape style="position:absolute;left:4206;top:211;width:202;height:2" coordorigin="4206,211" coordsize="202,0" path="m4206,211l4409,211e" filled="f" stroked="t" strokeweight=".594pt" strokecolor="#231F20">
                <v:path arrowok="t"/>
              </v:shape>
            </v:group>
            <v:group style="position:absolute;left:4409;top:217;width:10;height:2" coordorigin="4409,217" coordsize="10,2">
              <v:shape style="position:absolute;left:4409;top:217;width:10;height:2" coordorigin="4409,217" coordsize="10,0" path="m4409,217l4419,217e" filled="f" stroked="t" strokeweight=".59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28"/>
          <w:szCs w:val="28"/>
        </w:rPr>
        <w:t>h</w:t>
      </w:r>
      <w:r>
        <w:rPr>
          <w:rFonts w:ascii="Georgia" w:hAnsi="Georgia" w:cs="Georgia" w:eastAsia="Georgia"/>
          <w:i/>
          <w:color w:val="231F20"/>
          <w:w w:val="100"/>
          <w:position w:val="-8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spacing w:val="30"/>
          <w:w w:val="100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28"/>
          <w:szCs w:val="28"/>
        </w:rPr>
        <w:t>=</w:t>
      </w:r>
      <w:r>
        <w:rPr>
          <w:rFonts w:ascii="Arial" w:hAnsi="Arial" w:cs="Arial" w:eastAsia="Arial"/>
          <w:color w:val="000000"/>
          <w:w w:val="100"/>
          <w:sz w:val="28"/>
          <w:szCs w:val="28"/>
        </w:rPr>
      </w:r>
    </w:p>
    <w:p>
      <w:pPr>
        <w:spacing w:line="220" w:lineRule="exact"/>
        <w:ind w:left="578" w:right="0" w:firstLine="0"/>
        <w:jc w:val="left"/>
        <w:rPr>
          <w:rFonts w:ascii="Symbol" w:hAnsi="Symbol" w:cs="Symbol" w:eastAsia="Symbo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=</w:t>
      </w:r>
      <w:r>
        <w:rPr>
          <w:rFonts w:ascii="Arial" w:hAnsi="Arial" w:cs="Arial" w:eastAsia="Arial"/>
          <w:color w:val="231F20"/>
          <w:spacing w:val="-13"/>
          <w:w w:val="10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2,7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8"/>
          <w:szCs w:val="28"/>
        </w:rPr>
        <w:t>5</w:t>
      </w:r>
      <w:r>
        <w:rPr>
          <w:rFonts w:ascii="Symbol" w:hAnsi="Symbol" w:cs="Symbol" w:eastAsia="Symbol"/>
          <w:color w:val="000000"/>
          <w:w w:val="95"/>
          <w:position w:val="9"/>
          <w:sz w:val="24"/>
          <w:szCs w:val="24"/>
        </w:rPr>
        <w:t></w:t>
      </w:r>
      <w:r>
        <w:rPr>
          <w:rFonts w:ascii="Symbol" w:hAnsi="Symbol" w:cs="Symbol" w:eastAsia="Symbol"/>
          <w:color w:val="000000"/>
          <w:w w:val="100"/>
          <w:sz w:val="24"/>
          <w:szCs w:val="24"/>
        </w:rPr>
      </w:r>
    </w:p>
    <w:p>
      <w:pPr>
        <w:tabs>
          <w:tab w:pos="797" w:val="left" w:leader="none"/>
          <w:tab w:pos="1820" w:val="left" w:leader="none"/>
        </w:tabs>
        <w:spacing w:line="198" w:lineRule="exact" w:before="22"/>
        <w:ind w:left="178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w w:val="95"/>
        </w:rPr>
        <w:br w:type="column"/>
      </w:r>
      <w:r>
        <w:rPr>
          <w:rFonts w:ascii="Symbol" w:hAnsi="Symbol" w:cs="Symbol" w:eastAsia="Symbol"/>
          <w:w w:val="95"/>
          <w:position w:val="3"/>
          <w:sz w:val="24"/>
          <w:szCs w:val="24"/>
        </w:rPr>
        <w:t></w:t>
      </w:r>
      <w:r>
        <w:rPr>
          <w:rFonts w:ascii="Symbol" w:hAnsi="Symbol" w:cs="Symbol" w:eastAsia="Symbol"/>
          <w:spacing w:val="-22"/>
          <w:w w:val="95"/>
          <w:position w:val="3"/>
          <w:sz w:val="24"/>
          <w:szCs w:val="24"/>
        </w:rPr>
        <w:t></w:t>
      </w:r>
      <w:r>
        <w:rPr>
          <w:rFonts w:ascii="Times New Roman" w:hAnsi="Times New Roman" w:cs="Times New Roman" w:eastAsia="Times New Roman"/>
          <w:spacing w:val="-22"/>
          <w:w w:val="95"/>
          <w:position w:val="3"/>
          <w:sz w:val="24"/>
          <w:szCs w:val="24"/>
        </w:rPr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,</w:t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ab/>
      </w:r>
      <w:r>
        <w:rPr>
          <w:rFonts w:ascii="Arial" w:hAnsi="Arial" w:cs="Arial" w:eastAsia="Arial"/>
          <w:color w:val="231F20"/>
          <w:spacing w:val="-5"/>
          <w:w w:val="95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7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spacing w:val="36"/>
          <w:w w:val="95"/>
          <w:position w:val="-7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=</w:t>
      </w:r>
      <w:r>
        <w:rPr>
          <w:rFonts w:ascii="Arial" w:hAnsi="Arial" w:cs="Arial" w:eastAsia="Arial"/>
          <w:color w:val="231F20"/>
          <w:w w:val="100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4"/>
          <w:w w:val="100"/>
          <w:sz w:val="28"/>
          <w:szCs w:val="28"/>
        </w:rPr>
        <w:t> </w:t>
      </w:r>
      <w:r>
        <w:rPr>
          <w:rFonts w:ascii="Symbol" w:hAnsi="Symbol" w:cs="Symbol" w:eastAsia="Symbol"/>
          <w:color w:val="000000"/>
          <w:spacing w:val="4"/>
          <w:w w:val="400"/>
          <w:position w:val="3"/>
          <w:sz w:val="24"/>
          <w:szCs w:val="24"/>
        </w:rPr>
      </w:r>
      <w:r>
        <w:rPr>
          <w:rFonts w:ascii="Symbol" w:hAnsi="Symbol" w:cs="Symbol" w:eastAsia="Symbol"/>
          <w:color w:val="000000"/>
          <w:w w:val="400"/>
          <w:position w:val="3"/>
          <w:sz w:val="24"/>
          <w:szCs w:val="24"/>
          <w:u w:val="single" w:color="000000"/>
        </w:rPr>
        <w:t></w:t>
      </w:r>
      <w:r>
        <w:rPr>
          <w:rFonts w:ascii="Times New Roman" w:hAnsi="Times New Roman" w:cs="Times New Roman" w:eastAsia="Times New Roman"/>
          <w:color w:val="000000"/>
          <w:w w:val="100"/>
          <w:position w:val="3"/>
          <w:sz w:val="24"/>
          <w:szCs w:val="24"/>
          <w:u w:val="single" w:color="000000"/>
        </w:rPr>
        <w:tab/>
      </w:r>
      <w:r>
        <w:rPr>
          <w:rFonts w:ascii="Times New Roman" w:hAnsi="Times New Roman" w:cs="Times New Roman" w:eastAsia="Times New Roman"/>
          <w:color w:val="000000"/>
          <w:w w:val="100"/>
          <w:sz w:val="24"/>
          <w:szCs w:val="24"/>
        </w:rPr>
      </w:r>
    </w:p>
    <w:p>
      <w:pPr>
        <w:spacing w:line="220" w:lineRule="exact"/>
        <w:ind w:left="117" w:right="0" w:firstLine="0"/>
        <w:jc w:val="left"/>
        <w:rPr>
          <w:rFonts w:ascii="Symbol" w:hAnsi="Symbol" w:cs="Symbol" w:eastAsia="Symbo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=</w:t>
      </w:r>
      <w:r>
        <w:rPr>
          <w:rFonts w:ascii="Arial" w:hAnsi="Arial" w:cs="Arial" w:eastAsia="Arial"/>
          <w:color w:val="231F20"/>
          <w:spacing w:val="-13"/>
          <w:w w:val="10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0,5</w:t>
      </w:r>
      <w:r>
        <w:rPr>
          <w:rFonts w:ascii="Arial" w:hAnsi="Arial" w:cs="Arial" w:eastAsia="Arial"/>
          <w:color w:val="231F20"/>
          <w:spacing w:val="18"/>
          <w:w w:val="95"/>
          <w:sz w:val="28"/>
          <w:szCs w:val="28"/>
        </w:rPr>
        <w:t>9</w:t>
      </w:r>
      <w:r>
        <w:rPr>
          <w:rFonts w:ascii="Symbol" w:hAnsi="Symbol" w:cs="Symbol" w:eastAsia="Symbol"/>
          <w:color w:val="000000"/>
          <w:w w:val="95"/>
          <w:position w:val="11"/>
          <w:sz w:val="24"/>
          <w:szCs w:val="24"/>
        </w:rPr>
        <w:t></w:t>
      </w:r>
      <w:r>
        <w:rPr>
          <w:rFonts w:ascii="Symbol" w:hAnsi="Symbol" w:cs="Symbol" w:eastAsia="Symbol"/>
          <w:color w:val="000000"/>
          <w:w w:val="100"/>
          <w:sz w:val="24"/>
          <w:szCs w:val="24"/>
        </w:rPr>
      </w:r>
    </w:p>
    <w:p>
      <w:pPr>
        <w:tabs>
          <w:tab w:pos="966" w:val="left" w:leader="none"/>
        </w:tabs>
        <w:spacing w:line="220" w:lineRule="exact"/>
        <w:ind w:left="180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w w:val="85"/>
        </w:rPr>
        <w:br w:type="column"/>
      </w:r>
      <w:r>
        <w:rPr>
          <w:rFonts w:ascii="Symbol" w:hAnsi="Symbol" w:cs="Symbol" w:eastAsia="Symbol"/>
          <w:w w:val="85"/>
          <w:position w:val="-9"/>
          <w:sz w:val="24"/>
          <w:szCs w:val="24"/>
        </w:rPr>
        <w:t></w:t>
      </w:r>
      <w:r>
        <w:rPr>
          <w:rFonts w:ascii="Symbol" w:hAnsi="Symbol" w:cs="Symbol" w:eastAsia="Symbol"/>
          <w:spacing w:val="-14"/>
          <w:w w:val="85"/>
          <w:position w:val="-9"/>
          <w:sz w:val="24"/>
          <w:szCs w:val="24"/>
        </w:rPr>
        <w:t></w:t>
      </w:r>
      <w:r>
        <w:rPr>
          <w:rFonts w:ascii="Times New Roman" w:hAnsi="Times New Roman" w:cs="Times New Roman" w:eastAsia="Times New Roman"/>
          <w:spacing w:val="-14"/>
          <w:w w:val="85"/>
          <w:position w:val="-9"/>
          <w:sz w:val="24"/>
          <w:szCs w:val="24"/>
        </w:rPr>
      </w:r>
      <w:r>
        <w:rPr>
          <w:rFonts w:ascii="Arial" w:hAnsi="Arial" w:cs="Arial" w:eastAsia="Arial"/>
          <w:color w:val="231F20"/>
          <w:w w:val="85"/>
          <w:sz w:val="28"/>
          <w:szCs w:val="28"/>
        </w:rPr>
        <w:t>,</w:t>
      </w:r>
      <w:r>
        <w:rPr>
          <w:rFonts w:ascii="Arial" w:hAnsi="Arial" w:cs="Arial" w:eastAsia="Arial"/>
          <w:color w:val="231F20"/>
          <w:w w:val="85"/>
          <w:sz w:val="28"/>
          <w:szCs w:val="28"/>
        </w:rPr>
        <w:tab/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(0</w:t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1)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 w:line="220" w:lineRule="exact"/>
        <w:jc w:val="left"/>
        <w:rPr>
          <w:rFonts w:ascii="Malgun Gothic" w:hAnsi="Malgun Gothic" w:cs="Malgun Gothic" w:eastAsia="Malgun Gothic"/>
          <w:sz w:val="28"/>
          <w:szCs w:val="28"/>
        </w:rPr>
        <w:sectPr>
          <w:type w:val="continuous"/>
          <w:pgSz w:w="9355" w:h="13620"/>
          <w:pgMar w:top="1340" w:bottom="280" w:left="860" w:right="620"/>
          <w:cols w:num="5" w:equalWidth="0">
            <w:col w:w="1912" w:space="40"/>
            <w:col w:w="1398" w:space="40"/>
            <w:col w:w="1821" w:space="40"/>
            <w:col w:w="938" w:space="40"/>
            <w:col w:w="1646"/>
          </w:cols>
        </w:sectPr>
      </w:pPr>
    </w:p>
    <w:p>
      <w:pPr>
        <w:tabs>
          <w:tab w:pos="3255" w:val="left" w:leader="none"/>
        </w:tabs>
        <w:spacing w:line="413" w:lineRule="exact"/>
        <w:ind w:left="2030" w:right="0" w:firstLine="0"/>
        <w:jc w:val="left"/>
        <w:rPr>
          <w:rFonts w:ascii="Symbol" w:hAnsi="Symbol" w:cs="Symbol" w:eastAsia="Symbol"/>
          <w:sz w:val="24"/>
          <w:szCs w:val="24"/>
        </w:rPr>
      </w:pPr>
      <w:r>
        <w:rPr/>
        <w:pict>
          <v:group style="position:absolute;margin-left:145.062195pt;margin-top:2.059093pt;width:17.813pt;height:.1pt;mso-position-horizontal-relative:page;mso-position-vertical-relative:paragraph;z-index:-12707" coordorigin="2901,41" coordsize="356,2">
            <v:shape style="position:absolute;left:2901;top:41;width:356;height:2" coordorigin="2901,41" coordsize="356,0" path="m2901,41l3258,41e" filled="f" stroked="t" strokeweight=".594pt" strokecolor="#000000">
              <v:path arrowok="t"/>
            </v:shape>
            <w10:wrap type="none"/>
          </v:group>
        </w:pict>
      </w: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05.781204pt;margin-top:-.2637pt;width:4.668pt;height:12pt;mso-position-horizontal-relative:page;mso-position-vertical-relative:paragraph;z-index:-12698" type="#_x0000_t202" filled="f" stroked="f">
            <v:textbox inset="0,0,0,0">
              <w:txbxContent>
                <w:p>
                  <w:pPr>
                    <w:spacing w:line="240" w:lineRule="exact"/>
                    <w:ind w:left="0" w:right="0" w:firstLine="0"/>
                    <w:jc w:val="left"/>
                    <w:rPr>
                      <w:rFonts w:ascii="Symbol" w:hAnsi="Symbol" w:cs="Symbol" w:eastAsia="Symbol"/>
                      <w:sz w:val="24"/>
                      <w:szCs w:val="24"/>
                    </w:rPr>
                  </w:pPr>
                  <w:r>
                    <w:rPr>
                      <w:rFonts w:ascii="Symbol" w:hAnsi="Symbol" w:cs="Symbol" w:eastAsia="Symbol"/>
                      <w:sz w:val="24"/>
                      <w:szCs w:val="24"/>
                    </w:rPr>
                    <w:t>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1.366104pt;margin-top:.507500pt;width:4.668pt;height:12pt;mso-position-horizontal-relative:page;mso-position-vertical-relative:paragraph;z-index:-12697" type="#_x0000_t202" filled="f" stroked="f">
            <v:textbox inset="0,0,0,0">
              <w:txbxContent>
                <w:p>
                  <w:pPr>
                    <w:spacing w:line="240" w:lineRule="exact"/>
                    <w:ind w:left="0" w:right="0" w:firstLine="0"/>
                    <w:jc w:val="left"/>
                    <w:rPr>
                      <w:rFonts w:ascii="Symbol" w:hAnsi="Symbol" w:cs="Symbol" w:eastAsia="Symbol"/>
                      <w:sz w:val="24"/>
                      <w:szCs w:val="24"/>
                    </w:rPr>
                  </w:pPr>
                  <w:r>
                    <w:rPr>
                      <w:rFonts w:ascii="Symbol" w:hAnsi="Symbol" w:cs="Symbol" w:eastAsia="Symbol"/>
                      <w:sz w:val="24"/>
                      <w:szCs w:val="24"/>
                    </w:rPr>
                    <w:t></w:t>
                  </w:r>
                </w:p>
              </w:txbxContent>
            </v:textbox>
            <w10:wrap type="none"/>
          </v:shape>
        </w:pict>
      </w:r>
      <w:r>
        <w:rPr>
          <w:rFonts w:ascii="Euclid" w:hAnsi="Euclid" w:cs="Euclid" w:eastAsia="Euclid"/>
          <w:spacing w:val="-2"/>
          <w:w w:val="105"/>
          <w:sz w:val="24"/>
          <w:szCs w:val="24"/>
        </w:rPr>
        <w:t>D</w:t>
      </w:r>
      <w:r>
        <w:rPr>
          <w:rFonts w:ascii="Malgun Gothic" w:hAnsi="Malgun Gothic" w:cs="Malgun Gothic" w:eastAsia="Malgun Gothic"/>
          <w:w w:val="105"/>
          <w:sz w:val="24"/>
          <w:szCs w:val="24"/>
        </w:rPr>
        <w:t>C</w:t>
      </w:r>
      <w:r>
        <w:rPr>
          <w:rFonts w:ascii="Malgun Gothic" w:hAnsi="Malgun Gothic" w:cs="Malgun Gothic" w:eastAsia="Malgun Gothic"/>
          <w:w w:val="105"/>
          <w:sz w:val="24"/>
          <w:szCs w:val="24"/>
        </w:rPr>
        <w:tab/>
      </w:r>
      <w:r>
        <w:rPr>
          <w:rFonts w:ascii="Symbol" w:hAnsi="Symbol" w:cs="Symbol" w:eastAsia="Symbol"/>
          <w:spacing w:val="-94"/>
          <w:w w:val="100"/>
          <w:position w:val="3"/>
          <w:sz w:val="24"/>
          <w:szCs w:val="24"/>
        </w:rPr>
        <w:t></w:t>
      </w:r>
      <w:r>
        <w:rPr>
          <w:rFonts w:ascii="Symbol" w:hAnsi="Symbol" w:cs="Symbol" w:eastAsia="Symbol"/>
          <w:w w:val="100"/>
          <w:position w:val="8"/>
          <w:sz w:val="24"/>
          <w:szCs w:val="24"/>
        </w:rPr>
        <w:t></w:t>
      </w:r>
      <w:r>
        <w:rPr>
          <w:rFonts w:ascii="Times New Roman" w:hAnsi="Times New Roman" w:cs="Times New Roman" w:eastAsia="Times New Roman"/>
          <w:spacing w:val="-11"/>
          <w:w w:val="100"/>
          <w:position w:val="8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79"/>
          <w:position w:val="9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8"/>
          <w:w w:val="100"/>
          <w:position w:val="9"/>
          <w:sz w:val="24"/>
          <w:szCs w:val="24"/>
        </w:rPr>
        <w:t> </w:t>
      </w:r>
      <w:r>
        <w:rPr>
          <w:rFonts w:ascii="Symbol" w:hAnsi="Symbol" w:cs="Symbol" w:eastAsia="Symbol"/>
          <w:color w:val="000000"/>
          <w:w w:val="105"/>
          <w:position w:val="3"/>
          <w:sz w:val="24"/>
          <w:szCs w:val="24"/>
        </w:rPr>
        <w:t></w:t>
      </w:r>
      <w:r>
        <w:rPr>
          <w:rFonts w:ascii="Symbol" w:hAnsi="Symbol" w:cs="Symbol" w:eastAsia="Symbol"/>
          <w:color w:val="000000"/>
          <w:w w:val="100"/>
          <w:sz w:val="24"/>
          <w:szCs w:val="24"/>
        </w:rPr>
      </w:r>
    </w:p>
    <w:p>
      <w:pPr>
        <w:tabs>
          <w:tab w:pos="2393" w:val="left" w:leader="none"/>
        </w:tabs>
        <w:spacing w:line="411" w:lineRule="exact"/>
        <w:ind w:left="1141" w:right="0" w:firstLine="0"/>
        <w:jc w:val="left"/>
        <w:rPr>
          <w:rFonts w:ascii="Symbol" w:hAnsi="Symbol" w:cs="Symbol" w:eastAsia="Symbol"/>
          <w:sz w:val="24"/>
          <w:szCs w:val="24"/>
        </w:rPr>
      </w:pPr>
      <w:r>
        <w:rPr>
          <w:w w:val="105"/>
        </w:rPr>
        <w:br w:type="column"/>
      </w:r>
      <w:r>
        <w:rPr>
          <w:rFonts w:ascii="Euclid" w:hAnsi="Euclid" w:cs="Euclid" w:eastAsia="Euclid"/>
          <w:spacing w:val="-2"/>
          <w:w w:val="105"/>
          <w:position w:val="-4"/>
          <w:sz w:val="24"/>
          <w:szCs w:val="24"/>
        </w:rPr>
        <w:t>D</w:t>
      </w:r>
      <w:r>
        <w:rPr>
          <w:rFonts w:ascii="Malgun Gothic" w:hAnsi="Malgun Gothic" w:cs="Malgun Gothic" w:eastAsia="Malgun Gothic"/>
          <w:w w:val="105"/>
          <w:position w:val="-4"/>
          <w:sz w:val="24"/>
          <w:szCs w:val="24"/>
        </w:rPr>
        <w:t>C</w:t>
      </w:r>
      <w:r>
        <w:rPr>
          <w:rFonts w:ascii="Malgun Gothic" w:hAnsi="Malgun Gothic" w:cs="Malgun Gothic" w:eastAsia="Malgun Gothic"/>
          <w:w w:val="105"/>
          <w:position w:val="-4"/>
          <w:sz w:val="24"/>
          <w:szCs w:val="24"/>
        </w:rPr>
        <w:tab/>
      </w:r>
      <w:r>
        <w:rPr>
          <w:rFonts w:ascii="Symbol" w:hAnsi="Symbol" w:cs="Symbol" w:eastAsia="Symbol"/>
          <w:spacing w:val="-99"/>
          <w:w w:val="105"/>
          <w:sz w:val="24"/>
          <w:szCs w:val="24"/>
        </w:rPr>
        <w:t></w:t>
      </w:r>
      <w:r>
        <w:rPr>
          <w:rFonts w:ascii="Symbol" w:hAnsi="Symbol" w:cs="Symbol" w:eastAsia="Symbol"/>
          <w:spacing w:val="9"/>
          <w:w w:val="105"/>
          <w:position w:val="5"/>
          <w:sz w:val="24"/>
          <w:szCs w:val="24"/>
        </w:rPr>
        <w:t></w:t>
      </w:r>
      <w:r>
        <w:rPr>
          <w:rFonts w:ascii="Malgun Gothic" w:hAnsi="Malgun Gothic" w:cs="Malgun Gothic" w:eastAsia="Malgun Gothic"/>
          <w:spacing w:val="7"/>
          <w:w w:val="105"/>
          <w:position w:val="1"/>
          <w:sz w:val="24"/>
          <w:szCs w:val="24"/>
        </w:rPr>
        <w:t>%</w:t>
      </w:r>
      <w:r>
        <w:rPr>
          <w:rFonts w:ascii="Symbol" w:hAnsi="Symbol" w:cs="Symbol" w:eastAsia="Symbol"/>
          <w:w w:val="105"/>
          <w:sz w:val="24"/>
          <w:szCs w:val="24"/>
        </w:rPr>
        <w:t></w:t>
      </w:r>
    </w:p>
    <w:p>
      <w:pPr>
        <w:spacing w:after="0" w:line="411" w:lineRule="exact"/>
        <w:jc w:val="left"/>
        <w:rPr>
          <w:rFonts w:ascii="Symbol" w:hAnsi="Symbol" w:cs="Symbol" w:eastAsia="Symbol"/>
          <w:sz w:val="24"/>
          <w:szCs w:val="24"/>
        </w:rPr>
        <w:sectPr>
          <w:type w:val="continuous"/>
          <w:pgSz w:w="9355" w:h="13620"/>
          <w:pgMar w:top="1340" w:bottom="280" w:left="860" w:right="620"/>
          <w:cols w:num="2" w:equalWidth="0">
            <w:col w:w="3661" w:space="40"/>
            <w:col w:w="4174"/>
          </w:cols>
        </w:sectPr>
      </w:pPr>
    </w:p>
    <w:p>
      <w:pPr>
        <w:pStyle w:val="BodyText"/>
        <w:spacing w:line="399" w:lineRule="exact"/>
        <w:ind w:left="103" w:right="0"/>
        <w:jc w:val="left"/>
      </w:pPr>
      <w:r>
        <w:rPr/>
        <w:pict>
          <v:shape style="position:absolute;margin-left:347.689087pt;margin-top:-21.779402pt;width:4.668pt;height:12pt;mso-position-horizontal-relative:page;mso-position-vertical-relative:paragraph;z-index:-12696" type="#_x0000_t202" filled="f" stroked="f">
            <v:textbox inset="0,0,0,0">
              <w:txbxContent>
                <w:p>
                  <w:pPr>
                    <w:spacing w:line="240" w:lineRule="exact"/>
                    <w:ind w:left="0" w:right="0" w:firstLine="0"/>
                    <w:jc w:val="left"/>
                    <w:rPr>
                      <w:rFonts w:ascii="Symbol" w:hAnsi="Symbol" w:cs="Symbol" w:eastAsia="Symbol"/>
                      <w:sz w:val="24"/>
                      <w:szCs w:val="24"/>
                    </w:rPr>
                  </w:pPr>
                  <w:r>
                    <w:rPr>
                      <w:rFonts w:ascii="Symbol" w:hAnsi="Symbol" w:cs="Symbol" w:eastAsia="Symbol"/>
                      <w:sz w:val="24"/>
                      <w:szCs w:val="24"/>
                    </w:rPr>
                    <w:t></w:t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-4"/>
          <w:w w:val="95"/>
        </w:rPr>
        <w:t>гд</w:t>
      </w:r>
      <w:r>
        <w:rPr>
          <w:color w:val="231F20"/>
          <w:w w:val="95"/>
        </w:rPr>
        <w:t>е</w:t>
      </w:r>
      <w:r>
        <w:rPr>
          <w:color w:val="231F20"/>
          <w:spacing w:val="-24"/>
          <w:w w:val="95"/>
        </w:rPr>
        <w:t> </w:t>
      </w:r>
      <w:r>
        <w:rPr>
          <w:rFonts w:ascii="Arial" w:hAnsi="Arial" w:cs="Arial" w:eastAsia="Arial"/>
          <w:color w:val="231F20"/>
          <w:spacing w:val="-4"/>
          <w:w w:val="95"/>
        </w:rPr>
        <w:t>D</w:t>
      </w:r>
      <w:r>
        <w:rPr>
          <w:rFonts w:ascii="Cambria" w:hAnsi="Cambria" w:cs="Cambria" w:eastAsia="Cambria"/>
          <w:b/>
          <w:bCs/>
          <w:color w:val="231F20"/>
          <w:w w:val="95"/>
        </w:rPr>
        <w:t>G</w:t>
      </w:r>
      <w:r>
        <w:rPr>
          <w:rFonts w:ascii="Cambria" w:hAnsi="Cambria" w:cs="Cambria" w:eastAsia="Cambria"/>
          <w:b/>
          <w:bCs/>
          <w:color w:val="231F20"/>
          <w:spacing w:val="1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rFonts w:ascii="Arial" w:hAnsi="Arial" w:cs="Arial" w:eastAsia="Arial"/>
          <w:color w:val="231F20"/>
          <w:spacing w:val="-4"/>
          <w:w w:val="95"/>
        </w:rPr>
        <w:t>D</w:t>
      </w:r>
      <w:r>
        <w:rPr>
          <w:rFonts w:ascii="Cambria" w:hAnsi="Cambria" w:cs="Cambria" w:eastAsia="Cambria"/>
          <w:i/>
          <w:color w:val="231F20"/>
          <w:w w:val="95"/>
        </w:rPr>
        <w:t>C</w:t>
      </w:r>
      <w:r>
        <w:rPr>
          <w:rFonts w:ascii="Cambria" w:hAnsi="Cambria" w:cs="Cambria" w:eastAsia="Cambria"/>
          <w:i/>
          <w:color w:val="231F20"/>
          <w:spacing w:val="12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4"/>
          <w:w w:val="95"/>
        </w:rPr>
        <w:t>среднегодовы</w:t>
      </w:r>
      <w:r>
        <w:rPr>
          <w:color w:val="231F20"/>
          <w:w w:val="95"/>
        </w:rPr>
        <w:t>е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3"/>
          <w:w w:val="95"/>
        </w:rPr>
        <w:t>прирост</w:t>
      </w:r>
      <w:r>
        <w:rPr>
          <w:color w:val="231F20"/>
          <w:w w:val="95"/>
        </w:rPr>
        <w:t>ы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3"/>
          <w:w w:val="95"/>
        </w:rPr>
        <w:t>ВВП</w:t>
      </w:r>
      <w:r>
        <w:rPr>
          <w:color w:val="231F20"/>
          <w:w w:val="95"/>
        </w:rPr>
        <w:t>,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4"/>
          <w:w w:val="95"/>
        </w:rPr>
        <w:t>обозначаемого</w:t>
      </w:r>
      <w:r>
        <w:rPr>
          <w:color w:val="000000"/>
          <w:w w:val="100"/>
        </w:rPr>
      </w:r>
    </w:p>
    <w:p>
      <w:pPr>
        <w:pStyle w:val="BodyText"/>
        <w:spacing w:line="516" w:lineRule="exact"/>
        <w:ind w:left="103" w:right="0"/>
        <w:jc w:val="left"/>
      </w:pPr>
      <w:r>
        <w:rPr>
          <w:color w:val="231F20"/>
          <w:spacing w:val="-5"/>
          <w:w w:val="95"/>
        </w:rPr>
        <w:t>чере</w:t>
      </w:r>
      <w:r>
        <w:rPr>
          <w:color w:val="231F20"/>
          <w:w w:val="95"/>
        </w:rPr>
        <w:t>з</w:t>
      </w:r>
      <w:r>
        <w:rPr>
          <w:color w:val="231F20"/>
          <w:spacing w:val="-18"/>
          <w:w w:val="95"/>
        </w:rPr>
        <w:t> </w:t>
      </w:r>
      <w:r>
        <w:rPr>
          <w:rFonts w:ascii="Cambria" w:hAnsi="Cambria" w:cs="Cambria" w:eastAsia="Cambria"/>
          <w:b/>
          <w:bCs/>
          <w:color w:val="231F20"/>
          <w:spacing w:val="-3"/>
          <w:w w:val="95"/>
        </w:rPr>
        <w:t>G</w:t>
      </w:r>
      <w:r>
        <w:rPr>
          <w:rFonts w:ascii="Cambria Math" w:hAnsi="Cambria Math" w:cs="Cambria Math" w:eastAsia="Cambria Math"/>
          <w:color w:val="231F20"/>
          <w:w w:val="95"/>
        </w:rPr>
        <w:t>,</w:t>
      </w:r>
      <w:r>
        <w:rPr>
          <w:rFonts w:ascii="Cambria Math" w:hAnsi="Cambria Math" w:cs="Cambria Math" w:eastAsia="Cambria Math"/>
          <w:color w:val="231F20"/>
          <w:spacing w:val="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4"/>
          <w:w w:val="95"/>
        </w:rPr>
        <w:t>инвестици</w:t>
      </w:r>
      <w:r>
        <w:rPr>
          <w:color w:val="231F20"/>
          <w:w w:val="95"/>
        </w:rPr>
        <w:t>й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5"/>
          <w:w w:val="95"/>
        </w:rPr>
        <w:t>основно</w:t>
      </w:r>
      <w:r>
        <w:rPr>
          <w:color w:val="231F20"/>
          <w:w w:val="95"/>
        </w:rPr>
        <w:t>й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4"/>
          <w:w w:val="95"/>
        </w:rPr>
        <w:t>капита</w:t>
      </w:r>
      <w:r>
        <w:rPr>
          <w:color w:val="231F20"/>
          <w:w w:val="95"/>
        </w:rPr>
        <w:t>л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4"/>
          <w:w w:val="95"/>
        </w:rPr>
        <w:t>(ИОК)</w:t>
      </w:r>
      <w:r>
        <w:rPr>
          <w:color w:val="231F20"/>
          <w:w w:val="95"/>
        </w:rPr>
        <w:t>,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5"/>
          <w:w w:val="95"/>
        </w:rPr>
        <w:t>обознача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148" w:lineRule="exact"/>
        <w:ind w:left="103" w:right="0"/>
        <w:jc w:val="left"/>
      </w:pPr>
      <w:r>
        <w:rPr>
          <w:color w:val="231F20"/>
          <w:spacing w:val="-3"/>
          <w:w w:val="95"/>
        </w:rPr>
        <w:t>мы</w:t>
      </w:r>
      <w:r>
        <w:rPr>
          <w:color w:val="231F20"/>
          <w:w w:val="95"/>
        </w:rPr>
        <w:t>х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чере</w:t>
      </w:r>
      <w:r>
        <w:rPr>
          <w:color w:val="231F20"/>
          <w:w w:val="95"/>
        </w:rPr>
        <w:t>з</w:t>
      </w:r>
      <w:r>
        <w:rPr>
          <w:color w:val="231F20"/>
          <w:spacing w:val="-29"/>
          <w:w w:val="95"/>
        </w:rPr>
        <w:t> </w:t>
      </w:r>
      <w:r>
        <w:rPr>
          <w:rFonts w:ascii="Cambria" w:hAnsi="Cambria" w:cs="Cambria" w:eastAsia="Cambria"/>
          <w:i/>
          <w:color w:val="231F20"/>
          <w:w w:val="95"/>
        </w:rPr>
        <w:t>C</w:t>
      </w:r>
      <w:r>
        <w:rPr>
          <w:rFonts w:ascii="Cambria" w:hAnsi="Cambria" w:cs="Cambria" w:eastAsia="Cambria"/>
          <w:i/>
          <w:color w:val="231F20"/>
          <w:spacing w:val="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4"/>
          <w:w w:val="95"/>
        </w:rPr>
        <w:t>выражаемы</w:t>
      </w:r>
      <w:r>
        <w:rPr>
          <w:color w:val="231F20"/>
          <w:w w:val="95"/>
        </w:rPr>
        <w:t>х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3"/>
          <w:w w:val="95"/>
        </w:rPr>
        <w:t>нац</w:t>
      </w:r>
      <w:r>
        <w:rPr>
          <w:color w:val="231F20"/>
          <w:spacing w:val="-3"/>
          <w:w w:val="95"/>
          <w:u w:val="single" w:color="000000"/>
        </w:rPr>
        <w:t>ион</w:t>
      </w:r>
      <w:r>
        <w:rPr>
          <w:color w:val="231F20"/>
          <w:w w:val="95"/>
        </w:rPr>
      </w:r>
      <w:r>
        <w:rPr>
          <w:color w:val="231F20"/>
          <w:spacing w:val="-4"/>
          <w:w w:val="95"/>
        </w:rPr>
        <w:t>ально</w:t>
      </w:r>
      <w:r>
        <w:rPr>
          <w:color w:val="231F20"/>
          <w:w w:val="95"/>
        </w:rPr>
        <w:t>й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валют</w:t>
      </w:r>
      <w:r>
        <w:rPr>
          <w:color w:val="231F20"/>
          <w:w w:val="95"/>
        </w:rPr>
        <w:t>е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го</w:t>
      </w:r>
      <w:r>
        <w:rPr>
          <w:color w:val="231F20"/>
          <w:w w:val="95"/>
        </w:rPr>
        <w:t>д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3"/>
          <w:w w:val="95"/>
        </w:rPr>
        <w:t>(для</w:t>
      </w:r>
      <w:r>
        <w:rPr>
          <w:color w:val="000000"/>
          <w:w w:val="100"/>
        </w:rPr>
      </w:r>
    </w:p>
    <w:p>
      <w:pPr>
        <w:spacing w:line="147" w:lineRule="auto" w:before="15"/>
        <w:ind w:left="103" w:right="119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-2"/>
          <w:w w:val="95"/>
          <w:position w:val="1"/>
          <w:sz w:val="28"/>
          <w:szCs w:val="28"/>
        </w:rPr>
        <w:t>Росси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10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11"/>
          <w:w w:val="95"/>
          <w:position w:val="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95"/>
          <w:position w:val="1"/>
          <w:sz w:val="28"/>
          <w:szCs w:val="28"/>
        </w:rPr>
        <w:t>₽</w:t>
      </w:r>
      <w:r>
        <w:rPr>
          <w:rFonts w:ascii="Malgun Gothic" w:hAnsi="Malgun Gothic" w:cs="Malgun Gothic" w:eastAsia="Malgun Gothic"/>
          <w:color w:val="231F20"/>
          <w:spacing w:val="-2"/>
          <w:w w:val="95"/>
          <w:position w:val="1"/>
          <w:sz w:val="28"/>
          <w:szCs w:val="28"/>
        </w:rPr>
        <w:t>/год)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;</w:t>
      </w:r>
      <w:r>
        <w:rPr>
          <w:rFonts w:ascii="Malgun Gothic" w:hAnsi="Malgun Gothic" w:cs="Malgun Gothic" w:eastAsia="Malgun Gothic"/>
          <w:color w:val="231F20"/>
          <w:spacing w:val="67"/>
          <w:w w:val="95"/>
          <w:position w:val="1"/>
          <w:sz w:val="28"/>
          <w:szCs w:val="28"/>
        </w:rPr>
        <w:t> </w:t>
      </w:r>
      <w:r>
        <w:rPr>
          <w:rFonts w:ascii="Symbol" w:hAnsi="Symbol" w:cs="Symbol" w:eastAsia="Symbol"/>
          <w:color w:val="000000"/>
          <w:spacing w:val="-159"/>
          <w:w w:val="9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13"/>
          <w:w w:val="95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13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99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12"/>
          <w:w w:val="9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w w:val="95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31"/>
          <w:w w:val="95"/>
          <w:position w:val="5"/>
          <w:sz w:val="27"/>
          <w:szCs w:val="27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11"/>
          <w:w w:val="95"/>
          <w:position w:val="1"/>
          <w:sz w:val="28"/>
          <w:szCs w:val="28"/>
        </w:rPr>
        <w:t> </w:t>
      </w:r>
      <w:r>
        <w:rPr>
          <w:rFonts w:ascii="Arial" w:hAnsi="Arial" w:cs="Arial" w:eastAsia="Arial"/>
          <w:shadow w:val="0"/>
          <w:color w:val="231F20"/>
          <w:spacing w:val="-3"/>
          <w:w w:val="95"/>
          <w:position w:val="1"/>
          <w:sz w:val="28"/>
          <w:szCs w:val="28"/>
        </w:rPr>
        <w:t>D</w:t>
      </w:r>
      <w:r>
        <w:rPr>
          <w:rFonts w:ascii="Cambria" w:hAnsi="Cambria" w:cs="Cambria" w:eastAsia="Cambria"/>
          <w:b/>
          <w:bCs/>
          <w:shadow w:val="0"/>
          <w:color w:val="231F20"/>
          <w:spacing w:val="-2"/>
          <w:w w:val="95"/>
          <w:position w:val="1"/>
          <w:sz w:val="28"/>
          <w:szCs w:val="28"/>
        </w:rPr>
        <w:t>G</w:t>
      </w:r>
      <w:r>
        <w:rPr>
          <w:rFonts w:ascii="Georgia" w:hAnsi="Georgia" w:cs="Georgia" w:eastAsia="Georgia"/>
          <w:b/>
          <w:bCs/>
          <w:i/>
          <w:shadow w:val="0"/>
          <w:color w:val="231F20"/>
          <w:spacing w:val="-2"/>
          <w:w w:val="95"/>
          <w:position w:val="1"/>
          <w:sz w:val="28"/>
          <w:szCs w:val="28"/>
        </w:rPr>
        <w:t>/</w:t>
      </w:r>
      <w:r>
        <w:rPr>
          <w:rFonts w:ascii="Cambria" w:hAnsi="Cambria" w:cs="Cambria" w:eastAsia="Cambria"/>
          <w:b/>
          <w:bCs/>
          <w:shadow w:val="0"/>
          <w:color w:val="231F20"/>
          <w:w w:val="95"/>
          <w:position w:val="1"/>
          <w:sz w:val="28"/>
          <w:szCs w:val="28"/>
        </w:rPr>
        <w:t>G</w:t>
      </w:r>
      <w:r>
        <w:rPr>
          <w:rFonts w:ascii="Cambria" w:hAnsi="Cambria" w:cs="Cambria" w:eastAsia="Cambria"/>
          <w:b/>
          <w:bCs/>
          <w:shadow w:val="0"/>
          <w:color w:val="231F20"/>
          <w:spacing w:val="5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и</w:t>
      </w:r>
      <w:r>
        <w:rPr>
          <w:rFonts w:ascii="Malgun Gothic" w:hAnsi="Malgun Gothic" w:cs="Malgun Gothic" w:eastAsia="Malgun Gothic"/>
          <w:shadow w:val="0"/>
          <w:color w:val="231F20"/>
          <w:spacing w:val="7"/>
          <w:w w:val="95"/>
          <w:position w:val="1"/>
          <w:sz w:val="28"/>
          <w:szCs w:val="28"/>
        </w:rPr>
        <w:t> </w:t>
      </w:r>
      <w:r>
        <w:rPr>
          <w:rFonts w:ascii="Euclid" w:hAnsi="Euclid" w:cs="Euclid" w:eastAsia="Euclid"/>
          <w:shadow w:val="0"/>
          <w:color w:val="000000"/>
          <w:spacing w:val="-2"/>
          <w:w w:val="95"/>
          <w:position w:val="1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shadow w:val="0"/>
          <w:color w:val="000000"/>
          <w:w w:val="95"/>
          <w:position w:val="1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hadow w:val="0"/>
          <w:color w:val="000000"/>
          <w:w w:val="95"/>
          <w:position w:val="1"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hadow w:val="0"/>
          <w:color w:val="000000"/>
          <w:spacing w:val="23"/>
          <w:w w:val="95"/>
          <w:position w:val="1"/>
          <w:sz w:val="24"/>
          <w:szCs w:val="2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11"/>
          <w:w w:val="95"/>
          <w:position w:val="1"/>
          <w:sz w:val="28"/>
          <w:szCs w:val="28"/>
        </w:rPr>
        <w:t> </w:t>
      </w:r>
      <w:r>
        <w:rPr>
          <w:rFonts w:ascii="Arial" w:hAnsi="Arial" w:cs="Arial" w:eastAsia="Arial"/>
          <w:shadow w:val="0"/>
          <w:color w:val="231F20"/>
          <w:spacing w:val="-3"/>
          <w:w w:val="95"/>
          <w:position w:val="1"/>
          <w:sz w:val="28"/>
          <w:szCs w:val="28"/>
        </w:rPr>
        <w:t>D</w:t>
      </w:r>
      <w:r>
        <w:rPr>
          <w:rFonts w:ascii="Cambria" w:hAnsi="Cambria" w:cs="Cambria" w:eastAsia="Cambria"/>
          <w:i/>
          <w:shadow w:val="0"/>
          <w:color w:val="231F20"/>
          <w:spacing w:val="-3"/>
          <w:w w:val="95"/>
          <w:position w:val="1"/>
          <w:sz w:val="28"/>
          <w:szCs w:val="28"/>
        </w:rPr>
        <w:t>С</w:t>
      </w:r>
      <w:r>
        <w:rPr>
          <w:rFonts w:ascii="Georgia" w:hAnsi="Georgia" w:cs="Georgia" w:eastAsia="Georgia"/>
          <w:i/>
          <w:shadow w:val="0"/>
          <w:color w:val="231F20"/>
          <w:spacing w:val="-2"/>
          <w:w w:val="95"/>
          <w:position w:val="1"/>
          <w:sz w:val="28"/>
          <w:szCs w:val="28"/>
        </w:rPr>
        <w:t>/</w:t>
      </w:r>
      <w:r>
        <w:rPr>
          <w:rFonts w:ascii="Cambria" w:hAnsi="Cambria" w:cs="Cambria" w:eastAsia="Cambria"/>
          <w:i/>
          <w:shadow w:val="0"/>
          <w:color w:val="231F20"/>
          <w:w w:val="95"/>
          <w:position w:val="1"/>
          <w:sz w:val="28"/>
          <w:szCs w:val="28"/>
        </w:rPr>
        <w:t>С</w:t>
      </w:r>
      <w:r>
        <w:rPr>
          <w:rFonts w:ascii="Cambria" w:hAnsi="Cambria" w:cs="Cambria" w:eastAsia="Cambria"/>
          <w:i/>
          <w:shadow w:val="0"/>
          <w:color w:val="231F20"/>
          <w:spacing w:val="4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—</w:t>
      </w:r>
      <w:r>
        <w:rPr>
          <w:rFonts w:ascii="Malgun Gothic" w:hAnsi="Malgun Gothic" w:cs="Malgun Gothic" w:eastAsia="Malgun Gothic"/>
          <w:shadow w:val="0"/>
          <w:color w:val="231F20"/>
          <w:spacing w:val="-11"/>
          <w:w w:val="100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95"/>
          <w:position w:val="1"/>
          <w:sz w:val="28"/>
          <w:szCs w:val="28"/>
        </w:rPr>
        <w:t>среднегодовые</w:t>
      </w:r>
      <w:r>
        <w:rPr>
          <w:rFonts w:ascii="Malgun Gothic" w:hAnsi="Malgun Gothic" w:cs="Malgun Gothic" w:eastAsia="Malgun Gothic"/>
          <w:shadow w:val="0"/>
          <w:color w:val="231F20"/>
          <w:spacing w:val="31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31"/>
          <w:w w:val="95"/>
          <w:position w:val="1"/>
          <w:sz w:val="28"/>
          <w:szCs w:val="28"/>
        </w:rPr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95"/>
          <w:sz w:val="28"/>
          <w:szCs w:val="28"/>
        </w:rPr>
        <w:t>относительны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95"/>
          <w:sz w:val="28"/>
          <w:szCs w:val="28"/>
        </w:rPr>
        <w:t>прирост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ы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95"/>
          <w:sz w:val="28"/>
          <w:szCs w:val="28"/>
        </w:rPr>
        <w:t>ВВ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П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95"/>
          <w:sz w:val="28"/>
          <w:szCs w:val="28"/>
        </w:rPr>
        <w:t>ИО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К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spacing w:val="-33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85"/>
          <w:sz w:val="28"/>
          <w:szCs w:val="28"/>
        </w:rPr>
        <w:t>процента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8"/>
          <w:szCs w:val="28"/>
        </w:rPr>
        <w:t>х</w:t>
      </w:r>
      <w:r>
        <w:rPr>
          <w:rFonts w:ascii="Malgun Gothic" w:hAnsi="Malgun Gothic" w:cs="Malgun Gothic" w:eastAsia="Malgun Gothic"/>
          <w:shadow w:val="0"/>
          <w:color w:val="231F20"/>
          <w:spacing w:val="40"/>
          <w:w w:val="8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85"/>
          <w:sz w:val="28"/>
          <w:szCs w:val="28"/>
        </w:rPr>
        <w:t>(%)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8"/>
          <w:szCs w:val="28"/>
        </w:rPr>
        <w:t>�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8"/>
          <w:szCs w:val="28"/>
        </w:rPr>
      </w:r>
    </w:p>
    <w:p>
      <w:pPr>
        <w:pStyle w:val="BodyText"/>
        <w:spacing w:line="165" w:lineRule="auto" w:before="5"/>
        <w:ind w:left="103" w:right="118" w:firstLine="283"/>
        <w:jc w:val="left"/>
      </w:pPr>
      <w:r>
        <w:rPr>
          <w:color w:val="231F20"/>
          <w:spacing w:val="1"/>
          <w:w w:val="95"/>
        </w:rPr>
        <w:t>Инфляционност</w:t>
      </w:r>
      <w:r>
        <w:rPr>
          <w:color w:val="231F20"/>
          <w:w w:val="95"/>
        </w:rPr>
        <w:t>ь</w:t>
      </w:r>
      <w:r>
        <w:rPr>
          <w:color w:val="231F20"/>
          <w:spacing w:val="69"/>
          <w:w w:val="95"/>
        </w:rPr>
        <w:t> </w:t>
      </w:r>
      <w:r>
        <w:rPr>
          <w:color w:val="231F20"/>
          <w:spacing w:val="1"/>
          <w:w w:val="95"/>
        </w:rPr>
        <w:t>инвестици</w:t>
      </w:r>
      <w:r>
        <w:rPr>
          <w:color w:val="231F20"/>
          <w:w w:val="95"/>
        </w:rPr>
        <w:t>й</w:t>
      </w:r>
      <w:r>
        <w:rPr>
          <w:color w:val="231F20"/>
          <w:spacing w:val="70"/>
          <w:w w:val="95"/>
        </w:rPr>
        <w:t> </w:t>
      </w:r>
      <w:r>
        <w:rPr>
          <w:color w:val="231F20"/>
          <w:spacing w:val="2"/>
          <w:w w:val="95"/>
        </w:rPr>
        <w:t>определяетс</w:t>
      </w:r>
      <w:r>
        <w:rPr>
          <w:color w:val="231F20"/>
          <w:w w:val="95"/>
        </w:rPr>
        <w:t>я</w:t>
      </w:r>
      <w:r>
        <w:rPr>
          <w:color w:val="231F20"/>
          <w:spacing w:val="69"/>
          <w:w w:val="95"/>
        </w:rPr>
        <w:t> </w:t>
      </w:r>
      <w:r>
        <w:rPr>
          <w:color w:val="231F20"/>
          <w:spacing w:val="2"/>
          <w:w w:val="95"/>
        </w:rPr>
        <w:t>ещ</w:t>
      </w:r>
      <w:r>
        <w:rPr>
          <w:color w:val="231F20"/>
          <w:w w:val="95"/>
        </w:rPr>
        <w:t>е</w:t>
      </w:r>
      <w:r>
        <w:rPr>
          <w:color w:val="231F20"/>
          <w:spacing w:val="70"/>
          <w:w w:val="95"/>
        </w:rPr>
        <w:t> </w:t>
      </w:r>
      <w:r>
        <w:rPr>
          <w:color w:val="231F20"/>
          <w:spacing w:val="2"/>
          <w:w w:val="95"/>
        </w:rPr>
        <w:t>двумя</w:t>
      </w:r>
      <w:r>
        <w:rPr>
          <w:color w:val="231F20"/>
          <w:spacing w:val="2"/>
          <w:w w:val="94"/>
        </w:rPr>
        <w:t> </w:t>
      </w:r>
      <w:r>
        <w:rPr>
          <w:color w:val="231F20"/>
          <w:w w:val="95"/>
        </w:rPr>
        <w:t>коэффициентами:</w:t>
      </w:r>
      <w:r>
        <w:rPr>
          <w:color w:val="000000"/>
          <w:w w:val="100"/>
        </w:rPr>
      </w:r>
    </w:p>
    <w:p>
      <w:pPr>
        <w:spacing w:after="0" w:line="165" w:lineRule="auto"/>
        <w:jc w:val="left"/>
        <w:sectPr>
          <w:type w:val="continuous"/>
          <w:pgSz w:w="9355" w:h="13620"/>
          <w:pgMar w:top="1340" w:bottom="280" w:left="860" w:right="620"/>
        </w:sectPr>
      </w:pPr>
    </w:p>
    <w:p>
      <w:pPr>
        <w:spacing w:line="160" w:lineRule="exact" w:before="10"/>
        <w:rPr>
          <w:sz w:val="16"/>
          <w:szCs w:val="16"/>
        </w:rPr>
      </w:pPr>
      <w:r>
        <w:rPr>
          <w:sz w:val="16"/>
          <w:szCs w:val="16"/>
        </w:rPr>
      </w:r>
    </w:p>
    <w:p>
      <w:pPr>
        <w:tabs>
          <w:tab w:pos="2017" w:val="left" w:leader="none"/>
        </w:tabs>
        <w:spacing w:line="168" w:lineRule="exact"/>
        <w:ind w:left="155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Georgia" w:hAnsi="Georgia" w:cs="Georgia" w:eastAsia="Georgia"/>
          <w:i/>
          <w:color w:val="231F20"/>
          <w:w w:val="105"/>
          <w:position w:val="-16"/>
          <w:sz w:val="28"/>
          <w:szCs w:val="28"/>
        </w:rPr>
        <w:t>k</w:t>
      </w:r>
      <w:r>
        <w:rPr>
          <w:rFonts w:ascii="Georgia" w:hAnsi="Georgia" w:cs="Georgia" w:eastAsia="Georgia"/>
          <w:i/>
          <w:color w:val="231F20"/>
          <w:w w:val="105"/>
          <w:position w:val="-16"/>
          <w:sz w:val="28"/>
          <w:szCs w:val="28"/>
        </w:rPr>
        <w:tab/>
      </w:r>
      <w:r>
        <w:rPr>
          <w:rFonts w:ascii="Arial" w:hAnsi="Arial" w:cs="Arial" w:eastAsia="Arial"/>
          <w:color w:val="231F20"/>
          <w:w w:val="105"/>
          <w:position w:val="-16"/>
          <w:sz w:val="28"/>
          <w:szCs w:val="28"/>
        </w:rPr>
        <w:t>=</w:t>
      </w:r>
      <w:r>
        <w:rPr>
          <w:rFonts w:ascii="Arial" w:hAnsi="Arial" w:cs="Arial" w:eastAsia="Arial"/>
          <w:color w:val="231F20"/>
          <w:w w:val="105"/>
          <w:position w:val="-16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11"/>
          <w:w w:val="105"/>
          <w:position w:val="-16"/>
          <w:sz w:val="28"/>
          <w:szCs w:val="28"/>
        </w:rPr>
        <w:t> </w:t>
      </w:r>
      <w:r>
        <w:rPr>
          <w:rFonts w:ascii="Arial" w:hAnsi="Arial" w:cs="Arial" w:eastAsia="Arial"/>
          <w:color w:val="231F20"/>
          <w:spacing w:val="-12"/>
          <w:w w:val="105"/>
          <w:sz w:val="24"/>
          <w:szCs w:val="24"/>
        </w:rPr>
        <w:t>∆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Ф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314" w:lineRule="exact" w:before="23"/>
        <w:ind w:left="746" w:right="0" w:firstLine="0"/>
        <w:jc w:val="left"/>
        <w:rPr>
          <w:rFonts w:ascii="Symbol" w:hAnsi="Symbol" w:cs="Symbol" w:eastAsia="Symbol"/>
          <w:sz w:val="24"/>
          <w:szCs w:val="24"/>
        </w:rPr>
      </w:pPr>
      <w:r>
        <w:rPr/>
        <w:br w:type="column"/>
      </w:r>
      <w:r>
        <w:rPr>
          <w:rFonts w:ascii="Symbol" w:hAnsi="Symbol" w:cs="Symbol" w:eastAsia="Symbol"/>
          <w:spacing w:val="9"/>
          <w:sz w:val="24"/>
          <w:szCs w:val="24"/>
        </w:rPr>
        <w:t></w:t>
      </w:r>
      <w:r>
        <w:rPr>
          <w:rFonts w:ascii="Malgun Gothic" w:hAnsi="Malgun Gothic" w:cs="Malgun Gothic" w:eastAsia="Malgun Gothic"/>
          <w:spacing w:val="7"/>
          <w:w w:val="101"/>
          <w:position w:val="-4"/>
          <w:sz w:val="24"/>
          <w:szCs w:val="24"/>
        </w:rPr>
        <w:t>%</w:t>
      </w:r>
      <w:r>
        <w:rPr>
          <w:rFonts w:ascii="Symbol" w:hAnsi="Symbol" w:cs="Symbol" w:eastAsia="Symbol"/>
          <w:w w:val="100"/>
          <w:sz w:val="24"/>
          <w:szCs w:val="24"/>
        </w:rPr>
        <w:t></w:t>
      </w:r>
    </w:p>
    <w:p>
      <w:pPr>
        <w:spacing w:line="170" w:lineRule="exact" w:before="6"/>
        <w:rPr>
          <w:sz w:val="17"/>
          <w:szCs w:val="17"/>
        </w:rPr>
      </w:pPr>
      <w:r>
        <w:rPr/>
        <w:br w:type="column"/>
      </w:r>
      <w:r>
        <w:rPr>
          <w:sz w:val="17"/>
          <w:szCs w:val="17"/>
        </w:rPr>
      </w:r>
    </w:p>
    <w:p>
      <w:pPr>
        <w:spacing w:line="162" w:lineRule="exact"/>
        <w:ind w:left="990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-14"/>
          <w:w w:val="120"/>
          <w:position w:val="2"/>
          <w:sz w:val="24"/>
          <w:szCs w:val="24"/>
        </w:rPr>
        <w:t>∆</w:t>
      </w:r>
      <w:r>
        <w:rPr>
          <w:rFonts w:ascii="Arial" w:hAnsi="Arial" w:cs="Arial" w:eastAsia="Arial"/>
          <w:color w:val="231F20"/>
          <w:w w:val="120"/>
          <w:position w:val="2"/>
          <w:sz w:val="24"/>
          <w:szCs w:val="24"/>
        </w:rPr>
        <w:t>Ф</w:t>
      </w:r>
      <w:r>
        <w:rPr>
          <w:rFonts w:ascii="Arial" w:hAnsi="Arial" w:cs="Arial" w:eastAsia="Arial"/>
          <w:color w:val="231F20"/>
          <w:w w:val="120"/>
          <w:sz w:val="14"/>
          <w:szCs w:val="14"/>
        </w:rPr>
        <w:t>Н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314" w:lineRule="exact" w:before="23"/>
        <w:ind w:left="732" w:right="0" w:firstLine="0"/>
        <w:jc w:val="left"/>
        <w:rPr>
          <w:rFonts w:ascii="Symbol" w:hAnsi="Symbol" w:cs="Symbol" w:eastAsia="Symbol"/>
          <w:sz w:val="24"/>
          <w:szCs w:val="24"/>
        </w:rPr>
      </w:pPr>
      <w:r>
        <w:rPr>
          <w:w w:val="100"/>
        </w:rPr>
        <w:br w:type="column"/>
      </w:r>
      <w:r>
        <w:rPr>
          <w:rFonts w:ascii="Symbol" w:hAnsi="Symbol" w:cs="Symbol" w:eastAsia="Symbol"/>
          <w:spacing w:val="9"/>
          <w:w w:val="100"/>
          <w:sz w:val="24"/>
          <w:szCs w:val="24"/>
        </w:rPr>
        <w:t></w:t>
      </w:r>
      <w:r>
        <w:rPr>
          <w:rFonts w:ascii="Malgun Gothic" w:hAnsi="Malgun Gothic" w:cs="Malgun Gothic" w:eastAsia="Malgun Gothic"/>
          <w:spacing w:val="6"/>
          <w:w w:val="100"/>
          <w:position w:val="-4"/>
          <w:sz w:val="24"/>
          <w:szCs w:val="24"/>
        </w:rPr>
        <w:t>%</w:t>
      </w:r>
      <w:r>
        <w:rPr>
          <w:rFonts w:ascii="Symbol" w:hAnsi="Symbol" w:cs="Symbol" w:eastAsia="Symbol"/>
          <w:w w:val="100"/>
          <w:sz w:val="24"/>
          <w:szCs w:val="24"/>
        </w:rPr>
        <w:t></w:t>
      </w:r>
    </w:p>
    <w:p>
      <w:pPr>
        <w:spacing w:after="0" w:line="314" w:lineRule="exact"/>
        <w:jc w:val="left"/>
        <w:rPr>
          <w:rFonts w:ascii="Symbol" w:hAnsi="Symbol" w:cs="Symbol" w:eastAsia="Symbol"/>
          <w:sz w:val="24"/>
          <w:szCs w:val="24"/>
        </w:rPr>
        <w:sectPr>
          <w:type w:val="continuous"/>
          <w:pgSz w:w="9355" w:h="13620"/>
          <w:pgMar w:top="1340" w:bottom="280" w:left="860" w:right="620"/>
          <w:cols w:num="4" w:equalWidth="0">
            <w:col w:w="2700" w:space="40"/>
            <w:col w:w="1154" w:space="40"/>
            <w:col w:w="1503" w:space="40"/>
            <w:col w:w="2398"/>
          </w:cols>
        </w:sectPr>
      </w:pPr>
    </w:p>
    <w:p>
      <w:pPr>
        <w:tabs>
          <w:tab w:pos="3800" w:val="left" w:leader="none"/>
          <w:tab w:pos="6207" w:val="left" w:leader="none"/>
          <w:tab w:pos="6521" w:val="left" w:leader="none"/>
        </w:tabs>
        <w:spacing w:line="5" w:lineRule="exact"/>
        <w:ind w:left="3486" w:right="0" w:firstLine="0"/>
        <w:jc w:val="left"/>
        <w:rPr>
          <w:rFonts w:ascii="Symbol" w:hAnsi="Symbol" w:cs="Symbol" w:eastAsia="Symbol"/>
          <w:sz w:val="24"/>
          <w:szCs w:val="24"/>
        </w:rPr>
      </w:pPr>
      <w:r>
        <w:rPr>
          <w:rFonts w:ascii="Symbol" w:hAnsi="Symbol" w:cs="Symbol" w:eastAsia="Symbol"/>
          <w:w w:val="100"/>
          <w:position w:val="-2"/>
          <w:sz w:val="24"/>
          <w:szCs w:val="24"/>
        </w:rPr>
        <w:t></w:t>
      </w:r>
      <w:r>
        <w:rPr>
          <w:rFonts w:ascii="Times New Roman" w:hAnsi="Times New Roman" w:cs="Times New Roman" w:eastAsia="Times New Roman"/>
          <w:w w:val="100"/>
          <w:position w:val="-2"/>
          <w:sz w:val="24"/>
          <w:szCs w:val="24"/>
        </w:rPr>
        <w:tab/>
      </w:r>
      <w:r>
        <w:rPr>
          <w:rFonts w:ascii="Symbol" w:hAnsi="Symbol" w:cs="Symbol" w:eastAsia="Symbol"/>
          <w:w w:val="100"/>
          <w:sz w:val="24"/>
          <w:szCs w:val="24"/>
        </w:rPr>
        <w:t>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  <w:tab/>
      </w:r>
      <w:r>
        <w:rPr>
          <w:rFonts w:ascii="Symbol" w:hAnsi="Symbol" w:cs="Symbol" w:eastAsia="Symbol"/>
          <w:w w:val="100"/>
          <w:position w:val="-2"/>
          <w:sz w:val="24"/>
          <w:szCs w:val="24"/>
        </w:rPr>
        <w:t></w:t>
      </w:r>
      <w:r>
        <w:rPr>
          <w:rFonts w:ascii="Times New Roman" w:hAnsi="Times New Roman" w:cs="Times New Roman" w:eastAsia="Times New Roman"/>
          <w:w w:val="100"/>
          <w:position w:val="-2"/>
          <w:sz w:val="24"/>
          <w:szCs w:val="24"/>
        </w:rPr>
        <w:tab/>
      </w:r>
      <w:r>
        <w:rPr>
          <w:rFonts w:ascii="Symbol" w:hAnsi="Symbol" w:cs="Symbol" w:eastAsia="Symbol"/>
          <w:w w:val="100"/>
          <w:sz w:val="24"/>
          <w:szCs w:val="24"/>
        </w:rPr>
        <w:t></w:t>
      </w:r>
    </w:p>
    <w:p>
      <w:pPr>
        <w:spacing w:after="0" w:line="5" w:lineRule="exact"/>
        <w:jc w:val="left"/>
        <w:rPr>
          <w:rFonts w:ascii="Symbol" w:hAnsi="Symbol" w:cs="Symbol" w:eastAsia="Symbol"/>
          <w:sz w:val="24"/>
          <w:szCs w:val="24"/>
        </w:rPr>
        <w:sectPr>
          <w:type w:val="continuous"/>
          <w:pgSz w:w="9355" w:h="13620"/>
          <w:pgMar w:top="1340" w:bottom="280" w:left="860" w:right="620"/>
        </w:sectPr>
      </w:pPr>
    </w:p>
    <w:p>
      <w:pPr>
        <w:spacing w:line="160" w:lineRule="exact" w:before="8"/>
        <w:rPr>
          <w:sz w:val="16"/>
          <w:szCs w:val="16"/>
        </w:rPr>
      </w:pPr>
      <w:r>
        <w:rPr>
          <w:sz w:val="16"/>
          <w:szCs w:val="16"/>
        </w:rPr>
      </w:r>
    </w:p>
    <w:p>
      <w:pPr>
        <w:ind w:left="0" w:right="0" w:firstLine="0"/>
        <w:jc w:val="right"/>
        <w:rPr>
          <w:rFonts w:ascii="Georgia" w:hAnsi="Georgia" w:cs="Georgia" w:eastAsia="Georgia"/>
          <w:sz w:val="16"/>
          <w:szCs w:val="16"/>
        </w:rPr>
      </w:pPr>
      <w:r>
        <w:rPr/>
        <w:pict>
          <v:group style="position:absolute;margin-left:157.488403pt;margin-top:-1.546406pt;width:24.3436pt;height:2.375pt;mso-position-horizontal-relative:page;mso-position-vertical-relative:paragraph;z-index:-12704" coordorigin="3150,-31" coordsize="487,48">
            <v:group style="position:absolute;left:3156;top:-25;width:475;height:2" coordorigin="3156,-25" coordsize="475,2">
              <v:shape style="position:absolute;left:3156;top:-25;width:475;height:2" coordorigin="3156,-25" coordsize="475,0" path="m3156,-25l3631,-25e" filled="f" stroked="t" strokeweight=".594pt" strokecolor="#231F20">
                <v:path arrowok="t"/>
              </v:shape>
            </v:group>
            <v:group style="position:absolute;left:3188;top:11;width:364;height:2" coordorigin="3188,11" coordsize="364,2">
              <v:shape style="position:absolute;left:3188;top:11;width:364;height:2" coordorigin="3188,11" coordsize="364,0" path="m3188,11l3551,11e" filled="f" stroked="t" strokeweight=".594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22.451904pt;margin-top:-2.123706pt;width:10.125pt;height:.1pt;mso-position-horizontal-relative:page;mso-position-vertical-relative:paragraph;z-index:-12703" coordorigin="4449,-42" coordsize="203,2">
            <v:shape style="position:absolute;left:4449;top:-42;width:203;height:2" coordorigin="4449,-42" coordsize="203,0" path="m4449,-42l4652,-42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88.522003pt;margin-top:-.880106pt;width:30.2809pt;height:3.512pt;mso-position-horizontal-relative:page;mso-position-vertical-relative:paragraph;z-index:-12702" coordorigin="5770,-18" coordsize="606,70">
            <v:group style="position:absolute;left:5776;top:-12;width:594;height:2" coordorigin="5776,-12" coordsize="594,2">
              <v:shape style="position:absolute;left:5776;top:-12;width:594;height:2" coordorigin="5776,-12" coordsize="594,0" path="m5776,-12l6370,-12e" filled="f" stroked="t" strokeweight=".594pt" strokecolor="#231F20">
                <v:path arrowok="t"/>
              </v:shape>
            </v:group>
            <v:group style="position:absolute;left:5868;top:47;width:364;height:2" coordorigin="5868,47" coordsize="364,2">
              <v:shape style="position:absolute;left:5868;top:47;width:364;height:2" coordorigin="5868,47" coordsize="364,0" path="m5868,47l6232,47e" filled="f" stroked="t" strokeweight=".594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58.525787pt;margin-top:-2.123706pt;width:10.125pt;height:.1pt;mso-position-horizontal-relative:page;mso-position-vertical-relative:paragraph;z-index:-12701" coordorigin="7171,-42" coordsize="203,2">
            <v:shape style="position:absolute;left:7171;top:-42;width:203;height:2" coordorigin="7171,-42" coordsize="203,0" path="m7171,-42l7373,-42e" filled="f" stroked="t" strokeweight=".594pt" strokecolor="#000000">
              <v:path arrowok="t"/>
            </v:shape>
            <w10:wrap type="none"/>
          </v:group>
        </w:pict>
      </w:r>
      <w:r>
        <w:rPr/>
        <w:pict>
          <v:shape style="position:absolute;margin-left:217.327896pt;margin-top:-1.458399pt;width:20.352pt;height:14.844pt;mso-position-horizontal-relative:page;mso-position-vertical-relative:paragraph;z-index:-12695" type="#_x0000_t202" filled="f" stroked="f">
            <v:textbox inset="0,0,0,0">
              <w:txbxContent>
                <w:p>
                  <w:pPr>
                    <w:spacing w:line="297" w:lineRule="exact"/>
                    <w:ind w:left="0" w:right="0" w:firstLine="0"/>
                    <w:jc w:val="left"/>
                    <w:rPr>
                      <w:rFonts w:ascii="Symbol" w:hAnsi="Symbol" w:cs="Symbol" w:eastAsia="Symbol"/>
                      <w:sz w:val="24"/>
                      <w:szCs w:val="24"/>
                    </w:rPr>
                  </w:pPr>
                  <w:r>
                    <w:rPr>
                      <w:rFonts w:ascii="Symbol" w:hAnsi="Symbol" w:cs="Symbol" w:eastAsia="Symbol"/>
                      <w:spacing w:val="-94"/>
                      <w:sz w:val="24"/>
                      <w:szCs w:val="24"/>
                    </w:rPr>
                    <w:t></w:t>
                  </w:r>
                  <w:r>
                    <w:rPr>
                      <w:rFonts w:ascii="Symbol" w:hAnsi="Symbol" w:cs="Symbol" w:eastAsia="Symbol"/>
                      <w:spacing w:val="9"/>
                      <w:position w:val="5"/>
                      <w:sz w:val="24"/>
                      <w:szCs w:val="24"/>
                    </w:rPr>
                    <w:t></w:t>
                  </w:r>
                  <w:r>
                    <w:rPr>
                      <w:rFonts w:ascii="Malgun Gothic" w:hAnsi="Malgun Gothic" w:cs="Malgun Gothic" w:eastAsia="Malgun Gothic"/>
                      <w:spacing w:val="7"/>
                      <w:w w:val="101"/>
                      <w:position w:val="1"/>
                      <w:sz w:val="24"/>
                      <w:szCs w:val="24"/>
                    </w:rPr>
                    <w:t>%</w:t>
                  </w:r>
                  <w:r>
                    <w:rPr>
                      <w:rFonts w:ascii="Symbol" w:hAnsi="Symbol" w:cs="Symbol" w:eastAsia="Symbol"/>
                      <w:spacing w:val="-94"/>
                      <w:w w:val="100"/>
                      <w:sz w:val="24"/>
                      <w:szCs w:val="24"/>
                    </w:rPr>
                    <w:t></w:t>
                  </w:r>
                  <w:r>
                    <w:rPr>
                      <w:rFonts w:ascii="Symbol" w:hAnsi="Symbol" w:cs="Symbol" w:eastAsia="Symbol"/>
                      <w:w w:val="100"/>
                      <w:position w:val="6"/>
                      <w:sz w:val="24"/>
                      <w:szCs w:val="24"/>
                    </w:rPr>
                    <w:t></w:t>
                  </w:r>
                  <w:r>
                    <w:rPr>
                      <w:rFonts w:ascii="Symbol" w:hAnsi="Symbol" w:cs="Symbol" w:eastAsia="Symbol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10"/>
          <w:sz w:val="16"/>
          <w:szCs w:val="16"/>
        </w:rPr>
        <w:t>F/</w:t>
      </w:r>
      <w:r>
        <w:rPr>
          <w:rFonts w:ascii="Georgia" w:hAnsi="Georgia" w:cs="Georgia" w:eastAsia="Georgia"/>
          <w:i/>
          <w:color w:val="231F20"/>
          <w:w w:val="110"/>
          <w:sz w:val="16"/>
          <w:szCs w:val="16"/>
        </w:rPr>
        <w:t>C</w:t>
      </w:r>
      <w:r>
        <w:rPr>
          <w:rFonts w:ascii="Georgia" w:hAnsi="Georgia" w:cs="Georgia" w:eastAsia="Georgia"/>
          <w:color w:val="000000"/>
          <w:w w:val="100"/>
          <w:sz w:val="16"/>
          <w:szCs w:val="16"/>
        </w:rPr>
      </w:r>
    </w:p>
    <w:p>
      <w:pPr>
        <w:tabs>
          <w:tab w:pos="1419" w:val="left" w:leader="none"/>
        </w:tabs>
        <w:spacing w:line="295" w:lineRule="exact"/>
        <w:ind w:left="390" w:right="0" w:firstLine="0"/>
        <w:jc w:val="center"/>
        <w:rPr>
          <w:rFonts w:ascii="Arial" w:hAnsi="Arial" w:cs="Arial" w:eastAsia="Arial"/>
          <w:sz w:val="28"/>
          <w:szCs w:val="28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=</w:t>
      </w:r>
      <w:r>
        <w:rPr>
          <w:rFonts w:ascii="Arial" w:hAnsi="Arial" w:cs="Arial" w:eastAsia="Arial"/>
          <w:color w:val="231F20"/>
          <w:spacing w:val="-13"/>
          <w:w w:val="95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2,0</w:t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ab/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,</w:t>
      </w:r>
      <w:r>
        <w:rPr>
          <w:rFonts w:ascii="Arial" w:hAnsi="Arial" w:cs="Arial" w:eastAsia="Arial"/>
          <w:color w:val="231F20"/>
          <w:spacing w:val="27"/>
          <w:w w:val="9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8"/>
          <w:szCs w:val="28"/>
        </w:rPr>
        <w:t>k</w:t>
      </w:r>
      <w:r>
        <w:rPr>
          <w:rFonts w:ascii="Arial" w:hAnsi="Arial" w:cs="Arial" w:eastAsia="Arial"/>
          <w:color w:val="231F20"/>
          <w:w w:val="95"/>
          <w:position w:val="-8"/>
          <w:sz w:val="16"/>
          <w:szCs w:val="16"/>
        </w:rPr>
        <w:t>F</w:t>
      </w:r>
      <w:r>
        <w:rPr>
          <w:rFonts w:ascii="Georgia" w:hAnsi="Georgia" w:cs="Georgia" w:eastAsia="Georgia"/>
          <w:color w:val="231F20"/>
          <w:w w:val="95"/>
          <w:position w:val="-8"/>
          <w:sz w:val="16"/>
          <w:szCs w:val="16"/>
        </w:rPr>
        <w:t>H</w:t>
      </w:r>
      <w:r>
        <w:rPr>
          <w:rFonts w:ascii="Georgia" w:hAnsi="Georgia" w:cs="Georgia" w:eastAsia="Georgia"/>
          <w:i/>
          <w:color w:val="231F20"/>
          <w:w w:val="95"/>
          <w:position w:val="-8"/>
          <w:sz w:val="16"/>
          <w:szCs w:val="16"/>
        </w:rPr>
        <w:t>/C</w:t>
      </w:r>
      <w:r>
        <w:rPr>
          <w:rFonts w:ascii="Georgia" w:hAnsi="Georgia" w:cs="Georgia" w:eastAsia="Georgia"/>
          <w:i/>
          <w:color w:val="231F20"/>
          <w:spacing w:val="20"/>
          <w:w w:val="9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=</w:t>
      </w:r>
      <w:r>
        <w:rPr>
          <w:rFonts w:ascii="Arial" w:hAnsi="Arial" w:cs="Arial" w:eastAsia="Arial"/>
          <w:color w:val="000000"/>
          <w:w w:val="100"/>
          <w:sz w:val="28"/>
          <w:szCs w:val="28"/>
        </w:rPr>
      </w:r>
    </w:p>
    <w:p>
      <w:pPr>
        <w:tabs>
          <w:tab w:pos="2958" w:val="left" w:leader="none"/>
        </w:tabs>
        <w:spacing w:line="224" w:lineRule="exact"/>
        <w:ind w:left="298" w:right="0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spacing w:val="-2"/>
          <w:w w:val="115"/>
          <w:sz w:val="24"/>
          <w:szCs w:val="24"/>
        </w:rPr>
        <w:t>∆</w:t>
      </w:r>
      <w:r>
        <w:rPr>
          <w:rFonts w:ascii="Arial" w:hAnsi="Arial" w:cs="Arial" w:eastAsia="Arial"/>
          <w:i/>
          <w:color w:val="231F20"/>
          <w:w w:val="115"/>
          <w:sz w:val="24"/>
          <w:szCs w:val="24"/>
        </w:rPr>
        <w:t>C</w:t>
      </w:r>
      <w:r>
        <w:rPr>
          <w:rFonts w:ascii="Arial" w:hAnsi="Arial" w:cs="Arial" w:eastAsia="Arial"/>
          <w:i/>
          <w:color w:val="231F20"/>
          <w:w w:val="115"/>
          <w:sz w:val="24"/>
          <w:szCs w:val="24"/>
        </w:rPr>
        <w:tab/>
      </w:r>
      <w:r>
        <w:rPr>
          <w:rFonts w:ascii="Arial" w:hAnsi="Arial" w:cs="Arial" w:eastAsia="Arial"/>
          <w:color w:val="231F20"/>
          <w:spacing w:val="-2"/>
          <w:w w:val="110"/>
          <w:position w:val="-3"/>
          <w:sz w:val="24"/>
          <w:szCs w:val="24"/>
        </w:rPr>
        <w:t>∆</w:t>
      </w:r>
      <w:r>
        <w:rPr>
          <w:rFonts w:ascii="Arial" w:hAnsi="Arial" w:cs="Arial" w:eastAsia="Arial"/>
          <w:i/>
          <w:color w:val="231F20"/>
          <w:w w:val="110"/>
          <w:position w:val="-3"/>
          <w:sz w:val="24"/>
          <w:szCs w:val="24"/>
        </w:rPr>
        <w:t>C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tabs>
          <w:tab w:pos="1816" w:val="left" w:leader="none"/>
        </w:tabs>
        <w:spacing w:line="439" w:lineRule="exact"/>
        <w:ind w:left="198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w w:val="95"/>
        </w:rPr>
        <w:br w:type="column"/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95"/>
          <w:sz w:val="28"/>
          <w:szCs w:val="28"/>
        </w:rPr>
        <w:t>1,</w:t>
      </w:r>
      <w:r>
        <w:rPr>
          <w:rFonts w:ascii="Arial" w:hAnsi="Arial" w:cs="Arial" w:eastAsia="Arial"/>
          <w:color w:val="231F20"/>
          <w:spacing w:val="18"/>
          <w:w w:val="95"/>
          <w:sz w:val="28"/>
          <w:szCs w:val="28"/>
        </w:rPr>
        <w:t>2</w:t>
      </w:r>
      <w:r>
        <w:rPr>
          <w:rFonts w:ascii="Symbol" w:hAnsi="Symbol" w:cs="Symbol" w:eastAsia="Symbol"/>
          <w:color w:val="000000"/>
          <w:spacing w:val="-90"/>
          <w:w w:val="95"/>
          <w:position w:val="-15"/>
          <w:sz w:val="24"/>
          <w:szCs w:val="24"/>
        </w:rPr>
        <w:t></w:t>
      </w:r>
      <w:r>
        <w:rPr>
          <w:rFonts w:ascii="Symbol" w:hAnsi="Symbol" w:cs="Symbol" w:eastAsia="Symbol"/>
          <w:color w:val="000000"/>
          <w:spacing w:val="8"/>
          <w:w w:val="95"/>
          <w:position w:val="-10"/>
          <w:sz w:val="24"/>
          <w:szCs w:val="24"/>
        </w:rPr>
        <w:t></w:t>
      </w:r>
      <w:r>
        <w:rPr>
          <w:rFonts w:ascii="Malgun Gothic" w:hAnsi="Malgun Gothic" w:cs="Malgun Gothic" w:eastAsia="Malgun Gothic"/>
          <w:color w:val="000000"/>
          <w:spacing w:val="6"/>
          <w:w w:val="95"/>
          <w:position w:val="-14"/>
          <w:sz w:val="24"/>
          <w:szCs w:val="24"/>
        </w:rPr>
        <w:t>%</w:t>
      </w:r>
      <w:r>
        <w:rPr>
          <w:rFonts w:ascii="Symbol" w:hAnsi="Symbol" w:cs="Symbol" w:eastAsia="Symbol"/>
          <w:color w:val="000000"/>
          <w:spacing w:val="-90"/>
          <w:w w:val="95"/>
          <w:position w:val="-15"/>
          <w:sz w:val="24"/>
          <w:szCs w:val="24"/>
        </w:rPr>
        <w:t></w:t>
      </w:r>
      <w:r>
        <w:rPr>
          <w:rFonts w:ascii="Symbol" w:hAnsi="Symbol" w:cs="Symbol" w:eastAsia="Symbol"/>
          <w:color w:val="000000"/>
          <w:w w:val="95"/>
          <w:position w:val="-9"/>
          <w:sz w:val="24"/>
          <w:szCs w:val="24"/>
        </w:rPr>
        <w:t></w:t>
      </w:r>
      <w:r>
        <w:rPr>
          <w:rFonts w:ascii="Symbol" w:hAnsi="Symbol" w:cs="Symbol" w:eastAsia="Symbol"/>
          <w:color w:val="000000"/>
          <w:spacing w:val="-1"/>
          <w:w w:val="95"/>
          <w:position w:val="-9"/>
          <w:sz w:val="24"/>
          <w:szCs w:val="24"/>
        </w:rPr>
        <w:t></w:t>
      </w:r>
      <w:r>
        <w:rPr>
          <w:rFonts w:ascii="Times New Roman" w:hAnsi="Times New Roman" w:cs="Times New Roman" w:eastAsia="Times New Roman"/>
          <w:color w:val="000000"/>
          <w:spacing w:val="-1"/>
          <w:w w:val="95"/>
          <w:position w:val="-9"/>
          <w:sz w:val="24"/>
          <w:szCs w:val="24"/>
        </w:rPr>
      </w:r>
      <w:r>
        <w:rPr>
          <w:rFonts w:ascii="Malgun Gothic" w:hAnsi="Malgun Gothic" w:cs="Malgun Gothic" w:eastAsia="Malgun Gothic"/>
          <w:color w:val="231F20"/>
          <w:w w:val="110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w w:val="110"/>
          <w:sz w:val="28"/>
          <w:szCs w:val="28"/>
        </w:rPr>
        <w:tab/>
      </w:r>
      <w:r>
        <w:rPr>
          <w:rFonts w:ascii="Malgun Gothic" w:hAnsi="Malgun Gothic" w:cs="Malgun Gothic" w:eastAsia="Malgun Gothic"/>
          <w:color w:val="231F20"/>
          <w:w w:val="70"/>
          <w:sz w:val="28"/>
          <w:szCs w:val="28"/>
        </w:rPr>
        <w:t>(0</w:t>
      </w:r>
      <w:r>
        <w:rPr>
          <w:rFonts w:ascii="Malgun Gothic" w:hAnsi="Malgun Gothic" w:cs="Malgun Gothic" w:eastAsia="Malgun Gothic"/>
          <w:color w:val="231F20"/>
          <w:w w:val="7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70"/>
          <w:sz w:val="28"/>
          <w:szCs w:val="28"/>
        </w:rPr>
        <w:t>2)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 w:line="439" w:lineRule="exact"/>
        <w:jc w:val="left"/>
        <w:rPr>
          <w:rFonts w:ascii="Malgun Gothic" w:hAnsi="Malgun Gothic" w:cs="Malgun Gothic" w:eastAsia="Malgun Gothic"/>
          <w:sz w:val="28"/>
          <w:szCs w:val="28"/>
        </w:rPr>
        <w:sectPr>
          <w:type w:val="continuous"/>
          <w:pgSz w:w="9355" w:h="13620"/>
          <w:pgMar w:top="1340" w:bottom="280" w:left="860" w:right="620"/>
          <w:cols w:num="3" w:equalWidth="0">
            <w:col w:w="1979" w:space="40"/>
            <w:col w:w="3320" w:space="40"/>
            <w:col w:w="2496"/>
          </w:cols>
        </w:sectPr>
      </w:pPr>
    </w:p>
    <w:p>
      <w:pPr>
        <w:pStyle w:val="BodyText"/>
        <w:spacing w:line="447" w:lineRule="exact"/>
        <w:ind w:left="103" w:right="0"/>
        <w:jc w:val="left"/>
        <w:rPr>
          <w:rFonts w:ascii="Georgia" w:hAnsi="Georgia" w:cs="Georgia" w:eastAsia="Georgia"/>
          <w:sz w:val="16"/>
          <w:szCs w:val="16"/>
        </w:rPr>
      </w:pPr>
      <w:r>
        <w:rPr/>
        <w:pict>
          <v:shape style="position:absolute;margin-left:137.880997pt;margin-top:17.351213pt;width:6.69088pt;height:8.120000pt;mso-position-horizontal-relative:page;mso-position-vertical-relative:paragraph;z-index:-12694" type="#_x0000_t202" filled="f" stroked="f">
            <v:textbox inset="0,0,0,0">
              <w:txbxContent>
                <w:p>
                  <w:pPr>
                    <w:spacing w:line="162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6"/>
                      <w:szCs w:val="16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115"/>
                      <w:sz w:val="16"/>
                      <w:szCs w:val="16"/>
                    </w:rPr>
                    <w:t>Н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2"/>
          <w:w w:val="95"/>
        </w:rPr>
        <w:t>гд</w:t>
      </w:r>
      <w:r>
        <w:rPr>
          <w:color w:val="231F20"/>
          <w:w w:val="95"/>
        </w:rPr>
        <w:t>е</w:t>
      </w:r>
      <w:r>
        <w:rPr>
          <w:color w:val="231F20"/>
          <w:spacing w:val="52"/>
          <w:w w:val="95"/>
        </w:rPr>
        <w:t> </w:t>
      </w:r>
      <w:r>
        <w:rPr>
          <w:rFonts w:ascii="Arial" w:hAnsi="Arial" w:cs="Arial" w:eastAsia="Arial"/>
          <w:color w:val="231F20"/>
          <w:spacing w:val="2"/>
          <w:w w:val="95"/>
        </w:rPr>
        <w:t>D</w:t>
      </w:r>
      <w:r>
        <w:rPr>
          <w:color w:val="231F20"/>
          <w:w w:val="95"/>
        </w:rPr>
        <w:t>Ф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2"/>
          <w:w w:val="95"/>
        </w:rPr>
        <w:t> </w:t>
      </w:r>
      <w:r>
        <w:rPr>
          <w:rFonts w:ascii="Arial" w:hAnsi="Arial" w:cs="Arial" w:eastAsia="Arial"/>
          <w:color w:val="231F20"/>
          <w:spacing w:val="2"/>
          <w:w w:val="95"/>
        </w:rPr>
        <w:t>D</w:t>
      </w:r>
      <w:r>
        <w:rPr>
          <w:rFonts w:ascii="Georgia" w:hAnsi="Georgia" w:cs="Georgia" w:eastAsia="Georgia"/>
          <w:color w:val="231F20"/>
          <w:spacing w:val="1"/>
          <w:w w:val="95"/>
        </w:rPr>
        <w:t>Ф</w:t>
      </w:r>
      <w:r>
        <w:rPr>
          <w:rFonts w:ascii="Georgia" w:hAnsi="Georgia" w:cs="Georgia" w:eastAsia="Georgia"/>
          <w:color w:val="231F20"/>
          <w:w w:val="95"/>
          <w:position w:val="13"/>
          <w:sz w:val="16"/>
          <w:szCs w:val="16"/>
        </w:rPr>
        <w:t>ср</w:t>
      </w:r>
      <w:r>
        <w:rPr>
          <w:rFonts w:ascii="Georgia" w:hAnsi="Georgia" w:cs="Georgia" w:eastAsia="Georgia"/>
          <w:color w:val="000000"/>
          <w:w w:val="100"/>
          <w:sz w:val="16"/>
          <w:szCs w:val="16"/>
        </w:rPr>
      </w:r>
    </w:p>
    <w:p>
      <w:pPr>
        <w:pStyle w:val="BodyText"/>
        <w:numPr>
          <w:ilvl w:val="0"/>
          <w:numId w:val="2"/>
        </w:numPr>
        <w:tabs>
          <w:tab w:pos="470" w:val="left" w:leader="none"/>
        </w:tabs>
        <w:spacing w:line="447" w:lineRule="exact"/>
        <w:ind w:left="470" w:right="0" w:hanging="396"/>
        <w:jc w:val="left"/>
      </w:pPr>
      <w:r>
        <w:rPr>
          <w:color w:val="231F20"/>
          <w:w w:val="95"/>
        </w:rPr>
        <w:br w:type="column"/>
      </w:r>
      <w:r>
        <w:rPr>
          <w:color w:val="231F20"/>
          <w:spacing w:val="2"/>
          <w:w w:val="95"/>
        </w:rPr>
        <w:t>среднегодовы</w:t>
      </w:r>
      <w:r>
        <w:rPr>
          <w:color w:val="231F20"/>
          <w:w w:val="95"/>
        </w:rPr>
        <w:t>е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2"/>
          <w:w w:val="95"/>
        </w:rPr>
        <w:t>базова</w:t>
      </w:r>
      <w:r>
        <w:rPr>
          <w:color w:val="231F20"/>
          <w:w w:val="95"/>
        </w:rPr>
        <w:t>я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(индекс-дефл</w:t>
      </w:r>
      <w:r>
        <w:rPr>
          <w:color w:val="231F20"/>
          <w:spacing w:val="-1"/>
          <w:w w:val="95"/>
        </w:rPr>
        <w:t>я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447" w:lineRule="exact"/>
        <w:jc w:val="left"/>
        <w:sectPr>
          <w:type w:val="continuous"/>
          <w:pgSz w:w="9355" w:h="13620"/>
          <w:pgMar w:top="1340" w:bottom="280" w:left="860" w:right="620"/>
          <w:cols w:num="2" w:equalWidth="0">
            <w:col w:w="2060" w:space="40"/>
            <w:col w:w="5775"/>
          </w:cols>
        </w:sectPr>
      </w:pPr>
    </w:p>
    <w:p>
      <w:pPr>
        <w:pStyle w:val="BodyText"/>
        <w:spacing w:line="332" w:lineRule="exact"/>
        <w:ind w:left="103" w:right="0"/>
        <w:jc w:val="left"/>
      </w:pPr>
      <w:r>
        <w:rPr>
          <w:color w:val="231F20"/>
          <w:w w:val="95"/>
        </w:rPr>
        <w:t>тор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ВВП)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потребительская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инфляции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процентах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(%)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26" w:lineRule="exact"/>
        <w:ind w:left="387" w:right="0"/>
        <w:jc w:val="left"/>
      </w:pPr>
      <w:r>
        <w:rPr>
          <w:color w:val="231F20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 </w:t>
      </w:r>
      <w:r>
        <w:rPr>
          <w:color w:val="231F20"/>
          <w:spacing w:val="26"/>
          <w:w w:val="80"/>
        </w:rPr>
        <w:t> </w:t>
      </w:r>
      <w:r>
        <w:rPr>
          <w:color w:val="231F20"/>
          <w:w w:val="85"/>
        </w:rPr>
        <w:t>Для</w:t>
      </w:r>
      <w:r>
        <w:rPr>
          <w:color w:val="231F20"/>
          <w:w w:val="85"/>
        </w:rPr>
        <w:t> </w:t>
      </w:r>
      <w:r>
        <w:rPr>
          <w:color w:val="231F20"/>
          <w:spacing w:val="17"/>
          <w:w w:val="85"/>
        </w:rPr>
        <w:t> </w:t>
      </w:r>
      <w:r>
        <w:rPr>
          <w:color w:val="231F20"/>
          <w:w w:val="85"/>
        </w:rPr>
        <w:t>сокращения</w:t>
      </w:r>
      <w:r>
        <w:rPr>
          <w:color w:val="231F20"/>
          <w:w w:val="85"/>
        </w:rPr>
        <w:t> </w:t>
      </w:r>
      <w:r>
        <w:rPr>
          <w:color w:val="231F20"/>
          <w:spacing w:val="17"/>
          <w:w w:val="85"/>
        </w:rPr>
        <w:t> </w:t>
      </w:r>
      <w:r>
        <w:rPr>
          <w:color w:val="231F20"/>
          <w:w w:val="85"/>
        </w:rPr>
        <w:t>используются</w:t>
      </w:r>
      <w:r>
        <w:rPr>
          <w:color w:val="231F20"/>
          <w:w w:val="85"/>
        </w:rPr>
        <w:t> </w:t>
      </w:r>
      <w:r>
        <w:rPr>
          <w:color w:val="231F20"/>
          <w:spacing w:val="17"/>
          <w:w w:val="85"/>
        </w:rPr>
        <w:t> </w:t>
      </w:r>
      <w:r>
        <w:rPr>
          <w:color w:val="231F20"/>
          <w:w w:val="85"/>
        </w:rPr>
        <w:t>обозначения</w:t>
      </w:r>
      <w:r>
        <w:rPr>
          <w:color w:val="000000"/>
          <w:w w:val="100"/>
        </w:rPr>
      </w:r>
    </w:p>
    <w:p>
      <w:pPr>
        <w:spacing w:after="0" w:line="326" w:lineRule="exact"/>
        <w:jc w:val="left"/>
        <w:sectPr>
          <w:type w:val="continuous"/>
          <w:pgSz w:w="9355" w:h="13620"/>
          <w:pgMar w:top="1340" w:bottom="280" w:left="860" w:right="620"/>
        </w:sectPr>
      </w:pPr>
    </w:p>
    <w:p>
      <w:pPr>
        <w:spacing w:line="295" w:lineRule="exact"/>
        <w:ind w:left="1883" w:right="0" w:firstLine="0"/>
        <w:jc w:val="left"/>
        <w:rPr>
          <w:rFonts w:ascii="Malgun Gothic" w:hAnsi="Malgun Gothic" w:cs="Malgun Gothic" w:eastAsia="Malgun Gothic"/>
          <w:sz w:val="31"/>
          <w:szCs w:val="31"/>
        </w:rPr>
      </w:pPr>
      <w:r>
        <w:rPr/>
        <w:pict>
          <v:group style="position:absolute;margin-left:140.081497pt;margin-top:4.608525pt;width:1.373pt;height:1.454pt;mso-position-horizontal-relative:page;mso-position-vertical-relative:paragraph;z-index:-12700" coordorigin="2802,92" coordsize="27,29">
            <v:shape style="position:absolute;left:2802;top:92;width:27;height:29" coordorigin="2802,92" coordsize="27,29" path="m2819,92l2811,92,2808,94,2803,99,2802,103,2802,111,2803,114,2808,120,2811,121,2819,121,2823,120,2828,114,2829,111,2829,103,2828,99,2823,94,2819,92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Cambria" w:hAnsi="Cambria" w:cs="Cambria" w:eastAsia="Cambria"/>
          <w:color w:val="231F20"/>
          <w:w w:val="100"/>
          <w:position w:val="3"/>
          <w:sz w:val="25"/>
          <w:szCs w:val="25"/>
        </w:rPr>
        <w:t>P</w:t>
      </w:r>
      <w:r>
        <w:rPr>
          <w:rFonts w:ascii="Cambria" w:hAnsi="Cambria" w:cs="Cambria" w:eastAsia="Cambria"/>
          <w:color w:val="231F20"/>
          <w:spacing w:val="2"/>
          <w:w w:val="100"/>
          <w:position w:val="3"/>
          <w:sz w:val="25"/>
          <w:szCs w:val="25"/>
        </w:rPr>
        <w:t> </w:t>
      </w:r>
      <w:r>
        <w:rPr>
          <w:rFonts w:ascii="Arial" w:hAnsi="Arial" w:cs="Arial" w:eastAsia="Arial"/>
          <w:color w:val="231F20"/>
          <w:w w:val="100"/>
          <w:position w:val="1"/>
          <w:sz w:val="28"/>
          <w:szCs w:val="28"/>
        </w:rPr>
        <w:t>≡</w:t>
      </w:r>
      <w:r>
        <w:rPr>
          <w:rFonts w:ascii="Arial" w:hAnsi="Arial" w:cs="Arial" w:eastAsia="Arial"/>
          <w:color w:val="231F20"/>
          <w:spacing w:val="-17"/>
          <w:w w:val="100"/>
          <w:position w:val="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color w:val="231F20"/>
          <w:w w:val="100"/>
          <w:position w:val="1"/>
          <w:sz w:val="28"/>
          <w:szCs w:val="28"/>
        </w:rPr>
        <w:t>₽</w:t>
      </w:r>
      <w:r>
        <w:rPr>
          <w:rFonts w:ascii="Georgia" w:hAnsi="Georgia" w:cs="Georgia" w:eastAsia="Georgia"/>
          <w:i/>
          <w:color w:val="231F20"/>
          <w:w w:val="100"/>
          <w:position w:val="1"/>
          <w:sz w:val="28"/>
          <w:szCs w:val="28"/>
        </w:rPr>
        <w:t>/</w:t>
      </w:r>
      <w:r>
        <w:rPr>
          <w:rFonts w:ascii="Malgun Gothic" w:hAnsi="Malgun Gothic" w:cs="Malgun Gothic" w:eastAsia="Malgun Gothic"/>
          <w:color w:val="231F20"/>
          <w:w w:val="100"/>
          <w:position w:val="1"/>
          <w:sz w:val="28"/>
          <w:szCs w:val="28"/>
        </w:rPr>
        <w:t>год,</w:t>
      </w:r>
      <w:r>
        <w:rPr>
          <w:rFonts w:ascii="Malgun Gothic" w:hAnsi="Malgun Gothic" w:cs="Malgun Gothic" w:eastAsia="Malgun Gothic"/>
          <w:color w:val="231F20"/>
          <w:spacing w:val="-18"/>
          <w:w w:val="100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000000"/>
          <w:spacing w:val="-40"/>
          <w:w w:val="100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100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31"/>
          <w:szCs w:val="31"/>
        </w:rPr>
      </w:r>
    </w:p>
    <w:p>
      <w:pPr>
        <w:spacing w:line="295" w:lineRule="exact"/>
        <w:ind w:left="164" w:right="0" w:firstLine="0"/>
        <w:jc w:val="left"/>
        <w:rPr>
          <w:rFonts w:ascii="Malgun Gothic" w:hAnsi="Malgun Gothic" w:cs="Malgun Gothic" w:eastAsia="Malgun Gothic"/>
          <w:sz w:val="31"/>
          <w:szCs w:val="31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position w:val="1"/>
          <w:sz w:val="28"/>
          <w:szCs w:val="28"/>
        </w:rPr>
        <w:t>≡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$</w:t>
      </w:r>
      <w:r>
        <w:rPr>
          <w:rFonts w:ascii="Malgun Gothic" w:hAnsi="Malgun Gothic" w:cs="Malgun Gothic" w:eastAsia="Malgun Gothic"/>
          <w:color w:val="231F20"/>
          <w:spacing w:val="28"/>
          <w:w w:val="95"/>
          <w:position w:val="1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95"/>
          <w:position w:val="1"/>
          <w:sz w:val="28"/>
          <w:szCs w:val="28"/>
        </w:rPr>
        <w:t>/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год,</w:t>
      </w:r>
      <w:r>
        <w:rPr>
          <w:rFonts w:ascii="Malgun Gothic" w:hAnsi="Malgun Gothic" w:cs="Malgun Gothic" w:eastAsia="Malgun Gothic"/>
          <w:color w:val="231F20"/>
          <w:spacing w:val="-18"/>
          <w:w w:val="100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000000"/>
          <w:spacing w:val="-38"/>
          <w:w w:val="95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31"/>
          <w:szCs w:val="31"/>
        </w:rPr>
      </w:r>
    </w:p>
    <w:p>
      <w:pPr>
        <w:pStyle w:val="BodyText"/>
        <w:tabs>
          <w:tab w:pos="2359" w:val="left" w:leader="none"/>
        </w:tabs>
        <w:spacing w:line="295" w:lineRule="exact"/>
        <w:ind w:left="191" w:right="0"/>
        <w:jc w:val="left"/>
      </w:pPr>
      <w:r>
        <w:rPr>
          <w:w w:val="90"/>
        </w:rPr>
        <w:br w:type="column"/>
      </w:r>
      <w:r>
        <w:rPr>
          <w:rFonts w:ascii="Arial" w:hAnsi="Arial" w:cs="Arial" w:eastAsia="Arial"/>
          <w:color w:val="231F20"/>
          <w:w w:val="90"/>
        </w:rPr>
        <w:t>≡</w:t>
      </w:r>
      <w:r>
        <w:rPr>
          <w:rFonts w:ascii="Arial" w:hAnsi="Arial" w:cs="Arial" w:eastAsia="Arial"/>
          <w:color w:val="231F20"/>
          <w:spacing w:val="-2"/>
          <w:w w:val="90"/>
        </w:rPr>
        <w:t> </w:t>
      </w:r>
      <w:r>
        <w:rPr>
          <w:color w:val="231F20"/>
          <w:w w:val="90"/>
        </w:rPr>
        <w:t>$</w:t>
      </w:r>
      <w:r>
        <w:rPr>
          <w:color w:val="231F20"/>
          <w:spacing w:val="52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/</w:t>
      </w:r>
      <w:r>
        <w:rPr>
          <w:color w:val="231F20"/>
          <w:w w:val="90"/>
        </w:rPr>
        <w:t>год,</w:t>
      </w:r>
      <w:r>
        <w:rPr>
          <w:color w:val="231F20"/>
          <w:w w:val="90"/>
        </w:rPr>
        <w:tab/>
      </w:r>
      <w:r>
        <w:rPr>
          <w:color w:val="231F20"/>
          <w:w w:val="80"/>
        </w:rPr>
        <w:t>(0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3)</w:t>
      </w:r>
      <w:r>
        <w:rPr>
          <w:color w:val="000000"/>
          <w:w w:val="100"/>
        </w:rPr>
      </w:r>
    </w:p>
    <w:p>
      <w:pPr>
        <w:spacing w:after="0" w:line="295" w:lineRule="exact"/>
        <w:jc w:val="left"/>
        <w:sectPr>
          <w:type w:val="continuous"/>
          <w:pgSz w:w="9355" w:h="13620"/>
          <w:pgMar w:top="1340" w:bottom="280" w:left="860" w:right="620"/>
          <w:cols w:num="3" w:equalWidth="0">
            <w:col w:w="3286" w:space="40"/>
            <w:col w:w="1469" w:space="40"/>
            <w:col w:w="3040"/>
          </w:cols>
        </w:sectPr>
      </w:pPr>
    </w:p>
    <w:p>
      <w:pPr>
        <w:tabs>
          <w:tab w:pos="3856" w:val="left" w:leader="none"/>
          <w:tab w:pos="4826" w:val="left" w:leader="none"/>
          <w:tab w:pos="5391" w:val="left" w:leader="none"/>
        </w:tabs>
        <w:spacing w:line="163" w:lineRule="exact"/>
        <w:ind w:left="3317" w:right="0" w:firstLine="0"/>
        <w:jc w:val="left"/>
        <w:rPr>
          <w:rFonts w:ascii="Malgun Gothic" w:hAnsi="Malgun Gothic" w:cs="Malgun Gothic" w:eastAsia="Malgun Gothic"/>
          <w:sz w:val="16"/>
          <w:szCs w:val="16"/>
        </w:rPr>
      </w:pPr>
      <w:r>
        <w:rPr>
          <w:rFonts w:ascii="Malgun Gothic" w:hAnsi="Malgun Gothic" w:cs="Malgun Gothic" w:eastAsia="Malgun Gothic"/>
          <w:color w:val="231F20"/>
          <w:w w:val="115"/>
          <w:sz w:val="16"/>
          <w:szCs w:val="16"/>
        </w:rPr>
        <w:t>Б</w:t>
      </w:r>
      <w:r>
        <w:rPr>
          <w:rFonts w:ascii="Malgun Gothic" w:hAnsi="Malgun Gothic" w:cs="Malgun Gothic" w:eastAsia="Malgun Gothic"/>
          <w:color w:val="231F20"/>
          <w:w w:val="115"/>
          <w:sz w:val="16"/>
          <w:szCs w:val="16"/>
        </w:rPr>
        <w:tab/>
      </w:r>
      <w:r>
        <w:rPr>
          <w:rFonts w:ascii="Malgun Gothic" w:hAnsi="Malgun Gothic" w:cs="Malgun Gothic" w:eastAsia="Malgun Gothic"/>
          <w:color w:val="231F20"/>
          <w:w w:val="115"/>
          <w:sz w:val="16"/>
          <w:szCs w:val="16"/>
        </w:rPr>
        <w:t>Б</w:t>
      </w:r>
      <w:r>
        <w:rPr>
          <w:rFonts w:ascii="Malgun Gothic" w:hAnsi="Malgun Gothic" w:cs="Malgun Gothic" w:eastAsia="Malgun Gothic"/>
          <w:color w:val="231F20"/>
          <w:w w:val="115"/>
          <w:sz w:val="16"/>
          <w:szCs w:val="16"/>
        </w:rPr>
        <w:tab/>
      </w:r>
      <w:r>
        <w:rPr>
          <w:rFonts w:ascii="Malgun Gothic" w:hAnsi="Malgun Gothic" w:cs="Malgun Gothic" w:eastAsia="Malgun Gothic"/>
          <w:color w:val="231F20"/>
          <w:w w:val="115"/>
          <w:sz w:val="16"/>
          <w:szCs w:val="16"/>
        </w:rPr>
        <w:t>П</w:t>
      </w:r>
      <w:r>
        <w:rPr>
          <w:rFonts w:ascii="Malgun Gothic" w:hAnsi="Malgun Gothic" w:cs="Malgun Gothic" w:eastAsia="Malgun Gothic"/>
          <w:color w:val="231F20"/>
          <w:w w:val="115"/>
          <w:sz w:val="16"/>
          <w:szCs w:val="16"/>
        </w:rPr>
        <w:tab/>
      </w:r>
      <w:r>
        <w:rPr>
          <w:rFonts w:ascii="Malgun Gothic" w:hAnsi="Malgun Gothic" w:cs="Malgun Gothic" w:eastAsia="Malgun Gothic"/>
          <w:color w:val="231F20"/>
          <w:w w:val="115"/>
          <w:sz w:val="16"/>
          <w:szCs w:val="16"/>
        </w:rPr>
        <w:t>П</w:t>
      </w:r>
      <w:r>
        <w:rPr>
          <w:rFonts w:ascii="Malgun Gothic" w:hAnsi="Malgun Gothic" w:cs="Malgun Gothic" w:eastAsia="Malgun Gothic"/>
          <w:color w:val="000000"/>
          <w:w w:val="100"/>
          <w:sz w:val="16"/>
          <w:szCs w:val="16"/>
        </w:rPr>
      </w:r>
    </w:p>
    <w:p>
      <w:pPr>
        <w:pStyle w:val="BodyText"/>
        <w:spacing w:line="146" w:lineRule="auto" w:before="4"/>
        <w:ind w:left="103" w:right="117"/>
        <w:jc w:val="both"/>
      </w:pPr>
      <w:r>
        <w:rPr>
          <w:color w:val="231F20"/>
          <w:w w:val="95"/>
        </w:rPr>
        <w:t>где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1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доллар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банковскому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[Центральный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банк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(ЦБ)]</w:t>
      </w:r>
      <w:r>
        <w:rPr>
          <w:color w:val="231F20"/>
          <w:w w:val="113"/>
        </w:rPr>
        <w:t> </w:t>
      </w:r>
      <w:r>
        <w:rPr>
          <w:color w:val="231F20"/>
          <w:w w:val="95"/>
        </w:rPr>
        <w:t>курсу;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П</w:t>
      </w:r>
      <w:r>
        <w:rPr>
          <w:color w:val="231F20"/>
          <w:spacing w:val="44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доллар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паритету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покупательской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способн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сти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(ППС)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76" w:lineRule="exact"/>
        <w:ind w:left="387" w:right="0"/>
        <w:jc w:val="left"/>
      </w:pPr>
      <w:r>
        <w:rPr/>
        <w:pict>
          <v:shape style="position:absolute;margin-left:365.669312pt;margin-top:12.923789pt;width:6.699pt;height:8.120000pt;mso-position-horizontal-relative:page;mso-position-vertical-relative:paragraph;z-index:-12693" type="#_x0000_t202" filled="f" stroked="f">
            <v:textbox inset="0,0,0,0">
              <w:txbxContent>
                <w:p>
                  <w:pPr>
                    <w:spacing w:line="162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6"/>
                      <w:szCs w:val="16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115"/>
                      <w:sz w:val="16"/>
                      <w:szCs w:val="16"/>
                    </w:rPr>
                    <w:t>П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55"/>
          <w:position w:val="1"/>
        </w:rPr>
        <w:t>2</w:t>
      </w:r>
      <w:r>
        <w:rPr>
          <w:color w:val="231F20"/>
          <w:w w:val="55"/>
          <w:position w:val="1"/>
        </w:rPr>
        <w:t>�</w:t>
      </w:r>
      <w:r>
        <w:rPr>
          <w:color w:val="231F20"/>
          <w:spacing w:val="-1"/>
          <w:w w:val="55"/>
          <w:position w:val="1"/>
        </w:rPr>
        <w:t> </w:t>
      </w:r>
      <w:r>
        <w:rPr>
          <w:color w:val="231F20"/>
          <w:w w:val="100"/>
          <w:position w:val="1"/>
        </w:rPr>
        <w:t>Приставка</w:t>
      </w:r>
      <w:r>
        <w:rPr>
          <w:color w:val="231F20"/>
          <w:spacing w:val="-45"/>
          <w:w w:val="100"/>
          <w:position w:val="1"/>
        </w:rPr>
        <w:t> </w:t>
      </w:r>
      <w:r>
        <w:rPr>
          <w:color w:val="231F20"/>
          <w:w w:val="100"/>
          <w:position w:val="1"/>
        </w:rPr>
        <w:t>Г</w:t>
      </w:r>
      <w:r>
        <w:rPr>
          <w:color w:val="231F20"/>
          <w:spacing w:val="-45"/>
          <w:w w:val="100"/>
          <w:position w:val="1"/>
        </w:rPr>
        <w:t> </w:t>
      </w:r>
      <w:r>
        <w:rPr>
          <w:color w:val="231F20"/>
          <w:w w:val="100"/>
          <w:position w:val="1"/>
        </w:rPr>
        <w:t>обозначает</w:t>
      </w:r>
      <w:r>
        <w:rPr>
          <w:color w:val="231F20"/>
          <w:spacing w:val="-45"/>
          <w:w w:val="100"/>
          <w:position w:val="1"/>
        </w:rPr>
        <w:t> </w:t>
      </w:r>
      <w:r>
        <w:rPr>
          <w:color w:val="231F20"/>
          <w:w w:val="100"/>
          <w:position w:val="1"/>
        </w:rPr>
        <w:t>миллиард:</w:t>
      </w:r>
      <w:r>
        <w:rPr>
          <w:color w:val="231F20"/>
          <w:spacing w:val="-45"/>
          <w:w w:val="100"/>
          <w:position w:val="1"/>
        </w:rPr>
        <w:t> </w:t>
      </w:r>
      <w:r>
        <w:rPr>
          <w:color w:val="231F20"/>
          <w:w w:val="100"/>
          <w:position w:val="1"/>
        </w:rPr>
        <w:t>Г</w:t>
      </w:r>
      <w:r>
        <w:rPr>
          <w:rFonts w:ascii="Times New Roman" w:hAnsi="Times New Roman" w:cs="Times New Roman" w:eastAsia="Times New Roman"/>
          <w:color w:val="231F20"/>
          <w:w w:val="100"/>
          <w:position w:val="1"/>
        </w:rPr>
        <w:t>₽</w:t>
      </w:r>
      <w:r>
        <w:rPr>
          <w:color w:val="231F20"/>
          <w:w w:val="100"/>
          <w:position w:val="1"/>
        </w:rPr>
        <w:t>,</w:t>
      </w:r>
      <w:r>
        <w:rPr>
          <w:color w:val="231F20"/>
          <w:spacing w:val="-45"/>
          <w:w w:val="100"/>
          <w:position w:val="1"/>
        </w:rPr>
        <w:t> </w:t>
      </w:r>
      <w:r>
        <w:rPr>
          <w:color w:val="231F20"/>
          <w:w w:val="100"/>
          <w:position w:val="1"/>
        </w:rPr>
        <w:t>Г$,</w:t>
      </w:r>
      <w:r>
        <w:rPr>
          <w:color w:val="231F20"/>
          <w:spacing w:val="-45"/>
          <w:w w:val="100"/>
          <w:position w:val="1"/>
        </w:rPr>
        <w:t> </w:t>
      </w:r>
      <w:r>
        <w:rPr>
          <w:color w:val="231F20"/>
          <w:spacing w:val="12"/>
          <w:w w:val="100"/>
          <w:position w:val="1"/>
        </w:rPr>
        <w:t>Г</w:t>
      </w:r>
      <w:r>
        <w:rPr>
          <w:rFonts w:ascii="Malgun Gothic" w:hAnsi="Malgun Gothic" w:cs="Malgun Gothic" w:eastAsia="Malgun Gothic"/>
          <w:color w:val="000000"/>
          <w:spacing w:val="-40"/>
          <w:w w:val="100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100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spacing w:val="15"/>
          <w:w w:val="100"/>
          <w:position w:val="8"/>
          <w:sz w:val="31"/>
          <w:szCs w:val="31"/>
        </w:rPr>
        <w:t> </w:t>
      </w:r>
      <w:r>
        <w:rPr>
          <w:color w:val="231F20"/>
          <w:w w:val="55"/>
          <w:position w:val="1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14" w:lineRule="exact"/>
        <w:ind w:left="387" w:right="0"/>
        <w:jc w:val="left"/>
      </w:pPr>
      <w:r>
        <w:rPr>
          <w:color w:val="231F20"/>
          <w:w w:val="80"/>
        </w:rPr>
        <w:t>3</w:t>
      </w:r>
      <w:r>
        <w:rPr>
          <w:color w:val="231F20"/>
          <w:w w:val="80"/>
        </w:rPr>
        <w:t>�</w:t>
      </w:r>
      <w:r>
        <w:rPr>
          <w:color w:val="231F20"/>
          <w:spacing w:val="42"/>
          <w:w w:val="8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процессе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обсуждения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введенных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коэффициентов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э</w:t>
      </w:r>
      <w:r>
        <w:rPr>
          <w:color w:val="231F20"/>
          <w:spacing w:val="-1"/>
          <w:w w:val="90"/>
        </w:rPr>
        <w:t>ф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146" w:lineRule="auto" w:before="16"/>
        <w:ind w:left="103" w:right="115"/>
        <w:jc w:val="left"/>
      </w:pPr>
      <w:r>
        <w:rPr/>
        <w:pict>
          <v:group style="position:absolute;margin-left:169.924103pt;margin-top:3.486758pt;width:7.031pt;height:.1pt;mso-position-horizontal-relative:page;mso-position-vertical-relative:paragraph;z-index:-12699" coordorigin="3398,70" coordsize="141,2">
            <v:shape style="position:absolute;left:3398;top:70;width:141;height:2" coordorigin="3398,70" coordsize="141,0" path="m3398,70l3539,70e" filled="f" stroked="t" strokeweight=".742pt" strokecolor="#231F20">
              <v:path arrowok="t"/>
            </v:shape>
            <w10:wrap type="none"/>
          </v:group>
        </w:pict>
      </w:r>
      <w:r>
        <w:rPr>
          <w:color w:val="231F20"/>
          <w:w w:val="95"/>
        </w:rPr>
        <w:t>фективностей</w:t>
      </w:r>
      <w:r>
        <w:rPr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h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34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6"/>
          <w:w w:val="95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7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spacing w:val="37"/>
          <w:w w:val="95"/>
          <w:position w:val="-7"/>
          <w:sz w:val="17"/>
          <w:szCs w:val="17"/>
        </w:rPr>
        <w:t> </w:t>
      </w:r>
      <w:r>
        <w:rPr>
          <w:color w:val="231F20"/>
          <w:w w:val="95"/>
        </w:rPr>
        <w:t>высказывались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соображения,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ве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личин</w:t>
      </w:r>
      <w:r>
        <w:rPr>
          <w:color w:val="231F20"/>
          <w:w w:val="95"/>
        </w:rPr>
        <w:t>у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прирост</w:t>
      </w:r>
      <w:r>
        <w:rPr>
          <w:color w:val="231F20"/>
          <w:w w:val="95"/>
        </w:rPr>
        <w:t>а</w:t>
      </w:r>
      <w:r>
        <w:rPr>
          <w:color w:val="231F20"/>
          <w:spacing w:val="42"/>
          <w:w w:val="95"/>
        </w:rPr>
        <w:t> </w:t>
      </w:r>
      <w:r>
        <w:rPr>
          <w:color w:val="231F20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42"/>
          <w:w w:val="95"/>
        </w:rPr>
        <w:t> </w:t>
      </w:r>
      <w:r>
        <w:rPr>
          <w:rFonts w:ascii="Arial" w:hAnsi="Arial" w:cs="Arial" w:eastAsia="Arial"/>
          <w:color w:val="231F20"/>
          <w:spacing w:val="1"/>
          <w:w w:val="95"/>
        </w:rPr>
        <w:t>D</w:t>
      </w:r>
      <w:r>
        <w:rPr>
          <w:rFonts w:ascii="Cambria" w:hAnsi="Cambria" w:cs="Cambria" w:eastAsia="Cambria"/>
          <w:b/>
          <w:bCs/>
          <w:color w:val="231F20"/>
          <w:w w:val="95"/>
        </w:rPr>
        <w:t>G</w:t>
      </w:r>
      <w:r>
        <w:rPr>
          <w:rFonts w:ascii="Cambria" w:hAnsi="Cambria" w:cs="Cambria" w:eastAsia="Cambria"/>
          <w:b/>
          <w:bCs/>
          <w:color w:val="231F20"/>
          <w:w w:val="95"/>
        </w:rPr>
        <w:t> </w:t>
      </w:r>
      <w:r>
        <w:rPr>
          <w:rFonts w:ascii="Cambria" w:hAnsi="Cambria" w:cs="Cambria" w:eastAsia="Cambria"/>
          <w:b/>
          <w:bCs/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входи</w:t>
      </w:r>
      <w:r>
        <w:rPr>
          <w:color w:val="231F20"/>
          <w:w w:val="95"/>
        </w:rPr>
        <w:t>т</w:t>
      </w:r>
      <w:r>
        <w:rPr>
          <w:color w:val="231F20"/>
          <w:spacing w:val="4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прирос</w:t>
      </w:r>
      <w:r>
        <w:rPr>
          <w:color w:val="231F20"/>
          <w:w w:val="95"/>
        </w:rPr>
        <w:t>т</w:t>
      </w:r>
      <w:r>
        <w:rPr>
          <w:color w:val="231F20"/>
          <w:spacing w:val="43"/>
          <w:w w:val="95"/>
        </w:rPr>
        <w:t> </w:t>
      </w:r>
      <w:r>
        <w:rPr>
          <w:color w:val="231F20"/>
          <w:w w:val="95"/>
        </w:rPr>
        <w:t>ИО</w:t>
      </w:r>
      <w:r>
        <w:rPr>
          <w:color w:val="231F20"/>
          <w:w w:val="95"/>
        </w:rPr>
        <w:t>К</w:t>
      </w:r>
      <w:r>
        <w:rPr>
          <w:color w:val="231F20"/>
          <w:spacing w:val="42"/>
          <w:w w:val="95"/>
        </w:rPr>
        <w:t> </w:t>
      </w:r>
      <w:r>
        <w:rPr>
          <w:rFonts w:ascii="Arial" w:hAnsi="Arial" w:cs="Arial" w:eastAsia="Arial"/>
          <w:color w:val="231F20"/>
          <w:spacing w:val="1"/>
          <w:w w:val="95"/>
        </w:rPr>
        <w:t>D</w:t>
      </w:r>
      <w:r>
        <w:rPr>
          <w:rFonts w:ascii="Cambria" w:hAnsi="Cambria" w:cs="Cambria" w:eastAsia="Cambria"/>
          <w:i/>
          <w:color w:val="231F20"/>
          <w:w w:val="95"/>
        </w:rPr>
        <w:t>С</w:t>
      </w:r>
      <w:r>
        <w:rPr>
          <w:color w:val="231F20"/>
          <w:w w:val="95"/>
        </w:rPr>
        <w:t>,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что</w:t>
      </w:r>
      <w:r>
        <w:rPr>
          <w:color w:val="000000"/>
          <w:w w:val="100"/>
        </w:rPr>
      </w:r>
    </w:p>
    <w:p>
      <w:pPr>
        <w:pStyle w:val="BodyText"/>
        <w:spacing w:line="358" w:lineRule="exact"/>
        <w:ind w:left="103" w:right="0"/>
        <w:jc w:val="left"/>
      </w:pPr>
      <w:r>
        <w:rPr>
          <w:color w:val="231F20"/>
          <w:w w:val="95"/>
        </w:rPr>
        <w:t>якобы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приводит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двойному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счету</w:t>
      </w:r>
      <w:r>
        <w:rPr>
          <w:color w:val="231F20"/>
          <w:w w:val="95"/>
        </w:rPr>
        <w:t>�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Сразу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заметим,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под</w:t>
      </w:r>
      <w:r>
        <w:rPr>
          <w:color w:val="000000"/>
          <w:w w:val="100"/>
        </w:rPr>
      </w:r>
    </w:p>
    <w:p>
      <w:pPr>
        <w:spacing w:after="0" w:line="358" w:lineRule="exact"/>
        <w:jc w:val="left"/>
        <w:sectPr>
          <w:type w:val="continuous"/>
          <w:pgSz w:w="9355" w:h="13620"/>
          <w:pgMar w:top="1340" w:bottom="280" w:left="860" w:right="620"/>
        </w:sectPr>
      </w:pPr>
    </w:p>
    <w:p>
      <w:pPr>
        <w:tabs>
          <w:tab w:pos="2230" w:val="left" w:leader="none"/>
        </w:tabs>
        <w:spacing w:before="52"/>
        <w:ind w:left="0" w:right="108" w:firstLine="0"/>
        <w:jc w:val="righ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12692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4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4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4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9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220" w:lineRule="exact" w:before="9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156" w:lineRule="auto"/>
        <w:ind w:right="343"/>
        <w:jc w:val="both"/>
      </w:pPr>
      <w:r>
        <w:rPr/>
        <w:pict>
          <v:group style="position:absolute;margin-left:378.8172pt;margin-top:20.400232pt;width:7.031pt;height:.1pt;mso-position-horizontal-relative:page;mso-position-vertical-relative:paragraph;z-index:-12691" coordorigin="7576,408" coordsize="141,2">
            <v:shape style="position:absolute;left:7576;top:408;width:141;height:2" coordorigin="7576,408" coordsize="141,0" path="m7576,408l7717,408e" filled="f" stroked="t" strokeweight=".742pt" strokecolor="#231F20">
              <v:path arrowok="t"/>
            </v:shape>
            <w10:wrap type="none"/>
          </v:group>
        </w:pict>
      </w:r>
      <w:r>
        <w:rPr>
          <w:color w:val="231F20"/>
          <w:w w:val="90"/>
        </w:rPr>
        <w:t>двойным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счетом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имеют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виду</w:t>
      </w:r>
      <w:r>
        <w:rPr>
          <w:color w:val="231F20"/>
          <w:spacing w:val="25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сумму</w:t>
      </w:r>
      <w:r>
        <w:rPr>
          <w:color w:val="231F20"/>
          <w:w w:val="90"/>
        </w:rPr>
        <w:t>,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которой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одно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слага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емое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повторяется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дважды</w:t>
      </w:r>
      <w:r>
        <w:rPr>
          <w:color w:val="231F20"/>
          <w:w w:val="90"/>
        </w:rPr>
        <w:t>�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Но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при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определении</w:t>
      </w:r>
      <w:r>
        <w:rPr>
          <w:color w:val="231F20"/>
          <w:spacing w:val="17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h</w:t>
      </w:r>
      <w:r>
        <w:rPr>
          <w:rFonts w:ascii="Georgia" w:hAnsi="Georgia" w:cs="Georgia" w:eastAsia="Georgia"/>
          <w:i/>
          <w:color w:val="231F20"/>
          <w:w w:val="90"/>
          <w:position w:val="-8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7"/>
          <w:w w:val="90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90"/>
          <w:position w:val="-7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spacing w:val="30"/>
          <w:w w:val="90"/>
          <w:position w:val="-7"/>
          <w:sz w:val="17"/>
          <w:szCs w:val="17"/>
        </w:rPr>
        <w:t> </w:t>
      </w:r>
      <w:r>
        <w:rPr>
          <w:color w:val="231F20"/>
          <w:w w:val="90"/>
        </w:rPr>
        <w:t>ни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какого</w:t>
      </w:r>
      <w:r>
        <w:rPr>
          <w:color w:val="231F20"/>
          <w:spacing w:val="-12"/>
          <w:w w:val="90"/>
        </w:rPr>
        <w:t> </w:t>
      </w:r>
      <w:r>
        <w:rPr>
          <w:color w:val="231F20"/>
          <w:w w:val="90"/>
        </w:rPr>
        <w:t>суммирования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нет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 w:before="2"/>
        <w:ind w:right="338" w:firstLine="283"/>
        <w:jc w:val="both"/>
      </w:pPr>
      <w:r>
        <w:rPr>
          <w:color w:val="231F20"/>
          <w:w w:val="95"/>
        </w:rPr>
        <w:t>Тем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менее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разъяснения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этих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сомнений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введем</w:t>
      </w:r>
      <w:r>
        <w:rPr>
          <w:color w:val="231F20"/>
          <w:spacing w:val="-9"/>
          <w:w w:val="95"/>
        </w:rPr>
        <w:t> </w:t>
      </w:r>
      <w:r>
        <w:rPr>
          <w:rFonts w:ascii="Georgia" w:hAnsi="Georgia" w:cs="Georgia" w:eastAsia="Georgia"/>
          <w:color w:val="231F20"/>
          <w:spacing w:val="-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требительску</w:t>
      </w:r>
      <w:r>
        <w:rPr>
          <w:color w:val="231F20"/>
          <w:w w:val="95"/>
        </w:rPr>
        <w:t>ю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част</w:t>
      </w:r>
      <w:r>
        <w:rPr>
          <w:color w:val="231F20"/>
          <w:w w:val="95"/>
        </w:rPr>
        <w:t>ь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w w:val="95"/>
        </w:rPr>
        <w:t>,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которо</w:t>
      </w:r>
      <w:r>
        <w:rPr>
          <w:color w:val="231F20"/>
          <w:w w:val="95"/>
        </w:rPr>
        <w:t>й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исключен</w:t>
      </w:r>
      <w:r>
        <w:rPr>
          <w:color w:val="231F20"/>
          <w:w w:val="95"/>
        </w:rPr>
        <w:t>а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е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часть,</w:t>
      </w:r>
      <w:r>
        <w:rPr>
          <w:color w:val="231F20"/>
          <w:spacing w:val="1"/>
          <w:w w:val="98"/>
        </w:rPr>
        <w:t> </w:t>
      </w:r>
      <w:r>
        <w:rPr>
          <w:color w:val="231F20"/>
          <w:w w:val="95"/>
        </w:rPr>
        <w:t>относящаяся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приросту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ИОК:</w:t>
      </w:r>
      <w:r>
        <w:rPr>
          <w:color w:val="000000"/>
          <w:w w:val="100"/>
        </w:rPr>
      </w:r>
    </w:p>
    <w:p>
      <w:pPr>
        <w:pStyle w:val="BodyText"/>
        <w:tabs>
          <w:tab w:pos="7206" w:val="left" w:leader="none"/>
        </w:tabs>
        <w:spacing w:line="466" w:lineRule="exact"/>
        <w:ind w:left="3061" w:right="0"/>
        <w:jc w:val="left"/>
      </w:pPr>
      <w:r>
        <w:rPr>
          <w:rFonts w:ascii="Arial" w:hAnsi="Arial" w:cs="Arial" w:eastAsia="Arial"/>
          <w:color w:val="231F20"/>
          <w:w w:val="85"/>
        </w:rPr>
        <w:t>D</w:t>
      </w:r>
      <w:r>
        <w:rPr>
          <w:rFonts w:ascii="Cambria" w:hAnsi="Cambria" w:cs="Cambria" w:eastAsia="Cambria"/>
          <w:b/>
          <w:bCs/>
          <w:color w:val="231F20"/>
          <w:w w:val="85"/>
        </w:rPr>
        <w:t>G</w:t>
      </w:r>
      <w:r>
        <w:rPr>
          <w:rFonts w:ascii="Times New Roman" w:hAnsi="Times New Roman" w:cs="Times New Roman" w:eastAsia="Times New Roman"/>
          <w:color w:val="231F20"/>
          <w:w w:val="85"/>
        </w:rPr>
        <w:t>ʹ</w:t>
      </w:r>
      <w:r>
        <w:rPr>
          <w:rFonts w:ascii="Times New Roman" w:hAnsi="Times New Roman" w:cs="Times New Roman" w:eastAsia="Times New Roman"/>
          <w:color w:val="231F20"/>
          <w:spacing w:val="8"/>
          <w:w w:val="85"/>
        </w:rPr>
        <w:t> </w:t>
      </w:r>
      <w:r>
        <w:rPr>
          <w:color w:val="231F20"/>
          <w:w w:val="85"/>
        </w:rPr>
        <w:t>=</w:t>
      </w:r>
      <w:r>
        <w:rPr>
          <w:color w:val="231F20"/>
          <w:spacing w:val="-16"/>
          <w:w w:val="85"/>
        </w:rPr>
        <w:t> </w:t>
      </w:r>
      <w:r>
        <w:rPr>
          <w:rFonts w:ascii="Arial" w:hAnsi="Arial" w:cs="Arial" w:eastAsia="Arial"/>
          <w:color w:val="231F20"/>
          <w:w w:val="85"/>
        </w:rPr>
        <w:t>D</w:t>
      </w:r>
      <w:r>
        <w:rPr>
          <w:rFonts w:ascii="Cambria" w:hAnsi="Cambria" w:cs="Cambria" w:eastAsia="Cambria"/>
          <w:b/>
          <w:bCs/>
          <w:color w:val="231F20"/>
          <w:w w:val="85"/>
        </w:rPr>
        <w:t>G</w:t>
      </w:r>
      <w:r>
        <w:rPr>
          <w:rFonts w:ascii="Cambria" w:hAnsi="Cambria" w:cs="Cambria" w:eastAsia="Cambria"/>
          <w:b/>
          <w:bCs/>
          <w:color w:val="231F20"/>
          <w:spacing w:val="15"/>
          <w:w w:val="85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37"/>
          <w:w w:val="135"/>
        </w:rPr>
        <w:t> </w:t>
      </w:r>
      <w:r>
        <w:rPr>
          <w:rFonts w:ascii="Arial" w:hAnsi="Arial" w:cs="Arial" w:eastAsia="Arial"/>
          <w:color w:val="231F20"/>
          <w:w w:val="85"/>
        </w:rPr>
        <w:t>D</w:t>
      </w:r>
      <w:r>
        <w:rPr>
          <w:rFonts w:ascii="Cambria" w:hAnsi="Cambria" w:cs="Cambria" w:eastAsia="Cambria"/>
          <w:i/>
          <w:color w:val="231F20"/>
          <w:spacing w:val="-1"/>
          <w:w w:val="85"/>
        </w:rPr>
        <w:t>С</w:t>
      </w:r>
      <w:r>
        <w:rPr>
          <w:rFonts w:ascii="Georgia" w:hAnsi="Georgia" w:cs="Georgia" w:eastAsia="Georgia"/>
          <w:color w:val="231F20"/>
          <w:w w:val="85"/>
        </w:rPr>
        <w:t>.</w:t>
      </w:r>
      <w:r>
        <w:rPr>
          <w:rFonts w:ascii="Georgia" w:hAnsi="Georgia" w:cs="Georgia" w:eastAsia="Georgia"/>
          <w:color w:val="231F20"/>
          <w:w w:val="85"/>
        </w:rPr>
        <w:tab/>
      </w:r>
      <w:r>
        <w:rPr>
          <w:color w:val="231F20"/>
          <w:w w:val="85"/>
        </w:rPr>
        <w:t>(0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4)</w:t>
      </w:r>
      <w:r>
        <w:rPr>
          <w:color w:val="000000"/>
          <w:w w:val="100"/>
        </w:rPr>
      </w:r>
    </w:p>
    <w:p>
      <w:pPr>
        <w:pStyle w:val="BodyText"/>
        <w:spacing w:line="165" w:lineRule="auto" w:before="36"/>
        <w:ind w:right="343" w:firstLine="283"/>
        <w:jc w:val="both"/>
      </w:pPr>
      <w:r>
        <w:rPr/>
        <w:pict>
          <v:group style="position:absolute;margin-left:197.472702pt;margin-top:44.24976pt;width:18.187pt;height:.1pt;mso-position-horizontal-relative:page;mso-position-vertical-relative:paragraph;z-index:-12689" coordorigin="3949,885" coordsize="364,2">
            <v:shape style="position:absolute;left:3949;top:885;width:364;height:2" coordorigin="3949,885" coordsize="364,0" path="m3949,885l4313,885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36.847702pt;margin-top:44.24976pt;width:18.187pt;height:.1pt;mso-position-horizontal-relative:page;mso-position-vertical-relative:paragraph;z-index:-12688" coordorigin="4737,885" coordsize="364,2">
            <v:shape style="position:absolute;left:4737;top:885;width:364;height:2" coordorigin="4737,885" coordsize="364,0" path="m4737,885l5101,885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85.784698pt;margin-top:43.343758pt;width:18.188pt;height:.1pt;mso-position-horizontal-relative:page;mso-position-vertical-relative:paragraph;z-index:-12687" coordorigin="5716,867" coordsize="364,2">
            <v:shape style="position:absolute;left:5716;top:867;width:364;height:2" coordorigin="5716,867" coordsize="364,0" path="m5716,867l6079,867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341.253387pt;margin-top:43.344059pt;width:18.188pt;height:.1pt;mso-position-horizontal-relative:page;mso-position-vertical-relative:paragraph;z-index:-12686" coordorigin="6825,867" coordsize="364,2">
            <v:shape style="position:absolute;left:6825;top:867;width:364;height:2" coordorigin="6825,867" coordsize="364,0" path="m6825,867l7189,867e" filled="f" stroked="t" strokeweight=".594pt" strokecolor="#000000">
              <v:path arrowok="t"/>
            </v:shape>
            <w10:wrap type="none"/>
          </v:group>
        </w:pict>
      </w:r>
      <w:r>
        <w:rPr>
          <w:color w:val="231F20"/>
          <w:w w:val="95"/>
        </w:rPr>
        <w:t>Тогд</w:t>
      </w:r>
      <w:r>
        <w:rPr>
          <w:color w:val="231F20"/>
          <w:w w:val="95"/>
        </w:rPr>
        <w:t>а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относительны</w:t>
      </w:r>
      <w:r>
        <w:rPr>
          <w:color w:val="231F20"/>
          <w:w w:val="95"/>
        </w:rPr>
        <w:t>й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прирос</w:t>
      </w:r>
      <w:r>
        <w:rPr>
          <w:color w:val="231F20"/>
          <w:w w:val="95"/>
        </w:rPr>
        <w:t>т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w w:val="95"/>
        </w:rPr>
        <w:t>й</w:t>
      </w:r>
      <w:r>
        <w:rPr>
          <w:color w:val="231F20"/>
          <w:spacing w:val="17"/>
          <w:w w:val="95"/>
        </w:rPr>
        <w:t> </w:t>
      </w:r>
      <w:r>
        <w:rPr>
          <w:rFonts w:ascii="Georgia" w:hAnsi="Georgia" w:cs="Georgia" w:eastAsia="Georgia"/>
          <w:color w:val="231F20"/>
          <w:w w:val="95"/>
        </w:rPr>
        <w:t>п</w:t>
      </w:r>
      <w:r>
        <w:rPr>
          <w:color w:val="231F20"/>
          <w:spacing w:val="1"/>
          <w:w w:val="95"/>
        </w:rPr>
        <w:t>отребительско</w:t>
      </w:r>
      <w:r>
        <w:rPr>
          <w:color w:val="231F20"/>
          <w:w w:val="95"/>
        </w:rPr>
        <w:t>й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ч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сти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вычисляется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следующей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формулой:</w:t>
      </w:r>
      <w:r>
        <w:rPr>
          <w:color w:val="000000"/>
          <w:w w:val="100"/>
        </w:rPr>
      </w:r>
    </w:p>
    <w:p>
      <w:pPr>
        <w:spacing w:line="110" w:lineRule="exact" w:before="8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444" w:lineRule="exact"/>
        <w:ind w:left="614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62.284698pt;margin-top:10.913243pt;width:21.563pt;height:.1pt;mso-position-horizontal-relative:page;mso-position-vertical-relative:paragraph;z-index:-12690" coordorigin="1246,218" coordsize="431,2">
            <v:shape style="position:absolute;left:1246;top:218;width:431;height:2" coordorigin="1246,218" coordsize="431,0" path="m1246,218l1677,218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74.534393pt;margin-top:20.382544pt;width:89.782pt;height:.1pt;mso-position-horizontal-relative:page;mso-position-vertical-relative:paragraph;z-index:-12685" coordorigin="5491,408" coordsize="1796,2">
            <v:shape style="position:absolute;left:5491;top:408;width:1796;height:2" coordorigin="5491,408" coordsize="1796,0" path="m5491,408l7286,408e" filled="f" stroked="t" strokeweight=".594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spacing w:val="-2"/>
          <w:w w:val="115"/>
          <w:position w:val="-14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b/>
          <w:bCs/>
          <w:spacing w:val="13"/>
          <w:w w:val="115"/>
          <w:position w:val="-14"/>
          <w:sz w:val="24"/>
          <w:szCs w:val="24"/>
        </w:rPr>
        <w:t>G</w:t>
      </w:r>
      <w:r>
        <w:rPr>
          <w:rFonts w:ascii="Arial" w:hAnsi="Arial" w:cs="Arial" w:eastAsia="Arial"/>
          <w:w w:val="115"/>
          <w:position w:val="-12"/>
          <w:sz w:val="24"/>
          <w:szCs w:val="24"/>
        </w:rPr>
        <w:t>′</w:t>
      </w:r>
      <w:r>
        <w:rPr>
          <w:rFonts w:ascii="Arial" w:hAnsi="Arial" w:cs="Arial" w:eastAsia="Arial"/>
          <w:spacing w:val="-34"/>
          <w:w w:val="115"/>
          <w:position w:val="-12"/>
          <w:sz w:val="24"/>
          <w:szCs w:val="24"/>
        </w:rPr>
        <w:t> </w:t>
      </w:r>
      <w:r>
        <w:rPr>
          <w:rFonts w:ascii="Arial" w:hAnsi="Arial" w:cs="Arial" w:eastAsia="Arial"/>
          <w:w w:val="115"/>
          <w:position w:val="-14"/>
          <w:sz w:val="24"/>
          <w:szCs w:val="24"/>
        </w:rPr>
        <w:t>=</w:t>
      </w:r>
      <w:r>
        <w:rPr>
          <w:rFonts w:ascii="Arial" w:hAnsi="Arial" w:cs="Arial" w:eastAsia="Arial"/>
          <w:spacing w:val="-17"/>
          <w:w w:val="115"/>
          <w:position w:val="-14"/>
          <w:sz w:val="24"/>
          <w:szCs w:val="24"/>
        </w:rPr>
        <w:t> </w:t>
      </w:r>
      <w:r>
        <w:rPr>
          <w:rFonts w:ascii="Arial" w:hAnsi="Arial" w:cs="Arial" w:eastAsia="Arial"/>
          <w:spacing w:val="-17"/>
          <w:w w:val="115"/>
          <w:sz w:val="24"/>
          <w:szCs w:val="24"/>
        </w:rPr>
      </w:r>
      <w:r>
        <w:rPr>
          <w:rFonts w:ascii="Arial" w:hAnsi="Arial" w:cs="Arial" w:eastAsia="Arial"/>
          <w:spacing w:val="-2"/>
          <w:w w:val="115"/>
          <w:sz w:val="24"/>
          <w:szCs w:val="24"/>
          <w:u w:val="single" w:color="000000"/>
        </w:rPr>
        <w:t>∆</w:t>
      </w:r>
      <w:r>
        <w:rPr>
          <w:rFonts w:ascii="Times New Roman" w:hAnsi="Times New Roman" w:cs="Times New Roman" w:eastAsia="Times New Roman"/>
          <w:b/>
          <w:bCs/>
          <w:spacing w:val="13"/>
          <w:w w:val="115"/>
          <w:sz w:val="24"/>
          <w:szCs w:val="24"/>
          <w:u w:val="single" w:color="000000"/>
        </w:rPr>
        <w:t>G</w:t>
      </w:r>
      <w:r>
        <w:rPr>
          <w:rFonts w:ascii="Arial" w:hAnsi="Arial" w:cs="Arial" w:eastAsia="Arial"/>
          <w:w w:val="115"/>
          <w:position w:val="2"/>
          <w:sz w:val="24"/>
          <w:szCs w:val="24"/>
          <w:u w:val="single" w:color="000000"/>
        </w:rPr>
        <w:t>′</w:t>
      </w:r>
      <w:r>
        <w:rPr>
          <w:rFonts w:ascii="Arial" w:hAnsi="Arial" w:cs="Arial" w:eastAsia="Arial"/>
          <w:spacing w:val="-40"/>
          <w:w w:val="115"/>
          <w:position w:val="2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pacing w:val="-40"/>
          <w:w w:val="115"/>
          <w:position w:val="2"/>
          <w:sz w:val="24"/>
          <w:szCs w:val="24"/>
        </w:rPr>
      </w:r>
      <w:r>
        <w:rPr>
          <w:rFonts w:ascii="Arial" w:hAnsi="Arial" w:cs="Arial" w:eastAsia="Arial"/>
          <w:w w:val="115"/>
          <w:position w:val="-14"/>
          <w:sz w:val="24"/>
          <w:szCs w:val="24"/>
        </w:rPr>
        <w:t>=</w:t>
      </w:r>
      <w:r>
        <w:rPr>
          <w:rFonts w:ascii="Arial" w:hAnsi="Arial" w:cs="Arial" w:eastAsia="Arial"/>
          <w:spacing w:val="-17"/>
          <w:w w:val="115"/>
          <w:position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7"/>
          <w:w w:val="115"/>
          <w:sz w:val="24"/>
          <w:szCs w:val="24"/>
        </w:rPr>
      </w:r>
      <w:r>
        <w:rPr>
          <w:rFonts w:ascii="Times New Roman" w:hAnsi="Times New Roman" w:cs="Times New Roman" w:eastAsia="Times New Roman"/>
          <w:b/>
          <w:bCs/>
          <w:w w:val="115"/>
          <w:sz w:val="24"/>
          <w:szCs w:val="24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spacing w:val="-52"/>
          <w:w w:val="115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pacing w:val="10"/>
          <w:w w:val="115"/>
          <w:sz w:val="24"/>
          <w:szCs w:val="24"/>
          <w:u w:val="single" w:color="000000"/>
        </w:rPr>
        <w:t>−</w:t>
      </w:r>
      <w:r>
        <w:rPr>
          <w:rFonts w:ascii="Malgun Gothic" w:hAnsi="Malgun Gothic" w:cs="Malgun Gothic" w:eastAsia="Malgun Gothic"/>
          <w:spacing w:val="-2"/>
          <w:w w:val="115"/>
          <w:sz w:val="24"/>
          <w:szCs w:val="24"/>
          <w:u w:val="single" w:color="000000"/>
        </w:rPr>
        <w:t>d</w:t>
      </w:r>
      <w:r>
        <w:rPr>
          <w:rFonts w:ascii="Times New Roman" w:hAnsi="Times New Roman" w:cs="Times New Roman" w:eastAsia="Times New Roman"/>
          <w:i/>
          <w:w w:val="115"/>
          <w:sz w:val="24"/>
          <w:szCs w:val="24"/>
          <w:u w:val="single" w:color="000000"/>
        </w:rPr>
        <w:t>C</w:t>
      </w:r>
      <w:r>
        <w:rPr>
          <w:rFonts w:ascii="Times New Roman" w:hAnsi="Times New Roman" w:cs="Times New Roman" w:eastAsia="Times New Roman"/>
          <w:i/>
          <w:spacing w:val="14"/>
          <w:w w:val="115"/>
          <w:sz w:val="24"/>
          <w:szCs w:val="24"/>
          <w:u w:val="single" w:color="000000"/>
        </w:rPr>
        <w:t> </w:t>
      </w:r>
      <w:r>
        <w:rPr>
          <w:rFonts w:ascii="Times New Roman" w:hAnsi="Times New Roman" w:cs="Times New Roman" w:eastAsia="Times New Roman"/>
          <w:i/>
          <w:spacing w:val="14"/>
          <w:w w:val="115"/>
          <w:sz w:val="24"/>
          <w:szCs w:val="24"/>
        </w:rPr>
      </w:r>
      <w:r>
        <w:rPr>
          <w:rFonts w:ascii="Arial" w:hAnsi="Arial" w:cs="Arial" w:eastAsia="Arial"/>
          <w:w w:val="115"/>
          <w:position w:val="-14"/>
          <w:sz w:val="24"/>
          <w:szCs w:val="24"/>
        </w:rPr>
        <w:t>=</w:t>
      </w:r>
      <w:r>
        <w:rPr>
          <w:rFonts w:ascii="Arial" w:hAnsi="Arial" w:cs="Arial" w:eastAsia="Arial"/>
          <w:spacing w:val="-17"/>
          <w:w w:val="115"/>
          <w:position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7"/>
          <w:w w:val="115"/>
          <w:sz w:val="24"/>
          <w:szCs w:val="24"/>
        </w:rPr>
      </w:r>
      <w:r>
        <w:rPr>
          <w:rFonts w:ascii="Times New Roman" w:hAnsi="Times New Roman" w:cs="Times New Roman" w:eastAsia="Times New Roman"/>
          <w:b/>
          <w:bCs/>
          <w:w w:val="115"/>
          <w:sz w:val="24"/>
          <w:szCs w:val="24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spacing w:val="-44"/>
          <w:w w:val="115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pacing w:val="-2"/>
          <w:w w:val="115"/>
          <w:sz w:val="24"/>
          <w:szCs w:val="24"/>
          <w:u w:val="single" w:color="000000"/>
        </w:rPr>
        <w:t>∆</w:t>
      </w:r>
      <w:r>
        <w:rPr>
          <w:rFonts w:ascii="Times New Roman" w:hAnsi="Times New Roman" w:cs="Times New Roman" w:eastAsia="Times New Roman"/>
          <w:b/>
          <w:bCs/>
          <w:w w:val="115"/>
          <w:sz w:val="24"/>
          <w:szCs w:val="24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spacing w:val="-29"/>
          <w:w w:val="115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pacing w:val="-4"/>
          <w:w w:val="115"/>
          <w:sz w:val="24"/>
          <w:szCs w:val="24"/>
          <w:u w:val="single" w:color="000000"/>
        </w:rPr>
        <w:t>−</w:t>
      </w:r>
      <w:r>
        <w:rPr>
          <w:rFonts w:ascii="Times New Roman" w:hAnsi="Times New Roman" w:cs="Times New Roman" w:eastAsia="Times New Roman"/>
          <w:i/>
          <w:w w:val="115"/>
          <w:sz w:val="24"/>
          <w:szCs w:val="24"/>
          <w:u w:val="single" w:color="000000"/>
        </w:rPr>
        <w:t>C</w:t>
      </w:r>
      <w:r>
        <w:rPr>
          <w:rFonts w:ascii="Times New Roman" w:hAnsi="Times New Roman" w:cs="Times New Roman" w:eastAsia="Times New Roman"/>
          <w:i/>
          <w:spacing w:val="-48"/>
          <w:w w:val="115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pacing w:val="-2"/>
          <w:w w:val="115"/>
          <w:sz w:val="24"/>
          <w:szCs w:val="24"/>
          <w:u w:val="single" w:color="000000"/>
        </w:rPr>
        <w:t>∆</w:t>
      </w:r>
      <w:r>
        <w:rPr>
          <w:rFonts w:ascii="Times New Roman" w:hAnsi="Times New Roman" w:cs="Times New Roman" w:eastAsia="Times New Roman"/>
          <w:i/>
          <w:w w:val="115"/>
          <w:sz w:val="24"/>
          <w:szCs w:val="24"/>
          <w:u w:val="single" w:color="000000"/>
        </w:rPr>
        <w:t>C</w:t>
      </w:r>
      <w:r>
        <w:rPr>
          <w:rFonts w:ascii="Times New Roman" w:hAnsi="Times New Roman" w:cs="Times New Roman" w:eastAsia="Times New Roman"/>
          <w:i/>
          <w:w w:val="115"/>
          <w:sz w:val="24"/>
          <w:szCs w:val="24"/>
          <w:u w:val="single" w:color="000000"/>
        </w:rPr>
        <w:t> </w:t>
      </w:r>
      <w:r>
        <w:rPr>
          <w:rFonts w:ascii="Times New Roman" w:hAnsi="Times New Roman" w:cs="Times New Roman" w:eastAsia="Times New Roman"/>
          <w:i/>
          <w:spacing w:val="22"/>
          <w:w w:val="115"/>
          <w:sz w:val="24"/>
          <w:szCs w:val="24"/>
          <w:u w:val="single" w:color="000000"/>
        </w:rPr>
        <w:t> </w:t>
      </w:r>
      <w:r>
        <w:rPr>
          <w:rFonts w:ascii="Times New Roman" w:hAnsi="Times New Roman" w:cs="Times New Roman" w:eastAsia="Times New Roman"/>
          <w:i/>
          <w:spacing w:val="22"/>
          <w:w w:val="115"/>
          <w:sz w:val="24"/>
          <w:szCs w:val="24"/>
        </w:rPr>
      </w:r>
      <w:r>
        <w:rPr>
          <w:rFonts w:ascii="Arial" w:hAnsi="Arial" w:cs="Arial" w:eastAsia="Arial"/>
          <w:w w:val="115"/>
          <w:position w:val="-14"/>
          <w:sz w:val="24"/>
          <w:szCs w:val="24"/>
        </w:rPr>
        <w:t>=</w:t>
      </w:r>
      <w:r>
        <w:rPr>
          <w:rFonts w:ascii="Arial" w:hAnsi="Arial" w:cs="Arial" w:eastAsia="Arial"/>
          <w:spacing w:val="-17"/>
          <w:w w:val="115"/>
          <w:position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w w:val="115"/>
          <w:position w:val="2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spacing w:val="-44"/>
          <w:w w:val="115"/>
          <w:position w:val="2"/>
          <w:sz w:val="24"/>
          <w:szCs w:val="24"/>
        </w:rPr>
        <w:t> </w:t>
      </w:r>
      <w:r>
        <w:rPr>
          <w:rFonts w:ascii="Arial" w:hAnsi="Arial" w:cs="Arial" w:eastAsia="Arial"/>
          <w:spacing w:val="-2"/>
          <w:w w:val="115"/>
          <w:position w:val="2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b/>
          <w:bCs/>
          <w:w w:val="115"/>
          <w:position w:val="2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spacing w:val="-29"/>
          <w:w w:val="115"/>
          <w:position w:val="2"/>
          <w:sz w:val="24"/>
          <w:szCs w:val="24"/>
        </w:rPr>
        <w:t> </w:t>
      </w:r>
      <w:r>
        <w:rPr>
          <w:rFonts w:ascii="Arial" w:hAnsi="Arial" w:cs="Arial" w:eastAsia="Arial"/>
          <w:spacing w:val="-13"/>
          <w:w w:val="115"/>
          <w:position w:val="2"/>
          <w:sz w:val="24"/>
          <w:szCs w:val="24"/>
        </w:rPr>
        <w:t>−</w:t>
      </w:r>
      <w:r>
        <w:rPr>
          <w:rFonts w:ascii="Euclid" w:hAnsi="Euclid" w:cs="Euclid" w:eastAsia="Euclid"/>
          <w:i/>
          <w:w w:val="115"/>
          <w:position w:val="2"/>
          <w:sz w:val="24"/>
          <w:szCs w:val="24"/>
        </w:rPr>
        <w:t>a</w:t>
      </w:r>
      <w:r>
        <w:rPr>
          <w:rFonts w:ascii="Euclid" w:hAnsi="Euclid" w:cs="Euclid" w:eastAsia="Euclid"/>
          <w:i/>
          <w:spacing w:val="-68"/>
          <w:w w:val="115"/>
          <w:position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w w:val="115"/>
          <w:position w:val="-5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i/>
          <w:spacing w:val="19"/>
          <w:w w:val="115"/>
          <w:position w:val="-5"/>
          <w:sz w:val="14"/>
          <w:szCs w:val="14"/>
        </w:rPr>
        <w:t> </w:t>
      </w:r>
      <w:r>
        <w:rPr>
          <w:rFonts w:ascii="Times New Roman" w:hAnsi="Times New Roman" w:cs="Times New Roman" w:eastAsia="Times New Roman"/>
          <w:b/>
          <w:bCs/>
          <w:spacing w:val="3"/>
          <w:w w:val="115"/>
          <w:position w:val="2"/>
          <w:sz w:val="24"/>
          <w:szCs w:val="24"/>
        </w:rPr>
        <w:t>G</w:t>
      </w:r>
      <w:r>
        <w:rPr>
          <w:rFonts w:ascii="Arial" w:hAnsi="Arial" w:cs="Arial" w:eastAsia="Arial"/>
          <w:spacing w:val="-2"/>
          <w:w w:val="115"/>
          <w:position w:val="2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15"/>
          <w:position w:val="2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w w:val="115"/>
          <w:position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2"/>
          <w:w w:val="115"/>
          <w:position w:val="2"/>
          <w:sz w:val="24"/>
          <w:szCs w:val="24"/>
        </w:rPr>
        <w:t> </w:t>
      </w:r>
      <w:r>
        <w:rPr>
          <w:rFonts w:ascii="Arial" w:hAnsi="Arial" w:cs="Arial" w:eastAsia="Arial"/>
          <w:w w:val="115"/>
          <w:position w:val="-14"/>
          <w:sz w:val="24"/>
          <w:szCs w:val="24"/>
        </w:rPr>
        <w:t>=</w:t>
      </w:r>
      <w:r>
        <w:rPr>
          <w:rFonts w:ascii="Arial" w:hAnsi="Arial" w:cs="Arial" w:eastAsia="Arial"/>
          <w:w w:val="100"/>
          <w:sz w:val="24"/>
          <w:szCs w:val="24"/>
        </w:rPr>
      </w:r>
    </w:p>
    <w:p>
      <w:pPr>
        <w:spacing w:after="0" w:line="444" w:lineRule="exact"/>
        <w:jc w:val="left"/>
        <w:rPr>
          <w:rFonts w:ascii="Arial" w:hAnsi="Arial" w:cs="Arial" w:eastAsia="Arial"/>
          <w:sz w:val="24"/>
          <w:szCs w:val="24"/>
        </w:rPr>
        <w:sectPr>
          <w:pgSz w:w="9355" w:h="13620"/>
          <w:pgMar w:top="760" w:bottom="280" w:left="620" w:right="620"/>
        </w:sectPr>
      </w:pPr>
    </w:p>
    <w:p>
      <w:pPr>
        <w:tabs>
          <w:tab w:pos="2163" w:val="left" w:leader="none"/>
        </w:tabs>
        <w:spacing w:line="172" w:lineRule="exact"/>
        <w:ind w:left="1446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Malgun Gothic" w:hAnsi="Malgun Gothic" w:cs="Malgun Gothic" w:eastAsia="Malgun Gothic"/>
          <w:spacing w:val="7"/>
          <w:w w:val="115"/>
          <w:sz w:val="24"/>
          <w:szCs w:val="24"/>
        </w:rPr>
        <w:t>G</w:t>
      </w:r>
      <w:r>
        <w:rPr>
          <w:rFonts w:ascii="Arial" w:hAnsi="Arial" w:cs="Arial" w:eastAsia="Arial"/>
          <w:w w:val="115"/>
          <w:position w:val="2"/>
          <w:sz w:val="24"/>
          <w:szCs w:val="24"/>
        </w:rPr>
        <w:t>′</w:t>
      </w:r>
      <w:r>
        <w:rPr>
          <w:rFonts w:ascii="Arial" w:hAnsi="Arial" w:cs="Arial" w:eastAsia="Arial"/>
          <w:w w:val="115"/>
          <w:position w:val="2"/>
          <w:sz w:val="24"/>
          <w:szCs w:val="24"/>
        </w:rPr>
        <w:tab/>
      </w:r>
      <w:r>
        <w:rPr>
          <w:rFonts w:ascii="Times New Roman" w:hAnsi="Times New Roman" w:cs="Times New Roman" w:eastAsia="Times New Roman"/>
          <w:b/>
          <w:bCs/>
          <w:spacing w:val="19"/>
          <w:w w:val="105"/>
          <w:sz w:val="24"/>
          <w:szCs w:val="24"/>
        </w:rPr>
        <w:t>G</w:t>
      </w:r>
      <w:r>
        <w:rPr>
          <w:rFonts w:ascii="Arial" w:hAnsi="Arial" w:cs="Arial" w:eastAsia="Arial"/>
          <w:spacing w:val="-21"/>
          <w:w w:val="105"/>
          <w:sz w:val="24"/>
          <w:szCs w:val="24"/>
        </w:rPr>
        <w:t>−</w:t>
      </w:r>
      <w:r>
        <w:rPr>
          <w:rFonts w:ascii="Times New Roman" w:hAnsi="Times New Roman" w:cs="Times New Roman" w:eastAsia="Times New Roman"/>
          <w:i/>
          <w:w w:val="105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line="172" w:lineRule="exact"/>
        <w:ind w:left="671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b/>
          <w:bCs/>
          <w:spacing w:val="20"/>
          <w:w w:val="110"/>
          <w:sz w:val="24"/>
          <w:szCs w:val="24"/>
        </w:rPr>
        <w:t>G</w:t>
      </w:r>
      <w:r>
        <w:rPr>
          <w:rFonts w:ascii="Arial" w:hAnsi="Arial" w:cs="Arial" w:eastAsia="Arial"/>
          <w:spacing w:val="-13"/>
          <w:w w:val="110"/>
          <w:sz w:val="24"/>
          <w:szCs w:val="24"/>
        </w:rPr>
        <w:t>−</w:t>
      </w:r>
      <w:r>
        <w:rPr>
          <w:rFonts w:ascii="Euclid" w:hAnsi="Euclid" w:cs="Euclid" w:eastAsia="Euclid"/>
          <w:i/>
          <w:w w:val="110"/>
          <w:sz w:val="24"/>
          <w:szCs w:val="24"/>
        </w:rPr>
        <w:t>a</w:t>
      </w:r>
      <w:r>
        <w:rPr>
          <w:rFonts w:ascii="Euclid" w:hAnsi="Euclid" w:cs="Euclid" w:eastAsia="Euclid"/>
          <w:i/>
          <w:spacing w:val="63"/>
          <w:w w:val="1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w w:val="11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line="172" w:lineRule="exact"/>
        <w:ind w:left="937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110"/>
        </w:rPr>
        <w:br w:type="column"/>
      </w:r>
      <w:r>
        <w:rPr>
          <w:rFonts w:ascii="Times New Roman" w:hAnsi="Times New Roman" w:cs="Times New Roman" w:eastAsia="Times New Roman"/>
          <w:b/>
          <w:bCs/>
          <w:w w:val="11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spacing w:val="9"/>
          <w:w w:val="110"/>
          <w:sz w:val="24"/>
          <w:szCs w:val="24"/>
        </w:rPr>
        <w:t> </w:t>
      </w:r>
      <w:r>
        <w:rPr>
          <w:rFonts w:ascii="Malgun Gothic" w:hAnsi="Malgun Gothic" w:cs="Malgun Gothic" w:eastAsia="Malgun Gothic"/>
          <w:spacing w:val="-20"/>
          <w:w w:val="110"/>
          <w:sz w:val="24"/>
          <w:szCs w:val="24"/>
        </w:rPr>
        <w:t>(</w:t>
      </w:r>
      <w:r>
        <w:rPr>
          <w:rFonts w:ascii="Malgun Gothic" w:hAnsi="Malgun Gothic" w:cs="Malgun Gothic" w:eastAsia="Malgun Gothic"/>
          <w:spacing w:val="8"/>
          <w:w w:val="110"/>
          <w:sz w:val="24"/>
          <w:szCs w:val="24"/>
        </w:rPr>
        <w:t>1</w:t>
      </w:r>
      <w:r>
        <w:rPr>
          <w:rFonts w:ascii="Arial" w:hAnsi="Arial" w:cs="Arial" w:eastAsia="Arial"/>
          <w:spacing w:val="15"/>
          <w:w w:val="110"/>
          <w:sz w:val="24"/>
          <w:szCs w:val="24"/>
        </w:rPr>
        <w:t>−</w:t>
      </w:r>
      <w:r>
        <w:rPr>
          <w:rFonts w:ascii="Euclid" w:hAnsi="Euclid" w:cs="Euclid" w:eastAsia="Euclid"/>
          <w:i/>
          <w:w w:val="110"/>
          <w:sz w:val="24"/>
          <w:szCs w:val="24"/>
        </w:rPr>
        <w:t>a</w:t>
      </w:r>
      <w:r>
        <w:rPr>
          <w:rFonts w:ascii="Euclid" w:hAnsi="Euclid" w:cs="Euclid" w:eastAsia="Euclid"/>
          <w:i/>
          <w:spacing w:val="80"/>
          <w:w w:val="110"/>
          <w:sz w:val="24"/>
          <w:szCs w:val="24"/>
        </w:rPr>
        <w:t> </w:t>
      </w:r>
      <w:r>
        <w:rPr>
          <w:rFonts w:ascii="Malgun Gothic" w:hAnsi="Malgun Gothic" w:cs="Malgun Gothic" w:eastAsia="Malgun Gothic"/>
          <w:w w:val="110"/>
          <w:sz w:val="24"/>
          <w:szCs w:val="24"/>
        </w:rPr>
        <w:t>)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after="0" w:line="172" w:lineRule="exact"/>
        <w:jc w:val="left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620" w:right="620"/>
          <w:cols w:num="3" w:equalWidth="0">
            <w:col w:w="2685" w:space="40"/>
            <w:col w:w="1533" w:space="40"/>
            <w:col w:w="3817"/>
          </w:cols>
        </w:sectPr>
      </w:pPr>
    </w:p>
    <w:p>
      <w:pPr>
        <w:tabs>
          <w:tab w:pos="3595" w:val="left" w:leader="none"/>
          <w:tab w:pos="3945" w:val="left" w:leader="none"/>
          <w:tab w:pos="4498" w:val="left" w:leader="none"/>
          <w:tab w:pos="4972" w:val="left" w:leader="none"/>
          <w:tab w:pos="5336" w:val="left" w:leader="none"/>
          <w:tab w:pos="6065" w:val="left" w:leader="none"/>
        </w:tabs>
        <w:spacing w:line="146" w:lineRule="exact"/>
        <w:ind w:left="3231" w:right="0" w:firstLine="0"/>
        <w:jc w:val="left"/>
        <w:rPr>
          <w:rFonts w:ascii="Times New Roman" w:hAnsi="Times New Roman" w:cs="Times New Roman" w:eastAsia="Times New Roman"/>
          <w:sz w:val="14"/>
          <w:szCs w:val="14"/>
        </w:rPr>
      </w:pPr>
      <w:r>
        <w:rPr/>
        <w:pict>
          <v:group style="position:absolute;margin-left:106.565399pt;margin-top:9.745133pt;width:18.188pt;height:.1pt;mso-position-horizontal-relative:page;mso-position-vertical-relative:paragraph;z-index:-12684" coordorigin="2131,195" coordsize="364,2">
            <v:shape style="position:absolute;left:2131;top:195;width:364;height:2" coordorigin="2131,195" coordsize="364,0" path="m2131,195l2495,195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151.722397pt;margin-top:9.745133pt;width:18.187pt;height:.1pt;mso-position-horizontal-relative:page;mso-position-vertical-relative:paragraph;z-index:-12683" coordorigin="3034,195" coordsize="364,2">
            <v:shape style="position:absolute;left:3034;top:195;width:364;height:2" coordorigin="3034,195" coordsize="364,0" path="m3034,195l3398,195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333.878693pt;margin-top:9.744634pt;width:18.187pt;height:.1pt;mso-position-horizontal-relative:page;mso-position-vertical-relative:paragraph;z-index:-12680" coordorigin="6678,195" coordsize="364,2">
            <v:shape style="position:absolute;left:6678;top:195;width:364;height:2" coordorigin="6678,195" coordsize="364,0" path="m6678,195l7041,195e" filled="f" stroked="t" strokeweight=".594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i/>
          <w:w w:val="92"/>
          <w:sz w:val="14"/>
          <w:szCs w:val="14"/>
        </w:rPr>
      </w:r>
      <w:r>
        <w:rPr>
          <w:rFonts w:ascii="Times New Roman" w:hAnsi="Times New Roman" w:cs="Times New Roman" w:eastAsia="Times New Roman"/>
          <w:i/>
          <w:w w:val="92"/>
          <w:sz w:val="14"/>
          <w:szCs w:val="14"/>
          <w:u w:val="single" w:color="000000"/>
        </w:rPr>
        <w:t> </w:t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  <w:u w:val="single" w:color="000000"/>
        </w:rPr>
        <w:tab/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</w:rPr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</w:rPr>
        <w:tab/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  <w:u w:val="single" w:color="000000"/>
        </w:rPr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  <w:u w:val="single" w:color="000000"/>
        </w:rPr>
        <w:tab/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</w:rPr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</w:rPr>
        <w:tab/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  <w:u w:val="single" w:color="000000"/>
        </w:rPr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  <w:u w:val="single" w:color="000000"/>
        </w:rPr>
        <w:tab/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</w:rPr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</w:rPr>
        <w:tab/>
      </w:r>
      <w:r>
        <w:rPr>
          <w:rFonts w:ascii="Times New Roman" w:hAnsi="Times New Roman" w:cs="Times New Roman" w:eastAsia="Times New Roman"/>
          <w:i/>
          <w:w w:val="100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w w:val="100"/>
          <w:sz w:val="14"/>
          <w:szCs w:val="14"/>
        </w:rPr>
      </w:r>
    </w:p>
    <w:p>
      <w:pPr>
        <w:pStyle w:val="BodyText"/>
        <w:spacing w:line="246" w:lineRule="exact"/>
        <w:ind w:left="1007" w:right="0"/>
        <w:jc w:val="left"/>
      </w:pPr>
      <w:r>
        <w:rPr>
          <w:w w:val="75"/>
        </w:rPr>
        <w:br w:type="column"/>
      </w:r>
      <w:r>
        <w:rPr>
          <w:color w:val="231F20"/>
          <w:w w:val="75"/>
        </w:rPr>
        <w:t>(0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5)</w:t>
      </w:r>
      <w:r>
        <w:rPr>
          <w:color w:val="000000"/>
          <w:w w:val="100"/>
        </w:rPr>
      </w:r>
    </w:p>
    <w:p>
      <w:pPr>
        <w:spacing w:after="0" w:line="246" w:lineRule="exact"/>
        <w:jc w:val="left"/>
        <w:sectPr>
          <w:type w:val="continuous"/>
          <w:pgSz w:w="9355" w:h="13620"/>
          <w:pgMar w:top="1340" w:bottom="280" w:left="620" w:right="620"/>
          <w:cols w:num="2" w:equalWidth="0">
            <w:col w:w="6160" w:space="40"/>
            <w:col w:w="1915"/>
          </w:cols>
        </w:sectPr>
      </w:pPr>
    </w:p>
    <w:p>
      <w:pPr>
        <w:tabs>
          <w:tab w:pos="3220" w:val="left" w:leader="none"/>
        </w:tabs>
        <w:spacing w:line="245" w:lineRule="exact"/>
        <w:ind w:left="122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5"/>
          <w:w w:val="120"/>
          <w:sz w:val="24"/>
          <w:szCs w:val="24"/>
        </w:rPr>
        <w:t>G</w:t>
      </w:r>
      <w:r>
        <w:rPr>
          <w:rFonts w:ascii="Malgun Gothic" w:hAnsi="Malgun Gothic" w:cs="Malgun Gothic" w:eastAsia="Malgun Gothic"/>
          <w:spacing w:val="11"/>
          <w:w w:val="120"/>
          <w:sz w:val="24"/>
          <w:szCs w:val="24"/>
        </w:rPr>
        <w:t>(</w:t>
      </w:r>
      <w:r>
        <w:rPr>
          <w:rFonts w:ascii="Arial" w:hAnsi="Arial" w:cs="Arial" w:eastAsia="Arial"/>
          <w:spacing w:val="-2"/>
          <w:w w:val="120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b/>
          <w:bCs/>
          <w:w w:val="12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spacing w:val="-35"/>
          <w:w w:val="120"/>
          <w:sz w:val="24"/>
          <w:szCs w:val="24"/>
        </w:rPr>
        <w:t> </w:t>
      </w:r>
      <w:r>
        <w:rPr>
          <w:rFonts w:ascii="Arial" w:hAnsi="Arial" w:cs="Arial" w:eastAsia="Arial"/>
          <w:spacing w:val="-14"/>
          <w:w w:val="120"/>
          <w:sz w:val="24"/>
          <w:szCs w:val="24"/>
        </w:rPr>
        <w:t>−</w:t>
      </w:r>
      <w:r>
        <w:rPr>
          <w:rFonts w:ascii="Euclid" w:hAnsi="Euclid" w:cs="Euclid" w:eastAsia="Euclid"/>
          <w:i/>
          <w:w w:val="120"/>
          <w:sz w:val="24"/>
          <w:szCs w:val="24"/>
        </w:rPr>
        <w:t>a</w:t>
      </w:r>
      <w:r>
        <w:rPr>
          <w:rFonts w:ascii="Euclid" w:hAnsi="Euclid" w:cs="Euclid" w:eastAsia="Euclid"/>
          <w:i/>
          <w:spacing w:val="48"/>
          <w:w w:val="120"/>
          <w:sz w:val="24"/>
          <w:szCs w:val="24"/>
        </w:rPr>
        <w:t> </w:t>
      </w:r>
      <w:r>
        <w:rPr>
          <w:rFonts w:ascii="Arial" w:hAnsi="Arial" w:cs="Arial" w:eastAsia="Arial"/>
          <w:spacing w:val="-2"/>
          <w:w w:val="120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2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-52"/>
          <w:w w:val="120"/>
          <w:sz w:val="24"/>
          <w:szCs w:val="24"/>
        </w:rPr>
        <w:t> </w:t>
      </w:r>
      <w:r>
        <w:rPr>
          <w:rFonts w:ascii="Malgun Gothic" w:hAnsi="Malgun Gothic" w:cs="Malgun Gothic" w:eastAsia="Malgun Gothic"/>
          <w:w w:val="120"/>
          <w:sz w:val="24"/>
          <w:szCs w:val="24"/>
        </w:rPr>
        <w:t>)</w:t>
      </w:r>
      <w:r>
        <w:rPr>
          <w:rFonts w:ascii="Malgun Gothic" w:hAnsi="Malgun Gothic" w:cs="Malgun Gothic" w:eastAsia="Malgun Gothic"/>
          <w:w w:val="120"/>
          <w:sz w:val="24"/>
          <w:szCs w:val="24"/>
        </w:rPr>
        <w:tab/>
      </w:r>
      <w:r>
        <w:rPr>
          <w:rFonts w:ascii="Arial" w:hAnsi="Arial" w:cs="Arial" w:eastAsia="Arial"/>
          <w:spacing w:val="-2"/>
          <w:w w:val="120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b/>
          <w:bCs/>
          <w:w w:val="12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spacing w:val="-32"/>
          <w:w w:val="120"/>
          <w:sz w:val="24"/>
          <w:szCs w:val="24"/>
        </w:rPr>
        <w:t> </w:t>
      </w:r>
      <w:r>
        <w:rPr>
          <w:rFonts w:ascii="Arial" w:hAnsi="Arial" w:cs="Arial" w:eastAsia="Arial"/>
          <w:spacing w:val="-14"/>
          <w:w w:val="120"/>
          <w:sz w:val="24"/>
          <w:szCs w:val="24"/>
        </w:rPr>
        <w:t>−</w:t>
      </w:r>
      <w:r>
        <w:rPr>
          <w:rFonts w:ascii="Euclid" w:hAnsi="Euclid" w:cs="Euclid" w:eastAsia="Euclid"/>
          <w:i/>
          <w:w w:val="120"/>
          <w:sz w:val="24"/>
          <w:szCs w:val="24"/>
        </w:rPr>
        <w:t>a</w:t>
      </w:r>
      <w:r>
        <w:rPr>
          <w:rFonts w:ascii="Euclid" w:hAnsi="Euclid" w:cs="Euclid" w:eastAsia="Euclid"/>
          <w:i/>
          <w:spacing w:val="56"/>
          <w:w w:val="120"/>
          <w:sz w:val="24"/>
          <w:szCs w:val="24"/>
        </w:rPr>
        <w:t> </w:t>
      </w:r>
      <w:r>
        <w:rPr>
          <w:rFonts w:ascii="Arial" w:hAnsi="Arial" w:cs="Arial" w:eastAsia="Arial"/>
          <w:spacing w:val="-2"/>
          <w:w w:val="120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2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tabs>
          <w:tab w:pos="2271" w:val="left" w:leader="none"/>
          <w:tab w:pos="2950" w:val="left" w:leader="none"/>
          <w:tab w:pos="3991" w:val="left" w:leader="none"/>
        </w:tabs>
        <w:spacing w:line="112" w:lineRule="exact"/>
        <w:ind w:left="975" w:right="0" w:firstLine="0"/>
        <w:jc w:val="left"/>
        <w:rPr>
          <w:rFonts w:ascii="Times New Roman" w:hAnsi="Times New Roman" w:cs="Times New Roman" w:eastAsia="Times New Roman"/>
          <w:sz w:val="14"/>
          <w:szCs w:val="14"/>
        </w:rPr>
      </w:pPr>
      <w:r>
        <w:rPr/>
        <w:pict>
          <v:group style="position:absolute;margin-left:91.753403pt;margin-top:3.121274pt;width:84.156pt;height:.1pt;mso-position-horizontal-relative:page;mso-position-vertical-relative:paragraph;z-index:-12682" coordorigin="1835,62" coordsize="1683,2">
            <v:shape style="position:absolute;left:1835;top:62;width:1683;height:2" coordorigin="1835,62" coordsize="1683,0" path="m1835,62l3518,62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190.534698pt;margin-top:3.120774pt;width:67.469pt;height:.1pt;mso-position-horizontal-relative:page;mso-position-vertical-relative:paragraph;z-index:-12681" coordorigin="3811,62" coordsize="1349,2">
            <v:shape style="position:absolute;left:3811;top:62;width:1349;height:2" coordorigin="3811,62" coordsize="1349,0" path="m3811,62l5160,62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317.409698pt;margin-top:3.120774pt;width:36.719pt;height:.1pt;mso-position-horizontal-relative:page;mso-position-vertical-relative:paragraph;z-index:-12679" coordorigin="6348,62" coordsize="734,2">
            <v:shape style="position:absolute;left:6348;top:62;width:734;height:2" coordorigin="6348,62" coordsize="734,0" path="m6348,62l7083,62e" filled="f" stroked="t" strokeweight=".594pt" strokecolor="#000000">
              <v:path arrowok="t"/>
            </v:shape>
            <w10:wrap type="none"/>
          </v:group>
        </w:pict>
      </w:r>
      <w:r>
        <w:rPr/>
        <w:pict>
          <v:shape style="position:absolute;margin-left:233.222198pt;margin-top:14.098707pt;width:4.668938pt;height:6.9375pt;mso-position-horizontal-relative:page;mso-position-vertical-relative:paragraph;z-index:-12663" type="#_x0000_t202" filled="f" stroked="f">
            <v:textbox inset="0,0,0,0">
              <w:txbxContent>
                <w:p>
                  <w:pPr>
                    <w:spacing w:line="136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0"/>
                      <w:sz w:val="14"/>
                      <w:szCs w:val="14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w w:val="120"/>
          <w:position w:val="-8"/>
          <w:sz w:val="24"/>
          <w:szCs w:val="24"/>
        </w:rPr>
        <w:t>=</w:t>
      </w:r>
      <w:r>
        <w:rPr>
          <w:rFonts w:ascii="Arial" w:hAnsi="Arial" w:cs="Arial" w:eastAsia="Arial"/>
          <w:w w:val="120"/>
          <w:position w:val="-8"/>
          <w:sz w:val="24"/>
          <w:szCs w:val="24"/>
        </w:rPr>
        <w:tab/>
      </w:r>
      <w:r>
        <w:rPr>
          <w:rFonts w:ascii="Times New Roman" w:hAnsi="Times New Roman" w:cs="Times New Roman" w:eastAsia="Times New Roman"/>
          <w:i/>
          <w:w w:val="120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i/>
          <w:w w:val="120"/>
          <w:sz w:val="14"/>
          <w:szCs w:val="14"/>
        </w:rPr>
        <w:tab/>
      </w:r>
      <w:r>
        <w:rPr>
          <w:rFonts w:ascii="Arial" w:hAnsi="Arial" w:cs="Arial" w:eastAsia="Arial"/>
          <w:w w:val="120"/>
          <w:position w:val="-8"/>
          <w:sz w:val="24"/>
          <w:szCs w:val="24"/>
        </w:rPr>
        <w:t>=</w:t>
      </w:r>
      <w:r>
        <w:rPr>
          <w:rFonts w:ascii="Arial" w:hAnsi="Arial" w:cs="Arial" w:eastAsia="Arial"/>
          <w:w w:val="120"/>
          <w:position w:val="-8"/>
          <w:sz w:val="24"/>
          <w:szCs w:val="24"/>
        </w:rPr>
        <w:tab/>
      </w:r>
      <w:r>
        <w:rPr>
          <w:rFonts w:ascii="Times New Roman" w:hAnsi="Times New Roman" w:cs="Times New Roman" w:eastAsia="Times New Roman"/>
          <w:i/>
          <w:w w:val="120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w w:val="100"/>
          <w:sz w:val="14"/>
          <w:szCs w:val="14"/>
        </w:rPr>
      </w:r>
    </w:p>
    <w:p>
      <w:pPr>
        <w:spacing w:line="357" w:lineRule="exact"/>
        <w:ind w:left="68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115"/>
        </w:rPr>
        <w:br w:type="column"/>
      </w:r>
      <w:r>
        <w:rPr>
          <w:rFonts w:ascii="Arial" w:hAnsi="Arial" w:cs="Arial" w:eastAsia="Arial"/>
          <w:w w:val="115"/>
          <w:position w:val="-14"/>
          <w:sz w:val="24"/>
          <w:szCs w:val="24"/>
        </w:rPr>
        <w:t>=</w:t>
      </w:r>
      <w:r>
        <w:rPr>
          <w:rFonts w:ascii="Arial" w:hAnsi="Arial" w:cs="Arial" w:eastAsia="Arial"/>
          <w:w w:val="115"/>
          <w:position w:val="-14"/>
          <w:sz w:val="24"/>
          <w:szCs w:val="24"/>
        </w:rPr>
        <w:t> </w:t>
      </w:r>
      <w:r>
        <w:rPr>
          <w:rFonts w:ascii="Arial" w:hAnsi="Arial" w:cs="Arial" w:eastAsia="Arial"/>
          <w:spacing w:val="20"/>
          <w:w w:val="115"/>
          <w:position w:val="-14"/>
          <w:sz w:val="24"/>
          <w:szCs w:val="24"/>
        </w:rPr>
        <w:t> </w:t>
      </w:r>
      <w:r>
        <w:rPr>
          <w:rFonts w:ascii="Arial" w:hAnsi="Arial" w:cs="Arial" w:eastAsia="Arial"/>
          <w:spacing w:val="20"/>
          <w:w w:val="115"/>
          <w:sz w:val="24"/>
          <w:szCs w:val="24"/>
        </w:rPr>
      </w:r>
      <w:r>
        <w:rPr>
          <w:rFonts w:ascii="Arial" w:hAnsi="Arial" w:cs="Arial" w:eastAsia="Arial"/>
          <w:spacing w:val="20"/>
          <w:w w:val="115"/>
          <w:sz w:val="24"/>
          <w:szCs w:val="24"/>
          <w:u w:val="single" w:color="000000"/>
        </w:rPr>
      </w:r>
      <w:r>
        <w:rPr>
          <w:rFonts w:ascii="Arial" w:hAnsi="Arial" w:cs="Arial" w:eastAsia="Arial"/>
          <w:spacing w:val="-2"/>
          <w:w w:val="115"/>
          <w:sz w:val="24"/>
          <w:szCs w:val="24"/>
          <w:u w:val="single" w:color="000000"/>
        </w:rPr>
        <w:t>∆</w:t>
      </w:r>
      <w:r>
        <w:rPr>
          <w:rFonts w:ascii="Times New Roman" w:hAnsi="Times New Roman" w:cs="Times New Roman" w:eastAsia="Times New Roman"/>
          <w:b/>
          <w:bCs/>
          <w:w w:val="115"/>
          <w:sz w:val="24"/>
          <w:szCs w:val="24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w w:val="115"/>
          <w:sz w:val="24"/>
          <w:szCs w:val="24"/>
          <w:u w:val="single" w:color="000000"/>
        </w:rPr>
        <w:t> </w:t>
      </w:r>
      <w:r>
        <w:rPr>
          <w:rFonts w:ascii="Times New Roman" w:hAnsi="Times New Roman" w:cs="Times New Roman" w:eastAsia="Times New Roman"/>
          <w:b/>
          <w:bCs/>
          <w:spacing w:val="27"/>
          <w:w w:val="115"/>
          <w:sz w:val="24"/>
          <w:szCs w:val="24"/>
          <w:u w:val="single" w:color="000000"/>
        </w:rPr>
        <w:t> </w:t>
      </w:r>
      <w:r>
        <w:rPr>
          <w:rFonts w:ascii="Times New Roman" w:hAnsi="Times New Roman" w:cs="Times New Roman" w:eastAsia="Times New Roman"/>
          <w:b/>
          <w:bCs/>
          <w:spacing w:val="27"/>
          <w:w w:val="115"/>
          <w:sz w:val="24"/>
          <w:szCs w:val="24"/>
        </w:rPr>
      </w:r>
      <w:r>
        <w:rPr>
          <w:rFonts w:ascii="Arial" w:hAnsi="Arial" w:cs="Arial" w:eastAsia="Arial"/>
          <w:w w:val="115"/>
          <w:position w:val="-14"/>
          <w:sz w:val="24"/>
          <w:szCs w:val="24"/>
        </w:rPr>
        <w:t>−</w:t>
      </w:r>
      <w:r>
        <w:rPr>
          <w:rFonts w:ascii="Arial" w:hAnsi="Arial" w:cs="Arial" w:eastAsia="Arial"/>
          <w:spacing w:val="-41"/>
          <w:w w:val="115"/>
          <w:position w:val="-14"/>
          <w:sz w:val="24"/>
          <w:szCs w:val="24"/>
        </w:rPr>
        <w:t> </w:t>
      </w:r>
      <w:r>
        <w:rPr>
          <w:rFonts w:ascii="Euclid" w:hAnsi="Euclid" w:cs="Euclid" w:eastAsia="Euclid"/>
          <w:i/>
          <w:w w:val="115"/>
          <w:position w:val="2"/>
          <w:sz w:val="24"/>
          <w:szCs w:val="24"/>
        </w:rPr>
        <w:t>a</w:t>
      </w:r>
      <w:r>
        <w:rPr>
          <w:rFonts w:ascii="Euclid" w:hAnsi="Euclid" w:cs="Euclid" w:eastAsia="Euclid"/>
          <w:i/>
          <w:spacing w:val="-67"/>
          <w:w w:val="115"/>
          <w:position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w w:val="115"/>
          <w:position w:val="-5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i/>
          <w:spacing w:val="-4"/>
          <w:w w:val="115"/>
          <w:position w:val="-5"/>
          <w:sz w:val="14"/>
          <w:szCs w:val="14"/>
        </w:rPr>
        <w:t> </w:t>
      </w:r>
      <w:r>
        <w:rPr>
          <w:rFonts w:ascii="Arial" w:hAnsi="Arial" w:cs="Arial" w:eastAsia="Arial"/>
          <w:spacing w:val="-2"/>
          <w:w w:val="115"/>
          <w:position w:val="2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15"/>
          <w:position w:val="2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3"/>
          <w:w w:val="115"/>
          <w:position w:val="2"/>
          <w:sz w:val="24"/>
          <w:szCs w:val="24"/>
        </w:rPr>
        <w:t> </w:t>
      </w:r>
      <w:r>
        <w:rPr>
          <w:rFonts w:ascii="Malgun Gothic" w:hAnsi="Malgun Gothic" w:cs="Malgun Gothic" w:eastAsia="Malgun Gothic"/>
          <w:w w:val="55"/>
          <w:position w:val="-14"/>
          <w:sz w:val="24"/>
          <w:szCs w:val="24"/>
        </w:rPr>
        <w:t>�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after="0" w:line="357" w:lineRule="exact"/>
        <w:jc w:val="left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620" w:right="620"/>
          <w:cols w:num="2" w:equalWidth="0">
            <w:col w:w="4485" w:space="40"/>
            <w:col w:w="3590"/>
          </w:cols>
        </w:sectPr>
      </w:pPr>
    </w:p>
    <w:p>
      <w:pPr>
        <w:spacing w:line="320" w:lineRule="exact"/>
        <w:ind w:left="1522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w w:val="110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spacing w:val="7"/>
          <w:w w:val="110"/>
          <w:sz w:val="24"/>
          <w:szCs w:val="24"/>
        </w:rPr>
        <w:t> </w:t>
      </w:r>
      <w:r>
        <w:rPr>
          <w:rFonts w:ascii="Malgun Gothic" w:hAnsi="Malgun Gothic" w:cs="Malgun Gothic" w:eastAsia="Malgun Gothic"/>
          <w:spacing w:val="-20"/>
          <w:w w:val="110"/>
          <w:sz w:val="24"/>
          <w:szCs w:val="24"/>
        </w:rPr>
        <w:t>(</w:t>
      </w:r>
      <w:r>
        <w:rPr>
          <w:rFonts w:ascii="Malgun Gothic" w:hAnsi="Malgun Gothic" w:cs="Malgun Gothic" w:eastAsia="Malgun Gothic"/>
          <w:spacing w:val="8"/>
          <w:w w:val="110"/>
          <w:sz w:val="24"/>
          <w:szCs w:val="24"/>
        </w:rPr>
        <w:t>1</w:t>
      </w:r>
      <w:r>
        <w:rPr>
          <w:rFonts w:ascii="Arial" w:hAnsi="Arial" w:cs="Arial" w:eastAsia="Arial"/>
          <w:spacing w:val="15"/>
          <w:w w:val="110"/>
          <w:sz w:val="24"/>
          <w:szCs w:val="24"/>
        </w:rPr>
        <w:t>−</w:t>
      </w:r>
      <w:r>
        <w:rPr>
          <w:rFonts w:ascii="Euclid" w:hAnsi="Euclid" w:cs="Euclid" w:eastAsia="Euclid"/>
          <w:i/>
          <w:w w:val="110"/>
          <w:sz w:val="24"/>
          <w:szCs w:val="24"/>
        </w:rPr>
        <w:t>a</w:t>
      </w:r>
      <w:r>
        <w:rPr>
          <w:rFonts w:ascii="Euclid" w:hAnsi="Euclid" w:cs="Euclid" w:eastAsia="Euclid"/>
          <w:i/>
          <w:spacing w:val="-62"/>
          <w:w w:val="1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w w:val="110"/>
          <w:position w:val="-7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i/>
          <w:spacing w:val="1"/>
          <w:w w:val="110"/>
          <w:position w:val="-7"/>
          <w:sz w:val="14"/>
          <w:szCs w:val="14"/>
        </w:rPr>
        <w:t> </w:t>
      </w:r>
      <w:r>
        <w:rPr>
          <w:rFonts w:ascii="Malgun Gothic" w:hAnsi="Malgun Gothic" w:cs="Malgun Gothic" w:eastAsia="Malgun Gothic"/>
          <w:w w:val="110"/>
          <w:sz w:val="24"/>
          <w:szCs w:val="24"/>
        </w:rPr>
        <w:t>)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line="320" w:lineRule="exact"/>
        <w:ind w:left="917" w:right="0" w:firstLine="0"/>
        <w:jc w:val="left"/>
        <w:rPr>
          <w:rFonts w:ascii="Euclid" w:hAnsi="Euclid" w:cs="Euclid" w:eastAsia="Euclid"/>
          <w:sz w:val="24"/>
          <w:szCs w:val="24"/>
        </w:rPr>
      </w:pPr>
      <w:r>
        <w:rPr>
          <w:w w:val="115"/>
        </w:rPr>
        <w:br w:type="column"/>
      </w:r>
      <w:r>
        <w:rPr>
          <w:rFonts w:ascii="Malgun Gothic" w:hAnsi="Malgun Gothic" w:cs="Malgun Gothic" w:eastAsia="Malgun Gothic"/>
          <w:spacing w:val="8"/>
          <w:w w:val="115"/>
          <w:sz w:val="24"/>
          <w:szCs w:val="24"/>
        </w:rPr>
        <w:t>1</w:t>
      </w:r>
      <w:r>
        <w:rPr>
          <w:rFonts w:ascii="Arial" w:hAnsi="Arial" w:cs="Arial" w:eastAsia="Arial"/>
          <w:spacing w:val="16"/>
          <w:w w:val="115"/>
          <w:sz w:val="24"/>
          <w:szCs w:val="24"/>
        </w:rPr>
        <w:t>−</w:t>
      </w:r>
      <w:r>
        <w:rPr>
          <w:rFonts w:ascii="Euclid" w:hAnsi="Euclid" w:cs="Euclid" w:eastAsia="Euclid"/>
          <w:i/>
          <w:w w:val="115"/>
          <w:sz w:val="24"/>
          <w:szCs w:val="24"/>
        </w:rPr>
        <w:t>a</w:t>
      </w:r>
      <w:r>
        <w:rPr>
          <w:rFonts w:ascii="Euclid" w:hAnsi="Euclid" w:cs="Euclid" w:eastAsia="Euclid"/>
          <w:w w:val="100"/>
          <w:sz w:val="24"/>
          <w:szCs w:val="24"/>
        </w:rPr>
      </w:r>
    </w:p>
    <w:p>
      <w:pPr>
        <w:spacing w:line="320" w:lineRule="exact"/>
        <w:ind w:left="643" w:right="0" w:firstLine="0"/>
        <w:jc w:val="left"/>
        <w:rPr>
          <w:rFonts w:ascii="Euclid" w:hAnsi="Euclid" w:cs="Euclid" w:eastAsia="Euclid"/>
          <w:sz w:val="24"/>
          <w:szCs w:val="24"/>
        </w:rPr>
      </w:pPr>
      <w:r>
        <w:rPr>
          <w:w w:val="115"/>
        </w:rPr>
        <w:br w:type="column"/>
      </w:r>
      <w:r>
        <w:rPr>
          <w:rFonts w:ascii="Malgun Gothic" w:hAnsi="Malgun Gothic" w:cs="Malgun Gothic" w:eastAsia="Malgun Gothic"/>
          <w:spacing w:val="8"/>
          <w:w w:val="115"/>
          <w:sz w:val="24"/>
          <w:szCs w:val="24"/>
        </w:rPr>
        <w:t>1</w:t>
      </w:r>
      <w:r>
        <w:rPr>
          <w:rFonts w:ascii="Arial" w:hAnsi="Arial" w:cs="Arial" w:eastAsia="Arial"/>
          <w:spacing w:val="16"/>
          <w:w w:val="115"/>
          <w:sz w:val="24"/>
          <w:szCs w:val="24"/>
        </w:rPr>
        <w:t>−</w:t>
      </w:r>
      <w:r>
        <w:rPr>
          <w:rFonts w:ascii="Euclid" w:hAnsi="Euclid" w:cs="Euclid" w:eastAsia="Euclid"/>
          <w:i/>
          <w:w w:val="115"/>
          <w:sz w:val="24"/>
          <w:szCs w:val="24"/>
        </w:rPr>
        <w:t>a</w:t>
      </w:r>
      <w:r>
        <w:rPr>
          <w:rFonts w:ascii="Euclid" w:hAnsi="Euclid" w:cs="Euclid" w:eastAsia="Euclid"/>
          <w:w w:val="100"/>
          <w:sz w:val="24"/>
          <w:szCs w:val="24"/>
        </w:rPr>
      </w:r>
    </w:p>
    <w:p>
      <w:pPr>
        <w:spacing w:line="320" w:lineRule="exact"/>
        <w:ind w:left="294" w:right="0" w:firstLine="0"/>
        <w:jc w:val="left"/>
        <w:rPr>
          <w:rFonts w:ascii="Euclid" w:hAnsi="Euclid" w:cs="Euclid" w:eastAsia="Euclid"/>
          <w:sz w:val="24"/>
          <w:szCs w:val="24"/>
        </w:rPr>
      </w:pPr>
      <w:r>
        <w:rPr>
          <w:w w:val="115"/>
        </w:rPr>
        <w:br w:type="column"/>
      </w:r>
      <w:r>
        <w:rPr>
          <w:rFonts w:ascii="Malgun Gothic" w:hAnsi="Malgun Gothic" w:cs="Malgun Gothic" w:eastAsia="Malgun Gothic"/>
          <w:spacing w:val="8"/>
          <w:w w:val="115"/>
          <w:sz w:val="24"/>
          <w:szCs w:val="24"/>
        </w:rPr>
        <w:t>1</w:t>
      </w:r>
      <w:r>
        <w:rPr>
          <w:rFonts w:ascii="Arial" w:hAnsi="Arial" w:cs="Arial" w:eastAsia="Arial"/>
          <w:spacing w:val="16"/>
          <w:w w:val="115"/>
          <w:sz w:val="24"/>
          <w:szCs w:val="24"/>
        </w:rPr>
        <w:t>−</w:t>
      </w:r>
      <w:r>
        <w:rPr>
          <w:rFonts w:ascii="Euclid" w:hAnsi="Euclid" w:cs="Euclid" w:eastAsia="Euclid"/>
          <w:i/>
          <w:w w:val="115"/>
          <w:sz w:val="24"/>
          <w:szCs w:val="24"/>
        </w:rPr>
        <w:t>a</w:t>
      </w:r>
      <w:r>
        <w:rPr>
          <w:rFonts w:ascii="Euclid" w:hAnsi="Euclid" w:cs="Euclid" w:eastAsia="Euclid"/>
          <w:w w:val="100"/>
          <w:sz w:val="24"/>
          <w:szCs w:val="24"/>
        </w:rPr>
      </w:r>
    </w:p>
    <w:p>
      <w:pPr>
        <w:spacing w:after="0" w:line="320" w:lineRule="exact"/>
        <w:jc w:val="left"/>
        <w:rPr>
          <w:rFonts w:ascii="Euclid" w:hAnsi="Euclid" w:cs="Euclid" w:eastAsia="Euclid"/>
          <w:sz w:val="24"/>
          <w:szCs w:val="24"/>
        </w:rPr>
        <w:sectPr>
          <w:type w:val="continuous"/>
          <w:pgSz w:w="9355" w:h="13620"/>
          <w:pgMar w:top="1340" w:bottom="280" w:left="620" w:right="620"/>
          <w:cols w:num="4" w:equalWidth="0">
            <w:col w:w="2575" w:space="40"/>
            <w:col w:w="1524" w:space="40"/>
            <w:col w:w="1250" w:space="40"/>
            <w:col w:w="2646"/>
          </w:cols>
        </w:sectPr>
      </w:pPr>
    </w:p>
    <w:p>
      <w:pPr>
        <w:pStyle w:val="BodyText"/>
        <w:spacing w:line="165" w:lineRule="auto" w:before="2"/>
        <w:ind w:right="0" w:firstLine="283"/>
        <w:jc w:val="left"/>
      </w:pPr>
      <w:r>
        <w:rPr/>
        <w:pict>
          <v:shape style="position:absolute;margin-left:297.692383pt;margin-top:-7.51549pt;width:4.668938pt;height:6.9375pt;mso-position-horizontal-relative:page;mso-position-vertical-relative:paragraph;z-index:-12662" type="#_x0000_t202" filled="f" stroked="f">
            <v:textbox inset="0,0,0,0">
              <w:txbxContent>
                <w:p>
                  <w:pPr>
                    <w:spacing w:line="136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0"/>
                      <w:sz w:val="14"/>
                      <w:szCs w:val="14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4.72171pt;margin-top:-7.51549pt;width:4.668938pt;height:6.9375pt;mso-position-horizontal-relative:page;mso-position-vertical-relative:paragraph;z-index:-12661" type="#_x0000_t202" filled="f" stroked="f">
            <v:textbox inset="0,0,0,0">
              <w:txbxContent>
                <w:p>
                  <w:pPr>
                    <w:spacing w:line="136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4"/>
                      <w:szCs w:val="14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0"/>
                      <w:sz w:val="14"/>
                      <w:szCs w:val="14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4"/>
          <w:w w:val="95"/>
        </w:rPr>
        <w:t>Здес</w:t>
      </w:r>
      <w:r>
        <w:rPr>
          <w:color w:val="231F20"/>
          <w:w w:val="95"/>
        </w:rPr>
        <w:t>ь</w:t>
      </w:r>
      <w:r>
        <w:rPr>
          <w:color w:val="231F20"/>
          <w:spacing w:val="92"/>
          <w:w w:val="95"/>
        </w:rPr>
        <w:t> </w:t>
      </w:r>
      <w:r>
        <w:rPr>
          <w:color w:val="231F20"/>
          <w:spacing w:val="3"/>
          <w:w w:val="95"/>
        </w:rPr>
        <w:t>используетс</w:t>
      </w:r>
      <w:r>
        <w:rPr>
          <w:color w:val="231F20"/>
          <w:w w:val="95"/>
        </w:rPr>
        <w:t>я</w:t>
      </w:r>
      <w:r>
        <w:rPr>
          <w:color w:val="231F20"/>
          <w:spacing w:val="92"/>
          <w:w w:val="95"/>
        </w:rPr>
        <w:t> </w:t>
      </w:r>
      <w:r>
        <w:rPr>
          <w:color w:val="231F20"/>
          <w:spacing w:val="4"/>
          <w:w w:val="95"/>
        </w:rPr>
        <w:t>параметр</w:t>
      </w:r>
      <w:r>
        <w:rPr>
          <w:color w:val="231F20"/>
          <w:w w:val="95"/>
        </w:rPr>
        <w:t>,</w:t>
      </w:r>
      <w:r>
        <w:rPr>
          <w:color w:val="231F20"/>
          <w:spacing w:val="92"/>
          <w:w w:val="95"/>
        </w:rPr>
        <w:t> </w:t>
      </w:r>
      <w:r>
        <w:rPr>
          <w:color w:val="231F20"/>
          <w:spacing w:val="4"/>
          <w:w w:val="95"/>
        </w:rPr>
        <w:t>называемы</w:t>
      </w:r>
      <w:r>
        <w:rPr>
          <w:color w:val="231F20"/>
          <w:w w:val="95"/>
        </w:rPr>
        <w:t>й</w:t>
      </w:r>
      <w:r>
        <w:rPr>
          <w:color w:val="231F20"/>
          <w:spacing w:val="92"/>
          <w:w w:val="95"/>
        </w:rPr>
        <w:t> </w:t>
      </w:r>
      <w:r>
        <w:rPr>
          <w:color w:val="231F20"/>
          <w:spacing w:val="3"/>
          <w:w w:val="95"/>
        </w:rPr>
        <w:t>капитал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емкостью:</w:t>
      </w:r>
      <w:r>
        <w:rPr>
          <w:color w:val="000000"/>
          <w:w w:val="100"/>
        </w:rPr>
      </w:r>
    </w:p>
    <w:p>
      <w:pPr>
        <w:tabs>
          <w:tab w:pos="7206" w:val="left" w:leader="none"/>
        </w:tabs>
        <w:spacing w:line="656" w:lineRule="exact"/>
        <w:ind w:left="3439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Arial" w:hAnsi="Arial" w:cs="Arial" w:eastAsia="Arial"/>
          <w:color w:val="231F20"/>
          <w:w w:val="95"/>
          <w:sz w:val="28"/>
          <w:szCs w:val="28"/>
        </w:rPr>
        <w:t>a</w:t>
      </w:r>
      <w:r>
        <w:rPr>
          <w:rFonts w:ascii="Cambria" w:hAnsi="Cambria" w:cs="Cambria" w:eastAsia="Cambria"/>
          <w:i/>
          <w:color w:val="231F20"/>
          <w:w w:val="95"/>
          <w:position w:val="-8"/>
          <w:sz w:val="16"/>
          <w:szCs w:val="16"/>
        </w:rPr>
        <w:t>С</w:t>
      </w:r>
      <w:r>
        <w:rPr>
          <w:rFonts w:ascii="Cambria" w:hAnsi="Cambria" w:cs="Cambria" w:eastAsia="Cambria"/>
          <w:i/>
          <w:color w:val="231F20"/>
          <w:spacing w:val="32"/>
          <w:w w:val="95"/>
          <w:position w:val="-8"/>
          <w:sz w:val="16"/>
          <w:szCs w:val="16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8"/>
          <w:szCs w:val="28"/>
        </w:rPr>
        <w:t> </w:t>
      </w:r>
      <w:r>
        <w:rPr>
          <w:rFonts w:ascii="Cambria" w:hAnsi="Cambria" w:cs="Cambria" w:eastAsia="Cambria"/>
          <w:i/>
          <w:color w:val="231F20"/>
          <w:spacing w:val="-1"/>
          <w:w w:val="95"/>
          <w:sz w:val="28"/>
          <w:szCs w:val="28"/>
        </w:rPr>
        <w:t>С</w:t>
      </w:r>
      <w:r>
        <w:rPr>
          <w:rFonts w:ascii="Georgia" w:hAnsi="Georgia" w:cs="Georgia" w:eastAsia="Georgia"/>
          <w:i/>
          <w:color w:val="231F20"/>
          <w:w w:val="95"/>
          <w:sz w:val="28"/>
          <w:szCs w:val="28"/>
        </w:rPr>
        <w:t>/</w:t>
      </w:r>
      <w:r>
        <w:rPr>
          <w:rFonts w:ascii="Cambria" w:hAnsi="Cambria" w:cs="Cambria" w:eastAsia="Cambria"/>
          <w:b/>
          <w:bCs/>
          <w:color w:val="231F20"/>
          <w:w w:val="95"/>
          <w:sz w:val="28"/>
          <w:szCs w:val="28"/>
        </w:rPr>
        <w:t>G</w:t>
      </w:r>
      <w:r>
        <w:rPr>
          <w:rFonts w:ascii="Cambria Math" w:hAnsi="Cambria Math" w:cs="Cambria Math" w:eastAsia="Cambria Math"/>
          <w:color w:val="231F20"/>
          <w:w w:val="95"/>
          <w:sz w:val="28"/>
          <w:szCs w:val="28"/>
        </w:rPr>
        <w:t>.</w:t>
      </w:r>
      <w:r>
        <w:rPr>
          <w:rFonts w:ascii="Cambria Math" w:hAnsi="Cambria Math" w:cs="Cambria Math" w:eastAsia="Cambria Math"/>
          <w:color w:val="231F20"/>
          <w:w w:val="95"/>
          <w:sz w:val="28"/>
          <w:szCs w:val="28"/>
        </w:rPr>
        <w:tab/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(0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6)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142" w:lineRule="exact"/>
        <w:ind w:left="400"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2"/>
          <w:w w:val="95"/>
        </w:rPr>
        <w:t>результат</w:t>
      </w:r>
      <w:r>
        <w:rPr>
          <w:color w:val="231F20"/>
          <w:w w:val="95"/>
        </w:rPr>
        <w:t>е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можн</w:t>
      </w:r>
      <w:r>
        <w:rPr>
          <w:color w:val="231F20"/>
          <w:w w:val="95"/>
        </w:rPr>
        <w:t>о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рассмотрет</w:t>
      </w:r>
      <w:r>
        <w:rPr>
          <w:color w:val="231F20"/>
          <w:w w:val="95"/>
        </w:rPr>
        <w:t>ь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«чистую</w:t>
      </w:r>
      <w:r>
        <w:rPr>
          <w:color w:val="231F20"/>
          <w:w w:val="95"/>
        </w:rPr>
        <w:t>»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монетарную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эффективность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инвестиций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потребления</w:t>
      </w:r>
      <w:r>
        <w:rPr>
          <w:color w:val="000000"/>
          <w:w w:val="100"/>
        </w:rPr>
      </w:r>
    </w:p>
    <w:p>
      <w:pPr>
        <w:spacing w:line="140" w:lineRule="exact" w:before="8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after="0" w:line="140" w:lineRule="exact"/>
        <w:rPr>
          <w:sz w:val="14"/>
          <w:szCs w:val="14"/>
        </w:rPr>
        <w:sectPr>
          <w:type w:val="continuous"/>
          <w:pgSz w:w="9355" w:h="13620"/>
          <w:pgMar w:top="1340" w:bottom="280" w:left="620" w:right="620"/>
        </w:sectPr>
      </w:pPr>
    </w:p>
    <w:p>
      <w:pPr>
        <w:spacing w:line="376" w:lineRule="exact" w:before="67"/>
        <w:ind w:left="196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159.350098pt;margin-top:20.515865pt;width:24.129pt;height:.1pt;mso-position-horizontal-relative:page;mso-position-vertical-relative:paragraph;z-index:-12678" coordorigin="3187,410" coordsize="483,2">
            <v:shape style="position:absolute;left:3187;top:410;width:483;height:2" coordorigin="3187,410" coordsize="483,0" path="m3187,410l3670,410e" filled="f" stroked="t" strokeweight=".611pt" strokecolor="#000000">
              <v:path arrowok="t"/>
            </v:shape>
            <w10:wrap type="none"/>
          </v:group>
        </w:pict>
      </w:r>
      <w:r>
        <w:rPr/>
        <w:pict>
          <v:group style="position:absolute;margin-left:198.535095pt;margin-top:20.515865pt;width:21.813pt;height:.1pt;mso-position-horizontal-relative:page;mso-position-vertical-relative:paragraph;z-index:-12677" coordorigin="3971,410" coordsize="436,2">
            <v:shape style="position:absolute;left:3971;top:410;width:436;height:2" coordorigin="3971,410" coordsize="436,0" path="m3971,410l4407,410e" filled="f" stroked="t" strokeweight=".611pt" strokecolor="#000000">
              <v:path arrowok="t"/>
            </v:shape>
            <w10:wrap type="none"/>
          </v:group>
        </w:pict>
      </w:r>
      <w:r>
        <w:rPr/>
        <w:pict>
          <v:group style="position:absolute;margin-left:233.281097pt;margin-top:20.515865pt;width:20.654pt;height:.1pt;mso-position-horizontal-relative:page;mso-position-vertical-relative:paragraph;z-index:-12676" coordorigin="4666,410" coordsize="413,2">
            <v:shape style="position:absolute;left:4666;top:410;width:413;height:2" coordorigin="4666,410" coordsize="413,0" path="m4666,410l5079,410e" filled="f" stroked="t" strokeweight=".611pt" strokecolor="#000000">
              <v:path arrowok="t"/>
            </v:shape>
            <w10:wrap type="none"/>
          </v:group>
        </w:pict>
      </w:r>
      <w:r>
        <w:rPr/>
        <w:pict>
          <v:group style="position:absolute;margin-left:268.992096pt;margin-top:20.515865pt;width:21.812pt;height:.1pt;mso-position-horizontal-relative:page;mso-position-vertical-relative:paragraph;z-index:-12675" coordorigin="5380,410" coordsize="436,2">
            <v:shape style="position:absolute;left:5380;top:410;width:436;height:2" coordorigin="5380,410" coordsize="436,0" path="m5380,410l5816,410e" filled="f" stroked="t" strokeweight=".611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spacing w:val="6"/>
          <w:w w:val="120"/>
          <w:sz w:val="24"/>
          <w:szCs w:val="24"/>
        </w:rPr>
        <w:t>η</w:t>
      </w:r>
      <w:r>
        <w:rPr>
          <w:rFonts w:ascii="Arial" w:hAnsi="Arial" w:cs="Arial" w:eastAsia="Arial"/>
          <w:w w:val="120"/>
          <w:position w:val="2"/>
          <w:sz w:val="24"/>
          <w:szCs w:val="24"/>
        </w:rPr>
        <w:t>′</w:t>
      </w:r>
      <w:r>
        <w:rPr>
          <w:rFonts w:ascii="Arial" w:hAnsi="Arial" w:cs="Arial" w:eastAsia="Arial"/>
          <w:spacing w:val="78"/>
          <w:w w:val="120"/>
          <w:position w:val="2"/>
          <w:sz w:val="24"/>
          <w:szCs w:val="24"/>
        </w:rPr>
        <w:t> </w:t>
      </w:r>
      <w:r>
        <w:rPr>
          <w:rFonts w:ascii="Arial" w:hAnsi="Arial" w:cs="Arial" w:eastAsia="Arial"/>
          <w:w w:val="120"/>
          <w:sz w:val="24"/>
          <w:szCs w:val="24"/>
        </w:rPr>
        <w:t>=</w:t>
      </w:r>
      <w:r>
        <w:rPr>
          <w:rFonts w:ascii="Arial" w:hAnsi="Arial" w:cs="Arial" w:eastAsia="Arial"/>
          <w:spacing w:val="-16"/>
          <w:w w:val="120"/>
          <w:sz w:val="24"/>
          <w:szCs w:val="24"/>
        </w:rPr>
        <w:t> </w:t>
      </w:r>
      <w:r>
        <w:rPr>
          <w:rFonts w:ascii="Arial" w:hAnsi="Arial" w:cs="Arial" w:eastAsia="Arial"/>
          <w:spacing w:val="-2"/>
          <w:w w:val="120"/>
          <w:position w:val="16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b/>
          <w:bCs/>
          <w:spacing w:val="13"/>
          <w:w w:val="120"/>
          <w:position w:val="16"/>
          <w:sz w:val="24"/>
          <w:szCs w:val="24"/>
        </w:rPr>
        <w:t>G</w:t>
      </w:r>
      <w:r>
        <w:rPr>
          <w:rFonts w:ascii="Arial" w:hAnsi="Arial" w:cs="Arial" w:eastAsia="Arial"/>
          <w:w w:val="120"/>
          <w:position w:val="18"/>
          <w:sz w:val="24"/>
          <w:szCs w:val="24"/>
        </w:rPr>
        <w:t>′</w:t>
      </w:r>
      <w:r>
        <w:rPr>
          <w:rFonts w:ascii="Arial" w:hAnsi="Arial" w:cs="Arial" w:eastAsia="Arial"/>
          <w:spacing w:val="-11"/>
          <w:w w:val="120"/>
          <w:position w:val="18"/>
          <w:sz w:val="24"/>
          <w:szCs w:val="24"/>
        </w:rPr>
        <w:t> </w:t>
      </w:r>
      <w:r>
        <w:rPr>
          <w:rFonts w:ascii="Arial" w:hAnsi="Arial" w:cs="Arial" w:eastAsia="Arial"/>
          <w:w w:val="120"/>
          <w:sz w:val="24"/>
          <w:szCs w:val="24"/>
        </w:rPr>
        <w:t>=</w:t>
      </w:r>
      <w:r>
        <w:rPr>
          <w:rFonts w:ascii="Arial" w:hAnsi="Arial" w:cs="Arial" w:eastAsia="Arial"/>
          <w:spacing w:val="-15"/>
          <w:w w:val="120"/>
          <w:sz w:val="24"/>
          <w:szCs w:val="24"/>
        </w:rPr>
        <w:t> </w:t>
      </w:r>
      <w:r>
        <w:rPr>
          <w:rFonts w:ascii="Arial" w:hAnsi="Arial" w:cs="Arial" w:eastAsia="Arial"/>
          <w:spacing w:val="-2"/>
          <w:w w:val="120"/>
          <w:position w:val="16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b/>
          <w:bCs/>
          <w:w w:val="120"/>
          <w:position w:val="16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spacing w:val="4"/>
          <w:w w:val="120"/>
          <w:position w:val="16"/>
          <w:sz w:val="24"/>
          <w:szCs w:val="24"/>
        </w:rPr>
        <w:t> </w:t>
      </w:r>
      <w:r>
        <w:rPr>
          <w:rFonts w:ascii="Arial" w:hAnsi="Arial" w:cs="Arial" w:eastAsia="Arial"/>
          <w:w w:val="120"/>
          <w:sz w:val="24"/>
          <w:szCs w:val="24"/>
        </w:rPr>
        <w:t>−</w:t>
      </w:r>
      <w:r>
        <w:rPr>
          <w:rFonts w:ascii="Arial" w:hAnsi="Arial" w:cs="Arial" w:eastAsia="Arial"/>
          <w:spacing w:val="-40"/>
          <w:w w:val="120"/>
          <w:sz w:val="24"/>
          <w:szCs w:val="24"/>
        </w:rPr>
        <w:t> </w:t>
      </w:r>
      <w:r>
        <w:rPr>
          <w:rFonts w:ascii="Arial" w:hAnsi="Arial" w:cs="Arial" w:eastAsia="Arial"/>
          <w:spacing w:val="-2"/>
          <w:w w:val="120"/>
          <w:position w:val="16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20"/>
          <w:position w:val="16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20"/>
          <w:w w:val="120"/>
          <w:position w:val="16"/>
          <w:sz w:val="24"/>
          <w:szCs w:val="24"/>
        </w:rPr>
        <w:t> </w:t>
      </w:r>
      <w:r>
        <w:rPr>
          <w:rFonts w:ascii="Arial" w:hAnsi="Arial" w:cs="Arial" w:eastAsia="Arial"/>
          <w:w w:val="120"/>
          <w:sz w:val="24"/>
          <w:szCs w:val="24"/>
        </w:rPr>
        <w:t>=</w:t>
      </w:r>
      <w:r>
        <w:rPr>
          <w:rFonts w:ascii="Arial" w:hAnsi="Arial" w:cs="Arial" w:eastAsia="Arial"/>
          <w:spacing w:val="-14"/>
          <w:w w:val="120"/>
          <w:sz w:val="24"/>
          <w:szCs w:val="24"/>
        </w:rPr>
        <w:t> </w:t>
      </w:r>
      <w:r>
        <w:rPr>
          <w:rFonts w:ascii="Arial" w:hAnsi="Arial" w:cs="Arial" w:eastAsia="Arial"/>
          <w:spacing w:val="-2"/>
          <w:w w:val="120"/>
          <w:position w:val="16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b/>
          <w:bCs/>
          <w:w w:val="120"/>
          <w:position w:val="16"/>
          <w:sz w:val="24"/>
          <w:szCs w:val="24"/>
        </w:rPr>
        <w:t>G</w:t>
      </w:r>
      <w:r>
        <w:rPr>
          <w:rFonts w:ascii="Times New Roman" w:hAnsi="Times New Roman" w:cs="Times New Roman" w:eastAsia="Times New Roman"/>
          <w:b/>
          <w:bCs/>
          <w:spacing w:val="4"/>
          <w:w w:val="120"/>
          <w:position w:val="16"/>
          <w:sz w:val="24"/>
          <w:szCs w:val="24"/>
        </w:rPr>
        <w:t> </w:t>
      </w:r>
      <w:r>
        <w:rPr>
          <w:rFonts w:ascii="Arial" w:hAnsi="Arial" w:cs="Arial" w:eastAsia="Arial"/>
          <w:w w:val="120"/>
          <w:sz w:val="24"/>
          <w:szCs w:val="24"/>
        </w:rPr>
        <w:t>−</w:t>
      </w:r>
      <w:r>
        <w:rPr>
          <w:rFonts w:ascii="Malgun Gothic" w:hAnsi="Malgun Gothic" w:cs="Malgun Gothic" w:eastAsia="Malgun Gothic"/>
          <w:w w:val="120"/>
          <w:sz w:val="24"/>
          <w:szCs w:val="24"/>
        </w:rPr>
        <w:t>1</w:t>
      </w:r>
      <w:r>
        <w:rPr>
          <w:rFonts w:ascii="Malgun Gothic" w:hAnsi="Malgun Gothic" w:cs="Malgun Gothic" w:eastAsia="Malgun Gothic"/>
          <w:spacing w:val="-73"/>
          <w:w w:val="120"/>
          <w:sz w:val="24"/>
          <w:szCs w:val="24"/>
        </w:rPr>
        <w:t> </w:t>
      </w:r>
      <w:r>
        <w:rPr>
          <w:rFonts w:ascii="Arial" w:hAnsi="Arial" w:cs="Arial" w:eastAsia="Arial"/>
          <w:w w:val="120"/>
          <w:sz w:val="24"/>
          <w:szCs w:val="24"/>
        </w:rPr>
        <w:t>=</w:t>
      </w:r>
      <w:r>
        <w:rPr>
          <w:rFonts w:ascii="Arial" w:hAnsi="Arial" w:cs="Arial" w:eastAsia="Arial"/>
          <w:spacing w:val="-32"/>
          <w:w w:val="120"/>
          <w:sz w:val="24"/>
          <w:szCs w:val="24"/>
        </w:rPr>
        <w:t> </w:t>
      </w:r>
      <w:r>
        <w:rPr>
          <w:rFonts w:ascii="Arial" w:hAnsi="Arial" w:cs="Arial" w:eastAsia="Arial"/>
          <w:w w:val="120"/>
          <w:sz w:val="24"/>
          <w:szCs w:val="24"/>
        </w:rPr>
        <w:t>η</w:t>
      </w:r>
      <w:r>
        <w:rPr>
          <w:rFonts w:ascii="Arial" w:hAnsi="Arial" w:cs="Arial" w:eastAsia="Arial"/>
          <w:w w:val="100"/>
          <w:sz w:val="24"/>
          <w:szCs w:val="24"/>
        </w:rPr>
      </w:r>
    </w:p>
    <w:p>
      <w:pPr>
        <w:tabs>
          <w:tab w:pos="1219" w:val="left" w:leader="none"/>
        </w:tabs>
        <w:spacing w:line="410" w:lineRule="exact" w:before="34"/>
        <w:ind w:left="119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w w:val="95"/>
          <w:position w:val="-1"/>
          <w:sz w:val="24"/>
          <w:szCs w:val="24"/>
        </w:rPr>
        <w:t>−</w:t>
      </w:r>
      <w:r>
        <w:rPr>
          <w:rFonts w:ascii="Malgun Gothic" w:hAnsi="Malgun Gothic" w:cs="Malgun Gothic" w:eastAsia="Malgun Gothic"/>
          <w:w w:val="95"/>
          <w:position w:val="-1"/>
          <w:sz w:val="24"/>
          <w:szCs w:val="24"/>
        </w:rPr>
        <w:t>1</w:t>
      </w:r>
      <w:r>
        <w:rPr>
          <w:rFonts w:ascii="Malgun Gothic" w:hAnsi="Malgun Gothic" w:cs="Malgun Gothic" w:eastAsia="Malgun Gothic"/>
          <w:w w:val="95"/>
          <w:position w:val="-1"/>
          <w:sz w:val="24"/>
          <w:szCs w:val="24"/>
        </w:rPr>
        <w:tab/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(0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7)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 w:line="410" w:lineRule="exact"/>
        <w:jc w:val="left"/>
        <w:rPr>
          <w:rFonts w:ascii="Malgun Gothic" w:hAnsi="Malgun Gothic" w:cs="Malgun Gothic" w:eastAsia="Malgun Gothic"/>
          <w:sz w:val="28"/>
          <w:szCs w:val="28"/>
        </w:rPr>
        <w:sectPr>
          <w:type w:val="continuous"/>
          <w:pgSz w:w="9355" w:h="13620"/>
          <w:pgMar w:top="1340" w:bottom="280" w:left="620" w:right="620"/>
          <w:cols w:num="2" w:equalWidth="0">
            <w:col w:w="5947" w:space="40"/>
            <w:col w:w="2128"/>
          </w:cols>
        </w:sectPr>
      </w:pPr>
    </w:p>
    <w:p>
      <w:pPr>
        <w:tabs>
          <w:tab w:pos="511" w:val="left" w:leader="none"/>
        </w:tabs>
        <w:spacing w:line="274" w:lineRule="exact"/>
        <w:ind w:left="0" w:right="0" w:firstLine="0"/>
        <w:jc w:val="righ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w w:val="115"/>
          <w:position w:val="11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i/>
          <w:w w:val="115"/>
          <w:position w:val="11"/>
          <w:sz w:val="14"/>
          <w:szCs w:val="14"/>
        </w:rPr>
        <w:tab/>
      </w:r>
      <w:r>
        <w:rPr>
          <w:rFonts w:ascii="Arial" w:hAnsi="Arial" w:cs="Arial" w:eastAsia="Arial"/>
          <w:spacing w:val="-2"/>
          <w:w w:val="115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15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tabs>
          <w:tab w:pos="1033" w:val="left" w:leader="none"/>
          <w:tab w:pos="1758" w:val="left" w:leader="none"/>
          <w:tab w:pos="2923" w:val="left" w:leader="none"/>
        </w:tabs>
        <w:spacing w:line="274" w:lineRule="exact"/>
        <w:ind w:left="349" w:right="0" w:firstLine="0"/>
        <w:jc w:val="left"/>
        <w:rPr>
          <w:rFonts w:ascii="Times New Roman" w:hAnsi="Times New Roman" w:cs="Times New Roman" w:eastAsia="Times New Roman"/>
          <w:sz w:val="14"/>
          <w:szCs w:val="14"/>
        </w:rPr>
      </w:pPr>
      <w:r>
        <w:rPr>
          <w:w w:val="120"/>
        </w:rPr>
        <w:br w:type="column"/>
      </w:r>
      <w:r>
        <w:rPr>
          <w:rFonts w:ascii="Arial" w:hAnsi="Arial" w:cs="Arial" w:eastAsia="Arial"/>
          <w:spacing w:val="-2"/>
          <w:w w:val="120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2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w w:val="120"/>
          <w:sz w:val="24"/>
          <w:szCs w:val="24"/>
        </w:rPr>
        <w:tab/>
      </w:r>
      <w:r>
        <w:rPr>
          <w:rFonts w:ascii="Arial" w:hAnsi="Arial" w:cs="Arial" w:eastAsia="Arial"/>
          <w:spacing w:val="-2"/>
          <w:w w:val="120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2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w w:val="120"/>
          <w:sz w:val="24"/>
          <w:szCs w:val="24"/>
        </w:rPr>
        <w:tab/>
      </w:r>
      <w:r>
        <w:rPr>
          <w:rFonts w:ascii="Arial" w:hAnsi="Arial" w:cs="Arial" w:eastAsia="Arial"/>
          <w:spacing w:val="-2"/>
          <w:w w:val="120"/>
          <w:sz w:val="24"/>
          <w:szCs w:val="24"/>
        </w:rPr>
        <w:t>∆</w:t>
      </w:r>
      <w:r>
        <w:rPr>
          <w:rFonts w:ascii="Times New Roman" w:hAnsi="Times New Roman" w:cs="Times New Roman" w:eastAsia="Times New Roman"/>
          <w:i/>
          <w:w w:val="120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w w:val="120"/>
          <w:sz w:val="24"/>
          <w:szCs w:val="24"/>
        </w:rPr>
        <w:tab/>
      </w:r>
      <w:r>
        <w:rPr>
          <w:rFonts w:ascii="Times New Roman" w:hAnsi="Times New Roman" w:cs="Times New Roman" w:eastAsia="Times New Roman"/>
          <w:i/>
          <w:w w:val="120"/>
          <w:position w:val="11"/>
          <w:sz w:val="14"/>
          <w:szCs w:val="14"/>
        </w:rPr>
        <w:t>C</w:t>
      </w:r>
      <w:r>
        <w:rPr>
          <w:rFonts w:ascii="Times New Roman" w:hAnsi="Times New Roman" w:cs="Times New Roman" w:eastAsia="Times New Roman"/>
          <w:w w:val="100"/>
          <w:sz w:val="14"/>
          <w:szCs w:val="14"/>
        </w:rPr>
      </w:r>
    </w:p>
    <w:p>
      <w:pPr>
        <w:spacing w:after="0" w:line="274" w:lineRule="exact"/>
        <w:jc w:val="left"/>
        <w:rPr>
          <w:rFonts w:ascii="Times New Roman" w:hAnsi="Times New Roman" w:cs="Times New Roman" w:eastAsia="Times New Roman"/>
          <w:sz w:val="14"/>
          <w:szCs w:val="14"/>
        </w:rPr>
        <w:sectPr>
          <w:type w:val="continuous"/>
          <w:pgSz w:w="9355" w:h="13620"/>
          <w:pgMar w:top="1340" w:bottom="280" w:left="620" w:right="620"/>
          <w:cols w:num="2" w:equalWidth="0">
            <w:col w:w="2981" w:space="40"/>
            <w:col w:w="5094"/>
          </w:cols>
        </w:sectPr>
      </w:pPr>
    </w:p>
    <w:p>
      <w:pPr>
        <w:spacing w:line="100" w:lineRule="exact" w:before="9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65" w:lineRule="auto"/>
        <w:ind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«чистую»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относительную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эффективность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инвестиций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w w:val="96"/>
        </w:rPr>
        <w:t> </w:t>
      </w:r>
      <w:r>
        <w:rPr>
          <w:color w:val="231F20"/>
          <w:w w:val="95"/>
        </w:rPr>
        <w:t>потребления</w:t>
      </w:r>
      <w:r>
        <w:rPr>
          <w:color w:val="000000"/>
          <w:w w:val="100"/>
        </w:rPr>
      </w:r>
    </w:p>
    <w:p>
      <w:pPr>
        <w:tabs>
          <w:tab w:pos="1449" w:val="left" w:leader="none"/>
        </w:tabs>
        <w:spacing w:line="138" w:lineRule="exact" w:before="91"/>
        <w:ind w:left="573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85.129501pt;margin-top:9.829867pt;width:17.806pt;height:.1pt;mso-position-horizontal-relative:page;mso-position-vertical-relative:paragraph;z-index:-12674" coordorigin="1703,197" coordsize="356,2">
            <v:shape style="position:absolute;left:1703;top:197;width:356;height:2" coordorigin="1703,197" coordsize="356,0" path="m1703,197l2059,197e" filled="f" stroked="t" strokeweight=".581pt" strokecolor="#000000">
              <v:path arrowok="t"/>
            </v:shape>
            <w10:wrap type="none"/>
          </v:group>
        </w:pict>
      </w:r>
      <w:r>
        <w:rPr/>
        <w:pict>
          <v:group style="position:absolute;margin-left:157.792496pt;margin-top:9.829867pt;width:17.807pt;height:.1pt;mso-position-horizontal-relative:page;mso-position-vertical-relative:paragraph;z-index:-12672" coordorigin="3156,197" coordsize="356,2">
            <v:shape style="position:absolute;left:3156;top:197;width:356;height:2" coordorigin="3156,197" coordsize="356,0" path="m3156,197l3512,197e" filled="f" stroked="t" strokeweight=".581pt" strokecolor="#000000">
              <v:path arrowok="t"/>
            </v:shape>
            <w10:wrap type="none"/>
          </v:group>
        </w:pict>
      </w:r>
      <w:r>
        <w:rPr/>
        <w:pict>
          <v:group style="position:absolute;margin-left:340.139496pt;margin-top:8.942067pt;width:5.507pt;height:.1pt;mso-position-horizontal-relative:page;mso-position-vertical-relative:paragraph;z-index:-12668" coordorigin="6803,179" coordsize="110,2">
            <v:shape style="position:absolute;left:6803;top:179;width:110;height:2" coordorigin="6803,179" coordsize="110,0" path="m6803,179l6913,179e" filled="f" stroked="t" strokeweight=".581pt" strokecolor="#000000">
              <v:path arrowok="t"/>
            </v:shape>
            <w10:wrap type="none"/>
          </v:group>
        </w:pict>
      </w:r>
      <w:r>
        <w:rPr/>
        <w:pict>
          <v:shape style="position:absolute;margin-left:197.994598pt;margin-top:11.444685pt;width:7.51904pt;height:11.7485pt;mso-position-horizontal-relative:page;mso-position-vertical-relative:paragraph;z-index:-12660" type="#_x0000_t202" filled="f" stroked="f">
            <v:textbox inset="0,0,0,0">
              <w:txbxContent>
                <w:p>
                  <w:pPr>
                    <w:spacing w:line="235" w:lineRule="exact"/>
                    <w:ind w:left="0" w:right="0" w:firstLine="0"/>
                    <w:jc w:val="left"/>
                    <w:rPr>
                      <w:rFonts w:ascii="Euclid" w:hAnsi="Euclid" w:cs="Euclid" w:eastAsia="Euclid"/>
                      <w:sz w:val="23"/>
                      <w:szCs w:val="23"/>
                    </w:rPr>
                  </w:pPr>
                  <w:r>
                    <w:rPr>
                      <w:rFonts w:ascii="Euclid" w:hAnsi="Euclid" w:cs="Euclid" w:eastAsia="Euclid"/>
                      <w:i/>
                      <w:w w:val="125"/>
                      <w:sz w:val="23"/>
                      <w:szCs w:val="23"/>
                    </w:rPr>
                    <w:t>a</w:t>
                  </w:r>
                  <w:r>
                    <w:rPr>
                      <w:rFonts w:ascii="Euclid" w:hAnsi="Euclid" w:cs="Euclid" w:eastAsia="Euclid"/>
                      <w:w w:val="100"/>
                      <w:sz w:val="23"/>
                      <w:szCs w:val="23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01.428406pt;margin-top:11.444685pt;width:7.51904pt;height:11.7485pt;mso-position-horizontal-relative:page;mso-position-vertical-relative:paragraph;z-index:-12659" type="#_x0000_t202" filled="f" stroked="f">
            <v:textbox inset="0,0,0,0">
              <w:txbxContent>
                <w:p>
                  <w:pPr>
                    <w:spacing w:line="235" w:lineRule="exact"/>
                    <w:ind w:left="0" w:right="0" w:firstLine="0"/>
                    <w:jc w:val="left"/>
                    <w:rPr>
                      <w:rFonts w:ascii="Euclid" w:hAnsi="Euclid" w:cs="Euclid" w:eastAsia="Euclid"/>
                      <w:sz w:val="23"/>
                      <w:szCs w:val="23"/>
                    </w:rPr>
                  </w:pPr>
                  <w:r>
                    <w:rPr>
                      <w:rFonts w:ascii="Euclid" w:hAnsi="Euclid" w:cs="Euclid" w:eastAsia="Euclid"/>
                      <w:i/>
                      <w:w w:val="125"/>
                      <w:sz w:val="23"/>
                      <w:szCs w:val="23"/>
                    </w:rPr>
                    <w:t>a</w:t>
                  </w:r>
                  <w:r>
                    <w:rPr>
                      <w:rFonts w:ascii="Euclid" w:hAnsi="Euclid" w:cs="Euclid" w:eastAsia="Euclid"/>
                      <w:w w:val="100"/>
                      <w:sz w:val="23"/>
                      <w:szCs w:val="2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w w:val="367"/>
          <w:sz w:val="23"/>
          <w:szCs w:val="23"/>
        </w:rPr>
      </w:r>
      <w:r>
        <w:rPr>
          <w:rFonts w:ascii="Arial" w:hAnsi="Arial" w:cs="Arial" w:eastAsia="Arial"/>
          <w:w w:val="367"/>
          <w:sz w:val="23"/>
          <w:szCs w:val="23"/>
          <w:u w:val="single" w:color="231F20"/>
        </w:rPr>
        <w:t> </w:t>
      </w:r>
      <w:r>
        <w:rPr>
          <w:rFonts w:ascii="Arial" w:hAnsi="Arial" w:cs="Arial" w:eastAsia="Arial"/>
          <w:w w:val="367"/>
          <w:sz w:val="23"/>
          <w:szCs w:val="23"/>
        </w:rPr>
      </w:r>
      <w:r>
        <w:rPr>
          <w:rFonts w:ascii="Arial" w:hAnsi="Arial" w:cs="Arial" w:eastAsia="Arial"/>
          <w:w w:val="100"/>
          <w:sz w:val="23"/>
          <w:szCs w:val="23"/>
        </w:rPr>
        <w:tab/>
      </w:r>
      <w:r>
        <w:rPr>
          <w:rFonts w:ascii="Arial" w:hAnsi="Arial" w:cs="Arial" w:eastAsia="Arial"/>
          <w:w w:val="135"/>
          <w:sz w:val="23"/>
          <w:szCs w:val="23"/>
        </w:rPr>
        <w:t>′</w:t>
      </w:r>
      <w:r>
        <w:rPr>
          <w:rFonts w:ascii="Arial" w:hAnsi="Arial" w:cs="Arial" w:eastAsia="Arial"/>
          <w:w w:val="100"/>
          <w:sz w:val="23"/>
          <w:szCs w:val="23"/>
        </w:rPr>
      </w:r>
    </w:p>
    <w:p>
      <w:pPr>
        <w:spacing w:after="0" w:line="138" w:lineRule="exact"/>
        <w:jc w:val="left"/>
        <w:rPr>
          <w:rFonts w:ascii="Arial" w:hAnsi="Arial" w:cs="Arial" w:eastAsia="Arial"/>
          <w:sz w:val="23"/>
          <w:szCs w:val="23"/>
        </w:rPr>
        <w:sectPr>
          <w:type w:val="continuous"/>
          <w:pgSz w:w="9355" w:h="13620"/>
          <w:pgMar w:top="1340" w:bottom="280" w:left="620" w:right="620"/>
        </w:sectPr>
      </w:pPr>
    </w:p>
    <w:p>
      <w:pPr>
        <w:tabs>
          <w:tab w:pos="2524" w:val="left" w:leader="none"/>
          <w:tab w:pos="3514" w:val="left" w:leader="none"/>
        </w:tabs>
        <w:spacing w:line="319" w:lineRule="exact"/>
        <w:ind w:left="573" w:right="0" w:firstLine="0"/>
        <w:jc w:val="left"/>
        <w:rPr>
          <w:rFonts w:ascii="Times New Roman" w:hAnsi="Times New Roman" w:cs="Times New Roman" w:eastAsia="Times New Roman"/>
          <w:sz w:val="13"/>
          <w:szCs w:val="13"/>
        </w:rPr>
      </w:pPr>
      <w:r>
        <w:rPr/>
        <w:pict>
          <v:group style="position:absolute;margin-left:189.917496pt;margin-top:15.059382pt;width:31.544pt;height:.1pt;mso-position-horizontal-relative:page;mso-position-vertical-relative:paragraph;z-index:-12671" coordorigin="3798,301" coordsize="631,2">
            <v:shape style="position:absolute;left:3798;top:301;width:631;height:2" coordorigin="3798,301" coordsize="631,0" path="m3798,301l4429,301e" filled="f" stroked="t" strokeweight=".581pt" strokecolor="#000000">
              <v:path arrowok="t"/>
            </v:shape>
            <w10:wrap type="none"/>
          </v:group>
        </w:pict>
      </w:r>
      <w:r>
        <w:rPr/>
        <w:pict>
          <v:group style="position:absolute;margin-left:269.158508pt;margin-top:5.789382pt;width:5.507pt;height:.1pt;mso-position-horizontal-relative:page;mso-position-vertical-relative:paragraph;z-index:-12670" coordorigin="5383,116" coordsize="110,2">
            <v:shape style="position:absolute;left:5383;top:116;width:110;height:2" coordorigin="5383,116" coordsize="110,0" path="m5383,116l5493,116e" filled="f" stroked="t" strokeweight=".581pt" strokecolor="#000000">
              <v:path arrowok="t"/>
            </v:shape>
            <w10:wrap type="none"/>
          </v:group>
        </w:pict>
      </w:r>
      <w:r>
        <w:rPr/>
        <w:pict>
          <v:group style="position:absolute;margin-left:293.359497pt;margin-top:15.059382pt;width:31.544pt;height:.1pt;mso-position-horizontal-relative:page;mso-position-vertical-relative:paragraph;z-index:-12669" coordorigin="5867,301" coordsize="631,2">
            <v:shape style="position:absolute;left:5867;top:301;width:631;height:2" coordorigin="5867,301" coordsize="631,0" path="m5867,301l6498,301e" filled="f" stroked="t" strokeweight=".581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15"/>
          <w:position w:val="-11"/>
          <w:sz w:val="24"/>
          <w:szCs w:val="24"/>
        </w:rPr>
        <w:t>η′</w:t>
      </w:r>
      <w:r>
        <w:rPr>
          <w:rFonts w:ascii="Arial" w:hAnsi="Arial" w:cs="Arial" w:eastAsia="Arial"/>
          <w:color w:val="231F20"/>
          <w:spacing w:val="-24"/>
          <w:w w:val="115"/>
          <w:position w:val="-11"/>
          <w:sz w:val="24"/>
          <w:szCs w:val="24"/>
        </w:rPr>
        <w:t> </w:t>
      </w:r>
      <w:r>
        <w:rPr>
          <w:rFonts w:ascii="Arial" w:hAnsi="Arial" w:cs="Arial" w:eastAsia="Arial"/>
          <w:color w:val="000000"/>
          <w:w w:val="115"/>
          <w:position w:val="-14"/>
          <w:sz w:val="23"/>
          <w:szCs w:val="23"/>
        </w:rPr>
        <w:t>=</w:t>
      </w:r>
      <w:r>
        <w:rPr>
          <w:rFonts w:ascii="Arial" w:hAnsi="Arial" w:cs="Arial" w:eastAsia="Arial"/>
          <w:color w:val="000000"/>
          <w:spacing w:val="-13"/>
          <w:w w:val="115"/>
          <w:position w:val="-14"/>
          <w:sz w:val="23"/>
          <w:szCs w:val="23"/>
        </w:rPr>
        <w:t> </w:t>
      </w:r>
      <w:r>
        <w:rPr>
          <w:rFonts w:ascii="Arial" w:hAnsi="Arial" w:cs="Arial" w:eastAsia="Arial"/>
          <w:color w:val="000000"/>
          <w:spacing w:val="-13"/>
          <w:w w:val="115"/>
          <w:sz w:val="23"/>
          <w:szCs w:val="23"/>
        </w:rPr>
      </w:r>
      <w:r>
        <w:rPr>
          <w:rFonts w:ascii="Arial" w:hAnsi="Arial" w:cs="Arial" w:eastAsia="Arial"/>
          <w:color w:val="000000"/>
          <w:spacing w:val="-2"/>
          <w:w w:val="115"/>
          <w:sz w:val="23"/>
          <w:szCs w:val="23"/>
          <w:u w:val="single" w:color="000000"/>
        </w:rPr>
        <w:t>∆</w:t>
      </w:r>
      <w:r>
        <w:rPr>
          <w:rFonts w:ascii="Times New Roman" w:hAnsi="Times New Roman" w:cs="Times New Roman" w:eastAsia="Times New Roman"/>
          <w:b/>
          <w:bCs/>
          <w:color w:val="000000"/>
          <w:w w:val="115"/>
          <w:sz w:val="23"/>
          <w:szCs w:val="23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color w:val="000000"/>
          <w:w w:val="115"/>
          <w:sz w:val="23"/>
          <w:szCs w:val="23"/>
          <w:u w:val="single" w:color="000000"/>
        </w:rPr>
        <w:t> </w:t>
      </w:r>
      <w:r>
        <w:rPr>
          <w:rFonts w:ascii="Times New Roman" w:hAnsi="Times New Roman" w:cs="Times New Roman" w:eastAsia="Times New Roman"/>
          <w:b/>
          <w:bCs/>
          <w:color w:val="000000"/>
          <w:spacing w:val="22"/>
          <w:w w:val="115"/>
          <w:sz w:val="23"/>
          <w:szCs w:val="23"/>
          <w:u w:val="single" w:color="000000"/>
        </w:rPr>
        <w:t> </w:t>
      </w:r>
      <w:r>
        <w:rPr>
          <w:rFonts w:ascii="Times New Roman" w:hAnsi="Times New Roman" w:cs="Times New Roman" w:eastAsia="Times New Roman"/>
          <w:b/>
          <w:bCs/>
          <w:color w:val="000000"/>
          <w:spacing w:val="22"/>
          <w:w w:val="115"/>
          <w:sz w:val="23"/>
          <w:szCs w:val="23"/>
        </w:rPr>
      </w:r>
      <w:r>
        <w:rPr>
          <w:rFonts w:ascii="Arial" w:hAnsi="Arial" w:cs="Arial" w:eastAsia="Arial"/>
          <w:color w:val="000000"/>
          <w:w w:val="115"/>
          <w:position w:val="-14"/>
          <w:sz w:val="23"/>
          <w:szCs w:val="23"/>
        </w:rPr>
        <w:t>=</w:t>
      </w:r>
      <w:r>
        <w:rPr>
          <w:rFonts w:ascii="Arial" w:hAnsi="Arial" w:cs="Arial" w:eastAsia="Arial"/>
          <w:color w:val="000000"/>
          <w:w w:val="115"/>
          <w:position w:val="-14"/>
          <w:sz w:val="23"/>
          <w:szCs w:val="23"/>
        </w:rPr>
        <w:t>  </w:t>
      </w:r>
      <w:r>
        <w:rPr>
          <w:rFonts w:ascii="Arial" w:hAnsi="Arial" w:cs="Arial" w:eastAsia="Arial"/>
          <w:color w:val="000000"/>
          <w:spacing w:val="62"/>
          <w:w w:val="115"/>
          <w:position w:val="-1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000000"/>
          <w:spacing w:val="62"/>
          <w:w w:val="115"/>
          <w:sz w:val="23"/>
          <w:szCs w:val="23"/>
        </w:rPr>
      </w:r>
      <w:r>
        <w:rPr>
          <w:rFonts w:ascii="Malgun Gothic" w:hAnsi="Malgun Gothic" w:cs="Malgun Gothic" w:eastAsia="Malgun Gothic"/>
          <w:color w:val="000000"/>
          <w:spacing w:val="62"/>
          <w:w w:val="115"/>
          <w:sz w:val="23"/>
          <w:szCs w:val="23"/>
          <w:u w:val="single" w:color="000000"/>
        </w:rPr>
      </w:r>
      <w:r>
        <w:rPr>
          <w:rFonts w:ascii="Malgun Gothic" w:hAnsi="Malgun Gothic" w:cs="Malgun Gothic" w:eastAsia="Malgun Gothic"/>
          <w:color w:val="000000"/>
          <w:w w:val="115"/>
          <w:sz w:val="23"/>
          <w:szCs w:val="23"/>
          <w:u w:val="single" w:color="000000"/>
        </w:rPr>
        <w:t>1</w:t>
      </w:r>
      <w:r>
        <w:rPr>
          <w:rFonts w:ascii="Malgun Gothic" w:hAnsi="Malgun Gothic" w:cs="Malgun Gothic" w:eastAsia="Malgun Gothic"/>
          <w:color w:val="000000"/>
          <w:w w:val="115"/>
          <w:sz w:val="23"/>
          <w:szCs w:val="23"/>
          <w:u w:val="single" w:color="000000"/>
        </w:rPr>
        <w:tab/>
      </w:r>
      <w:r>
        <w:rPr>
          <w:rFonts w:ascii="Arial" w:hAnsi="Arial" w:cs="Arial" w:eastAsia="Arial"/>
          <w:color w:val="000000"/>
          <w:spacing w:val="-2"/>
          <w:w w:val="115"/>
          <w:sz w:val="23"/>
          <w:szCs w:val="23"/>
          <w:u w:val="single" w:color="000000"/>
        </w:rPr>
        <w:t>∆</w:t>
      </w:r>
      <w:r>
        <w:rPr>
          <w:rFonts w:ascii="Times New Roman" w:hAnsi="Times New Roman" w:cs="Times New Roman" w:eastAsia="Times New Roman"/>
          <w:b/>
          <w:bCs/>
          <w:color w:val="000000"/>
          <w:w w:val="115"/>
          <w:sz w:val="23"/>
          <w:szCs w:val="23"/>
          <w:u w:val="single" w:color="000000"/>
        </w:rPr>
        <w:t>G</w:t>
      </w:r>
      <w:r>
        <w:rPr>
          <w:rFonts w:ascii="Times New Roman" w:hAnsi="Times New Roman" w:cs="Times New Roman" w:eastAsia="Times New Roman"/>
          <w:b/>
          <w:bCs/>
          <w:color w:val="000000"/>
          <w:spacing w:val="8"/>
          <w:w w:val="115"/>
          <w:sz w:val="23"/>
          <w:szCs w:val="23"/>
          <w:u w:val="single" w:color="000000"/>
        </w:rPr>
        <w:t> </w:t>
      </w:r>
      <w:r>
        <w:rPr>
          <w:rFonts w:ascii="Times New Roman" w:hAnsi="Times New Roman" w:cs="Times New Roman" w:eastAsia="Times New Roman"/>
          <w:b/>
          <w:bCs/>
          <w:color w:val="000000"/>
          <w:spacing w:val="8"/>
          <w:w w:val="115"/>
          <w:sz w:val="23"/>
          <w:szCs w:val="23"/>
        </w:rPr>
      </w:r>
      <w:r>
        <w:rPr>
          <w:rFonts w:ascii="Arial" w:hAnsi="Arial" w:cs="Arial" w:eastAsia="Arial"/>
          <w:color w:val="000000"/>
          <w:w w:val="115"/>
          <w:position w:val="-14"/>
          <w:sz w:val="23"/>
          <w:szCs w:val="23"/>
        </w:rPr>
        <w:t>−</w:t>
      </w:r>
      <w:r>
        <w:rPr>
          <w:rFonts w:ascii="Arial" w:hAnsi="Arial" w:cs="Arial" w:eastAsia="Arial"/>
          <w:color w:val="000000"/>
          <w:w w:val="115"/>
          <w:position w:val="-14"/>
          <w:sz w:val="23"/>
          <w:szCs w:val="23"/>
        </w:rPr>
        <w:tab/>
      </w:r>
      <w:r>
        <w:rPr>
          <w:rFonts w:ascii="Times New Roman" w:hAnsi="Times New Roman" w:cs="Times New Roman" w:eastAsia="Times New Roman"/>
          <w:i/>
          <w:color w:val="000000"/>
          <w:w w:val="105"/>
          <w:position w:val="-5"/>
          <w:sz w:val="13"/>
          <w:szCs w:val="13"/>
        </w:rPr>
        <w:t>C</w:t>
      </w:r>
      <w:r>
        <w:rPr>
          <w:rFonts w:ascii="Times New Roman" w:hAnsi="Times New Roman" w:cs="Times New Roman" w:eastAsia="Times New Roman"/>
          <w:color w:val="000000"/>
          <w:w w:val="100"/>
          <w:sz w:val="13"/>
          <w:szCs w:val="13"/>
        </w:rPr>
      </w:r>
    </w:p>
    <w:p>
      <w:pPr>
        <w:tabs>
          <w:tab w:pos="1080" w:val="left" w:leader="none"/>
          <w:tab w:pos="1937" w:val="left" w:leader="none"/>
        </w:tabs>
        <w:spacing w:line="319" w:lineRule="exact"/>
        <w:ind w:left="214" w:right="0" w:firstLine="0"/>
        <w:jc w:val="left"/>
        <w:rPr>
          <w:rFonts w:ascii="Times New Roman" w:hAnsi="Times New Roman" w:cs="Times New Roman" w:eastAsia="Times New Roman"/>
          <w:sz w:val="13"/>
          <w:szCs w:val="13"/>
        </w:rPr>
      </w:pPr>
      <w:r>
        <w:rPr>
          <w:w w:val="120"/>
        </w:rPr>
        <w:br w:type="column"/>
      </w:r>
      <w:r>
        <w:rPr>
          <w:rFonts w:ascii="Arial" w:hAnsi="Arial" w:cs="Arial" w:eastAsia="Arial"/>
          <w:w w:val="120"/>
          <w:position w:val="-14"/>
          <w:sz w:val="23"/>
          <w:szCs w:val="23"/>
        </w:rPr>
        <w:t>=</w:t>
      </w:r>
      <w:r>
        <w:rPr>
          <w:rFonts w:ascii="Arial" w:hAnsi="Arial" w:cs="Arial" w:eastAsia="Arial"/>
          <w:w w:val="120"/>
          <w:position w:val="-14"/>
          <w:sz w:val="23"/>
          <w:szCs w:val="23"/>
        </w:rPr>
        <w:t>  </w:t>
      </w:r>
      <w:r>
        <w:rPr>
          <w:rFonts w:ascii="Arial" w:hAnsi="Arial" w:cs="Arial" w:eastAsia="Arial"/>
          <w:spacing w:val="74"/>
          <w:w w:val="120"/>
          <w:position w:val="-14"/>
          <w:sz w:val="23"/>
          <w:szCs w:val="23"/>
        </w:rPr>
        <w:t> </w:t>
      </w:r>
      <w:r>
        <w:rPr>
          <w:rFonts w:ascii="Malgun Gothic" w:hAnsi="Malgun Gothic" w:cs="Malgun Gothic" w:eastAsia="Malgun Gothic"/>
          <w:spacing w:val="74"/>
          <w:w w:val="120"/>
          <w:sz w:val="23"/>
          <w:szCs w:val="23"/>
        </w:rPr>
      </w:r>
      <w:r>
        <w:rPr>
          <w:rFonts w:ascii="Malgun Gothic" w:hAnsi="Malgun Gothic" w:cs="Malgun Gothic" w:eastAsia="Malgun Gothic"/>
          <w:spacing w:val="74"/>
          <w:w w:val="120"/>
          <w:sz w:val="23"/>
          <w:szCs w:val="23"/>
          <w:u w:val="single" w:color="000000"/>
        </w:rPr>
      </w:r>
      <w:r>
        <w:rPr>
          <w:rFonts w:ascii="Malgun Gothic" w:hAnsi="Malgun Gothic" w:cs="Malgun Gothic" w:eastAsia="Malgun Gothic"/>
          <w:w w:val="110"/>
          <w:sz w:val="23"/>
          <w:szCs w:val="23"/>
          <w:u w:val="single" w:color="000000"/>
        </w:rPr>
        <w:t>1</w:t>
      </w:r>
      <w:r>
        <w:rPr>
          <w:rFonts w:ascii="Malgun Gothic" w:hAnsi="Malgun Gothic" w:cs="Malgun Gothic" w:eastAsia="Malgun Gothic"/>
          <w:w w:val="110"/>
          <w:sz w:val="23"/>
          <w:szCs w:val="23"/>
          <w:u w:val="single" w:color="000000"/>
        </w:rPr>
        <w:tab/>
      </w:r>
      <w:r>
        <w:rPr>
          <w:rFonts w:ascii="Malgun Gothic" w:hAnsi="Malgun Gothic" w:cs="Malgun Gothic" w:eastAsia="Malgun Gothic"/>
          <w:w w:val="110"/>
          <w:sz w:val="23"/>
          <w:szCs w:val="23"/>
        </w:rPr>
      </w:r>
      <w:r>
        <w:rPr>
          <w:rFonts w:ascii="Arial" w:hAnsi="Arial" w:cs="Arial" w:eastAsia="Arial"/>
          <w:w w:val="110"/>
          <w:position w:val="-14"/>
          <w:sz w:val="23"/>
          <w:szCs w:val="23"/>
        </w:rPr>
        <w:t>η</w:t>
      </w:r>
      <w:r>
        <w:rPr>
          <w:rFonts w:ascii="Arial" w:hAnsi="Arial" w:cs="Arial" w:eastAsia="Arial"/>
          <w:w w:val="110"/>
          <w:position w:val="-14"/>
          <w:sz w:val="23"/>
          <w:szCs w:val="23"/>
        </w:rPr>
        <w:t> </w:t>
      </w:r>
      <w:r>
        <w:rPr>
          <w:rFonts w:ascii="Arial" w:hAnsi="Arial" w:cs="Arial" w:eastAsia="Arial"/>
          <w:spacing w:val="12"/>
          <w:w w:val="110"/>
          <w:position w:val="-14"/>
          <w:sz w:val="23"/>
          <w:szCs w:val="23"/>
        </w:rPr>
        <w:t> </w:t>
      </w:r>
      <w:r>
        <w:rPr>
          <w:rFonts w:ascii="Arial" w:hAnsi="Arial" w:cs="Arial" w:eastAsia="Arial"/>
          <w:w w:val="120"/>
          <w:position w:val="-14"/>
          <w:sz w:val="23"/>
          <w:szCs w:val="23"/>
        </w:rPr>
        <w:t>−</w:t>
      </w:r>
      <w:r>
        <w:rPr>
          <w:rFonts w:ascii="Arial" w:hAnsi="Arial" w:cs="Arial" w:eastAsia="Arial"/>
          <w:w w:val="120"/>
          <w:position w:val="-14"/>
          <w:sz w:val="23"/>
          <w:szCs w:val="23"/>
        </w:rPr>
        <w:tab/>
      </w:r>
      <w:r>
        <w:rPr>
          <w:rFonts w:ascii="Times New Roman" w:hAnsi="Times New Roman" w:cs="Times New Roman" w:eastAsia="Times New Roman"/>
          <w:i/>
          <w:w w:val="105"/>
          <w:position w:val="-5"/>
          <w:sz w:val="13"/>
          <w:szCs w:val="13"/>
        </w:rPr>
        <w:t>C</w:t>
      </w:r>
      <w:r>
        <w:rPr>
          <w:rFonts w:ascii="Times New Roman" w:hAnsi="Times New Roman" w:cs="Times New Roman" w:eastAsia="Times New Roman"/>
          <w:w w:val="100"/>
          <w:sz w:val="13"/>
          <w:szCs w:val="13"/>
        </w:rPr>
      </w:r>
    </w:p>
    <w:p>
      <w:pPr>
        <w:spacing w:line="232" w:lineRule="exact"/>
        <w:ind w:left="212" w:right="0" w:firstLine="0"/>
        <w:jc w:val="center"/>
        <w:rPr>
          <w:rFonts w:ascii="Euclid" w:hAnsi="Euclid" w:cs="Euclid" w:eastAsia="Euclid"/>
          <w:sz w:val="23"/>
          <w:szCs w:val="23"/>
        </w:rPr>
      </w:pPr>
      <w:r>
        <w:rPr>
          <w:w w:val="120"/>
        </w:rPr>
        <w:br w:type="column"/>
      </w:r>
      <w:r>
        <w:rPr>
          <w:rFonts w:ascii="Arial" w:hAnsi="Arial" w:cs="Arial" w:eastAsia="Arial"/>
          <w:w w:val="120"/>
          <w:sz w:val="23"/>
          <w:szCs w:val="23"/>
        </w:rPr>
        <w:t>η</w:t>
      </w:r>
      <w:r>
        <w:rPr>
          <w:rFonts w:ascii="Arial" w:hAnsi="Arial" w:cs="Arial" w:eastAsia="Arial"/>
          <w:w w:val="120"/>
          <w:sz w:val="23"/>
          <w:szCs w:val="23"/>
        </w:rPr>
        <w:t> </w:t>
      </w:r>
      <w:r>
        <w:rPr>
          <w:rFonts w:ascii="Arial" w:hAnsi="Arial" w:cs="Arial" w:eastAsia="Arial"/>
          <w:spacing w:val="3"/>
          <w:w w:val="120"/>
          <w:sz w:val="23"/>
          <w:szCs w:val="23"/>
        </w:rPr>
        <w:t> </w:t>
      </w:r>
      <w:r>
        <w:rPr>
          <w:rFonts w:ascii="Arial" w:hAnsi="Arial" w:cs="Arial" w:eastAsia="Arial"/>
          <w:spacing w:val="15"/>
          <w:w w:val="120"/>
          <w:sz w:val="23"/>
          <w:szCs w:val="23"/>
        </w:rPr>
        <w:t>−</w:t>
      </w:r>
      <w:r>
        <w:rPr>
          <w:rFonts w:ascii="Euclid" w:hAnsi="Euclid" w:cs="Euclid" w:eastAsia="Euclid"/>
          <w:i/>
          <w:w w:val="120"/>
          <w:sz w:val="23"/>
          <w:szCs w:val="23"/>
        </w:rPr>
        <w:t>a</w:t>
      </w:r>
      <w:r>
        <w:rPr>
          <w:rFonts w:ascii="Euclid" w:hAnsi="Euclid" w:cs="Euclid" w:eastAsia="Euclid"/>
          <w:w w:val="100"/>
          <w:sz w:val="23"/>
          <w:szCs w:val="23"/>
        </w:rPr>
      </w:r>
    </w:p>
    <w:p>
      <w:pPr>
        <w:tabs>
          <w:tab w:pos="1115" w:val="left" w:leader="none"/>
        </w:tabs>
        <w:spacing w:line="87" w:lineRule="exact"/>
        <w:ind w:left="214" w:right="0" w:firstLine="0"/>
        <w:jc w:val="center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339.221497pt;margin-top:3.469874pt;width:40.324pt;height:.1pt;mso-position-horizontal-relative:page;mso-position-vertical-relative:paragraph;z-index:-12667" coordorigin="6784,69" coordsize="806,2">
            <v:shape style="position:absolute;left:6784;top:69;width:806;height:2" coordorigin="6784,69" coordsize="806,0" path="m6784,69l7591,69e" filled="f" stroked="t" strokeweight=".581pt" strokecolor="#000000">
              <v:path arrowok="t"/>
            </v:shape>
            <w10:wrap type="none"/>
          </v:group>
        </w:pict>
      </w:r>
      <w:r>
        <w:rPr/>
        <w:pict>
          <v:shape style="position:absolute;margin-left:317.89679pt;margin-top:14.217801pt;width:4.571083pt;height:6.7921pt;mso-position-horizontal-relative:page;mso-position-vertical-relative:paragraph;z-index:-12656" type="#_x0000_t202" filled="f" stroked="f">
            <v:textbox inset="0,0,0,0">
              <w:txbxContent>
                <w:p>
                  <w:pPr>
                    <w:spacing w:line="131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5"/>
                      <w:sz w:val="13"/>
                      <w:szCs w:val="13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8.164612pt;margin-top:14.217801pt;width:4.571083pt;height:6.7921pt;mso-position-horizontal-relative:page;mso-position-vertical-relative:paragraph;z-index:-12655" type="#_x0000_t202" filled="f" stroked="f">
            <v:textbox inset="0,0,0,0">
              <w:txbxContent>
                <w:p>
                  <w:pPr>
                    <w:spacing w:line="131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5"/>
                      <w:sz w:val="13"/>
                      <w:szCs w:val="13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w w:val="125"/>
          <w:sz w:val="23"/>
          <w:szCs w:val="23"/>
        </w:rPr>
        <w:t>=</w:t>
      </w:r>
      <w:r>
        <w:rPr>
          <w:rFonts w:ascii="Arial" w:hAnsi="Arial" w:cs="Arial" w:eastAsia="Arial"/>
          <w:w w:val="125"/>
          <w:sz w:val="23"/>
          <w:szCs w:val="23"/>
        </w:rPr>
        <w:t> </w:t>
      </w:r>
      <w:r>
        <w:rPr>
          <w:rFonts w:ascii="Arial" w:hAnsi="Arial" w:cs="Arial" w:eastAsia="Arial"/>
          <w:spacing w:val="49"/>
          <w:w w:val="12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w w:val="95"/>
          <w:position w:val="10"/>
          <w:sz w:val="13"/>
          <w:szCs w:val="13"/>
        </w:rPr>
        <w:t>C</w:t>
      </w:r>
      <w:r>
        <w:rPr>
          <w:rFonts w:ascii="Times New Roman" w:hAnsi="Times New Roman" w:cs="Times New Roman" w:eastAsia="Times New Roman"/>
          <w:i/>
          <w:w w:val="95"/>
          <w:position w:val="10"/>
          <w:sz w:val="13"/>
          <w:szCs w:val="13"/>
        </w:rPr>
        <w:tab/>
      </w:r>
      <w:r>
        <w:rPr>
          <w:rFonts w:ascii="Times New Roman" w:hAnsi="Times New Roman" w:cs="Times New Roman" w:eastAsia="Times New Roman"/>
          <w:i/>
          <w:w w:val="95"/>
          <w:position w:val="9"/>
          <w:sz w:val="13"/>
          <w:szCs w:val="13"/>
        </w:rPr>
        <w:t>C</w:t>
      </w:r>
      <w:r>
        <w:rPr>
          <w:rFonts w:ascii="Times New Roman" w:hAnsi="Times New Roman" w:cs="Times New Roman" w:eastAsia="Times New Roman"/>
          <w:i/>
          <w:spacing w:val="-8"/>
          <w:w w:val="95"/>
          <w:position w:val="9"/>
          <w:sz w:val="13"/>
          <w:szCs w:val="13"/>
        </w:rPr>
        <w:t> </w:t>
      </w:r>
      <w:r>
        <w:rPr>
          <w:rFonts w:ascii="Malgun Gothic" w:hAnsi="Malgun Gothic" w:cs="Malgun Gothic" w:eastAsia="Malgun Gothic"/>
          <w:w w:val="50"/>
          <w:sz w:val="23"/>
          <w:szCs w:val="23"/>
        </w:rPr>
        <w:t>�</w:t>
      </w:r>
      <w:r>
        <w:rPr>
          <w:rFonts w:ascii="Malgun Gothic" w:hAnsi="Malgun Gothic" w:cs="Malgun Gothic" w:eastAsia="Malgun Gothic"/>
          <w:w w:val="100"/>
          <w:sz w:val="23"/>
          <w:szCs w:val="23"/>
        </w:rPr>
      </w:r>
    </w:p>
    <w:p>
      <w:pPr>
        <w:pStyle w:val="BodyText"/>
        <w:spacing w:line="319" w:lineRule="exact"/>
        <w:ind w:left="113" w:right="0"/>
        <w:jc w:val="left"/>
      </w:pPr>
      <w:r>
        <w:rPr>
          <w:w w:val="75"/>
        </w:rPr>
        <w:br w:type="column"/>
      </w:r>
      <w:r>
        <w:rPr>
          <w:color w:val="231F20"/>
          <w:w w:val="75"/>
        </w:rPr>
        <w:t>(0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8)</w:t>
      </w:r>
      <w:r>
        <w:rPr>
          <w:color w:val="000000"/>
          <w:w w:val="100"/>
        </w:rPr>
      </w:r>
    </w:p>
    <w:p>
      <w:pPr>
        <w:spacing w:after="0" w:line="319" w:lineRule="exact"/>
        <w:jc w:val="left"/>
        <w:sectPr>
          <w:type w:val="continuous"/>
          <w:pgSz w:w="9355" w:h="13620"/>
          <w:pgMar w:top="1340" w:bottom="280" w:left="620" w:right="620"/>
          <w:cols w:num="4" w:equalWidth="0">
            <w:col w:w="3607" w:space="40"/>
            <w:col w:w="2029" w:space="40"/>
            <w:col w:w="1339" w:space="40"/>
            <w:col w:w="1020"/>
          </w:cols>
        </w:sectPr>
      </w:pPr>
    </w:p>
    <w:p>
      <w:pPr>
        <w:tabs>
          <w:tab w:pos="1113" w:val="left" w:leader="none"/>
        </w:tabs>
        <w:ind w:left="716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/>
        <w:pict>
          <v:group style="position:absolute;margin-left:87.240501pt;margin-top:.858314pt;width:17.806pt;height:.1pt;mso-position-horizontal-relative:page;mso-position-vertical-relative:paragraph;z-index:-12673" coordorigin="1745,17" coordsize="356,2">
            <v:shape style="position:absolute;left:1745;top:17;width:356;height:2" coordorigin="1745,17" coordsize="356,0" path="m1745,17l2101,17e" filled="f" stroked="t" strokeweight=".581pt" strokecolor="#000000">
              <v:path arrowok="t"/>
            </v:shape>
            <w10:wrap type="none"/>
          </v:group>
        </w:pict>
      </w:r>
      <w:r>
        <w:rPr/>
        <w:pict>
          <v:shape style="position:absolute;margin-left:146.934479pt;margin-top:9.86556pt;width:4.571083pt;height:6.7921pt;mso-position-horizontal-relative:page;mso-position-vertical-relative:paragraph;z-index:-12657" type="#_x0000_t202" filled="f" stroked="f">
            <v:textbox inset="0,0,0,0">
              <w:txbxContent>
                <w:p>
                  <w:pPr>
                    <w:spacing w:line="131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5"/>
                      <w:sz w:val="13"/>
                      <w:szCs w:val="13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i/>
          <w:color w:val="231F20"/>
          <w:w w:val="110"/>
          <w:position w:val="13"/>
          <w:sz w:val="14"/>
          <w:szCs w:val="14"/>
        </w:rPr>
        <w:t>C</w:t>
      </w:r>
      <w:r>
        <w:rPr>
          <w:rFonts w:ascii="Arial" w:hAnsi="Arial" w:cs="Arial" w:eastAsia="Arial"/>
          <w:i/>
          <w:color w:val="231F20"/>
          <w:w w:val="110"/>
          <w:position w:val="13"/>
          <w:sz w:val="14"/>
          <w:szCs w:val="14"/>
        </w:rPr>
        <w:tab/>
      </w:r>
      <w:r>
        <w:rPr>
          <w:rFonts w:ascii="Arial" w:hAnsi="Arial" w:cs="Arial" w:eastAsia="Arial"/>
          <w:color w:val="000000"/>
          <w:spacing w:val="-2"/>
          <w:w w:val="110"/>
          <w:sz w:val="23"/>
          <w:szCs w:val="23"/>
        </w:rPr>
        <w:t>∆</w:t>
      </w:r>
      <w:r>
        <w:rPr>
          <w:rFonts w:ascii="Times New Roman" w:hAnsi="Times New Roman" w:cs="Times New Roman" w:eastAsia="Times New Roman"/>
          <w:i/>
          <w:color w:val="000000"/>
          <w:w w:val="110"/>
          <w:sz w:val="23"/>
          <w:szCs w:val="23"/>
        </w:rPr>
        <w:t>C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tabs>
          <w:tab w:pos="1029" w:val="left" w:leader="none"/>
        </w:tabs>
        <w:spacing w:line="342" w:lineRule="exact"/>
        <w:ind w:left="310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w w:val="120"/>
        </w:rPr>
        <w:br w:type="column"/>
      </w:r>
      <w:r>
        <w:rPr>
          <w:rFonts w:ascii="Malgun Gothic" w:hAnsi="Malgun Gothic" w:cs="Malgun Gothic" w:eastAsia="Malgun Gothic"/>
          <w:spacing w:val="9"/>
          <w:w w:val="120"/>
          <w:sz w:val="23"/>
          <w:szCs w:val="23"/>
        </w:rPr>
        <w:t>1</w:t>
      </w:r>
      <w:r>
        <w:rPr>
          <w:rFonts w:ascii="Arial" w:hAnsi="Arial" w:cs="Arial" w:eastAsia="Arial"/>
          <w:spacing w:val="16"/>
          <w:w w:val="120"/>
          <w:sz w:val="23"/>
          <w:szCs w:val="23"/>
        </w:rPr>
        <w:t>−</w:t>
      </w:r>
      <w:r>
        <w:rPr>
          <w:rFonts w:ascii="Euclid" w:hAnsi="Euclid" w:cs="Euclid" w:eastAsia="Euclid"/>
          <w:i/>
          <w:w w:val="120"/>
          <w:sz w:val="23"/>
          <w:szCs w:val="23"/>
        </w:rPr>
        <w:t>a</w:t>
      </w:r>
      <w:r>
        <w:rPr>
          <w:rFonts w:ascii="Euclid" w:hAnsi="Euclid" w:cs="Euclid" w:eastAsia="Euclid"/>
          <w:i/>
          <w:w w:val="120"/>
          <w:sz w:val="23"/>
          <w:szCs w:val="23"/>
        </w:rPr>
        <w:tab/>
      </w:r>
      <w:r>
        <w:rPr>
          <w:rFonts w:ascii="Arial" w:hAnsi="Arial" w:cs="Arial" w:eastAsia="Arial"/>
          <w:spacing w:val="-2"/>
          <w:w w:val="120"/>
          <w:position w:val="-3"/>
          <w:sz w:val="23"/>
          <w:szCs w:val="23"/>
        </w:rPr>
        <w:t>∆</w:t>
      </w:r>
      <w:r>
        <w:rPr>
          <w:rFonts w:ascii="Times New Roman" w:hAnsi="Times New Roman" w:cs="Times New Roman" w:eastAsia="Times New Roman"/>
          <w:i/>
          <w:w w:val="120"/>
          <w:position w:val="-3"/>
          <w:sz w:val="23"/>
          <w:szCs w:val="23"/>
        </w:rPr>
        <w:t>C</w:t>
      </w:r>
      <w:r>
        <w:rPr>
          <w:rFonts w:ascii="Times New Roman" w:hAnsi="Times New Roman" w:cs="Times New Roman" w:eastAsia="Times New Roman"/>
          <w:w w:val="100"/>
          <w:sz w:val="23"/>
          <w:szCs w:val="23"/>
        </w:rPr>
      </w:r>
    </w:p>
    <w:p>
      <w:pPr>
        <w:spacing w:line="342" w:lineRule="exact"/>
        <w:ind w:left="238" w:right="0" w:firstLine="0"/>
        <w:jc w:val="left"/>
        <w:rPr>
          <w:rFonts w:ascii="Euclid" w:hAnsi="Euclid" w:cs="Euclid" w:eastAsia="Euclid"/>
          <w:sz w:val="23"/>
          <w:szCs w:val="23"/>
        </w:rPr>
      </w:pPr>
      <w:r>
        <w:rPr>
          <w:w w:val="115"/>
        </w:rPr>
        <w:br w:type="column"/>
      </w:r>
      <w:r>
        <w:rPr>
          <w:rFonts w:ascii="Malgun Gothic" w:hAnsi="Malgun Gothic" w:cs="Malgun Gothic" w:eastAsia="Malgun Gothic"/>
          <w:spacing w:val="8"/>
          <w:w w:val="115"/>
          <w:sz w:val="23"/>
          <w:szCs w:val="23"/>
        </w:rPr>
        <w:t>1</w:t>
      </w:r>
      <w:r>
        <w:rPr>
          <w:rFonts w:ascii="Arial" w:hAnsi="Arial" w:cs="Arial" w:eastAsia="Arial"/>
          <w:spacing w:val="15"/>
          <w:w w:val="115"/>
          <w:sz w:val="23"/>
          <w:szCs w:val="23"/>
        </w:rPr>
        <w:t>−</w:t>
      </w:r>
      <w:r>
        <w:rPr>
          <w:rFonts w:ascii="Euclid" w:hAnsi="Euclid" w:cs="Euclid" w:eastAsia="Euclid"/>
          <w:i/>
          <w:w w:val="115"/>
          <w:sz w:val="23"/>
          <w:szCs w:val="23"/>
        </w:rPr>
        <w:t>a</w:t>
      </w:r>
      <w:r>
        <w:rPr>
          <w:rFonts w:ascii="Euclid" w:hAnsi="Euclid" w:cs="Euclid" w:eastAsia="Euclid"/>
          <w:w w:val="100"/>
          <w:sz w:val="23"/>
          <w:szCs w:val="23"/>
        </w:rPr>
      </w:r>
    </w:p>
    <w:p>
      <w:pPr>
        <w:tabs>
          <w:tab w:pos="1194" w:val="left" w:leader="none"/>
        </w:tabs>
        <w:spacing w:line="342" w:lineRule="exact"/>
        <w:ind w:left="400" w:right="0" w:firstLine="0"/>
        <w:jc w:val="left"/>
        <w:rPr>
          <w:rFonts w:ascii="Times New Roman" w:hAnsi="Times New Roman" w:cs="Times New Roman" w:eastAsia="Times New Roman"/>
          <w:sz w:val="13"/>
          <w:szCs w:val="13"/>
        </w:rPr>
      </w:pPr>
      <w:r>
        <w:rPr>
          <w:w w:val="115"/>
        </w:rPr>
        <w:br w:type="column"/>
      </w:r>
      <w:r>
        <w:rPr>
          <w:rFonts w:ascii="Malgun Gothic" w:hAnsi="Malgun Gothic" w:cs="Malgun Gothic" w:eastAsia="Malgun Gothic"/>
          <w:spacing w:val="8"/>
          <w:w w:val="115"/>
          <w:sz w:val="23"/>
          <w:szCs w:val="23"/>
        </w:rPr>
        <w:t>1</w:t>
      </w:r>
      <w:r>
        <w:rPr>
          <w:rFonts w:ascii="Arial" w:hAnsi="Arial" w:cs="Arial" w:eastAsia="Arial"/>
          <w:spacing w:val="16"/>
          <w:w w:val="115"/>
          <w:sz w:val="23"/>
          <w:szCs w:val="23"/>
        </w:rPr>
        <w:t>−</w:t>
      </w:r>
      <w:r>
        <w:rPr>
          <w:rFonts w:ascii="Euclid" w:hAnsi="Euclid" w:cs="Euclid" w:eastAsia="Euclid"/>
          <w:i/>
          <w:w w:val="115"/>
          <w:sz w:val="23"/>
          <w:szCs w:val="23"/>
        </w:rPr>
        <w:t>a</w:t>
      </w:r>
      <w:r>
        <w:rPr>
          <w:rFonts w:ascii="Euclid" w:hAnsi="Euclid" w:cs="Euclid" w:eastAsia="Euclid"/>
          <w:i/>
          <w:w w:val="115"/>
          <w:sz w:val="23"/>
          <w:szCs w:val="23"/>
        </w:rPr>
        <w:tab/>
      </w:r>
      <w:r>
        <w:rPr>
          <w:rFonts w:ascii="Times New Roman" w:hAnsi="Times New Roman" w:cs="Times New Roman" w:eastAsia="Times New Roman"/>
          <w:i/>
          <w:w w:val="105"/>
          <w:position w:val="12"/>
          <w:sz w:val="13"/>
          <w:szCs w:val="13"/>
        </w:rPr>
        <w:t>C</w:t>
      </w:r>
      <w:r>
        <w:rPr>
          <w:rFonts w:ascii="Times New Roman" w:hAnsi="Times New Roman" w:cs="Times New Roman" w:eastAsia="Times New Roman"/>
          <w:w w:val="100"/>
          <w:sz w:val="13"/>
          <w:szCs w:val="13"/>
        </w:rPr>
      </w:r>
    </w:p>
    <w:p>
      <w:pPr>
        <w:spacing w:line="342" w:lineRule="exact"/>
        <w:ind w:left="225" w:right="0" w:firstLine="0"/>
        <w:jc w:val="left"/>
        <w:rPr>
          <w:rFonts w:ascii="Euclid" w:hAnsi="Euclid" w:cs="Euclid" w:eastAsia="Euclid"/>
          <w:sz w:val="23"/>
          <w:szCs w:val="23"/>
        </w:rPr>
      </w:pPr>
      <w:r>
        <w:rPr>
          <w:w w:val="120"/>
        </w:rPr>
        <w:br w:type="column"/>
      </w:r>
      <w:r>
        <w:rPr>
          <w:rFonts w:ascii="Malgun Gothic" w:hAnsi="Malgun Gothic" w:cs="Malgun Gothic" w:eastAsia="Malgun Gothic"/>
          <w:spacing w:val="9"/>
          <w:w w:val="120"/>
          <w:sz w:val="23"/>
          <w:szCs w:val="23"/>
        </w:rPr>
        <w:t>1</w:t>
      </w:r>
      <w:r>
        <w:rPr>
          <w:rFonts w:ascii="Arial" w:hAnsi="Arial" w:cs="Arial" w:eastAsia="Arial"/>
          <w:spacing w:val="15"/>
          <w:w w:val="120"/>
          <w:sz w:val="23"/>
          <w:szCs w:val="23"/>
        </w:rPr>
        <w:t>−</w:t>
      </w:r>
      <w:r>
        <w:rPr>
          <w:rFonts w:ascii="Euclid" w:hAnsi="Euclid" w:cs="Euclid" w:eastAsia="Euclid"/>
          <w:i/>
          <w:w w:val="120"/>
          <w:sz w:val="23"/>
          <w:szCs w:val="23"/>
        </w:rPr>
        <w:t>a</w:t>
      </w:r>
      <w:r>
        <w:rPr>
          <w:rFonts w:ascii="Euclid" w:hAnsi="Euclid" w:cs="Euclid" w:eastAsia="Euclid"/>
          <w:w w:val="100"/>
          <w:sz w:val="23"/>
          <w:szCs w:val="23"/>
        </w:rPr>
      </w:r>
    </w:p>
    <w:p>
      <w:pPr>
        <w:spacing w:line="342" w:lineRule="exact"/>
        <w:ind w:left="372" w:right="0" w:firstLine="0"/>
        <w:jc w:val="left"/>
        <w:rPr>
          <w:rFonts w:ascii="Euclid" w:hAnsi="Euclid" w:cs="Euclid" w:eastAsia="Euclid"/>
          <w:sz w:val="23"/>
          <w:szCs w:val="23"/>
        </w:rPr>
      </w:pPr>
      <w:r>
        <w:rPr>
          <w:w w:val="120"/>
        </w:rPr>
        <w:br w:type="column"/>
      </w:r>
      <w:r>
        <w:rPr>
          <w:rFonts w:ascii="Malgun Gothic" w:hAnsi="Malgun Gothic" w:cs="Malgun Gothic" w:eastAsia="Malgun Gothic"/>
          <w:spacing w:val="9"/>
          <w:w w:val="120"/>
          <w:sz w:val="23"/>
          <w:szCs w:val="23"/>
        </w:rPr>
        <w:t>1</w:t>
      </w:r>
      <w:r>
        <w:rPr>
          <w:rFonts w:ascii="Arial" w:hAnsi="Arial" w:cs="Arial" w:eastAsia="Arial"/>
          <w:spacing w:val="15"/>
          <w:w w:val="120"/>
          <w:sz w:val="23"/>
          <w:szCs w:val="23"/>
        </w:rPr>
        <w:t>−</w:t>
      </w:r>
      <w:r>
        <w:rPr>
          <w:rFonts w:ascii="Euclid" w:hAnsi="Euclid" w:cs="Euclid" w:eastAsia="Euclid"/>
          <w:i/>
          <w:w w:val="120"/>
          <w:sz w:val="23"/>
          <w:szCs w:val="23"/>
        </w:rPr>
        <w:t>a</w:t>
      </w:r>
      <w:r>
        <w:rPr>
          <w:rFonts w:ascii="Euclid" w:hAnsi="Euclid" w:cs="Euclid" w:eastAsia="Euclid"/>
          <w:w w:val="100"/>
          <w:sz w:val="23"/>
          <w:szCs w:val="23"/>
        </w:rPr>
      </w:r>
    </w:p>
    <w:p>
      <w:pPr>
        <w:spacing w:after="0" w:line="342" w:lineRule="exact"/>
        <w:jc w:val="left"/>
        <w:rPr>
          <w:rFonts w:ascii="Euclid" w:hAnsi="Euclid" w:cs="Euclid" w:eastAsia="Euclid"/>
          <w:sz w:val="23"/>
          <w:szCs w:val="23"/>
        </w:rPr>
        <w:sectPr>
          <w:type w:val="continuous"/>
          <w:pgSz w:w="9355" w:h="13620"/>
          <w:pgMar w:top="1340" w:bottom="280" w:left="620" w:right="620"/>
          <w:cols w:num="6" w:equalWidth="0">
            <w:col w:w="1467" w:space="40"/>
            <w:col w:w="1383" w:space="40"/>
            <w:col w:w="716" w:space="40"/>
            <w:col w:w="1287" w:space="40"/>
            <w:col w:w="819" w:space="40"/>
            <w:col w:w="2243"/>
          </w:cols>
        </w:sectPr>
      </w:pPr>
    </w:p>
    <w:p>
      <w:pPr>
        <w:spacing w:line="100" w:lineRule="exact" w:before="6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65" w:lineRule="auto"/>
        <w:ind w:right="0" w:firstLine="283"/>
        <w:jc w:val="left"/>
      </w:pPr>
      <w:r>
        <w:rPr/>
        <w:pict>
          <v:group style="position:absolute;margin-left:271.348999pt;margin-top:41.074677pt;width:5.507pt;height:.1pt;mso-position-horizontal-relative:page;mso-position-vertical-relative:paragraph;z-index:-12666" coordorigin="5427,821" coordsize="110,2">
            <v:shape style="position:absolute;left:5427;top:821;width:110;height:2" coordorigin="5427,821" coordsize="110,0" path="m5427,821l5537,821e" filled="f" stroked="t" strokeweight=".581pt" strokecolor="#000000">
              <v:path arrowok="t"/>
            </v:shape>
            <w10:wrap type="none"/>
          </v:group>
        </w:pict>
      </w:r>
      <w:r>
        <w:rPr/>
        <w:pict>
          <v:shape style="position:absolute;margin-left:214.454803pt;margin-top:-12.531394pt;width:50.431343pt;height:6.7921pt;mso-position-horizontal-relative:page;mso-position-vertical-relative:paragraph;z-index:-12658" type="#_x0000_t202" filled="f" stroked="f">
            <v:textbox inset="0,0,0,0">
              <w:txbxContent>
                <w:p>
                  <w:pPr>
                    <w:tabs>
                      <w:tab w:pos="917" w:val="left" w:leader="none"/>
                    </w:tabs>
                    <w:spacing w:line="131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5"/>
                      <w:sz w:val="13"/>
                      <w:szCs w:val="13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i/>
                      <w:w w:val="105"/>
                      <w:sz w:val="13"/>
                      <w:szCs w:val="13"/>
                    </w:rPr>
                    <w:tab/>
                  </w:r>
                  <w:r>
                    <w:rPr>
                      <w:rFonts w:ascii="Times New Roman" w:hAnsi="Times New Roman" w:cs="Times New Roman" w:eastAsia="Times New Roman"/>
                      <w:i/>
                      <w:w w:val="105"/>
                      <w:sz w:val="13"/>
                      <w:szCs w:val="13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Таким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образом,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«чистые»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эффективности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выражаются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ч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рез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введенные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эффективности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(0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1)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капиталоемкость</w:t>
      </w:r>
      <w:r>
        <w:rPr>
          <w:color w:val="231F20"/>
          <w:spacing w:val="-32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α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8"/>
          <w:sz w:val="16"/>
          <w:szCs w:val="16"/>
        </w:rPr>
        <w:t>C</w:t>
      </w:r>
      <w:r>
        <w:rPr>
          <w:color w:val="231F20"/>
          <w:w w:val="95"/>
        </w:rPr>
        <w:t>:</w:t>
      </w:r>
      <w:r>
        <w:rPr>
          <w:color w:val="000000"/>
          <w:w w:val="100"/>
        </w:rPr>
      </w:r>
    </w:p>
    <w:p>
      <w:pPr>
        <w:spacing w:after="0" w:line="165" w:lineRule="auto"/>
        <w:jc w:val="left"/>
        <w:sectPr>
          <w:type w:val="continuous"/>
          <w:pgSz w:w="9355" w:h="13620"/>
          <w:pgMar w:top="1340" w:bottom="280" w:left="620" w:right="620"/>
        </w:sectPr>
      </w:pPr>
    </w:p>
    <w:p>
      <w:pPr>
        <w:spacing w:line="140" w:lineRule="exact" w:before="7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17" w:lineRule="exact"/>
        <w:ind w:left="0" w:right="91" w:firstLine="0"/>
        <w:jc w:val="right"/>
        <w:rPr>
          <w:rFonts w:ascii="Arial" w:hAnsi="Arial" w:cs="Arial" w:eastAsia="Arial"/>
          <w:sz w:val="23"/>
          <w:szCs w:val="23"/>
        </w:rPr>
      </w:pPr>
      <w:r>
        <w:rPr>
          <w:rFonts w:ascii="Arial" w:hAnsi="Arial" w:cs="Arial" w:eastAsia="Arial"/>
          <w:w w:val="367"/>
          <w:sz w:val="23"/>
          <w:szCs w:val="23"/>
        </w:rPr>
      </w:r>
      <w:r>
        <w:rPr>
          <w:rFonts w:ascii="Arial" w:hAnsi="Arial" w:cs="Arial" w:eastAsia="Arial"/>
          <w:spacing w:val="-123"/>
          <w:w w:val="367"/>
          <w:sz w:val="23"/>
          <w:szCs w:val="23"/>
          <w:u w:val="single" w:color="231F20"/>
        </w:rPr>
        <w:t> </w:t>
      </w:r>
      <w:r>
        <w:rPr>
          <w:rFonts w:ascii="Arial" w:hAnsi="Arial" w:cs="Arial" w:eastAsia="Arial"/>
          <w:spacing w:val="-123"/>
          <w:w w:val="367"/>
          <w:sz w:val="23"/>
          <w:szCs w:val="23"/>
        </w:rPr>
      </w:r>
      <w:r>
        <w:rPr>
          <w:rFonts w:ascii="Arial" w:hAnsi="Arial" w:cs="Arial" w:eastAsia="Arial"/>
          <w:w w:val="100"/>
          <w:sz w:val="23"/>
          <w:szCs w:val="23"/>
        </w:rPr>
      </w:r>
    </w:p>
    <w:p>
      <w:pPr>
        <w:tabs>
          <w:tab w:pos="1990" w:val="left" w:leader="none"/>
        </w:tabs>
        <w:spacing w:line="3" w:lineRule="atLeast"/>
        <w:ind w:left="0" w:right="0" w:firstLine="0"/>
        <w:jc w:val="righ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270.431pt;margin-top:9.760433pt;width:40.324pt;height:.1pt;mso-position-horizontal-relative:page;mso-position-vertical-relative:paragraph;z-index:-12665" coordorigin="5409,195" coordsize="806,2">
            <v:shape style="position:absolute;left:5409;top:195;width:806;height:2" coordorigin="5409,195" coordsize="806,0" path="m5409,195l6215,195e" filled="f" stroked="t" strokeweight=".581pt" strokecolor="#000000">
              <v:path arrowok="t"/>
            </v:shape>
            <w10:wrap type="none"/>
          </v:group>
        </w:pict>
      </w:r>
      <w:r>
        <w:rPr/>
        <w:pict>
          <v:shape style="position:absolute;margin-left:299.373993pt;margin-top:20.50836pt;width:4.571083pt;height:6.7921pt;mso-position-horizontal-relative:page;mso-position-vertical-relative:paragraph;z-index:-12654" type="#_x0000_t202" filled="f" stroked="f">
            <v:textbox inset="0,0,0,0">
              <w:txbxContent>
                <w:p>
                  <w:pPr>
                    <w:spacing w:line="131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5"/>
                      <w:sz w:val="13"/>
                      <w:szCs w:val="13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spacing w:val="6"/>
          <w:w w:val="110"/>
          <w:position w:val="-1"/>
          <w:sz w:val="28"/>
          <w:szCs w:val="28"/>
        </w:rPr>
        <w:t>η</w:t>
      </w:r>
      <w:r>
        <w:rPr>
          <w:rFonts w:ascii="Arial" w:hAnsi="Arial" w:cs="Arial" w:eastAsia="Arial"/>
          <w:w w:val="110"/>
          <w:sz w:val="28"/>
          <w:szCs w:val="28"/>
        </w:rPr>
        <w:t>′</w:t>
      </w:r>
      <w:r>
        <w:rPr>
          <w:rFonts w:ascii="Arial" w:hAnsi="Arial" w:cs="Arial" w:eastAsia="Arial"/>
          <w:w w:val="110"/>
          <w:sz w:val="28"/>
          <w:szCs w:val="28"/>
        </w:rPr>
        <w:tab/>
      </w:r>
      <w:r>
        <w:rPr>
          <w:rFonts w:ascii="Arial" w:hAnsi="Arial" w:cs="Arial" w:eastAsia="Arial"/>
          <w:color w:val="231F20"/>
          <w:w w:val="110"/>
          <w:position w:val="1"/>
          <w:sz w:val="24"/>
          <w:szCs w:val="24"/>
        </w:rPr>
        <w:t>η′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64" w:lineRule="exact" w:before="97"/>
        <w:ind w:left="345" w:right="0" w:firstLine="0"/>
        <w:jc w:val="left"/>
        <w:rPr>
          <w:rFonts w:ascii="Times New Roman" w:hAnsi="Times New Roman" w:cs="Times New Roman" w:eastAsia="Times New Roman"/>
          <w:sz w:val="13"/>
          <w:szCs w:val="13"/>
        </w:rPr>
      </w:pPr>
      <w:r>
        <w:rPr>
          <w:w w:val="115"/>
        </w:rPr>
        <w:br w:type="column"/>
      </w:r>
      <w:r>
        <w:rPr>
          <w:rFonts w:ascii="Arial" w:hAnsi="Arial" w:cs="Arial" w:eastAsia="Arial"/>
          <w:spacing w:val="-5"/>
          <w:w w:val="115"/>
          <w:sz w:val="23"/>
          <w:szCs w:val="23"/>
        </w:rPr>
        <w:t>η</w:t>
      </w:r>
      <w:r>
        <w:rPr>
          <w:rFonts w:ascii="Times New Roman" w:hAnsi="Times New Roman" w:cs="Times New Roman" w:eastAsia="Times New Roman"/>
          <w:i/>
          <w:w w:val="115"/>
          <w:position w:val="-5"/>
          <w:sz w:val="13"/>
          <w:szCs w:val="13"/>
        </w:rPr>
        <w:t>C</w:t>
      </w:r>
      <w:r>
        <w:rPr>
          <w:rFonts w:ascii="Times New Roman" w:hAnsi="Times New Roman" w:cs="Times New Roman" w:eastAsia="Times New Roman"/>
          <w:i/>
          <w:spacing w:val="31"/>
          <w:w w:val="115"/>
          <w:position w:val="-5"/>
          <w:sz w:val="13"/>
          <w:szCs w:val="13"/>
        </w:rPr>
        <w:t> </w:t>
      </w:r>
      <w:r>
        <w:rPr>
          <w:rFonts w:ascii="Arial" w:hAnsi="Arial" w:cs="Arial" w:eastAsia="Arial"/>
          <w:spacing w:val="16"/>
          <w:w w:val="115"/>
          <w:sz w:val="23"/>
          <w:szCs w:val="23"/>
        </w:rPr>
        <w:t>−</w:t>
      </w:r>
      <w:r>
        <w:rPr>
          <w:rFonts w:ascii="Euclid" w:hAnsi="Euclid" w:cs="Euclid" w:eastAsia="Euclid"/>
          <w:i/>
          <w:w w:val="115"/>
          <w:sz w:val="23"/>
          <w:szCs w:val="23"/>
        </w:rPr>
        <w:t>a</w:t>
      </w:r>
      <w:r>
        <w:rPr>
          <w:rFonts w:ascii="Euclid" w:hAnsi="Euclid" w:cs="Euclid" w:eastAsia="Euclid"/>
          <w:i/>
          <w:spacing w:val="-61"/>
          <w:w w:val="11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w w:val="115"/>
          <w:position w:val="-7"/>
          <w:sz w:val="13"/>
          <w:szCs w:val="13"/>
        </w:rPr>
        <w:t>C</w:t>
      </w:r>
      <w:r>
        <w:rPr>
          <w:rFonts w:ascii="Times New Roman" w:hAnsi="Times New Roman" w:cs="Times New Roman" w:eastAsia="Times New Roman"/>
          <w:w w:val="100"/>
          <w:sz w:val="13"/>
          <w:szCs w:val="13"/>
        </w:rPr>
      </w:r>
    </w:p>
    <w:p>
      <w:pPr>
        <w:spacing w:after="0" w:line="264" w:lineRule="exact"/>
        <w:jc w:val="left"/>
        <w:rPr>
          <w:rFonts w:ascii="Times New Roman" w:hAnsi="Times New Roman" w:cs="Times New Roman" w:eastAsia="Times New Roman"/>
          <w:sz w:val="13"/>
          <w:szCs w:val="13"/>
        </w:rPr>
        <w:sectPr>
          <w:type w:val="continuous"/>
          <w:pgSz w:w="9355" w:h="13620"/>
          <w:pgMar w:top="1340" w:bottom="280" w:left="620" w:right="620"/>
          <w:cols w:num="2" w:equalWidth="0">
            <w:col w:w="4414" w:space="40"/>
            <w:col w:w="3661"/>
          </w:cols>
        </w:sectPr>
      </w:pPr>
    </w:p>
    <w:p>
      <w:pPr>
        <w:spacing w:line="87" w:lineRule="exact"/>
        <w:ind w:left="2365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w w:val="115"/>
          <w:position w:val="-6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spacing w:val="26"/>
          <w:w w:val="115"/>
          <w:position w:val="-6"/>
          <w:sz w:val="16"/>
          <w:szCs w:val="16"/>
        </w:rPr>
        <w:t> </w:t>
      </w:r>
      <w:r>
        <w:rPr>
          <w:rFonts w:ascii="Malgun Gothic" w:hAnsi="Malgun Gothic" w:cs="Malgun Gothic" w:eastAsia="Malgun Gothic"/>
          <w:color w:val="231F20"/>
          <w:w w:val="115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spacing w:val="-65"/>
          <w:w w:val="115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15"/>
          <w:sz w:val="28"/>
          <w:szCs w:val="28"/>
        </w:rPr>
        <w:t>h</w:t>
      </w:r>
      <w:r>
        <w:rPr>
          <w:rFonts w:ascii="Georgia" w:hAnsi="Georgia" w:cs="Georgia" w:eastAsia="Georgia"/>
          <w:i/>
          <w:color w:val="231F20"/>
          <w:w w:val="115"/>
          <w:position w:val="-8"/>
          <w:sz w:val="16"/>
          <w:szCs w:val="16"/>
        </w:rPr>
        <w:t>С</w:t>
      </w:r>
      <w:r>
        <w:rPr>
          <w:rFonts w:ascii="Georgia" w:hAnsi="Georgia" w:cs="Georgia" w:eastAsia="Georgia"/>
          <w:i/>
          <w:color w:val="231F20"/>
          <w:spacing w:val="6"/>
          <w:w w:val="11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45"/>
          <w:sz w:val="28"/>
          <w:szCs w:val="28"/>
        </w:rPr>
        <w:t>-</w:t>
      </w:r>
      <w:r>
        <w:rPr>
          <w:rFonts w:ascii="Arial" w:hAnsi="Arial" w:cs="Arial" w:eastAsia="Arial"/>
          <w:color w:val="231F20"/>
          <w:spacing w:val="-64"/>
          <w:w w:val="14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15"/>
          <w:sz w:val="28"/>
          <w:szCs w:val="28"/>
        </w:rPr>
        <w:t>1,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line="212" w:lineRule="exact"/>
        <w:ind w:left="690" w:right="0" w:firstLine="0"/>
        <w:jc w:val="left"/>
        <w:rPr>
          <w:rFonts w:ascii="Euclid" w:hAnsi="Euclid" w:cs="Euclid" w:eastAsia="Euclid"/>
          <w:sz w:val="23"/>
          <w:szCs w:val="23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i/>
          <w:color w:val="231F20"/>
          <w:w w:val="105"/>
          <w:position w:val="6"/>
          <w:sz w:val="14"/>
          <w:szCs w:val="14"/>
        </w:rPr>
        <w:t>C</w:t>
      </w:r>
      <w:r>
        <w:rPr>
          <w:rFonts w:ascii="Arial" w:hAnsi="Arial" w:cs="Arial" w:eastAsia="Arial"/>
          <w:i/>
          <w:color w:val="231F20"/>
          <w:w w:val="105"/>
          <w:position w:val="6"/>
          <w:sz w:val="14"/>
          <w:szCs w:val="14"/>
        </w:rPr>
        <w:t> </w:t>
      </w:r>
      <w:r>
        <w:rPr>
          <w:rFonts w:ascii="Arial" w:hAnsi="Arial" w:cs="Arial" w:eastAsia="Arial"/>
          <w:i/>
          <w:color w:val="231F20"/>
          <w:spacing w:val="1"/>
          <w:w w:val="105"/>
          <w:position w:val="6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w w:val="105"/>
          <w:position w:val="13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spacing w:val="66"/>
          <w:w w:val="105"/>
          <w:position w:val="13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000000"/>
          <w:spacing w:val="8"/>
          <w:w w:val="105"/>
          <w:sz w:val="23"/>
          <w:szCs w:val="23"/>
        </w:rPr>
        <w:t>1</w:t>
      </w:r>
      <w:r>
        <w:rPr>
          <w:rFonts w:ascii="Arial" w:hAnsi="Arial" w:cs="Arial" w:eastAsia="Arial"/>
          <w:color w:val="000000"/>
          <w:spacing w:val="14"/>
          <w:w w:val="105"/>
          <w:sz w:val="23"/>
          <w:szCs w:val="23"/>
        </w:rPr>
        <w:t>−</w:t>
      </w:r>
      <w:r>
        <w:rPr>
          <w:rFonts w:ascii="Euclid" w:hAnsi="Euclid" w:cs="Euclid" w:eastAsia="Euclid"/>
          <w:i/>
          <w:color w:val="000000"/>
          <w:w w:val="105"/>
          <w:sz w:val="23"/>
          <w:szCs w:val="23"/>
        </w:rPr>
        <w:t>a</w:t>
      </w:r>
      <w:r>
        <w:rPr>
          <w:rFonts w:ascii="Euclid" w:hAnsi="Euclid" w:cs="Euclid" w:eastAsia="Euclid"/>
          <w:color w:val="000000"/>
          <w:w w:val="100"/>
          <w:sz w:val="23"/>
          <w:szCs w:val="23"/>
        </w:rPr>
      </w:r>
    </w:p>
    <w:p>
      <w:pPr>
        <w:pStyle w:val="BodyText"/>
        <w:tabs>
          <w:tab w:pos="1707" w:val="left" w:leader="none"/>
        </w:tabs>
        <w:spacing w:line="29" w:lineRule="exact"/>
        <w:ind w:left="195" w:right="0"/>
        <w:jc w:val="left"/>
      </w:pPr>
      <w:r>
        <w:rPr>
          <w:w w:val="55"/>
        </w:rPr>
        <w:br w:type="column"/>
      </w:r>
      <w:r>
        <w:rPr>
          <w:color w:val="231F20"/>
          <w:w w:val="55"/>
        </w:rPr>
        <w:t>�</w:t>
      </w:r>
      <w:r>
        <w:rPr>
          <w:color w:val="231F20"/>
          <w:w w:val="55"/>
        </w:rPr>
        <w:tab/>
      </w:r>
      <w:r>
        <w:rPr>
          <w:color w:val="231F20"/>
          <w:w w:val="55"/>
        </w:rPr>
        <w:t>(0</w:t>
      </w:r>
      <w:r>
        <w:rPr>
          <w:color w:val="231F20"/>
          <w:w w:val="55"/>
        </w:rPr>
        <w:t>�</w:t>
      </w:r>
      <w:r>
        <w:rPr>
          <w:color w:val="231F20"/>
          <w:w w:val="55"/>
        </w:rPr>
        <w:t>9)</w:t>
      </w:r>
      <w:r>
        <w:rPr>
          <w:color w:val="000000"/>
          <w:w w:val="100"/>
        </w:rPr>
      </w:r>
    </w:p>
    <w:p>
      <w:pPr>
        <w:spacing w:after="0" w:line="29" w:lineRule="exact"/>
        <w:jc w:val="left"/>
        <w:sectPr>
          <w:type w:val="continuous"/>
          <w:pgSz w:w="9355" w:h="13620"/>
          <w:pgMar w:top="1340" w:bottom="280" w:left="620" w:right="620"/>
          <w:cols w:num="3" w:equalWidth="0">
            <w:col w:w="3623" w:space="40"/>
            <w:col w:w="1797" w:space="40"/>
            <w:col w:w="2615"/>
          </w:cols>
        </w:sectPr>
      </w:pPr>
    </w:p>
    <w:p>
      <w:pPr>
        <w:spacing w:line="316" w:lineRule="exact"/>
        <w:ind w:left="0" w:right="0" w:firstLine="0"/>
        <w:jc w:val="right"/>
        <w:rPr>
          <w:rFonts w:ascii="Arial" w:hAnsi="Arial" w:cs="Arial" w:eastAsia="Arial"/>
          <w:sz w:val="28"/>
          <w:szCs w:val="28"/>
        </w:rPr>
      </w:pPr>
      <w:r>
        <w:rPr>
          <w:rFonts w:ascii="Arial" w:hAnsi="Arial" w:cs="Arial" w:eastAsia="Arial"/>
          <w:color w:val="231F20"/>
          <w:w w:val="105"/>
          <w:sz w:val="28"/>
          <w:szCs w:val="28"/>
        </w:rPr>
        <w:t>h</w:t>
      </w:r>
      <w:r>
        <w:rPr>
          <w:rFonts w:ascii="Cambria" w:hAnsi="Cambria" w:cs="Cambria" w:eastAsia="Cambria"/>
          <w:i/>
          <w:color w:val="231F20"/>
          <w:w w:val="105"/>
          <w:position w:val="-8"/>
          <w:sz w:val="16"/>
          <w:szCs w:val="16"/>
        </w:rPr>
        <w:t>С</w:t>
      </w:r>
      <w:r>
        <w:rPr>
          <w:rFonts w:ascii="Cambria" w:hAnsi="Cambria" w:cs="Cambria" w:eastAsia="Cambria"/>
          <w:i/>
          <w:color w:val="231F20"/>
          <w:spacing w:val="-5"/>
          <w:w w:val="105"/>
          <w:position w:val="-8"/>
          <w:sz w:val="16"/>
          <w:szCs w:val="16"/>
        </w:rPr>
        <w:t> </w:t>
      </w:r>
      <w:r>
        <w:rPr>
          <w:rFonts w:ascii="Malgun Gothic" w:hAnsi="Malgun Gothic" w:cs="Malgun Gothic" w:eastAsia="Malgun Gothic"/>
          <w:color w:val="231F20"/>
          <w:w w:val="105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spacing w:val="-37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000000"/>
          <w:spacing w:val="6"/>
          <w:w w:val="105"/>
          <w:position w:val="2"/>
          <w:sz w:val="28"/>
          <w:szCs w:val="28"/>
        </w:rPr>
        <w:t>η</w:t>
      </w:r>
      <w:r>
        <w:rPr>
          <w:rFonts w:ascii="Arial" w:hAnsi="Arial" w:cs="Arial" w:eastAsia="Arial"/>
          <w:color w:val="000000"/>
          <w:w w:val="105"/>
          <w:position w:val="4"/>
          <w:sz w:val="28"/>
          <w:szCs w:val="28"/>
        </w:rPr>
        <w:t>′</w:t>
      </w:r>
      <w:r>
        <w:rPr>
          <w:rFonts w:ascii="Arial" w:hAnsi="Arial" w:cs="Arial" w:eastAsia="Arial"/>
          <w:color w:val="000000"/>
          <w:w w:val="100"/>
          <w:sz w:val="28"/>
          <w:szCs w:val="28"/>
        </w:rPr>
      </w:r>
    </w:p>
    <w:p>
      <w:pPr>
        <w:tabs>
          <w:tab w:pos="839" w:val="left" w:leader="none"/>
        </w:tabs>
        <w:spacing w:line="316" w:lineRule="exact"/>
        <w:ind w:left="87" w:right="0" w:firstLine="0"/>
        <w:jc w:val="left"/>
        <w:rPr>
          <w:rFonts w:ascii="Arial" w:hAnsi="Arial" w:cs="Arial" w:eastAsia="Arial"/>
          <w:sz w:val="30"/>
          <w:szCs w:val="30"/>
        </w:rPr>
      </w:pPr>
      <w:r>
        <w:rPr>
          <w:w w:val="100"/>
        </w:rPr>
        <w:br w:type="column"/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+</w:t>
      </w:r>
      <w:r>
        <w:rPr>
          <w:rFonts w:ascii="Malgun Gothic" w:hAnsi="Malgun Gothic" w:cs="Malgun Gothic" w:eastAsia="Malgun Gothic"/>
          <w:color w:val="231F20"/>
          <w:spacing w:val="-32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1,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ab/>
      </w:r>
      <w:r>
        <w:rPr>
          <w:rFonts w:ascii="Arial" w:hAnsi="Arial" w:cs="Arial" w:eastAsia="Arial"/>
          <w:color w:val="231F20"/>
          <w:w w:val="95"/>
          <w:sz w:val="30"/>
          <w:szCs w:val="30"/>
        </w:rPr>
        <w:t>η</w:t>
      </w:r>
      <w:r>
        <w:rPr>
          <w:rFonts w:ascii="Arial" w:hAnsi="Arial" w:cs="Arial" w:eastAsia="Arial"/>
          <w:color w:val="000000"/>
          <w:w w:val="100"/>
          <w:sz w:val="30"/>
          <w:szCs w:val="30"/>
        </w:rPr>
      </w:r>
    </w:p>
    <w:p>
      <w:pPr>
        <w:pStyle w:val="BodyText"/>
        <w:spacing w:line="316" w:lineRule="exact"/>
        <w:ind w:left="146" w:right="0"/>
        <w:jc w:val="left"/>
        <w:rPr>
          <w:rFonts w:ascii="Arial" w:hAnsi="Arial" w:cs="Arial" w:eastAsia="Arial"/>
        </w:rPr>
      </w:pPr>
      <w:r>
        <w:rPr>
          <w:w w:val="110"/>
        </w:rPr>
        <w:br w:type="column"/>
      </w:r>
      <w:r>
        <w:rPr>
          <w:color w:val="231F20"/>
          <w:w w:val="110"/>
        </w:rPr>
        <w:t>=</w:t>
      </w:r>
      <w:r>
        <w:rPr>
          <w:color w:val="231F20"/>
          <w:spacing w:val="-46"/>
          <w:w w:val="110"/>
        </w:rPr>
        <w:t> </w:t>
      </w:r>
      <w:r>
        <w:rPr>
          <w:color w:val="231F20"/>
          <w:w w:val="110"/>
        </w:rPr>
        <w:t>(1</w:t>
      </w:r>
      <w:r>
        <w:rPr>
          <w:color w:val="231F20"/>
          <w:spacing w:val="-46"/>
          <w:w w:val="110"/>
        </w:rPr>
        <w:t> </w:t>
      </w:r>
      <w:r>
        <w:rPr>
          <w:color w:val="231F20"/>
          <w:w w:val="115"/>
        </w:rPr>
        <w:t>–</w:t>
      </w:r>
      <w:r>
        <w:rPr>
          <w:color w:val="231F20"/>
          <w:spacing w:val="-51"/>
          <w:w w:val="115"/>
        </w:rPr>
        <w:t> </w:t>
      </w:r>
      <w:r>
        <w:rPr>
          <w:rFonts w:ascii="Arial" w:hAnsi="Arial" w:cs="Arial" w:eastAsia="Arial"/>
          <w:color w:val="231F20"/>
          <w:w w:val="110"/>
        </w:rPr>
        <w:t>a</w:t>
      </w:r>
      <w:r>
        <w:rPr>
          <w:rFonts w:ascii="Arial" w:hAnsi="Arial" w:cs="Arial" w:eastAsia="Arial"/>
          <w:color w:val="231F20"/>
          <w:spacing w:val="-1"/>
          <w:w w:val="110"/>
        </w:rPr>
        <w:t> </w:t>
      </w:r>
      <w:r>
        <w:rPr>
          <w:color w:val="231F20"/>
          <w:w w:val="110"/>
        </w:rPr>
        <w:t>)</w:t>
      </w:r>
      <w:r>
        <w:rPr>
          <w:color w:val="231F20"/>
          <w:spacing w:val="-39"/>
          <w:w w:val="110"/>
        </w:rPr>
        <w:t> </w:t>
      </w:r>
      <w:r>
        <w:rPr>
          <w:rFonts w:ascii="Arial" w:hAnsi="Arial" w:cs="Arial" w:eastAsia="Arial"/>
          <w:color w:val="000000"/>
          <w:spacing w:val="6"/>
          <w:w w:val="110"/>
          <w:position w:val="2"/>
        </w:rPr>
        <w:t>η</w:t>
      </w:r>
      <w:r>
        <w:rPr>
          <w:rFonts w:ascii="Arial" w:hAnsi="Arial" w:cs="Arial" w:eastAsia="Arial"/>
          <w:color w:val="000000"/>
          <w:w w:val="110"/>
          <w:position w:val="4"/>
        </w:rPr>
        <w:t>′</w:t>
      </w:r>
      <w:r>
        <w:rPr>
          <w:rFonts w:ascii="Arial" w:hAnsi="Arial" w:cs="Arial" w:eastAsia="Arial"/>
          <w:color w:val="000000"/>
          <w:spacing w:val="37"/>
          <w:w w:val="110"/>
          <w:position w:val="4"/>
        </w:rPr>
        <w:t> </w:t>
      </w:r>
      <w:r>
        <w:rPr>
          <w:color w:val="231F20"/>
          <w:w w:val="110"/>
        </w:rPr>
        <w:t>+</w:t>
      </w:r>
      <w:r>
        <w:rPr>
          <w:color w:val="231F20"/>
          <w:spacing w:val="-46"/>
          <w:w w:val="110"/>
        </w:rPr>
        <w:t> </w:t>
      </w:r>
      <w:r>
        <w:rPr>
          <w:rFonts w:ascii="Arial" w:hAnsi="Arial" w:cs="Arial" w:eastAsia="Arial"/>
          <w:color w:val="231F20"/>
          <w:w w:val="110"/>
        </w:rPr>
        <w:t>a</w:t>
      </w:r>
      <w:r>
        <w:rPr>
          <w:rFonts w:ascii="Arial" w:hAnsi="Arial" w:cs="Arial" w:eastAsia="Arial"/>
          <w:color w:val="000000"/>
          <w:w w:val="100"/>
        </w:rPr>
      </w:r>
    </w:p>
    <w:p>
      <w:pPr>
        <w:pStyle w:val="BodyText"/>
        <w:tabs>
          <w:tab w:pos="1080" w:val="left" w:leader="none"/>
        </w:tabs>
        <w:spacing w:line="316" w:lineRule="exact"/>
        <w:ind w:left="90" w:right="0"/>
        <w:jc w:val="left"/>
      </w:pPr>
      <w:r>
        <w:rPr>
          <w:w w:val="55"/>
        </w:rPr>
        <w:br w:type="column"/>
      </w:r>
      <w:r>
        <w:rPr>
          <w:color w:val="231F20"/>
          <w:w w:val="55"/>
        </w:rPr>
        <w:t>�</w:t>
      </w:r>
      <w:r>
        <w:rPr>
          <w:color w:val="231F20"/>
          <w:w w:val="55"/>
        </w:rPr>
        <w:tab/>
      </w:r>
      <w:r>
        <w:rPr>
          <w:color w:val="231F20"/>
          <w:w w:val="60"/>
        </w:rPr>
        <w:t>(0</w:t>
      </w:r>
      <w:r>
        <w:rPr>
          <w:color w:val="231F20"/>
          <w:w w:val="60"/>
        </w:rPr>
        <w:t>�</w:t>
      </w:r>
      <w:r>
        <w:rPr>
          <w:color w:val="231F20"/>
          <w:w w:val="60"/>
        </w:rPr>
        <w:t>10)</w:t>
      </w:r>
      <w:r>
        <w:rPr>
          <w:color w:val="000000"/>
          <w:w w:val="100"/>
        </w:rPr>
      </w:r>
    </w:p>
    <w:p>
      <w:pPr>
        <w:spacing w:after="0" w:line="316" w:lineRule="exact"/>
        <w:jc w:val="left"/>
        <w:sectPr>
          <w:type w:val="continuous"/>
          <w:pgSz w:w="9355" w:h="13620"/>
          <w:pgMar w:top="1340" w:bottom="280" w:left="620" w:right="620"/>
          <w:cols w:num="4" w:equalWidth="0">
            <w:col w:w="2646" w:space="40"/>
            <w:col w:w="1002" w:space="40"/>
            <w:col w:w="2220" w:space="40"/>
            <w:col w:w="2127"/>
          </w:cols>
        </w:sectPr>
      </w:pPr>
    </w:p>
    <w:p>
      <w:pPr>
        <w:tabs>
          <w:tab w:pos="3682" w:val="left" w:leader="none"/>
          <w:tab w:pos="4888" w:val="left" w:leader="none"/>
          <w:tab w:pos="5298" w:val="left" w:leader="none"/>
          <w:tab w:pos="5946" w:val="left" w:leader="none"/>
        </w:tabs>
        <w:spacing w:line="177" w:lineRule="exact"/>
        <w:ind w:left="2566" w:right="0" w:firstLine="0"/>
        <w:jc w:val="left"/>
        <w:rPr>
          <w:rFonts w:ascii="Cambria" w:hAnsi="Cambria" w:cs="Cambria" w:eastAsia="Cambria"/>
          <w:sz w:val="16"/>
          <w:szCs w:val="16"/>
        </w:rPr>
      </w:pPr>
      <w:r>
        <w:rPr/>
        <w:pict>
          <v:group style="position:absolute;margin-left:207.695694pt;margin-top:-7.274797pt;width:7.031pt;height:.1pt;mso-position-horizontal-relative:page;mso-position-vertical-relative:paragraph;z-index:-12664" coordorigin="4154,-145" coordsize="141,2">
            <v:shape style="position:absolute;left:4154;top:-145;width:141;height:2" coordorigin="4154,-145" coordsize="141,0" path="m4154,-145l4295,-145e" filled="f" stroked="t" strokeweight=".742pt" strokecolor="#231F2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i/>
          <w:w w:val="100"/>
          <w:position w:val="2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w w:val="100"/>
          <w:position w:val="2"/>
          <w:sz w:val="16"/>
          <w:szCs w:val="16"/>
        </w:rPr>
        <w:tab/>
      </w:r>
      <w:r>
        <w:rPr>
          <w:rFonts w:ascii="Arial" w:hAnsi="Arial" w:cs="Arial" w:eastAsia="Arial"/>
          <w:i/>
          <w:color w:val="231F20"/>
          <w:w w:val="100"/>
          <w:position w:val="1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w w:val="100"/>
          <w:position w:val="1"/>
          <w:sz w:val="17"/>
          <w:szCs w:val="17"/>
        </w:rPr>
        <w:tab/>
      </w:r>
      <w:r>
        <w:rPr>
          <w:rFonts w:ascii="Cambria" w:hAnsi="Cambria" w:cs="Cambria" w:eastAsia="Cambria"/>
          <w:i/>
          <w:color w:val="231F20"/>
          <w:w w:val="100"/>
          <w:sz w:val="16"/>
          <w:szCs w:val="16"/>
        </w:rPr>
        <w:t>C</w:t>
      </w:r>
      <w:r>
        <w:rPr>
          <w:rFonts w:ascii="Cambria" w:hAnsi="Cambria" w:cs="Cambria" w:eastAsia="Cambria"/>
          <w:i/>
          <w:color w:val="231F20"/>
          <w:w w:val="100"/>
          <w:sz w:val="16"/>
          <w:szCs w:val="16"/>
        </w:rPr>
        <w:tab/>
      </w:r>
      <w:r>
        <w:rPr>
          <w:rFonts w:ascii="Times New Roman" w:hAnsi="Times New Roman" w:cs="Times New Roman" w:eastAsia="Times New Roman"/>
          <w:i/>
          <w:color w:val="000000"/>
          <w:w w:val="100"/>
          <w:position w:val="2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color w:val="000000"/>
          <w:w w:val="100"/>
          <w:position w:val="2"/>
          <w:sz w:val="16"/>
          <w:szCs w:val="16"/>
        </w:rPr>
        <w:tab/>
      </w:r>
      <w:r>
        <w:rPr>
          <w:rFonts w:ascii="Cambria" w:hAnsi="Cambria" w:cs="Cambria" w:eastAsia="Cambria"/>
          <w:i/>
          <w:color w:val="231F20"/>
          <w:w w:val="100"/>
          <w:sz w:val="16"/>
          <w:szCs w:val="16"/>
        </w:rPr>
        <w:t>C</w:t>
      </w:r>
      <w:r>
        <w:rPr>
          <w:rFonts w:ascii="Cambria" w:hAnsi="Cambria" w:cs="Cambria" w:eastAsia="Cambria"/>
          <w:color w:val="000000"/>
          <w:w w:val="100"/>
          <w:sz w:val="16"/>
          <w:szCs w:val="16"/>
        </w:rPr>
      </w:r>
    </w:p>
    <w:p>
      <w:pPr>
        <w:spacing w:after="0" w:line="177" w:lineRule="exact"/>
        <w:jc w:val="left"/>
        <w:rPr>
          <w:rFonts w:ascii="Cambria" w:hAnsi="Cambria" w:cs="Cambria" w:eastAsia="Cambria"/>
          <w:sz w:val="16"/>
          <w:szCs w:val="16"/>
        </w:rPr>
        <w:sectPr>
          <w:type w:val="continuous"/>
          <w:pgSz w:w="9355" w:h="13620"/>
          <w:pgMar w:top="1340" w:bottom="280" w:left="620" w:right="620"/>
        </w:sectPr>
      </w:pPr>
    </w:p>
    <w:p>
      <w:pPr>
        <w:spacing w:before="52"/>
        <w:ind w:left="108" w:right="133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7.905499pt;margin-top:.921127pt;width:.1pt;height:19.842pt;mso-position-horizontal-relative:page;mso-position-vertical-relative:paragraph;z-index:-12653" coordorigin="958,18" coordsize="2,397">
            <v:shape style="position:absolute;left:958;top:18;width:2;height:397" coordorigin="958,18" coordsize="0,397" path="m958,18l958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3"/>
          <w:w w:val="80"/>
          <w:sz w:val="26"/>
          <w:szCs w:val="26"/>
        </w:rPr>
        <w:t>1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0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  </w:t>
      </w:r>
      <w:r>
        <w:rPr>
          <w:rFonts w:ascii="Arial" w:hAnsi="Arial" w:cs="Arial" w:eastAsia="Arial"/>
          <w:b/>
          <w:bCs/>
          <w:color w:val="231F20"/>
          <w:spacing w:val="21"/>
          <w:w w:val="80"/>
          <w:sz w:val="26"/>
          <w:szCs w:val="26"/>
        </w:rPr>
        <w:t> 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2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2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00" w:lineRule="exact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45" w:lineRule="auto"/>
        <w:ind w:left="443" w:right="0" w:firstLine="283"/>
        <w:jc w:val="left"/>
      </w:pPr>
      <w:r>
        <w:rPr/>
        <w:pict>
          <v:group style="position:absolute;margin-left:201.468399pt;margin-top:2.666172pt;width:7.031pt;height:.1pt;mso-position-horizontal-relative:page;mso-position-vertical-relative:paragraph;z-index:-12652" coordorigin="4029,53" coordsize="141,2">
            <v:shape style="position:absolute;left:4029;top:53;width:141;height:2" coordorigin="4029,53" coordsize="141,0" path="m4029,53l4170,53e" filled="f" stroked="t" strokeweight=".742pt" strokecolor="#231F20">
              <v:path arrowok="t"/>
            </v:shape>
            <w10:wrap type="none"/>
          </v:group>
        </w:pict>
      </w:r>
      <w:r>
        <w:rPr>
          <w:color w:val="231F20"/>
          <w:w w:val="100"/>
        </w:rPr>
        <w:t>Для</w:t>
      </w:r>
      <w:r>
        <w:rPr>
          <w:color w:val="231F20"/>
          <w:spacing w:val="-28"/>
          <w:w w:val="100"/>
        </w:rPr>
        <w:t> </w:t>
      </w:r>
      <w:r>
        <w:rPr>
          <w:color w:val="231F20"/>
          <w:w w:val="100"/>
        </w:rPr>
        <w:t>России</w:t>
      </w:r>
      <w:r>
        <w:rPr>
          <w:color w:val="231F20"/>
          <w:spacing w:val="-28"/>
          <w:w w:val="100"/>
        </w:rPr>
        <w:t> </w:t>
      </w:r>
      <w:r>
        <w:rPr>
          <w:color w:val="231F20"/>
          <w:spacing w:val="-1"/>
          <w:w w:val="100"/>
        </w:rPr>
        <w:t>(</w:t>
      </w:r>
      <w:r>
        <w:rPr>
          <w:rFonts w:ascii="Arial" w:hAnsi="Arial" w:cs="Arial" w:eastAsia="Arial"/>
          <w:color w:val="231F20"/>
          <w:w w:val="100"/>
        </w:rPr>
        <w:t>h</w:t>
      </w:r>
      <w:r>
        <w:rPr>
          <w:rFonts w:ascii="Cambria" w:hAnsi="Cambria" w:cs="Cambria" w:eastAsia="Cambria"/>
          <w:i/>
          <w:color w:val="231F20"/>
          <w:w w:val="100"/>
          <w:position w:val="-8"/>
          <w:sz w:val="16"/>
          <w:szCs w:val="16"/>
        </w:rPr>
        <w:t>С</w:t>
      </w:r>
      <w:r>
        <w:rPr>
          <w:rFonts w:ascii="Cambria" w:hAnsi="Cambria" w:cs="Cambria" w:eastAsia="Cambria"/>
          <w:i/>
          <w:color w:val="231F20"/>
          <w:w w:val="100"/>
          <w:position w:val="-8"/>
          <w:sz w:val="16"/>
          <w:szCs w:val="16"/>
        </w:rPr>
        <w:t> </w:t>
      </w:r>
      <w:r>
        <w:rPr>
          <w:rFonts w:ascii="Cambria" w:hAnsi="Cambria" w:cs="Cambria" w:eastAsia="Cambria"/>
          <w:i/>
          <w:color w:val="231F20"/>
          <w:spacing w:val="2"/>
          <w:w w:val="100"/>
          <w:position w:val="-8"/>
          <w:sz w:val="16"/>
          <w:szCs w:val="16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-28"/>
          <w:w w:val="100"/>
        </w:rPr>
        <w:t> </w:t>
      </w:r>
      <w:r>
        <w:rPr>
          <w:color w:val="231F20"/>
          <w:w w:val="100"/>
        </w:rPr>
        <w:t>2,7,</w:t>
      </w:r>
      <w:r>
        <w:rPr>
          <w:color w:val="231F20"/>
          <w:spacing w:val="-28"/>
          <w:w w:val="100"/>
        </w:rPr>
        <w:t> </w:t>
      </w:r>
      <w:r>
        <w:rPr>
          <w:rFonts w:ascii="Arial" w:hAnsi="Arial" w:cs="Arial" w:eastAsia="Arial"/>
          <w:color w:val="231F20"/>
          <w:spacing w:val="-6"/>
          <w:w w:val="100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100"/>
          <w:position w:val="-7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spacing w:val="32"/>
          <w:w w:val="100"/>
          <w:position w:val="-7"/>
          <w:sz w:val="17"/>
          <w:szCs w:val="17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-28"/>
          <w:w w:val="100"/>
        </w:rPr>
        <w:t> </w:t>
      </w:r>
      <w:r>
        <w:rPr>
          <w:color w:val="231F20"/>
          <w:w w:val="100"/>
        </w:rPr>
        <w:t>0,59,</w:t>
      </w:r>
      <w:r>
        <w:rPr>
          <w:color w:val="231F20"/>
          <w:spacing w:val="-28"/>
          <w:w w:val="100"/>
        </w:rPr>
        <w:t> </w:t>
      </w:r>
      <w:r>
        <w:rPr>
          <w:rFonts w:ascii="Arial" w:hAnsi="Arial" w:cs="Arial" w:eastAsia="Arial"/>
          <w:color w:val="231F20"/>
          <w:w w:val="100"/>
        </w:rPr>
        <w:t>a</w:t>
      </w:r>
      <w:r>
        <w:rPr>
          <w:rFonts w:ascii="Cambria" w:hAnsi="Cambria" w:cs="Cambria" w:eastAsia="Cambria"/>
          <w:i/>
          <w:color w:val="231F20"/>
          <w:w w:val="100"/>
          <w:position w:val="-8"/>
          <w:sz w:val="16"/>
          <w:szCs w:val="16"/>
        </w:rPr>
        <w:t>C</w:t>
      </w:r>
      <w:r>
        <w:rPr>
          <w:rFonts w:ascii="Cambria" w:hAnsi="Cambria" w:cs="Cambria" w:eastAsia="Cambria"/>
          <w:i/>
          <w:color w:val="231F20"/>
          <w:w w:val="100"/>
          <w:position w:val="-8"/>
          <w:sz w:val="16"/>
          <w:szCs w:val="16"/>
        </w:rPr>
        <w:t> </w:t>
      </w:r>
      <w:r>
        <w:rPr>
          <w:rFonts w:ascii="Cambria" w:hAnsi="Cambria" w:cs="Cambria" w:eastAsia="Cambria"/>
          <w:i/>
          <w:color w:val="231F20"/>
          <w:w w:val="100"/>
          <w:position w:val="-8"/>
          <w:sz w:val="16"/>
          <w:szCs w:val="16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-28"/>
          <w:w w:val="100"/>
        </w:rPr>
        <w:t> </w:t>
      </w:r>
      <w:r>
        <w:rPr>
          <w:color w:val="231F20"/>
          <w:w w:val="100"/>
        </w:rPr>
        <w:t>0,2)</w:t>
      </w:r>
      <w:r>
        <w:rPr>
          <w:color w:val="231F20"/>
          <w:spacing w:val="-28"/>
          <w:w w:val="100"/>
        </w:rPr>
        <w:t> </w:t>
      </w:r>
      <w:r>
        <w:rPr>
          <w:color w:val="231F20"/>
          <w:w w:val="100"/>
        </w:rPr>
        <w:t>«чистые»</w:t>
      </w:r>
      <w:r>
        <w:rPr>
          <w:color w:val="231F20"/>
          <w:spacing w:val="-28"/>
          <w:w w:val="100"/>
        </w:rPr>
        <w:t> </w:t>
      </w:r>
      <w:r>
        <w:rPr>
          <w:color w:val="231F20"/>
          <w:w w:val="100"/>
        </w:rPr>
        <w:t>эффе</w:t>
      </w:r>
      <w:r>
        <w:rPr>
          <w:color w:val="231F20"/>
          <w:spacing w:val="-1"/>
          <w:w w:val="100"/>
        </w:rPr>
        <w:t>к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тивности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инвестиций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равны</w:t>
      </w:r>
      <w:r>
        <w:rPr>
          <w:color w:val="000000"/>
          <w:w w:val="100"/>
        </w:rPr>
      </w:r>
    </w:p>
    <w:p>
      <w:pPr>
        <w:spacing w:after="0" w:line="145" w:lineRule="auto"/>
        <w:jc w:val="left"/>
        <w:sectPr>
          <w:pgSz w:w="9355" w:h="13620"/>
          <w:pgMar w:top="760" w:bottom="280" w:left="520" w:right="620"/>
        </w:sectPr>
      </w:pPr>
    </w:p>
    <w:p>
      <w:pPr>
        <w:pStyle w:val="BodyText"/>
        <w:spacing w:line="473" w:lineRule="exact"/>
        <w:ind w:left="1477" w:right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259.300995pt;margin-top:5.200731pt;width:5.6247pt;height:.1pt;mso-position-horizontal-relative:page;mso-position-vertical-relative:paragraph;z-index:-12651" coordorigin="5186,104" coordsize="112,2">
            <v:shape style="position:absolute;left:5186;top:104;width:112;height:2" coordorigin="5186,104" coordsize="112,0" path="m5186,104l5299,104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92.557289pt;margin-top:4.325835pt;width:11.275848pt;height:15.159751pt;mso-position-horizontal-relative:page;mso-position-vertical-relative:paragraph;z-index:-12636" type="#_x0000_t202" filled="f" stroked="f">
            <v:textbox inset="0,0,0,0">
              <w:txbxContent>
                <w:p>
                  <w:pPr>
                    <w:pStyle w:val="BodyText"/>
                    <w:spacing w:line="299" w:lineRule="exact"/>
                    <w:ind w:left="0" w:right="0"/>
                    <w:jc w:val="left"/>
                    <w:rPr>
                      <w:rFonts w:ascii="Arial" w:hAnsi="Arial" w:cs="Arial" w:eastAsia="Arial"/>
                    </w:rPr>
                  </w:pPr>
                  <w:r>
                    <w:rPr>
                      <w:rFonts w:ascii="Arial" w:hAnsi="Arial" w:cs="Arial" w:eastAsia="Arial"/>
                      <w:spacing w:val="6"/>
                      <w:w w:val="105"/>
                      <w:position w:val="-1"/>
                    </w:rPr>
                    <w:t>η</w:t>
                  </w:r>
                  <w:r>
                    <w:rPr>
                      <w:rFonts w:ascii="Arial" w:hAnsi="Arial" w:cs="Arial" w:eastAsia="Arial"/>
                      <w:w w:val="105"/>
                    </w:rPr>
                    <w:t>′</w:t>
                  </w:r>
                  <w:r>
                    <w:rPr>
                      <w:rFonts w:ascii="Arial" w:hAnsi="Arial" w:cs="Arial" w:eastAsia="Arial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4.745911pt;margin-top:6.643998pt;width:9.996pt;height:14pt;mso-position-horizontal-relative:page;mso-position-vertical-relative:paragraph;z-index:-12635" type="#_x0000_t202" filled="f" stroked="f">
            <v:textbox inset="0,0,0,0">
              <w:txbxContent>
                <w:p>
                  <w:pPr>
                    <w:pStyle w:val="BodyText"/>
                    <w:spacing w:line="280" w:lineRule="exact"/>
                    <w:ind w:left="0" w:right="0"/>
                    <w:jc w:val="left"/>
                  </w:pPr>
                  <w:r>
                    <w:rPr>
                      <w:color w:val="231F20"/>
                      <w:w w:val="100"/>
                    </w:rPr>
                    <w:t>=</w:t>
                  </w:r>
                  <w:r>
                    <w:rPr>
                      <w:color w:val="000000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6.447205pt;margin-top:15.806064pt;width:4.668938pt;height:6.9375pt;mso-position-horizontal-relative:page;mso-position-vertical-relative:paragraph;z-index:-12623" type="#_x0000_t202" filled="f" stroked="f">
            <v:textbox inset="0,0,0,0">
              <w:txbxContent>
                <w:p>
                  <w:pPr>
                    <w:spacing w:line="13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i/>
                      <w:color w:val="231F20"/>
                      <w:w w:val="90"/>
                      <w:sz w:val="14"/>
                      <w:szCs w:val="14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i/>
          <w:w w:val="110"/>
          <w:position w:val="-6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spacing w:val="36"/>
          <w:w w:val="110"/>
          <w:position w:val="-6"/>
          <w:sz w:val="16"/>
          <w:szCs w:val="16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5"/>
          <w:w w:val="110"/>
        </w:rPr>
        <w:t> </w:t>
      </w:r>
      <w:r>
        <w:rPr>
          <w:rFonts w:ascii="Arial" w:hAnsi="Arial" w:cs="Arial" w:eastAsia="Arial"/>
          <w:color w:val="231F20"/>
          <w:w w:val="110"/>
        </w:rPr>
        <w:t>h</w:t>
      </w:r>
      <w:r>
        <w:rPr>
          <w:rFonts w:ascii="Cambria" w:hAnsi="Cambria" w:cs="Cambria" w:eastAsia="Cambria"/>
          <w:i/>
          <w:color w:val="231F20"/>
          <w:w w:val="110"/>
          <w:position w:val="-8"/>
          <w:sz w:val="16"/>
          <w:szCs w:val="16"/>
        </w:rPr>
        <w:t>С</w:t>
      </w:r>
      <w:r>
        <w:rPr>
          <w:rFonts w:ascii="Cambria" w:hAnsi="Cambria" w:cs="Cambria" w:eastAsia="Cambria"/>
          <w:i/>
          <w:color w:val="231F20"/>
          <w:spacing w:val="17"/>
          <w:w w:val="110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52"/>
          <w:w w:val="135"/>
        </w:rPr>
        <w:t> </w:t>
      </w:r>
      <w:r>
        <w:rPr>
          <w:color w:val="231F20"/>
          <w:w w:val="110"/>
        </w:rPr>
        <w:t>1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2,7</w:t>
      </w:r>
      <w:r>
        <w:rPr>
          <w:color w:val="231F20"/>
          <w:spacing w:val="-55"/>
          <w:w w:val="110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51"/>
          <w:w w:val="135"/>
        </w:rPr>
        <w:t> </w:t>
      </w:r>
      <w:r>
        <w:rPr>
          <w:color w:val="231F20"/>
          <w:w w:val="110"/>
        </w:rPr>
        <w:t>1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6"/>
          <w:w w:val="110"/>
        </w:rPr>
        <w:t> </w:t>
      </w:r>
      <w:r>
        <w:rPr>
          <w:color w:val="231F20"/>
          <w:w w:val="110"/>
        </w:rPr>
        <w:t>1,7;</w:t>
      </w:r>
      <w:r>
        <w:rPr>
          <w:color w:val="231F20"/>
          <w:spacing w:val="-1"/>
          <w:w w:val="110"/>
        </w:rPr>
        <w:t> </w:t>
      </w:r>
      <w:r>
        <w:rPr>
          <w:rFonts w:ascii="Arial" w:hAnsi="Arial" w:cs="Arial" w:eastAsia="Arial"/>
          <w:color w:val="231F20"/>
          <w:w w:val="110"/>
          <w:position w:val="5"/>
          <w:sz w:val="24"/>
          <w:szCs w:val="24"/>
        </w:rPr>
        <w:t>η′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357" w:lineRule="exact"/>
        <w:ind w:left="98" w:right="0" w:firstLine="0"/>
        <w:jc w:val="center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105"/>
        </w:rPr>
        <w:br w:type="column"/>
      </w:r>
      <w:r>
        <w:rPr>
          <w:rFonts w:ascii="Malgun Gothic" w:hAnsi="Malgun Gothic" w:cs="Malgun Gothic" w:eastAsia="Malgun Gothic"/>
          <w:w w:val="105"/>
          <w:sz w:val="24"/>
          <w:szCs w:val="24"/>
        </w:rPr>
      </w:r>
      <w:r>
        <w:rPr>
          <w:rFonts w:ascii="Malgun Gothic" w:hAnsi="Malgun Gothic" w:cs="Malgun Gothic" w:eastAsia="Malgun Gothic"/>
          <w:spacing w:val="-18"/>
          <w:w w:val="105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spacing w:val="3"/>
          <w:w w:val="105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w w:val="105"/>
          <w:sz w:val="24"/>
          <w:szCs w:val="24"/>
          <w:u w:val="single" w:color="000000"/>
        </w:rPr>
        <w:t>5</w:t>
      </w:r>
      <w:r>
        <w:rPr>
          <w:rFonts w:ascii="Malgun Gothic" w:hAnsi="Malgun Gothic" w:cs="Malgun Gothic" w:eastAsia="Malgun Gothic"/>
          <w:w w:val="105"/>
          <w:sz w:val="24"/>
          <w:szCs w:val="24"/>
          <w:u w:val="single" w:color="000000"/>
        </w:rPr>
        <w:t>9</w:t>
      </w:r>
      <w:r>
        <w:rPr>
          <w:rFonts w:ascii="Malgun Gothic" w:hAnsi="Malgun Gothic" w:cs="Malgun Gothic" w:eastAsia="Malgun Gothic"/>
          <w:spacing w:val="-80"/>
          <w:w w:val="105"/>
          <w:sz w:val="24"/>
          <w:szCs w:val="24"/>
          <w:u w:val="single" w:color="000000"/>
        </w:rPr>
        <w:t> </w:t>
      </w:r>
      <w:r>
        <w:rPr>
          <w:rFonts w:ascii="Euclid" w:hAnsi="Euclid" w:cs="Euclid" w:eastAsia="Euclid"/>
          <w:w w:val="205"/>
          <w:sz w:val="24"/>
          <w:szCs w:val="24"/>
          <w:u w:val="single" w:color="000000"/>
        </w:rPr>
        <w:t>-</w:t>
      </w:r>
      <w:r>
        <w:rPr>
          <w:rFonts w:ascii="Euclid" w:hAnsi="Euclid" w:cs="Euclid" w:eastAsia="Euclid"/>
          <w:spacing w:val="-155"/>
          <w:w w:val="205"/>
          <w:sz w:val="24"/>
          <w:szCs w:val="24"/>
          <w:u w:val="single" w:color="000000"/>
        </w:rPr>
        <w:t> </w:t>
      </w:r>
      <w:r>
        <w:rPr>
          <w:rFonts w:ascii="Malgun Gothic" w:hAnsi="Malgun Gothic" w:cs="Malgun Gothic" w:eastAsia="Malgun Gothic"/>
          <w:spacing w:val="-19"/>
          <w:w w:val="105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w w:val="105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spacing w:val="-84"/>
          <w:w w:val="105"/>
          <w:sz w:val="24"/>
          <w:szCs w:val="24"/>
          <w:u w:val="single" w:color="000000"/>
        </w:rPr>
        <w:t> </w:t>
      </w:r>
      <w:r>
        <w:rPr>
          <w:rFonts w:ascii="Malgun Gothic" w:hAnsi="Malgun Gothic" w:cs="Malgun Gothic" w:eastAsia="Malgun Gothic"/>
          <w:w w:val="105"/>
          <w:sz w:val="24"/>
          <w:szCs w:val="24"/>
          <w:u w:val="single" w:color="000000"/>
        </w:rPr>
        <w:t>2</w:t>
      </w:r>
      <w:r>
        <w:rPr>
          <w:rFonts w:ascii="Malgun Gothic" w:hAnsi="Malgun Gothic" w:cs="Malgun Gothic" w:eastAsia="Malgun Gothic"/>
          <w:w w:val="90"/>
          <w:sz w:val="24"/>
          <w:szCs w:val="24"/>
        </w:rPr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line="317" w:lineRule="exact"/>
        <w:ind w:left="76" w:right="0" w:firstLine="0"/>
        <w:jc w:val="center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spacing w:val="9"/>
          <w:w w:val="125"/>
          <w:sz w:val="24"/>
          <w:szCs w:val="24"/>
        </w:rPr>
        <w:t>1</w:t>
      </w:r>
      <w:r>
        <w:rPr>
          <w:rFonts w:ascii="Euclid" w:hAnsi="Euclid" w:cs="Euclid" w:eastAsia="Euclid"/>
          <w:w w:val="125"/>
          <w:sz w:val="24"/>
          <w:szCs w:val="24"/>
        </w:rPr>
        <w:t>-</w:t>
      </w:r>
      <w:r>
        <w:rPr>
          <w:rFonts w:ascii="Malgun Gothic" w:hAnsi="Malgun Gothic" w:cs="Malgun Gothic" w:eastAsia="Malgun Gothic"/>
          <w:spacing w:val="-22"/>
          <w:w w:val="120"/>
          <w:sz w:val="24"/>
          <w:szCs w:val="24"/>
        </w:rPr>
        <w:t>0</w:t>
      </w:r>
      <w:r>
        <w:rPr>
          <w:rFonts w:ascii="Malgun Gothic" w:hAnsi="Malgun Gothic" w:cs="Malgun Gothic" w:eastAsia="Malgun Gothic"/>
          <w:spacing w:val="10"/>
          <w:w w:val="120"/>
          <w:sz w:val="24"/>
          <w:szCs w:val="24"/>
        </w:rPr>
        <w:t>,</w:t>
      </w:r>
      <w:r>
        <w:rPr>
          <w:rFonts w:ascii="Malgun Gothic" w:hAnsi="Malgun Gothic" w:cs="Malgun Gothic" w:eastAsia="Malgun Gothic"/>
          <w:w w:val="120"/>
          <w:sz w:val="24"/>
          <w:szCs w:val="24"/>
        </w:rPr>
        <w:t>2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pStyle w:val="BodyText"/>
        <w:spacing w:line="415" w:lineRule="exact"/>
        <w:ind w:left="83" w:right="0"/>
        <w:jc w:val="left"/>
      </w:pPr>
      <w:r>
        <w:rPr>
          <w:w w:val="95"/>
        </w:rPr>
        <w:br w:type="column"/>
      </w:r>
      <w:r>
        <w:rPr>
          <w:color w:val="231F20"/>
          <w:w w:val="95"/>
        </w:rPr>
        <w:t>=</w:t>
      </w:r>
      <w:r>
        <w:rPr>
          <w:color w:val="231F20"/>
          <w:spacing w:val="-70"/>
          <w:w w:val="95"/>
        </w:rPr>
        <w:t> </w:t>
      </w:r>
      <w:r>
        <w:rPr>
          <w:color w:val="231F20"/>
          <w:w w:val="95"/>
        </w:rPr>
        <w:t>0,44,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(0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11)</w:t>
      </w:r>
      <w:r>
        <w:rPr>
          <w:color w:val="000000"/>
          <w:w w:val="100"/>
        </w:rPr>
      </w:r>
    </w:p>
    <w:p>
      <w:pPr>
        <w:spacing w:after="0" w:line="415" w:lineRule="exact"/>
        <w:jc w:val="left"/>
        <w:sectPr>
          <w:type w:val="continuous"/>
          <w:pgSz w:w="9355" w:h="13620"/>
          <w:pgMar w:top="1340" w:bottom="280" w:left="520" w:right="620"/>
          <w:cols w:num="3" w:equalWidth="0">
            <w:col w:w="5175" w:space="40"/>
            <w:col w:w="1067" w:space="40"/>
            <w:col w:w="1893"/>
          </w:cols>
        </w:sectPr>
      </w:pPr>
    </w:p>
    <w:p>
      <w:pPr>
        <w:pStyle w:val="BodyText"/>
        <w:spacing w:line="363" w:lineRule="exact"/>
        <w:ind w:left="443" w:right="0"/>
        <w:jc w:val="left"/>
      </w:pPr>
      <w:r>
        <w:rPr/>
        <w:pict>
          <v:group style="position:absolute;margin-left:224.188004pt;margin-top:1.940241pt;width:7.031pt;height:.1pt;mso-position-horizontal-relative:page;mso-position-vertical-relative:paragraph;z-index:-12650" coordorigin="4484,39" coordsize="141,2">
            <v:shape style="position:absolute;left:4484;top:39;width:141;height:2" coordorigin="4484,39" coordsize="141,0" path="m4484,39l4624,39e" filled="f" stroked="t" strokeweight=".742pt" strokecolor="#231F20">
              <v:path arrowok="t"/>
            </v:shape>
            <w10:wrap type="none"/>
          </v:group>
        </w:pic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Белоруссии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(</w:t>
      </w:r>
      <w:r>
        <w:rPr>
          <w:rFonts w:ascii="Arial" w:hAnsi="Arial" w:cs="Arial" w:eastAsia="Arial"/>
          <w:color w:val="231F20"/>
          <w:w w:val="95"/>
        </w:rPr>
        <w:t>h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8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2,0,</w:t>
      </w:r>
      <w:r>
        <w:rPr>
          <w:color w:val="231F20"/>
          <w:spacing w:val="1"/>
          <w:w w:val="95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7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w w:val="95"/>
          <w:position w:val="-7"/>
          <w:sz w:val="17"/>
          <w:szCs w:val="17"/>
        </w:rPr>
        <w:t> </w:t>
      </w:r>
      <w:r>
        <w:rPr>
          <w:rFonts w:ascii="Arial" w:hAnsi="Arial" w:cs="Arial" w:eastAsia="Arial"/>
          <w:i/>
          <w:color w:val="231F20"/>
          <w:spacing w:val="16"/>
          <w:w w:val="95"/>
          <w:position w:val="-7"/>
          <w:sz w:val="17"/>
          <w:szCs w:val="17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0,63,</w:t>
      </w:r>
      <w:r>
        <w:rPr>
          <w:color w:val="231F20"/>
          <w:spacing w:val="1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a</w:t>
      </w:r>
      <w:r>
        <w:rPr>
          <w:rFonts w:ascii="Cambria" w:hAnsi="Cambria" w:cs="Cambria" w:eastAsia="Cambria"/>
          <w:i/>
          <w:color w:val="231F20"/>
          <w:w w:val="95"/>
          <w:position w:val="-8"/>
          <w:sz w:val="16"/>
          <w:szCs w:val="16"/>
        </w:rPr>
        <w:t>C</w:t>
      </w:r>
      <w:r>
        <w:rPr>
          <w:rFonts w:ascii="Cambria" w:hAnsi="Cambria" w:cs="Cambria" w:eastAsia="Cambria"/>
          <w:i/>
          <w:color w:val="231F20"/>
          <w:w w:val="95"/>
          <w:position w:val="-8"/>
          <w:sz w:val="16"/>
          <w:szCs w:val="16"/>
        </w:rPr>
        <w:t> </w:t>
      </w:r>
      <w:r>
        <w:rPr>
          <w:rFonts w:ascii="Cambria" w:hAnsi="Cambria" w:cs="Cambria" w:eastAsia="Cambria"/>
          <w:i/>
          <w:color w:val="231F20"/>
          <w:spacing w:val="27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0,32):</w:t>
      </w:r>
      <w:r>
        <w:rPr>
          <w:color w:val="000000"/>
          <w:w w:val="100"/>
        </w:rPr>
      </w:r>
    </w:p>
    <w:p>
      <w:pPr>
        <w:spacing w:after="0" w:line="363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pStyle w:val="BodyText"/>
        <w:spacing w:before="15"/>
        <w:ind w:left="1364" w:right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253.661697pt;margin-top:9.266211pt;width:5.625pt;height:.1pt;mso-position-horizontal-relative:page;mso-position-vertical-relative:paragraph;z-index:-12649" coordorigin="5073,185" coordsize="113,2">
            <v:shape style="position:absolute;left:5073;top:185;width:113;height:2" coordorigin="5073,185" coordsize="113,0" path="m5073,185l5186,185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86.91819pt;margin-top:8.391214pt;width:11.275848pt;height:15.159751pt;mso-position-horizontal-relative:page;mso-position-vertical-relative:paragraph;z-index:-12634" type="#_x0000_t202" filled="f" stroked="f">
            <v:textbox inset="0,0,0,0">
              <w:txbxContent>
                <w:p>
                  <w:pPr>
                    <w:pStyle w:val="BodyText"/>
                    <w:spacing w:line="299" w:lineRule="exact"/>
                    <w:ind w:left="0" w:right="0"/>
                    <w:jc w:val="left"/>
                    <w:rPr>
                      <w:rFonts w:ascii="Arial" w:hAnsi="Arial" w:cs="Arial" w:eastAsia="Arial"/>
                    </w:rPr>
                  </w:pPr>
                  <w:r>
                    <w:rPr>
                      <w:rFonts w:ascii="Arial" w:hAnsi="Arial" w:cs="Arial" w:eastAsia="Arial"/>
                      <w:spacing w:val="6"/>
                      <w:w w:val="105"/>
                      <w:position w:val="-1"/>
                    </w:rPr>
                    <w:t>η</w:t>
                  </w:r>
                  <w:r>
                    <w:rPr>
                      <w:rFonts w:ascii="Arial" w:hAnsi="Arial" w:cs="Arial" w:eastAsia="Arial"/>
                      <w:w w:val="105"/>
                    </w:rPr>
                    <w:t>′</w:t>
                  </w:r>
                  <w:r>
                    <w:rPr>
                      <w:rFonts w:ascii="Arial" w:hAnsi="Arial" w:cs="Arial" w:eastAsia="Arial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9.106903pt;margin-top:10.709377pt;width:9.996pt;height:14.0pt;mso-position-horizontal-relative:page;mso-position-vertical-relative:paragraph;z-index:-12633" type="#_x0000_t202" filled="f" stroked="f">
            <v:textbox inset="0,0,0,0">
              <w:txbxContent>
                <w:p>
                  <w:pPr>
                    <w:pStyle w:val="BodyText"/>
                    <w:spacing w:line="280" w:lineRule="exact"/>
                    <w:ind w:left="0" w:right="0"/>
                    <w:jc w:val="left"/>
                  </w:pPr>
                  <w:r>
                    <w:rPr>
                      <w:color w:val="231F20"/>
                      <w:w w:val="100"/>
                    </w:rPr>
                    <w:t>=</w:t>
                  </w:r>
                  <w:r>
                    <w:rPr>
                      <w:color w:val="000000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0.808197pt;margin-top:19.871643pt;width:4.668938pt;height:6.9375pt;mso-position-horizontal-relative:page;mso-position-vertical-relative:paragraph;z-index:-12622" type="#_x0000_t202" filled="f" stroked="f">
            <v:textbox inset="0,0,0,0">
              <w:txbxContent>
                <w:p>
                  <w:pPr>
                    <w:spacing w:line="13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i/>
                      <w:color w:val="231F20"/>
                      <w:w w:val="90"/>
                      <w:sz w:val="14"/>
                      <w:szCs w:val="14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i/>
          <w:w w:val="110"/>
          <w:position w:val="-6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spacing w:val="36"/>
          <w:w w:val="110"/>
          <w:position w:val="-6"/>
          <w:sz w:val="16"/>
          <w:szCs w:val="16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5"/>
          <w:w w:val="110"/>
        </w:rPr>
        <w:t> </w:t>
      </w:r>
      <w:r>
        <w:rPr>
          <w:rFonts w:ascii="Arial" w:hAnsi="Arial" w:cs="Arial" w:eastAsia="Arial"/>
          <w:color w:val="231F20"/>
          <w:w w:val="110"/>
        </w:rPr>
        <w:t>h</w:t>
      </w:r>
      <w:r>
        <w:rPr>
          <w:rFonts w:ascii="Cambria" w:hAnsi="Cambria" w:cs="Cambria" w:eastAsia="Cambria"/>
          <w:i/>
          <w:color w:val="231F20"/>
          <w:w w:val="110"/>
          <w:position w:val="-8"/>
          <w:sz w:val="16"/>
          <w:szCs w:val="16"/>
        </w:rPr>
        <w:t>С</w:t>
      </w:r>
      <w:r>
        <w:rPr>
          <w:rFonts w:ascii="Cambria" w:hAnsi="Cambria" w:cs="Cambria" w:eastAsia="Cambria"/>
          <w:i/>
          <w:color w:val="231F20"/>
          <w:spacing w:val="17"/>
          <w:w w:val="110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52"/>
          <w:w w:val="135"/>
        </w:rPr>
        <w:t> </w:t>
      </w:r>
      <w:r>
        <w:rPr>
          <w:color w:val="231F20"/>
          <w:w w:val="110"/>
        </w:rPr>
        <w:t>1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2,0</w:t>
      </w:r>
      <w:r>
        <w:rPr>
          <w:color w:val="231F20"/>
          <w:spacing w:val="-55"/>
          <w:w w:val="110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51"/>
          <w:w w:val="135"/>
        </w:rPr>
        <w:t> </w:t>
      </w:r>
      <w:r>
        <w:rPr>
          <w:color w:val="231F20"/>
          <w:w w:val="110"/>
        </w:rPr>
        <w:t>1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6"/>
          <w:w w:val="110"/>
        </w:rPr>
        <w:t> </w:t>
      </w:r>
      <w:r>
        <w:rPr>
          <w:color w:val="231F20"/>
          <w:w w:val="110"/>
        </w:rPr>
        <w:t>1,0;</w:t>
      </w:r>
      <w:r>
        <w:rPr>
          <w:color w:val="231F20"/>
          <w:spacing w:val="-1"/>
          <w:w w:val="110"/>
        </w:rPr>
        <w:t> </w:t>
      </w:r>
      <w:r>
        <w:rPr>
          <w:rFonts w:ascii="Arial" w:hAnsi="Arial" w:cs="Arial" w:eastAsia="Arial"/>
          <w:color w:val="231F20"/>
          <w:w w:val="110"/>
          <w:position w:val="5"/>
          <w:sz w:val="24"/>
          <w:szCs w:val="24"/>
        </w:rPr>
        <w:t>η′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411" w:lineRule="exact"/>
        <w:ind w:left="101" w:right="0" w:firstLine="0"/>
        <w:jc w:val="center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110"/>
        </w:rPr>
        <w:br w:type="column"/>
      </w:r>
      <w:r>
        <w:rPr>
          <w:rFonts w:ascii="Malgun Gothic" w:hAnsi="Malgun Gothic" w:cs="Malgun Gothic" w:eastAsia="Malgun Gothic"/>
          <w:w w:val="110"/>
          <w:sz w:val="24"/>
          <w:szCs w:val="24"/>
        </w:rPr>
      </w:r>
      <w:r>
        <w:rPr>
          <w:rFonts w:ascii="Malgun Gothic" w:hAnsi="Malgun Gothic" w:cs="Malgun Gothic" w:eastAsia="Malgun Gothic"/>
          <w:spacing w:val="-19"/>
          <w:w w:val="110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spacing w:val="6"/>
          <w:w w:val="110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6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2</w:t>
      </w:r>
      <w:r>
        <w:rPr>
          <w:rFonts w:ascii="Malgun Gothic" w:hAnsi="Malgun Gothic" w:cs="Malgun Gothic" w:eastAsia="Malgun Gothic"/>
          <w:spacing w:val="-84"/>
          <w:w w:val="110"/>
          <w:sz w:val="24"/>
          <w:szCs w:val="24"/>
          <w:u w:val="single" w:color="000000"/>
        </w:rPr>
        <w:t> </w:t>
      </w:r>
      <w:r>
        <w:rPr>
          <w:rFonts w:ascii="Euclid" w:hAnsi="Euclid" w:cs="Euclid" w:eastAsia="Euclid"/>
          <w:w w:val="120"/>
          <w:sz w:val="24"/>
          <w:szCs w:val="24"/>
          <w:u w:val="single" w:color="000000"/>
        </w:rPr>
        <w:t>-</w:t>
      </w:r>
      <w:r>
        <w:rPr>
          <w:rFonts w:ascii="Euclid" w:hAnsi="Euclid" w:cs="Euclid" w:eastAsia="Euclid"/>
          <w:spacing w:val="-87"/>
          <w:w w:val="120"/>
          <w:sz w:val="24"/>
          <w:szCs w:val="24"/>
          <w:u w:val="single" w:color="000000"/>
        </w:rPr>
        <w:t> </w:t>
      </w:r>
      <w:r>
        <w:rPr>
          <w:rFonts w:ascii="Malgun Gothic" w:hAnsi="Malgun Gothic" w:cs="Malgun Gothic" w:eastAsia="Malgun Gothic"/>
          <w:spacing w:val="-19"/>
          <w:w w:val="110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spacing w:val="3"/>
          <w:w w:val="110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32</w:t>
      </w:r>
      <w:r>
        <w:rPr>
          <w:rFonts w:ascii="Malgun Gothic" w:hAnsi="Malgun Gothic" w:cs="Malgun Gothic" w:eastAsia="Malgun Gothic"/>
          <w:w w:val="90"/>
          <w:sz w:val="24"/>
          <w:szCs w:val="24"/>
        </w:rPr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line="339" w:lineRule="exact"/>
        <w:ind w:left="78" w:right="0" w:firstLine="0"/>
        <w:jc w:val="center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spacing w:val="8"/>
          <w:w w:val="110"/>
          <w:sz w:val="24"/>
          <w:szCs w:val="24"/>
        </w:rPr>
        <w:t>1</w:t>
      </w:r>
      <w:r>
        <w:rPr>
          <w:rFonts w:ascii="Euclid" w:hAnsi="Euclid" w:cs="Euclid" w:eastAsia="Euclid"/>
          <w:w w:val="110"/>
          <w:sz w:val="24"/>
          <w:szCs w:val="24"/>
        </w:rPr>
        <w:t>-</w:t>
      </w:r>
      <w:r>
        <w:rPr>
          <w:rFonts w:ascii="Euclid" w:hAnsi="Euclid" w:cs="Euclid" w:eastAsia="Euclid"/>
          <w:spacing w:val="-53"/>
          <w:w w:val="110"/>
          <w:sz w:val="24"/>
          <w:szCs w:val="24"/>
        </w:rPr>
        <w:t> </w:t>
      </w:r>
      <w:r>
        <w:rPr>
          <w:rFonts w:ascii="Malgun Gothic" w:hAnsi="Malgun Gothic" w:cs="Malgun Gothic" w:eastAsia="Malgun Gothic"/>
          <w:spacing w:val="-19"/>
          <w:w w:val="110"/>
          <w:sz w:val="24"/>
          <w:szCs w:val="24"/>
        </w:rPr>
        <w:t>0</w:t>
      </w:r>
      <w:r>
        <w:rPr>
          <w:rFonts w:ascii="Malgun Gothic" w:hAnsi="Malgun Gothic" w:cs="Malgun Gothic" w:eastAsia="Malgun Gothic"/>
          <w:spacing w:val="3"/>
          <w:w w:val="110"/>
          <w:sz w:val="24"/>
          <w:szCs w:val="24"/>
        </w:rPr>
        <w:t>,</w:t>
      </w:r>
      <w:r>
        <w:rPr>
          <w:rFonts w:ascii="Malgun Gothic" w:hAnsi="Malgun Gothic" w:cs="Malgun Gothic" w:eastAsia="Malgun Gothic"/>
          <w:w w:val="110"/>
          <w:sz w:val="24"/>
          <w:szCs w:val="24"/>
        </w:rPr>
        <w:t>32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pStyle w:val="BodyText"/>
        <w:spacing w:before="15"/>
        <w:ind w:left="87" w:right="0"/>
        <w:jc w:val="left"/>
      </w:pPr>
      <w:r>
        <w:rPr>
          <w:w w:val="80"/>
        </w:rPr>
        <w:br w:type="column"/>
      </w:r>
      <w:r>
        <w:rPr>
          <w:color w:val="231F20"/>
          <w:w w:val="80"/>
        </w:rPr>
        <w:t>=</w:t>
      </w:r>
      <w:r>
        <w:rPr>
          <w:color w:val="231F20"/>
          <w:spacing w:val="-33"/>
          <w:w w:val="80"/>
        </w:rPr>
        <w:t> </w:t>
      </w:r>
      <w:r>
        <w:rPr>
          <w:color w:val="231F20"/>
          <w:w w:val="80"/>
        </w:rPr>
        <w:t>0,44</w:t>
      </w:r>
      <w:r>
        <w:rPr>
          <w:color w:val="231F20"/>
          <w:w w:val="80"/>
        </w:rPr>
        <w:t>�</w:t>
      </w:r>
      <w:r>
        <w:rPr>
          <w:color w:val="231F20"/>
          <w:spacing w:val="15"/>
          <w:w w:val="80"/>
        </w:rPr>
        <w:t> </w:t>
      </w:r>
      <w:r>
        <w:rPr>
          <w:color w:val="231F20"/>
          <w:w w:val="80"/>
        </w:rPr>
        <w:t>(0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12)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340" w:bottom="280" w:left="520" w:right="620"/>
          <w:cols w:num="3" w:equalWidth="0">
            <w:col w:w="5063" w:space="40"/>
            <w:col w:w="1185" w:space="40"/>
            <w:col w:w="1887"/>
          </w:cols>
        </w:sectPr>
      </w:pPr>
    </w:p>
    <w:p>
      <w:pPr>
        <w:pStyle w:val="BodyText"/>
        <w:spacing w:line="368" w:lineRule="exact"/>
        <w:ind w:left="443" w:right="0"/>
        <w:jc w:val="left"/>
      </w:pPr>
      <w:r>
        <w:rPr/>
        <w:pict>
          <v:group style="position:absolute;margin-left:181.416504pt;margin-top:2.211715pt;width:7.031pt;height:.1pt;mso-position-horizontal-relative:page;mso-position-vertical-relative:paragraph;z-index:-12648" coordorigin="3628,44" coordsize="141,2">
            <v:shape style="position:absolute;left:3628;top:44;width:141;height:2" coordorigin="3628,44" coordsize="141,0" path="m3628,44l3769,44e" filled="f" stroked="t" strokeweight=".742pt" strokecolor="#231F20">
              <v:path arrowok="t"/>
            </v:shape>
            <w10:wrap type="none"/>
          </v:group>
        </w:pict>
      </w:r>
      <w:r>
        <w:rPr>
          <w:color w:val="231F20"/>
          <w:w w:val="105"/>
        </w:rPr>
        <w:t>Для</w:t>
      </w:r>
      <w:r>
        <w:rPr>
          <w:color w:val="231F20"/>
          <w:spacing w:val="-43"/>
          <w:w w:val="105"/>
        </w:rPr>
        <w:t> </w:t>
      </w:r>
      <w:r>
        <w:rPr>
          <w:color w:val="231F20"/>
          <w:w w:val="105"/>
        </w:rPr>
        <w:t>Китая</w:t>
      </w:r>
      <w:r>
        <w:rPr>
          <w:color w:val="231F20"/>
          <w:spacing w:val="-44"/>
          <w:w w:val="105"/>
        </w:rPr>
        <w:t> </w:t>
      </w:r>
      <w:r>
        <w:rPr>
          <w:color w:val="231F20"/>
          <w:w w:val="105"/>
        </w:rPr>
        <w:t>(</w:t>
      </w:r>
      <w:r>
        <w:rPr>
          <w:rFonts w:ascii="Arial" w:hAnsi="Arial" w:cs="Arial" w:eastAsia="Arial"/>
          <w:color w:val="231F20"/>
          <w:w w:val="105"/>
        </w:rPr>
        <w:t>h</w:t>
      </w:r>
      <w:r>
        <w:rPr>
          <w:rFonts w:ascii="Georgia" w:hAnsi="Georgia" w:cs="Georgia" w:eastAsia="Georgia"/>
          <w:i/>
          <w:color w:val="231F20"/>
          <w:w w:val="105"/>
          <w:position w:val="-8"/>
          <w:sz w:val="16"/>
          <w:szCs w:val="16"/>
        </w:rPr>
        <w:t>С</w:t>
      </w:r>
      <w:r>
        <w:rPr>
          <w:rFonts w:ascii="Georgia" w:hAnsi="Georgia" w:cs="Georgia" w:eastAsia="Georgia"/>
          <w:i/>
          <w:color w:val="231F20"/>
          <w:spacing w:val="23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43"/>
          <w:w w:val="105"/>
        </w:rPr>
        <w:t> </w:t>
      </w:r>
      <w:r>
        <w:rPr>
          <w:color w:val="231F20"/>
          <w:w w:val="105"/>
        </w:rPr>
        <w:t>2,1,</w:t>
      </w:r>
      <w:r>
        <w:rPr>
          <w:color w:val="231F20"/>
          <w:spacing w:val="-43"/>
          <w:w w:val="105"/>
        </w:rPr>
        <w:t> </w:t>
      </w:r>
      <w:r>
        <w:rPr>
          <w:rFonts w:ascii="Arial" w:hAnsi="Arial" w:cs="Arial" w:eastAsia="Arial"/>
          <w:color w:val="231F20"/>
          <w:spacing w:val="-6"/>
          <w:w w:val="105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105"/>
          <w:position w:val="-7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spacing w:val="18"/>
          <w:w w:val="105"/>
          <w:position w:val="-7"/>
          <w:sz w:val="17"/>
          <w:szCs w:val="17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43"/>
          <w:w w:val="105"/>
        </w:rPr>
        <w:t> </w:t>
      </w:r>
      <w:r>
        <w:rPr>
          <w:color w:val="231F20"/>
          <w:w w:val="105"/>
        </w:rPr>
        <w:t>0,89;</w:t>
      </w:r>
      <w:r>
        <w:rPr>
          <w:color w:val="231F20"/>
          <w:spacing w:val="-43"/>
          <w:w w:val="105"/>
        </w:rPr>
        <w:t> </w:t>
      </w:r>
      <w:r>
        <w:rPr>
          <w:rFonts w:ascii="Arial" w:hAnsi="Arial" w:cs="Arial" w:eastAsia="Arial"/>
          <w:color w:val="231F20"/>
          <w:w w:val="105"/>
        </w:rPr>
        <w:t>a</w:t>
      </w:r>
      <w:r>
        <w:rPr>
          <w:rFonts w:ascii="Cambria" w:hAnsi="Cambria" w:cs="Cambria" w:eastAsia="Cambria"/>
          <w:i/>
          <w:color w:val="231F20"/>
          <w:w w:val="105"/>
          <w:position w:val="-8"/>
          <w:sz w:val="16"/>
          <w:szCs w:val="16"/>
        </w:rPr>
        <w:t>C</w:t>
      </w:r>
      <w:r>
        <w:rPr>
          <w:rFonts w:ascii="Cambria" w:hAnsi="Cambria" w:cs="Cambria" w:eastAsia="Cambria"/>
          <w:i/>
          <w:color w:val="231F20"/>
          <w:spacing w:val="23"/>
          <w:w w:val="105"/>
          <w:position w:val="-8"/>
          <w:sz w:val="16"/>
          <w:szCs w:val="16"/>
        </w:rPr>
        <w:t> </w:t>
      </w:r>
      <w:r>
        <w:rPr>
          <w:color w:val="231F20"/>
          <w:w w:val="105"/>
        </w:rPr>
        <w:t>=</w:t>
      </w:r>
      <w:r>
        <w:rPr>
          <w:color w:val="231F20"/>
          <w:spacing w:val="-43"/>
          <w:w w:val="105"/>
        </w:rPr>
        <w:t> </w:t>
      </w:r>
      <w:r>
        <w:rPr>
          <w:color w:val="231F20"/>
          <w:w w:val="105"/>
        </w:rPr>
        <w:t>0,42)</w:t>
      </w:r>
      <w:r>
        <w:rPr>
          <w:color w:val="000000"/>
          <w:w w:val="100"/>
        </w:rPr>
      </w:r>
    </w:p>
    <w:p>
      <w:pPr>
        <w:spacing w:after="0" w:line="368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pStyle w:val="BodyText"/>
        <w:spacing w:before="72"/>
        <w:ind w:left="1432" w:right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257.039001pt;margin-top:12.116188pt;width:5.6247pt;height:.1pt;mso-position-horizontal-relative:page;mso-position-vertical-relative:paragraph;z-index:-12647" coordorigin="5141,242" coordsize="112,2">
            <v:shape style="position:absolute;left:5141;top:242;width:112;height:2" coordorigin="5141,242" coordsize="112,0" path="m5141,242l5253,242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90.295189pt;margin-top:11.241192pt;width:11.275848pt;height:15.159751pt;mso-position-horizontal-relative:page;mso-position-vertical-relative:paragraph;z-index:-12632" type="#_x0000_t202" filled="f" stroked="f">
            <v:textbox inset="0,0,0,0">
              <w:txbxContent>
                <w:p>
                  <w:pPr>
                    <w:pStyle w:val="BodyText"/>
                    <w:spacing w:line="299" w:lineRule="exact"/>
                    <w:ind w:left="0" w:right="0"/>
                    <w:jc w:val="left"/>
                    <w:rPr>
                      <w:rFonts w:ascii="Arial" w:hAnsi="Arial" w:cs="Arial" w:eastAsia="Arial"/>
                    </w:rPr>
                  </w:pPr>
                  <w:r>
                    <w:rPr>
                      <w:rFonts w:ascii="Arial" w:hAnsi="Arial" w:cs="Arial" w:eastAsia="Arial"/>
                      <w:spacing w:val="6"/>
                      <w:w w:val="105"/>
                      <w:position w:val="-1"/>
                    </w:rPr>
                    <w:t>η</w:t>
                  </w:r>
                  <w:r>
                    <w:rPr>
                      <w:rFonts w:ascii="Arial" w:hAnsi="Arial" w:cs="Arial" w:eastAsia="Arial"/>
                      <w:w w:val="105"/>
                    </w:rPr>
                    <w:t>′</w:t>
                  </w:r>
                  <w:r>
                    <w:rPr>
                      <w:rFonts w:ascii="Arial" w:hAnsi="Arial" w:cs="Arial" w:eastAsia="Arial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9.221893pt;margin-top:13.559355pt;width:9.996pt;height:14pt;mso-position-horizontal-relative:page;mso-position-vertical-relative:paragraph;z-index:-12631" type="#_x0000_t202" filled="f" stroked="f">
            <v:textbox inset="0,0,0,0">
              <w:txbxContent>
                <w:p>
                  <w:pPr>
                    <w:pStyle w:val="BodyText"/>
                    <w:spacing w:line="280" w:lineRule="exact"/>
                    <w:ind w:left="0" w:right="0"/>
                    <w:jc w:val="left"/>
                  </w:pPr>
                  <w:r>
                    <w:rPr>
                      <w:color w:val="231F20"/>
                      <w:w w:val="100"/>
                    </w:rPr>
                    <w:t>=</w:t>
                  </w:r>
                  <w:r>
                    <w:rPr>
                      <w:color w:val="000000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4.185211pt;margin-top:22.721521pt;width:4.668938pt;height:6.9375pt;mso-position-horizontal-relative:page;mso-position-vertical-relative:paragraph;z-index:-12621" type="#_x0000_t202" filled="f" stroked="f">
            <v:textbox inset="0,0,0,0">
              <w:txbxContent>
                <w:p>
                  <w:pPr>
                    <w:spacing w:line="13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i/>
                      <w:color w:val="231F20"/>
                      <w:w w:val="90"/>
                      <w:sz w:val="14"/>
                      <w:szCs w:val="14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i/>
          <w:w w:val="110"/>
          <w:position w:val="-6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spacing w:val="36"/>
          <w:w w:val="110"/>
          <w:position w:val="-6"/>
          <w:sz w:val="16"/>
          <w:szCs w:val="16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5"/>
          <w:w w:val="110"/>
        </w:rPr>
        <w:t> </w:t>
      </w:r>
      <w:r>
        <w:rPr>
          <w:rFonts w:ascii="Arial" w:hAnsi="Arial" w:cs="Arial" w:eastAsia="Arial"/>
          <w:color w:val="231F20"/>
          <w:w w:val="110"/>
        </w:rPr>
        <w:t>h</w:t>
      </w:r>
      <w:r>
        <w:rPr>
          <w:rFonts w:ascii="Cambria" w:hAnsi="Cambria" w:cs="Cambria" w:eastAsia="Cambria"/>
          <w:i/>
          <w:color w:val="231F20"/>
          <w:w w:val="110"/>
          <w:position w:val="-8"/>
          <w:sz w:val="16"/>
          <w:szCs w:val="16"/>
        </w:rPr>
        <w:t>С</w:t>
      </w:r>
      <w:r>
        <w:rPr>
          <w:rFonts w:ascii="Cambria" w:hAnsi="Cambria" w:cs="Cambria" w:eastAsia="Cambria"/>
          <w:i/>
          <w:color w:val="231F20"/>
          <w:spacing w:val="17"/>
          <w:w w:val="110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52"/>
          <w:w w:val="135"/>
        </w:rPr>
        <w:t> </w:t>
      </w:r>
      <w:r>
        <w:rPr>
          <w:color w:val="231F20"/>
          <w:w w:val="110"/>
        </w:rPr>
        <w:t>1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2,1</w:t>
      </w:r>
      <w:r>
        <w:rPr>
          <w:color w:val="231F20"/>
          <w:spacing w:val="-55"/>
          <w:w w:val="110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51"/>
          <w:w w:val="135"/>
        </w:rPr>
        <w:t> </w:t>
      </w:r>
      <w:r>
        <w:rPr>
          <w:color w:val="231F20"/>
          <w:w w:val="110"/>
        </w:rPr>
        <w:t>1</w:t>
      </w:r>
      <w:r>
        <w:rPr>
          <w:color w:val="231F20"/>
          <w:spacing w:val="-55"/>
          <w:w w:val="110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6"/>
          <w:w w:val="110"/>
        </w:rPr>
        <w:t> </w:t>
      </w:r>
      <w:r>
        <w:rPr>
          <w:color w:val="231F20"/>
          <w:w w:val="110"/>
        </w:rPr>
        <w:t>1,1;</w:t>
      </w:r>
      <w:r>
        <w:rPr>
          <w:color w:val="231F20"/>
          <w:spacing w:val="-1"/>
          <w:w w:val="110"/>
        </w:rPr>
        <w:t> </w:t>
      </w:r>
      <w:r>
        <w:rPr>
          <w:rFonts w:ascii="Arial" w:hAnsi="Arial" w:cs="Arial" w:eastAsia="Arial"/>
          <w:color w:val="231F20"/>
          <w:w w:val="110"/>
          <w:position w:val="5"/>
          <w:sz w:val="24"/>
          <w:szCs w:val="24"/>
        </w:rPr>
        <w:t>η′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451" w:lineRule="exact"/>
        <w:ind w:left="98" w:right="0" w:firstLine="0"/>
        <w:jc w:val="center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110"/>
        </w:rPr>
        <w:br w:type="column"/>
      </w:r>
      <w:r>
        <w:rPr>
          <w:rFonts w:ascii="Malgun Gothic" w:hAnsi="Malgun Gothic" w:cs="Malgun Gothic" w:eastAsia="Malgun Gothic"/>
          <w:w w:val="110"/>
          <w:sz w:val="24"/>
          <w:szCs w:val="24"/>
        </w:rPr>
      </w:r>
      <w:r>
        <w:rPr>
          <w:rFonts w:ascii="Malgun Gothic" w:hAnsi="Malgun Gothic" w:cs="Malgun Gothic" w:eastAsia="Malgun Gothic"/>
          <w:spacing w:val="-19"/>
          <w:w w:val="110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spacing w:val="3"/>
          <w:w w:val="110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8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9</w:t>
      </w:r>
      <w:r>
        <w:rPr>
          <w:rFonts w:ascii="Malgun Gothic" w:hAnsi="Malgun Gothic" w:cs="Malgun Gothic" w:eastAsia="Malgun Gothic"/>
          <w:spacing w:val="-86"/>
          <w:w w:val="110"/>
          <w:sz w:val="24"/>
          <w:szCs w:val="24"/>
          <w:u w:val="single" w:color="000000"/>
        </w:rPr>
        <w:t> </w:t>
      </w:r>
      <w:r>
        <w:rPr>
          <w:rFonts w:ascii="Euclid" w:hAnsi="Euclid" w:cs="Euclid" w:eastAsia="Euclid"/>
          <w:w w:val="130"/>
          <w:sz w:val="24"/>
          <w:szCs w:val="24"/>
          <w:u w:val="single" w:color="000000"/>
        </w:rPr>
        <w:t>-</w:t>
      </w:r>
      <w:r>
        <w:rPr>
          <w:rFonts w:ascii="Euclid" w:hAnsi="Euclid" w:cs="Euclid" w:eastAsia="Euclid"/>
          <w:spacing w:val="-95"/>
          <w:w w:val="130"/>
          <w:sz w:val="24"/>
          <w:szCs w:val="24"/>
          <w:u w:val="single" w:color="000000"/>
        </w:rPr>
        <w:t> </w:t>
      </w:r>
      <w:r>
        <w:rPr>
          <w:rFonts w:ascii="Malgun Gothic" w:hAnsi="Malgun Gothic" w:cs="Malgun Gothic" w:eastAsia="Malgun Gothic"/>
          <w:spacing w:val="-20"/>
          <w:w w:val="110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spacing w:val="-89"/>
          <w:w w:val="110"/>
          <w:sz w:val="24"/>
          <w:szCs w:val="24"/>
          <w:u w:val="single" w:color="000000"/>
        </w:rPr>
        <w:t> 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42</w:t>
      </w:r>
      <w:r>
        <w:rPr>
          <w:rFonts w:ascii="Malgun Gothic" w:hAnsi="Malgun Gothic" w:cs="Malgun Gothic" w:eastAsia="Malgun Gothic"/>
          <w:w w:val="90"/>
          <w:sz w:val="24"/>
          <w:szCs w:val="24"/>
        </w:rPr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line="322" w:lineRule="exact"/>
        <w:ind w:left="76" w:right="0" w:firstLine="0"/>
        <w:jc w:val="center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spacing w:val="8"/>
          <w:w w:val="110"/>
          <w:sz w:val="24"/>
          <w:szCs w:val="24"/>
        </w:rPr>
        <w:t>1</w:t>
      </w:r>
      <w:r>
        <w:rPr>
          <w:rFonts w:ascii="Euclid" w:hAnsi="Euclid" w:cs="Euclid" w:eastAsia="Euclid"/>
          <w:w w:val="110"/>
          <w:sz w:val="24"/>
          <w:szCs w:val="24"/>
        </w:rPr>
        <w:t>-</w:t>
      </w:r>
      <w:r>
        <w:rPr>
          <w:rFonts w:ascii="Euclid" w:hAnsi="Euclid" w:cs="Euclid" w:eastAsia="Euclid"/>
          <w:spacing w:val="-51"/>
          <w:w w:val="110"/>
          <w:sz w:val="24"/>
          <w:szCs w:val="24"/>
        </w:rPr>
        <w:t> </w:t>
      </w:r>
      <w:r>
        <w:rPr>
          <w:rFonts w:ascii="Malgun Gothic" w:hAnsi="Malgun Gothic" w:cs="Malgun Gothic" w:eastAsia="Malgun Gothic"/>
          <w:spacing w:val="-20"/>
          <w:w w:val="110"/>
          <w:sz w:val="24"/>
          <w:szCs w:val="24"/>
        </w:rPr>
        <w:t>0</w:t>
      </w:r>
      <w:r>
        <w:rPr>
          <w:rFonts w:ascii="Malgun Gothic" w:hAnsi="Malgun Gothic" w:cs="Malgun Gothic" w:eastAsia="Malgun Gothic"/>
          <w:spacing w:val="9"/>
          <w:w w:val="110"/>
          <w:sz w:val="24"/>
          <w:szCs w:val="24"/>
        </w:rPr>
        <w:t>,</w:t>
      </w:r>
      <w:r>
        <w:rPr>
          <w:rFonts w:ascii="Malgun Gothic" w:hAnsi="Malgun Gothic" w:cs="Malgun Gothic" w:eastAsia="Malgun Gothic"/>
          <w:w w:val="110"/>
          <w:sz w:val="24"/>
          <w:szCs w:val="24"/>
        </w:rPr>
        <w:t>42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pStyle w:val="BodyText"/>
        <w:spacing w:before="72"/>
        <w:ind w:left="83" w:right="0"/>
        <w:jc w:val="left"/>
      </w:pPr>
      <w:r>
        <w:rPr>
          <w:w w:val="80"/>
        </w:rPr>
        <w:br w:type="column"/>
      </w:r>
      <w:r>
        <w:rPr>
          <w:color w:val="231F20"/>
          <w:w w:val="80"/>
        </w:rPr>
        <w:t>=</w:t>
      </w:r>
      <w:r>
        <w:rPr>
          <w:color w:val="231F20"/>
          <w:spacing w:val="-33"/>
          <w:w w:val="80"/>
        </w:rPr>
        <w:t> </w:t>
      </w:r>
      <w:r>
        <w:rPr>
          <w:color w:val="231F20"/>
          <w:w w:val="80"/>
        </w:rPr>
        <w:t>0,81</w:t>
      </w:r>
      <w:r>
        <w:rPr>
          <w:color w:val="231F20"/>
          <w:w w:val="80"/>
        </w:rPr>
        <w:t>�</w:t>
      </w:r>
      <w:r>
        <w:rPr>
          <w:color w:val="231F20"/>
          <w:spacing w:val="15"/>
          <w:w w:val="80"/>
        </w:rPr>
        <w:t> </w:t>
      </w:r>
      <w:r>
        <w:rPr>
          <w:color w:val="231F20"/>
          <w:w w:val="80"/>
        </w:rPr>
        <w:t>(0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13)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340" w:bottom="280" w:left="520" w:right="620"/>
          <w:cols w:num="3" w:equalWidth="0">
            <w:col w:w="5065" w:space="40"/>
            <w:col w:w="1187" w:space="40"/>
            <w:col w:w="1883"/>
          </w:cols>
        </w:sectPr>
      </w:pPr>
    </w:p>
    <w:p>
      <w:pPr>
        <w:pStyle w:val="BodyText"/>
        <w:spacing w:line="282" w:lineRule="exact"/>
        <w:ind w:left="443" w:right="0"/>
        <w:jc w:val="left"/>
      </w:pPr>
      <w:r>
        <w:rPr>
          <w:color w:val="231F20"/>
          <w:w w:val="80"/>
        </w:rPr>
        <w:t>Т</w:t>
      </w:r>
      <w:r>
        <w:rPr>
          <w:color w:val="231F20"/>
          <w:spacing w:val="2"/>
          <w:w w:val="80"/>
        </w:rPr>
        <w:t>�</w:t>
      </w:r>
      <w:r>
        <w:rPr>
          <w:color w:val="231F20"/>
          <w:w w:val="80"/>
        </w:rPr>
        <w:t>е</w:t>
      </w:r>
      <w:r>
        <w:rPr>
          <w:color w:val="231F20"/>
          <w:w w:val="80"/>
        </w:rPr>
        <w:t>�</w:t>
      </w:r>
      <w:r>
        <w:rPr>
          <w:color w:val="231F20"/>
          <w:spacing w:val="48"/>
          <w:w w:val="80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Кита</w:t>
      </w:r>
      <w:r>
        <w:rPr>
          <w:color w:val="231F20"/>
          <w:w w:val="95"/>
        </w:rPr>
        <w:t>е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ка</w:t>
      </w:r>
      <w:r>
        <w:rPr>
          <w:color w:val="231F20"/>
          <w:w w:val="95"/>
        </w:rPr>
        <w:t>к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коэффициент</w:t>
      </w:r>
      <w:r>
        <w:rPr>
          <w:color w:val="231F20"/>
          <w:w w:val="95"/>
        </w:rPr>
        <w:t>ы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эффективност</w:t>
      </w:r>
      <w:r>
        <w:rPr>
          <w:color w:val="231F20"/>
          <w:w w:val="95"/>
        </w:rPr>
        <w:t>и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инвест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ци</w:t>
      </w:r>
      <w:r>
        <w:rPr>
          <w:color w:val="231F20"/>
          <w:w w:val="95"/>
        </w:rPr>
        <w:t>й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0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1)</w:t>
      </w:r>
      <w:r>
        <w:rPr>
          <w:color w:val="231F20"/>
          <w:w w:val="95"/>
        </w:rPr>
        <w:t>,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ак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«</w:t>
      </w:r>
      <w:r>
        <w:rPr>
          <w:color w:val="231F20"/>
          <w:w w:val="95"/>
        </w:rPr>
        <w:t>чистые</w:t>
      </w:r>
      <w:r>
        <w:rPr>
          <w:color w:val="231F20"/>
          <w:w w:val="95"/>
        </w:rPr>
        <w:t>»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ффе</w:t>
      </w:r>
      <w:r>
        <w:rPr>
          <w:color w:val="231F20"/>
          <w:w w:val="95"/>
        </w:rPr>
        <w:t>ктив</w:t>
      </w:r>
      <w:r>
        <w:rPr>
          <w:color w:val="231F20"/>
          <w:w w:val="95"/>
        </w:rPr>
        <w:t>нос</w:t>
      </w:r>
      <w:r>
        <w:rPr>
          <w:color w:val="231F20"/>
          <w:w w:val="95"/>
        </w:rPr>
        <w:t>ти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(0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9)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зн</w:t>
      </w:r>
      <w:r>
        <w:rPr>
          <w:color w:val="231F20"/>
          <w:w w:val="95"/>
        </w:rPr>
        <w:t>ачит</w:t>
      </w:r>
      <w:r>
        <w:rPr>
          <w:color w:val="231F20"/>
          <w:w w:val="95"/>
        </w:rPr>
        <w:t>ель</w:t>
      </w:r>
      <w:r>
        <w:rPr>
          <w:color w:val="231F20"/>
          <w:w w:val="95"/>
        </w:rPr>
        <w:t>но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0"/>
        </w:rPr>
        <w:t>выше,</w:t>
      </w:r>
      <w:r>
        <w:rPr>
          <w:color w:val="231F20"/>
          <w:spacing w:val="-24"/>
          <w:w w:val="90"/>
        </w:rPr>
        <w:t> </w:t>
      </w:r>
      <w:r>
        <w:rPr>
          <w:color w:val="231F20"/>
          <w:w w:val="90"/>
        </w:rPr>
        <w:t>чем</w:t>
      </w:r>
      <w:r>
        <w:rPr>
          <w:color w:val="231F20"/>
          <w:spacing w:val="-2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24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94" w:lineRule="exact"/>
        <w:ind w:left="443" w:right="0"/>
        <w:jc w:val="left"/>
      </w:pPr>
      <w:r>
        <w:rPr/>
        <w:pict>
          <v:group style="position:absolute;margin-left:246.166595pt;margin-top:3.50401pt;width:7.031pt;height:.1pt;mso-position-horizontal-relative:page;mso-position-vertical-relative:paragraph;z-index:-12646" coordorigin="4923,70" coordsize="141,2">
            <v:shape style="position:absolute;left:4923;top:70;width:141;height:2" coordorigin="4923,70" coordsize="141,0" path="m4923,70l5064,70e" filled="f" stroked="t" strokeweight=".742pt" strokecolor="#231F20">
              <v:path arrowok="t"/>
            </v:shape>
            <w10:wrap type="none"/>
          </v:group>
        </w:pict>
      </w:r>
      <w:r>
        <w:rPr>
          <w:color w:val="231F20"/>
          <w:w w:val="100"/>
        </w:rPr>
        <w:t>Для</w:t>
      </w:r>
      <w:r>
        <w:rPr>
          <w:color w:val="231F20"/>
          <w:spacing w:val="-20"/>
          <w:w w:val="100"/>
        </w:rPr>
        <w:t> </w:t>
      </w:r>
      <w:r>
        <w:rPr>
          <w:color w:val="231F20"/>
          <w:w w:val="100"/>
        </w:rPr>
        <w:t>Новых</w:t>
      </w:r>
      <w:r>
        <w:rPr>
          <w:color w:val="231F20"/>
          <w:spacing w:val="-19"/>
          <w:w w:val="100"/>
        </w:rPr>
        <w:t> </w:t>
      </w:r>
      <w:r>
        <w:rPr>
          <w:color w:val="231F20"/>
          <w:w w:val="100"/>
        </w:rPr>
        <w:t>стран</w:t>
      </w:r>
      <w:r>
        <w:rPr>
          <w:color w:val="231F20"/>
          <w:spacing w:val="-19"/>
          <w:w w:val="10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spacing w:val="-19"/>
          <w:w w:val="100"/>
        </w:rPr>
        <w:t> </w:t>
      </w:r>
      <w:r>
        <w:rPr>
          <w:color w:val="231F20"/>
          <w:w w:val="100"/>
        </w:rPr>
        <w:t>(</w:t>
      </w:r>
      <w:r>
        <w:rPr>
          <w:rFonts w:ascii="Arial" w:hAnsi="Arial" w:cs="Arial" w:eastAsia="Arial"/>
          <w:color w:val="231F20"/>
          <w:w w:val="100"/>
        </w:rPr>
        <w:t>h</w:t>
      </w:r>
      <w:r>
        <w:rPr>
          <w:rFonts w:ascii="Cambria" w:hAnsi="Cambria" w:cs="Cambria" w:eastAsia="Cambria"/>
          <w:i/>
          <w:color w:val="231F20"/>
          <w:w w:val="100"/>
          <w:position w:val="-8"/>
          <w:sz w:val="16"/>
          <w:szCs w:val="16"/>
        </w:rPr>
        <w:t>С</w:t>
      </w:r>
      <w:r>
        <w:rPr>
          <w:rFonts w:ascii="Cambria" w:hAnsi="Cambria" w:cs="Cambria" w:eastAsia="Cambria"/>
          <w:i/>
          <w:color w:val="231F20"/>
          <w:w w:val="100"/>
          <w:position w:val="-8"/>
          <w:sz w:val="16"/>
          <w:szCs w:val="16"/>
        </w:rPr>
        <w:t> </w:t>
      </w:r>
      <w:r>
        <w:rPr>
          <w:rFonts w:ascii="Cambria" w:hAnsi="Cambria" w:cs="Cambria" w:eastAsia="Cambria"/>
          <w:i/>
          <w:color w:val="231F20"/>
          <w:spacing w:val="11"/>
          <w:w w:val="100"/>
          <w:position w:val="-8"/>
          <w:sz w:val="16"/>
          <w:szCs w:val="16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-19"/>
          <w:w w:val="100"/>
        </w:rPr>
        <w:t> </w:t>
      </w:r>
      <w:r>
        <w:rPr>
          <w:color w:val="231F20"/>
          <w:w w:val="100"/>
        </w:rPr>
        <w:t>3,6,</w:t>
      </w:r>
      <w:r>
        <w:rPr>
          <w:color w:val="231F20"/>
          <w:spacing w:val="-19"/>
          <w:w w:val="100"/>
        </w:rPr>
        <w:t> </w:t>
      </w:r>
      <w:r>
        <w:rPr>
          <w:rFonts w:ascii="Arial" w:hAnsi="Arial" w:cs="Arial" w:eastAsia="Arial"/>
          <w:color w:val="231F20"/>
          <w:spacing w:val="-6"/>
          <w:w w:val="100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100"/>
          <w:position w:val="-7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spacing w:val="43"/>
          <w:w w:val="100"/>
          <w:position w:val="-7"/>
          <w:sz w:val="17"/>
          <w:szCs w:val="17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-19"/>
          <w:w w:val="100"/>
        </w:rPr>
        <w:t> </w:t>
      </w:r>
      <w:r>
        <w:rPr>
          <w:color w:val="231F20"/>
          <w:w w:val="100"/>
        </w:rPr>
        <w:t>0,75,</w:t>
      </w:r>
      <w:r>
        <w:rPr>
          <w:color w:val="231F20"/>
          <w:spacing w:val="-20"/>
          <w:w w:val="100"/>
        </w:rPr>
        <w:t> </w:t>
      </w:r>
      <w:r>
        <w:rPr>
          <w:rFonts w:ascii="Arial" w:hAnsi="Arial" w:cs="Arial" w:eastAsia="Arial"/>
          <w:color w:val="231F20"/>
          <w:w w:val="100"/>
        </w:rPr>
        <w:t>a</w:t>
      </w:r>
      <w:r>
        <w:rPr>
          <w:rFonts w:ascii="Georgia" w:hAnsi="Georgia" w:cs="Georgia" w:eastAsia="Georgia"/>
          <w:i/>
          <w:color w:val="231F20"/>
          <w:w w:val="100"/>
          <w:position w:val="-8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w w:val="100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i/>
          <w:color w:val="231F20"/>
          <w:spacing w:val="2"/>
          <w:w w:val="100"/>
          <w:position w:val="-8"/>
          <w:sz w:val="16"/>
          <w:szCs w:val="16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-19"/>
          <w:w w:val="100"/>
        </w:rPr>
        <w:t> </w:t>
      </w:r>
      <w:r>
        <w:rPr>
          <w:color w:val="231F20"/>
          <w:w w:val="100"/>
        </w:rPr>
        <w:t>0,22)</w:t>
      </w:r>
      <w:r>
        <w:rPr>
          <w:color w:val="000000"/>
          <w:w w:val="100"/>
        </w:rPr>
      </w:r>
    </w:p>
    <w:p>
      <w:pPr>
        <w:spacing w:after="0" w:line="394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pStyle w:val="BodyText"/>
        <w:spacing w:before="15"/>
        <w:ind w:left="1430" w:right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253.661804pt;margin-top:9.266098pt;width:5.625pt;height:.1pt;mso-position-horizontal-relative:page;mso-position-vertical-relative:paragraph;z-index:-12645" coordorigin="5073,185" coordsize="112,2">
            <v:shape style="position:absolute;left:5073;top:185;width:113;height:2" coordorigin="5073,185" coordsize="113,0" path="m5073,185l5186,185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90.180092pt;margin-top:8.391201pt;width:11.275848pt;height:15.159751pt;mso-position-horizontal-relative:page;mso-position-vertical-relative:paragraph;z-index:-12630" type="#_x0000_t202" filled="f" stroked="f">
            <v:textbox inset="0,0,0,0">
              <w:txbxContent>
                <w:p>
                  <w:pPr>
                    <w:pStyle w:val="BodyText"/>
                    <w:spacing w:line="299" w:lineRule="exact"/>
                    <w:ind w:left="0" w:right="0"/>
                    <w:jc w:val="left"/>
                    <w:rPr>
                      <w:rFonts w:ascii="Arial" w:hAnsi="Arial" w:cs="Arial" w:eastAsia="Arial"/>
                    </w:rPr>
                  </w:pPr>
                  <w:r>
                    <w:rPr>
                      <w:rFonts w:ascii="Arial" w:hAnsi="Arial" w:cs="Arial" w:eastAsia="Arial"/>
                      <w:spacing w:val="6"/>
                      <w:w w:val="105"/>
                      <w:position w:val="-1"/>
                    </w:rPr>
                    <w:t>η</w:t>
                  </w:r>
                  <w:r>
                    <w:rPr>
                      <w:rFonts w:ascii="Arial" w:hAnsi="Arial" w:cs="Arial" w:eastAsia="Arial"/>
                      <w:w w:val="105"/>
                    </w:rPr>
                    <w:t>′</w:t>
                  </w:r>
                  <w:r>
                    <w:rPr>
                      <w:rFonts w:ascii="Arial" w:hAnsi="Arial" w:cs="Arial" w:eastAsia="Arial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9.106903pt;margin-top:10.709364pt;width:9.996pt;height:14pt;mso-position-horizontal-relative:page;mso-position-vertical-relative:paragraph;z-index:-12629" type="#_x0000_t202" filled="f" stroked="f">
            <v:textbox inset="0,0,0,0">
              <w:txbxContent>
                <w:p>
                  <w:pPr>
                    <w:pStyle w:val="BodyText"/>
                    <w:spacing w:line="280" w:lineRule="exact"/>
                    <w:ind w:left="0" w:right="0"/>
                    <w:jc w:val="left"/>
                  </w:pPr>
                  <w:r>
                    <w:rPr>
                      <w:color w:val="231F20"/>
                      <w:w w:val="100"/>
                    </w:rPr>
                    <w:t>=</w:t>
                  </w:r>
                  <w:r>
                    <w:rPr>
                      <w:color w:val="000000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0.808197pt;margin-top:19.871531pt;width:4.668938pt;height:6.9375pt;mso-position-horizontal-relative:page;mso-position-vertical-relative:paragraph;z-index:-12620" type="#_x0000_t202" filled="f" stroked="f">
            <v:textbox inset="0,0,0,0">
              <w:txbxContent>
                <w:p>
                  <w:pPr>
                    <w:spacing w:line="13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i/>
                      <w:color w:val="231F20"/>
                      <w:w w:val="90"/>
                      <w:sz w:val="14"/>
                      <w:szCs w:val="14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i/>
          <w:w w:val="110"/>
          <w:position w:val="-6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spacing w:val="34"/>
          <w:w w:val="110"/>
          <w:position w:val="-6"/>
          <w:sz w:val="16"/>
          <w:szCs w:val="16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6"/>
          <w:w w:val="110"/>
        </w:rPr>
        <w:t> </w:t>
      </w:r>
      <w:r>
        <w:rPr>
          <w:rFonts w:ascii="Arial" w:hAnsi="Arial" w:cs="Arial" w:eastAsia="Arial"/>
          <w:color w:val="231F20"/>
          <w:w w:val="110"/>
        </w:rPr>
        <w:t>h</w:t>
      </w:r>
      <w:r>
        <w:rPr>
          <w:rFonts w:ascii="Cambria" w:hAnsi="Cambria" w:cs="Cambria" w:eastAsia="Cambria"/>
          <w:i/>
          <w:color w:val="231F20"/>
          <w:w w:val="110"/>
          <w:position w:val="-8"/>
          <w:sz w:val="16"/>
          <w:szCs w:val="16"/>
        </w:rPr>
        <w:t>С</w:t>
      </w:r>
      <w:r>
        <w:rPr>
          <w:rFonts w:ascii="Cambria" w:hAnsi="Cambria" w:cs="Cambria" w:eastAsia="Cambria"/>
          <w:i/>
          <w:color w:val="231F20"/>
          <w:spacing w:val="16"/>
          <w:w w:val="110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52"/>
          <w:w w:val="135"/>
        </w:rPr>
        <w:t> </w:t>
      </w:r>
      <w:r>
        <w:rPr>
          <w:color w:val="231F20"/>
          <w:w w:val="110"/>
        </w:rPr>
        <w:t>1</w:t>
      </w:r>
      <w:r>
        <w:rPr>
          <w:color w:val="231F20"/>
          <w:spacing w:val="-56"/>
          <w:w w:val="110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6"/>
          <w:w w:val="110"/>
        </w:rPr>
        <w:t> </w:t>
      </w:r>
      <w:r>
        <w:rPr>
          <w:color w:val="231F20"/>
          <w:w w:val="110"/>
        </w:rPr>
        <w:t>3,6</w:t>
      </w:r>
      <w:r>
        <w:rPr>
          <w:color w:val="231F20"/>
          <w:spacing w:val="-56"/>
          <w:w w:val="110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53"/>
          <w:w w:val="135"/>
        </w:rPr>
        <w:t> </w:t>
      </w:r>
      <w:r>
        <w:rPr>
          <w:color w:val="231F20"/>
          <w:w w:val="110"/>
        </w:rPr>
        <w:t>1</w:t>
      </w:r>
      <w:r>
        <w:rPr>
          <w:color w:val="231F20"/>
          <w:spacing w:val="-56"/>
          <w:w w:val="110"/>
        </w:rPr>
        <w:t> </w:t>
      </w:r>
      <w:r>
        <w:rPr>
          <w:color w:val="231F20"/>
          <w:w w:val="110"/>
        </w:rPr>
        <w:t>=</w:t>
      </w:r>
      <w:r>
        <w:rPr>
          <w:color w:val="231F20"/>
          <w:spacing w:val="-56"/>
          <w:w w:val="110"/>
        </w:rPr>
        <w:t> </w:t>
      </w:r>
      <w:r>
        <w:rPr>
          <w:color w:val="231F20"/>
          <w:w w:val="110"/>
        </w:rPr>
        <w:t>2,6,</w:t>
      </w:r>
      <w:r>
        <w:rPr>
          <w:color w:val="231F20"/>
          <w:spacing w:val="-56"/>
          <w:w w:val="110"/>
        </w:rPr>
        <w:t> </w:t>
      </w:r>
      <w:r>
        <w:rPr>
          <w:rFonts w:ascii="Arial" w:hAnsi="Arial" w:cs="Arial" w:eastAsia="Arial"/>
          <w:color w:val="231F20"/>
          <w:w w:val="110"/>
          <w:position w:val="5"/>
          <w:sz w:val="24"/>
          <w:szCs w:val="24"/>
        </w:rPr>
        <w:t>η′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400" w:lineRule="exact"/>
        <w:ind w:left="101" w:right="0" w:firstLine="0"/>
        <w:jc w:val="center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110"/>
        </w:rPr>
        <w:br w:type="column"/>
      </w:r>
      <w:r>
        <w:rPr>
          <w:rFonts w:ascii="Malgun Gothic" w:hAnsi="Malgun Gothic" w:cs="Malgun Gothic" w:eastAsia="Malgun Gothic"/>
          <w:w w:val="110"/>
          <w:sz w:val="24"/>
          <w:szCs w:val="24"/>
        </w:rPr>
      </w:r>
      <w:r>
        <w:rPr>
          <w:rFonts w:ascii="Malgun Gothic" w:hAnsi="Malgun Gothic" w:cs="Malgun Gothic" w:eastAsia="Malgun Gothic"/>
          <w:spacing w:val="-19"/>
          <w:w w:val="110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spacing w:val="6"/>
          <w:w w:val="110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7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5</w:t>
      </w:r>
      <w:r>
        <w:rPr>
          <w:rFonts w:ascii="Malgun Gothic" w:hAnsi="Malgun Gothic" w:cs="Malgun Gothic" w:eastAsia="Malgun Gothic"/>
          <w:spacing w:val="-86"/>
          <w:w w:val="110"/>
          <w:sz w:val="24"/>
          <w:szCs w:val="24"/>
          <w:u w:val="single" w:color="000000"/>
        </w:rPr>
        <w:t> </w:t>
      </w:r>
      <w:r>
        <w:rPr>
          <w:rFonts w:ascii="Euclid" w:hAnsi="Euclid" w:cs="Euclid" w:eastAsia="Euclid"/>
          <w:w w:val="125"/>
          <w:sz w:val="24"/>
          <w:szCs w:val="24"/>
          <w:u w:val="single" w:color="000000"/>
        </w:rPr>
        <w:t>-</w:t>
      </w:r>
      <w:r>
        <w:rPr>
          <w:rFonts w:ascii="Euclid" w:hAnsi="Euclid" w:cs="Euclid" w:eastAsia="Euclid"/>
          <w:spacing w:val="-91"/>
          <w:w w:val="125"/>
          <w:sz w:val="24"/>
          <w:szCs w:val="24"/>
          <w:u w:val="single" w:color="000000"/>
        </w:rPr>
        <w:t> </w:t>
      </w:r>
      <w:r>
        <w:rPr>
          <w:rFonts w:ascii="Malgun Gothic" w:hAnsi="Malgun Gothic" w:cs="Malgun Gothic" w:eastAsia="Malgun Gothic"/>
          <w:spacing w:val="-19"/>
          <w:w w:val="110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spacing w:val="-88"/>
          <w:w w:val="110"/>
          <w:sz w:val="24"/>
          <w:szCs w:val="24"/>
          <w:u w:val="single" w:color="000000"/>
        </w:rPr>
        <w:t> </w:t>
      </w:r>
      <w:r>
        <w:rPr>
          <w:rFonts w:ascii="Malgun Gothic" w:hAnsi="Malgun Gothic" w:cs="Malgun Gothic" w:eastAsia="Malgun Gothic"/>
          <w:w w:val="110"/>
          <w:sz w:val="24"/>
          <w:szCs w:val="24"/>
          <w:u w:val="single" w:color="000000"/>
        </w:rPr>
        <w:t>22</w:t>
      </w:r>
      <w:r>
        <w:rPr>
          <w:rFonts w:ascii="Malgun Gothic" w:hAnsi="Malgun Gothic" w:cs="Malgun Gothic" w:eastAsia="Malgun Gothic"/>
          <w:w w:val="90"/>
          <w:sz w:val="24"/>
          <w:szCs w:val="24"/>
        </w:rPr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line="317" w:lineRule="exact"/>
        <w:ind w:left="78" w:right="0" w:firstLine="0"/>
        <w:jc w:val="center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spacing w:val="8"/>
          <w:w w:val="110"/>
          <w:sz w:val="24"/>
          <w:szCs w:val="24"/>
        </w:rPr>
        <w:t>1</w:t>
      </w:r>
      <w:r>
        <w:rPr>
          <w:rFonts w:ascii="Euclid" w:hAnsi="Euclid" w:cs="Euclid" w:eastAsia="Euclid"/>
          <w:w w:val="110"/>
          <w:sz w:val="24"/>
          <w:szCs w:val="24"/>
        </w:rPr>
        <w:t>-</w:t>
      </w:r>
      <w:r>
        <w:rPr>
          <w:rFonts w:ascii="Euclid" w:hAnsi="Euclid" w:cs="Euclid" w:eastAsia="Euclid"/>
          <w:spacing w:val="-51"/>
          <w:w w:val="110"/>
          <w:sz w:val="24"/>
          <w:szCs w:val="24"/>
        </w:rPr>
        <w:t> </w:t>
      </w:r>
      <w:r>
        <w:rPr>
          <w:rFonts w:ascii="Malgun Gothic" w:hAnsi="Malgun Gothic" w:cs="Malgun Gothic" w:eastAsia="Malgun Gothic"/>
          <w:spacing w:val="-19"/>
          <w:w w:val="110"/>
          <w:sz w:val="24"/>
          <w:szCs w:val="24"/>
        </w:rPr>
        <w:t>0</w:t>
      </w:r>
      <w:r>
        <w:rPr>
          <w:rFonts w:ascii="Malgun Gothic" w:hAnsi="Malgun Gothic" w:cs="Malgun Gothic" w:eastAsia="Malgun Gothic"/>
          <w:spacing w:val="9"/>
          <w:w w:val="110"/>
          <w:sz w:val="24"/>
          <w:szCs w:val="24"/>
        </w:rPr>
        <w:t>,</w:t>
      </w:r>
      <w:r>
        <w:rPr>
          <w:rFonts w:ascii="Malgun Gothic" w:hAnsi="Malgun Gothic" w:cs="Malgun Gothic" w:eastAsia="Malgun Gothic"/>
          <w:w w:val="110"/>
          <w:sz w:val="24"/>
          <w:szCs w:val="24"/>
        </w:rPr>
        <w:t>22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pStyle w:val="BodyText"/>
        <w:spacing w:before="15"/>
        <w:ind w:left="84" w:right="0"/>
        <w:jc w:val="left"/>
      </w:pPr>
      <w:r>
        <w:rPr>
          <w:w w:val="80"/>
        </w:rPr>
        <w:br w:type="column"/>
      </w:r>
      <w:r>
        <w:rPr>
          <w:color w:val="231F20"/>
          <w:w w:val="80"/>
        </w:rPr>
        <w:t>=</w:t>
      </w:r>
      <w:r>
        <w:rPr>
          <w:color w:val="231F20"/>
          <w:spacing w:val="-33"/>
          <w:w w:val="80"/>
        </w:rPr>
        <w:t> </w:t>
      </w:r>
      <w:r>
        <w:rPr>
          <w:color w:val="231F20"/>
          <w:w w:val="80"/>
        </w:rPr>
        <w:t>0,68</w:t>
      </w:r>
      <w:r>
        <w:rPr>
          <w:color w:val="231F20"/>
          <w:w w:val="80"/>
        </w:rPr>
        <w:t>�</w:t>
      </w:r>
      <w:r>
        <w:rPr>
          <w:color w:val="231F20"/>
          <w:spacing w:val="15"/>
          <w:w w:val="80"/>
        </w:rPr>
        <w:t> </w:t>
      </w:r>
      <w:r>
        <w:rPr>
          <w:color w:val="231F20"/>
          <w:w w:val="80"/>
        </w:rPr>
        <w:t>(0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14)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340" w:bottom="280" w:left="520" w:right="620"/>
          <w:cols w:num="3" w:equalWidth="0">
            <w:col w:w="5063" w:space="40"/>
            <w:col w:w="1189" w:space="40"/>
            <w:col w:w="1883"/>
          </w:cols>
        </w:sectPr>
      </w:pPr>
    </w:p>
    <w:p>
      <w:pPr>
        <w:pStyle w:val="BodyText"/>
        <w:spacing w:line="282" w:lineRule="exact"/>
        <w:ind w:left="727" w:right="0"/>
        <w:jc w:val="left"/>
      </w:pPr>
      <w:r>
        <w:rPr>
          <w:color w:val="231F20"/>
          <w:w w:val="95"/>
        </w:rPr>
        <w:t>Таки</w:t>
      </w:r>
      <w:r>
        <w:rPr>
          <w:color w:val="231F20"/>
          <w:w w:val="95"/>
        </w:rPr>
        <w:t>м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образо</w:t>
      </w:r>
      <w:r>
        <w:rPr>
          <w:color w:val="231F20"/>
          <w:w w:val="95"/>
        </w:rPr>
        <w:t>м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«чистые</w:t>
      </w:r>
      <w:r>
        <w:rPr>
          <w:color w:val="231F20"/>
          <w:w w:val="95"/>
        </w:rPr>
        <w:t>»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эффективност</w:t>
      </w:r>
      <w:r>
        <w:rPr>
          <w:color w:val="231F20"/>
          <w:w w:val="95"/>
        </w:rPr>
        <w:t>и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взаимно-одн</w:t>
      </w:r>
      <w:r>
        <w:rPr>
          <w:color w:val="231F20"/>
          <w:spacing w:val="-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0"/>
        </w:rPr>
        <w:t>значн</w:t>
      </w:r>
      <w:r>
        <w:rPr>
          <w:color w:val="231F20"/>
          <w:w w:val="90"/>
        </w:rPr>
        <w:t>о</w:t>
      </w:r>
      <w:r>
        <w:rPr>
          <w:color w:val="231F20"/>
          <w:spacing w:val="69"/>
          <w:w w:val="90"/>
        </w:rPr>
        <w:t> </w:t>
      </w:r>
      <w:r>
        <w:rPr>
          <w:color w:val="231F20"/>
          <w:w w:val="90"/>
        </w:rPr>
        <w:t>выражаютс</w:t>
      </w:r>
      <w:r>
        <w:rPr>
          <w:color w:val="231F20"/>
          <w:w w:val="90"/>
        </w:rPr>
        <w:t>я</w:t>
      </w:r>
      <w:r>
        <w:rPr>
          <w:color w:val="231F20"/>
          <w:spacing w:val="70"/>
          <w:w w:val="90"/>
        </w:rPr>
        <w:t> </w:t>
      </w:r>
      <w:r>
        <w:rPr>
          <w:color w:val="231F20"/>
          <w:spacing w:val="1"/>
          <w:w w:val="90"/>
        </w:rPr>
        <w:t>чере</w:t>
      </w:r>
      <w:r>
        <w:rPr>
          <w:color w:val="231F20"/>
          <w:w w:val="90"/>
        </w:rPr>
        <w:t>з</w:t>
      </w:r>
      <w:r>
        <w:rPr>
          <w:color w:val="231F20"/>
          <w:spacing w:val="69"/>
          <w:w w:val="90"/>
        </w:rPr>
        <w:t> </w:t>
      </w:r>
      <w:r>
        <w:rPr>
          <w:color w:val="231F20"/>
          <w:w w:val="90"/>
        </w:rPr>
        <w:t>введенны</w:t>
      </w:r>
      <w:r>
        <w:rPr>
          <w:color w:val="231F20"/>
          <w:w w:val="90"/>
        </w:rPr>
        <w:t>е</w:t>
      </w:r>
      <w:r>
        <w:rPr>
          <w:color w:val="231F20"/>
          <w:spacing w:val="70"/>
          <w:w w:val="90"/>
        </w:rPr>
        <w:t> </w:t>
      </w:r>
      <w:r>
        <w:rPr>
          <w:color w:val="231F20"/>
          <w:w w:val="90"/>
        </w:rPr>
        <w:t>эффективност</w:t>
      </w:r>
      <w:r>
        <w:rPr>
          <w:color w:val="231F20"/>
          <w:w w:val="90"/>
        </w:rPr>
        <w:t>и</w:t>
      </w:r>
      <w:r>
        <w:rPr>
          <w:color w:val="231F20"/>
          <w:spacing w:val="69"/>
          <w:w w:val="90"/>
        </w:rPr>
        <w:t> </w:t>
      </w:r>
      <w:r>
        <w:rPr>
          <w:color w:val="231F20"/>
          <w:w w:val="90"/>
        </w:rPr>
        <w:t>(0</w:t>
      </w:r>
      <w:r>
        <w:rPr>
          <w:color w:val="231F20"/>
          <w:spacing w:val="3"/>
          <w:w w:val="90"/>
        </w:rPr>
        <w:t>�</w:t>
      </w:r>
      <w:r>
        <w:rPr>
          <w:color w:val="231F20"/>
          <w:w w:val="90"/>
        </w:rPr>
        <w:t>1)</w:t>
      </w:r>
      <w:r>
        <w:rPr>
          <w:color w:val="000000"/>
          <w:w w:val="100"/>
        </w:rPr>
      </w:r>
    </w:p>
    <w:p>
      <w:pPr>
        <w:pStyle w:val="BodyText"/>
        <w:spacing w:line="335" w:lineRule="exact"/>
        <w:ind w:left="443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капиталоемкость</w:t>
      </w:r>
      <w:r>
        <w:rPr>
          <w:color w:val="231F20"/>
          <w:spacing w:val="-36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α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8"/>
          <w:sz w:val="16"/>
          <w:szCs w:val="16"/>
        </w:rPr>
        <w:t>C</w:t>
      </w:r>
      <w:r>
        <w:rPr>
          <w:color w:val="231F20"/>
          <w:w w:val="95"/>
        </w:rPr>
        <w:t>�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Пр</w:t>
      </w:r>
      <w:r>
        <w:rPr>
          <w:color w:val="231F20"/>
          <w:w w:val="95"/>
        </w:rPr>
      </w:r>
      <w:r>
        <w:rPr>
          <w:color w:val="231F20"/>
          <w:w w:val="95"/>
          <w:u w:val="single" w:color="231F20"/>
        </w:rPr>
        <w:t>и</w:t>
      </w:r>
      <w:r>
        <w:rPr>
          <w:color w:val="231F20"/>
          <w:spacing w:val="-36"/>
          <w:w w:val="95"/>
          <w:u w:val="single" w:color="231F20"/>
        </w:rPr>
        <w:t> </w:t>
      </w:r>
      <w:r>
        <w:rPr>
          <w:color w:val="231F20"/>
          <w:spacing w:val="-36"/>
          <w:w w:val="95"/>
        </w:rPr>
      </w:r>
      <w:r>
        <w:rPr>
          <w:color w:val="231F20"/>
          <w:w w:val="95"/>
        </w:rPr>
        <w:t>этом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них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оди</w:t>
      </w:r>
      <w:r>
        <w:rPr>
          <w:color w:val="231F20"/>
          <w:w w:val="95"/>
        </w:rPr>
      </w:r>
      <w:r>
        <w:rPr>
          <w:color w:val="231F20"/>
          <w:w w:val="95"/>
          <w:u w:val="single" w:color="231F20"/>
        </w:rPr>
        <w:t>на</w:t>
      </w:r>
      <w:r>
        <w:rPr>
          <w:color w:val="231F20"/>
          <w:w w:val="95"/>
        </w:rPr>
      </w:r>
      <w:r>
        <w:rPr>
          <w:color w:val="231F20"/>
          <w:w w:val="95"/>
        </w:rPr>
        <w:t>ковая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моното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335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pStyle w:val="BodyText"/>
        <w:spacing w:line="390" w:lineRule="exact"/>
        <w:ind w:left="443" w:right="0"/>
        <w:jc w:val="left"/>
        <w:rPr>
          <w:rFonts w:ascii="Arial" w:hAnsi="Arial" w:cs="Arial" w:eastAsia="Arial"/>
        </w:rPr>
      </w:pPr>
      <w:r>
        <w:rPr/>
        <w:pict>
          <v:group style="position:absolute;margin-left:260.677887pt;margin-top:22.198397pt;width:6.108pt;height:.1pt;mso-position-horizontal-relative:page;mso-position-vertical-relative:paragraph;z-index:-12643" coordorigin="5214,444" coordsize="122,2">
            <v:shape style="position:absolute;left:5214;top:444;width:122;height:2" coordorigin="5214,444" coordsize="122,0" path="m5214,444l5336,444e" filled="f" stroked="t" strokeweight=".645pt" strokecolor="#000000">
              <v:path arrowok="t"/>
            </v:shape>
            <w10:wrap type="none"/>
          </v:group>
        </w:pict>
      </w:r>
      <w:r>
        <w:rPr/>
        <w:pict>
          <v:shape style="position:absolute;margin-left:292.507996pt;margin-top:10.614194pt;width:5.416237pt;height:8.0479pt;mso-position-horizontal-relative:page;mso-position-vertical-relative:paragraph;z-index:-12628" type="#_x0000_t202" filled="f" stroked="f">
            <v:textbox inset="0,0,0,0">
              <w:txbxContent>
                <w:p>
                  <w:pPr>
                    <w:spacing w:line="157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0"/>
                      <w:sz w:val="16"/>
                      <w:szCs w:val="16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-1"/>
          <w:w w:val="95"/>
        </w:rPr>
        <w:t>ность</w:t>
      </w:r>
      <w:r>
        <w:rPr>
          <w:color w:val="231F20"/>
          <w:w w:val="95"/>
        </w:rPr>
        <w:t>: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увеличение</w:t>
      </w:r>
      <w:r>
        <w:rPr>
          <w:color w:val="231F20"/>
          <w:w w:val="95"/>
        </w:rPr>
        <w:t>м</w:t>
      </w:r>
      <w:r>
        <w:rPr>
          <w:color w:val="231F20"/>
          <w:spacing w:val="-19"/>
          <w:w w:val="95"/>
        </w:rPr>
        <w:t> </w:t>
      </w:r>
      <w:r>
        <w:rPr>
          <w:rFonts w:ascii="Arial" w:hAnsi="Arial" w:cs="Arial" w:eastAsia="Arial"/>
          <w:color w:val="231F20"/>
          <w:spacing w:val="-1"/>
          <w:w w:val="95"/>
        </w:rPr>
        <w:t>h</w:t>
      </w:r>
      <w:r>
        <w:rPr>
          <w:rFonts w:ascii="Georgia" w:hAnsi="Georgia" w:cs="Georgia" w:eastAsia="Georgia"/>
          <w:i/>
          <w:color w:val="231F20"/>
          <w:w w:val="95"/>
          <w:position w:val="-8"/>
          <w:sz w:val="16"/>
          <w:szCs w:val="16"/>
        </w:rPr>
        <w:t>C</w:t>
      </w:r>
      <w:r>
        <w:rPr>
          <w:rFonts w:ascii="Georgia" w:hAnsi="Georgia" w:cs="Georgia" w:eastAsia="Georgia"/>
          <w:i/>
          <w:color w:val="231F20"/>
          <w:w w:val="95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i/>
          <w:color w:val="231F20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7"/>
          <w:sz w:val="17"/>
          <w:szCs w:val="17"/>
        </w:rPr>
        <w:t>C</w:t>
      </w:r>
      <w:r>
        <w:rPr>
          <w:rFonts w:ascii="Arial" w:hAnsi="Arial" w:cs="Arial" w:eastAsia="Arial"/>
          <w:i/>
          <w:color w:val="231F20"/>
          <w:spacing w:val="38"/>
          <w:w w:val="95"/>
          <w:position w:val="-7"/>
          <w:sz w:val="17"/>
          <w:szCs w:val="17"/>
        </w:rPr>
        <w:t> </w:t>
      </w:r>
      <w:r>
        <w:rPr>
          <w:color w:val="231F20"/>
          <w:spacing w:val="-1"/>
          <w:w w:val="95"/>
        </w:rPr>
        <w:t>расту</w:t>
      </w:r>
      <w:r>
        <w:rPr>
          <w:color w:val="231F20"/>
          <w:w w:val="95"/>
        </w:rPr>
        <w:t>т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rFonts w:ascii="Arial" w:hAnsi="Arial" w:cs="Arial" w:eastAsia="Arial"/>
          <w:color w:val="000000"/>
          <w:spacing w:val="5"/>
          <w:w w:val="95"/>
          <w:position w:val="2"/>
        </w:rPr>
        <w:t>η</w:t>
      </w:r>
      <w:r>
        <w:rPr>
          <w:rFonts w:ascii="Arial" w:hAnsi="Arial" w:cs="Arial" w:eastAsia="Arial"/>
          <w:color w:val="000000"/>
          <w:w w:val="95"/>
          <w:position w:val="5"/>
        </w:rPr>
        <w:t>′</w:t>
      </w:r>
      <w:r>
        <w:rPr>
          <w:rFonts w:ascii="Arial" w:hAnsi="Arial" w:cs="Arial" w:eastAsia="Arial"/>
          <w:color w:val="000000"/>
          <w:w w:val="100"/>
        </w:rPr>
      </w:r>
    </w:p>
    <w:p>
      <w:pPr>
        <w:spacing w:line="295" w:lineRule="exact"/>
        <w:ind w:left="0" w:right="32" w:firstLine="0"/>
        <w:jc w:val="right"/>
        <w:rPr>
          <w:rFonts w:ascii="Arial" w:hAnsi="Arial" w:cs="Arial" w:eastAsia="Arial"/>
          <w:sz w:val="24"/>
          <w:szCs w:val="24"/>
        </w:rPr>
      </w:pPr>
      <w:r>
        <w:rPr>
          <w:w w:val="110"/>
        </w:rPr>
        <w:br w:type="column"/>
      </w:r>
      <w:r>
        <w:rPr>
          <w:rFonts w:ascii="Malgun Gothic" w:hAnsi="Malgun Gothic" w:cs="Malgun Gothic" w:eastAsia="Malgun Gothic"/>
          <w:color w:val="231F20"/>
          <w:w w:val="110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56"/>
          <w:w w:val="110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10"/>
          <w:position w:val="2"/>
          <w:sz w:val="24"/>
          <w:szCs w:val="24"/>
        </w:rPr>
        <w:t>η′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01" w:lineRule="exact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i/>
          <w:color w:val="231F20"/>
          <w:w w:val="90"/>
          <w:sz w:val="14"/>
          <w:szCs w:val="14"/>
        </w:rPr>
        <w:t>C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pStyle w:val="BodyText"/>
        <w:spacing w:line="329" w:lineRule="exact"/>
        <w:ind w:left="31" w:right="0"/>
        <w:jc w:val="left"/>
      </w:pPr>
      <w:r>
        <w:rPr>
          <w:w w:val="85"/>
        </w:rPr>
        <w:br w:type="column"/>
      </w:r>
      <w:r>
        <w:rPr>
          <w:color w:val="231F20"/>
          <w:spacing w:val="-1"/>
          <w:w w:val="85"/>
        </w:rPr>
        <w:t>соответственно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after="0" w:line="329" w:lineRule="exact"/>
        <w:jc w:val="left"/>
        <w:sectPr>
          <w:type w:val="continuous"/>
          <w:pgSz w:w="9355" w:h="13620"/>
          <w:pgMar w:top="1340" w:bottom="280" w:left="520" w:right="620"/>
          <w:cols w:num="3" w:equalWidth="0">
            <w:col w:w="5439" w:space="40"/>
            <w:col w:w="523" w:space="40"/>
            <w:col w:w="2173"/>
          </w:cols>
        </w:sectPr>
      </w:pPr>
    </w:p>
    <w:p>
      <w:pPr>
        <w:spacing w:line="416" w:lineRule="exact"/>
        <w:ind w:left="0" w:right="0" w:firstLine="0"/>
        <w:jc w:val="right"/>
        <w:rPr>
          <w:rFonts w:ascii="Times New Roman" w:hAnsi="Times New Roman" w:cs="Times New Roman" w:eastAsia="Times New Roman"/>
          <w:sz w:val="15"/>
          <w:szCs w:val="15"/>
        </w:rPr>
      </w:pPr>
      <w:r>
        <w:rPr/>
        <w:pict>
          <v:group style="position:absolute;margin-left:159.719894pt;margin-top:21.116989pt;width:24.264pt;height:.1pt;mso-position-horizontal-relative:page;mso-position-vertical-relative:paragraph;z-index:-12644" coordorigin="3194,422" coordsize="485,2">
            <v:shape style="position:absolute;left:3194;top:422;width:485;height:2" coordorigin="3194,422" coordsize="485,0" path="m3194,422l3680,422e" filled="f" stroked="t" strokeweight=".645pt" strokecolor="#00000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spacing w:val="-1"/>
          <w:w w:val="90"/>
          <w:sz w:val="26"/>
          <w:szCs w:val="26"/>
        </w:rPr>
        <w:t>d</w:t>
      </w:r>
      <w:r>
        <w:rPr>
          <w:rFonts w:ascii="Arial" w:hAnsi="Arial" w:cs="Arial" w:eastAsia="Arial"/>
          <w:spacing w:val="-4"/>
          <w:w w:val="90"/>
          <w:sz w:val="26"/>
          <w:szCs w:val="26"/>
        </w:rPr>
        <w:t>η</w:t>
      </w:r>
      <w:r>
        <w:rPr>
          <w:rFonts w:ascii="Times New Roman" w:hAnsi="Times New Roman" w:cs="Times New Roman" w:eastAsia="Times New Roman"/>
          <w:i/>
          <w:w w:val="90"/>
          <w:position w:val="-7"/>
          <w:sz w:val="15"/>
          <w:szCs w:val="15"/>
        </w:rPr>
        <w:t>C</w:t>
      </w:r>
      <w:r>
        <w:rPr>
          <w:rFonts w:ascii="Times New Roman" w:hAnsi="Times New Roman" w:cs="Times New Roman" w:eastAsia="Times New Roman"/>
          <w:w w:val="100"/>
          <w:sz w:val="15"/>
          <w:szCs w:val="15"/>
        </w:rPr>
      </w:r>
    </w:p>
    <w:p>
      <w:pPr>
        <w:spacing w:line="350" w:lineRule="exact"/>
        <w:ind w:left="0" w:right="48" w:firstLine="0"/>
        <w:jc w:val="right"/>
        <w:rPr>
          <w:rFonts w:ascii="Arial" w:hAnsi="Arial" w:cs="Arial" w:eastAsia="Arial"/>
          <w:sz w:val="26"/>
          <w:szCs w:val="26"/>
        </w:rPr>
      </w:pPr>
      <w:r>
        <w:rPr/>
        <w:pict>
          <v:shape style="position:absolute;margin-left:174.105789pt;margin-top:12.847455pt;width:5.070180pt;height:7.5337pt;mso-position-horizontal-relative:page;mso-position-vertical-relative:paragraph;z-index:-12627" type="#_x0000_t202" filled="f" stroked="f">
            <v:textbox inset="0,0,0,0">
              <w:txbxContent>
                <w:p>
                  <w:pPr>
                    <w:spacing w:line="147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5"/>
                      <w:szCs w:val="15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0"/>
                      <w:sz w:val="15"/>
                      <w:szCs w:val="15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5"/>
                      <w:szCs w:val="15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spacing w:val="-2"/>
          <w:w w:val="95"/>
          <w:sz w:val="26"/>
          <w:szCs w:val="26"/>
        </w:rPr>
        <w:t>d</w:t>
      </w:r>
      <w:r>
        <w:rPr>
          <w:rFonts w:ascii="Arial" w:hAnsi="Arial" w:cs="Arial" w:eastAsia="Arial"/>
          <w:spacing w:val="5"/>
          <w:w w:val="95"/>
          <w:sz w:val="26"/>
          <w:szCs w:val="26"/>
        </w:rPr>
        <w:t>η</w:t>
      </w:r>
      <w:r>
        <w:rPr>
          <w:rFonts w:ascii="Arial" w:hAnsi="Arial" w:cs="Arial" w:eastAsia="Arial"/>
          <w:w w:val="95"/>
          <w:position w:val="2"/>
          <w:sz w:val="26"/>
          <w:szCs w:val="26"/>
        </w:rPr>
        <w:t>′</w:t>
      </w:r>
      <w:r>
        <w:rPr>
          <w:rFonts w:ascii="Arial" w:hAnsi="Arial" w:cs="Arial" w:eastAsia="Arial"/>
          <w:w w:val="100"/>
          <w:sz w:val="26"/>
          <w:szCs w:val="26"/>
        </w:rPr>
      </w:r>
    </w:p>
    <w:p>
      <w:pPr>
        <w:spacing w:line="100" w:lineRule="exact" w:before="3"/>
        <w:rPr>
          <w:sz w:val="10"/>
          <w:szCs w:val="10"/>
        </w:rPr>
      </w:pPr>
      <w:r>
        <w:rPr/>
        <w:br w:type="column"/>
      </w:r>
      <w:r>
        <w:rPr>
          <w:sz w:val="10"/>
          <w:szCs w:val="10"/>
        </w:rPr>
      </w:r>
    </w:p>
    <w:p>
      <w:pPr>
        <w:ind w:left="92" w:right="0" w:firstLine="0"/>
        <w:jc w:val="left"/>
        <w:rPr>
          <w:rFonts w:ascii="Malgun Gothic" w:hAnsi="Malgun Gothic" w:cs="Malgun Gothic" w:eastAsia="Malgun Gothic"/>
          <w:sz w:val="26"/>
          <w:szCs w:val="26"/>
        </w:rPr>
      </w:pPr>
      <w:r>
        <w:rPr>
          <w:rFonts w:ascii="Arial" w:hAnsi="Arial" w:cs="Arial" w:eastAsia="Arial"/>
          <w:w w:val="115"/>
          <w:sz w:val="26"/>
          <w:szCs w:val="26"/>
        </w:rPr>
        <w:t>=</w:t>
      </w:r>
      <w:r>
        <w:rPr>
          <w:rFonts w:ascii="Arial" w:hAnsi="Arial" w:cs="Arial" w:eastAsia="Arial"/>
          <w:spacing w:val="-59"/>
          <w:w w:val="115"/>
          <w:sz w:val="26"/>
          <w:szCs w:val="26"/>
        </w:rPr>
        <w:t> </w:t>
      </w:r>
      <w:r>
        <w:rPr>
          <w:rFonts w:ascii="Malgun Gothic" w:hAnsi="Malgun Gothic" w:cs="Malgun Gothic" w:eastAsia="Malgun Gothic"/>
          <w:spacing w:val="25"/>
          <w:w w:val="115"/>
          <w:sz w:val="26"/>
          <w:szCs w:val="26"/>
        </w:rPr>
        <w:t>1</w:t>
      </w:r>
      <w:r>
        <w:rPr>
          <w:rFonts w:ascii="Arial" w:hAnsi="Arial" w:cs="Arial" w:eastAsia="Arial"/>
          <w:w w:val="115"/>
          <w:sz w:val="26"/>
          <w:szCs w:val="26"/>
        </w:rPr>
        <w:t>&gt;</w:t>
      </w:r>
      <w:r>
        <w:rPr>
          <w:rFonts w:ascii="Arial" w:hAnsi="Arial" w:cs="Arial" w:eastAsia="Arial"/>
          <w:spacing w:val="-40"/>
          <w:w w:val="115"/>
          <w:sz w:val="26"/>
          <w:szCs w:val="26"/>
        </w:rPr>
        <w:t> </w:t>
      </w:r>
      <w:r>
        <w:rPr>
          <w:rFonts w:ascii="Malgun Gothic" w:hAnsi="Malgun Gothic" w:cs="Malgun Gothic" w:eastAsia="Malgun Gothic"/>
          <w:spacing w:val="-22"/>
          <w:w w:val="115"/>
          <w:sz w:val="26"/>
          <w:szCs w:val="26"/>
        </w:rPr>
        <w:t>0</w:t>
      </w:r>
      <w:r>
        <w:rPr>
          <w:rFonts w:ascii="Malgun Gothic" w:hAnsi="Malgun Gothic" w:cs="Malgun Gothic" w:eastAsia="Malgun Gothic"/>
          <w:w w:val="115"/>
          <w:sz w:val="26"/>
          <w:szCs w:val="26"/>
        </w:rPr>
        <w:t>,</w:t>
      </w:r>
      <w:r>
        <w:rPr>
          <w:rFonts w:ascii="Malgun Gothic" w:hAnsi="Malgun Gothic" w:cs="Malgun Gothic" w:eastAsia="Malgun Gothic"/>
          <w:w w:val="100"/>
          <w:sz w:val="26"/>
          <w:szCs w:val="26"/>
        </w:rPr>
      </w:r>
    </w:p>
    <w:p>
      <w:pPr>
        <w:spacing w:line="189" w:lineRule="auto" w:before="16"/>
        <w:ind w:left="441" w:right="0" w:firstLine="14"/>
        <w:jc w:val="left"/>
        <w:rPr>
          <w:rFonts w:ascii="Arial" w:hAnsi="Arial" w:cs="Arial" w:eastAsia="Arial"/>
          <w:sz w:val="26"/>
          <w:szCs w:val="26"/>
        </w:rPr>
      </w:pPr>
      <w:r>
        <w:rPr>
          <w:w w:val="95"/>
        </w:rPr>
        <w:br w:type="column"/>
      </w:r>
      <w:r>
        <w:rPr>
          <w:rFonts w:ascii="Malgun Gothic" w:hAnsi="Malgun Gothic" w:cs="Malgun Gothic" w:eastAsia="Malgun Gothic"/>
          <w:spacing w:val="11"/>
          <w:w w:val="95"/>
          <w:sz w:val="26"/>
          <w:szCs w:val="26"/>
        </w:rPr>
        <w:t>d</w:t>
      </w:r>
      <w:r>
        <w:rPr>
          <w:rFonts w:ascii="Arial" w:hAnsi="Arial" w:cs="Arial" w:eastAsia="Arial"/>
          <w:spacing w:val="-4"/>
          <w:w w:val="95"/>
          <w:sz w:val="26"/>
          <w:szCs w:val="26"/>
        </w:rPr>
        <w:t>η</w:t>
      </w:r>
      <w:r>
        <w:rPr>
          <w:rFonts w:ascii="Times New Roman" w:hAnsi="Times New Roman" w:cs="Times New Roman" w:eastAsia="Times New Roman"/>
          <w:i/>
          <w:w w:val="95"/>
          <w:position w:val="-6"/>
          <w:sz w:val="15"/>
          <w:szCs w:val="15"/>
        </w:rPr>
        <w:t>C</w:t>
      </w:r>
      <w:r>
        <w:rPr>
          <w:rFonts w:ascii="Times New Roman" w:hAnsi="Times New Roman" w:cs="Times New Roman" w:eastAsia="Times New Roman"/>
          <w:i/>
          <w:w w:val="101"/>
          <w:position w:val="-6"/>
          <w:sz w:val="15"/>
          <w:szCs w:val="15"/>
        </w:rPr>
        <w:t> </w:t>
      </w:r>
      <w:r>
        <w:rPr>
          <w:rFonts w:ascii="Malgun Gothic" w:hAnsi="Malgun Gothic" w:cs="Malgun Gothic" w:eastAsia="Malgun Gothic"/>
          <w:spacing w:val="-2"/>
          <w:w w:val="95"/>
          <w:sz w:val="26"/>
          <w:szCs w:val="26"/>
        </w:rPr>
        <w:t>d</w:t>
      </w:r>
      <w:r>
        <w:rPr>
          <w:rFonts w:ascii="Arial" w:hAnsi="Arial" w:cs="Arial" w:eastAsia="Arial"/>
          <w:spacing w:val="5"/>
          <w:w w:val="95"/>
          <w:sz w:val="26"/>
          <w:szCs w:val="26"/>
        </w:rPr>
        <w:t>η</w:t>
      </w:r>
      <w:r>
        <w:rPr>
          <w:rFonts w:ascii="Arial" w:hAnsi="Arial" w:cs="Arial" w:eastAsia="Arial"/>
          <w:w w:val="95"/>
          <w:position w:val="2"/>
          <w:sz w:val="26"/>
          <w:szCs w:val="26"/>
        </w:rPr>
        <w:t>′</w:t>
      </w:r>
      <w:r>
        <w:rPr>
          <w:rFonts w:ascii="Arial" w:hAnsi="Arial" w:cs="Arial" w:eastAsia="Arial"/>
          <w:w w:val="100"/>
          <w:sz w:val="26"/>
          <w:szCs w:val="26"/>
        </w:rPr>
      </w:r>
    </w:p>
    <w:p>
      <w:pPr>
        <w:spacing w:line="100" w:lineRule="exact" w:before="3"/>
        <w:rPr>
          <w:sz w:val="10"/>
          <w:szCs w:val="10"/>
        </w:rPr>
      </w:pPr>
      <w:r>
        <w:rPr/>
        <w:br w:type="column"/>
      </w:r>
      <w:r>
        <w:rPr>
          <w:sz w:val="10"/>
          <w:szCs w:val="10"/>
        </w:rPr>
      </w:r>
    </w:p>
    <w:p>
      <w:pPr>
        <w:ind w:left="86" w:right="0" w:firstLine="0"/>
        <w:jc w:val="left"/>
        <w:rPr>
          <w:rFonts w:ascii="Euclid" w:hAnsi="Euclid" w:cs="Euclid" w:eastAsia="Euclid"/>
          <w:sz w:val="26"/>
          <w:szCs w:val="26"/>
        </w:rPr>
      </w:pPr>
      <w:r>
        <w:rPr/>
        <w:pict>
          <v:shape style="position:absolute;margin-left:317.720703pt;margin-top:17.699661pt;width:5.070180pt;height:7.5337pt;mso-position-horizontal-relative:page;mso-position-vertical-relative:paragraph;z-index:-12619" type="#_x0000_t202" filled="f" stroked="f">
            <v:textbox inset="0,0,0,0">
              <w:txbxContent>
                <w:p>
                  <w:pPr>
                    <w:spacing w:line="147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5"/>
                      <w:szCs w:val="15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0"/>
                      <w:sz w:val="15"/>
                      <w:szCs w:val="15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5"/>
                      <w:szCs w:val="15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w w:val="120"/>
          <w:sz w:val="26"/>
          <w:szCs w:val="26"/>
        </w:rPr>
        <w:t>=</w:t>
      </w:r>
      <w:r>
        <w:rPr>
          <w:rFonts w:ascii="Arial" w:hAnsi="Arial" w:cs="Arial" w:eastAsia="Arial"/>
          <w:spacing w:val="-59"/>
          <w:w w:val="120"/>
          <w:sz w:val="26"/>
          <w:szCs w:val="26"/>
        </w:rPr>
        <w:t> </w:t>
      </w:r>
      <w:r>
        <w:rPr>
          <w:rFonts w:ascii="Malgun Gothic" w:hAnsi="Malgun Gothic" w:cs="Malgun Gothic" w:eastAsia="Malgun Gothic"/>
          <w:spacing w:val="10"/>
          <w:w w:val="120"/>
          <w:sz w:val="26"/>
          <w:szCs w:val="26"/>
        </w:rPr>
        <w:t>1</w:t>
      </w:r>
      <w:r>
        <w:rPr>
          <w:rFonts w:ascii="Arial" w:hAnsi="Arial" w:cs="Arial" w:eastAsia="Arial"/>
          <w:spacing w:val="18"/>
          <w:w w:val="120"/>
          <w:sz w:val="26"/>
          <w:szCs w:val="26"/>
        </w:rPr>
        <w:t>−</w:t>
      </w:r>
      <w:r>
        <w:rPr>
          <w:rFonts w:ascii="Euclid" w:hAnsi="Euclid" w:cs="Euclid" w:eastAsia="Euclid"/>
          <w:i/>
          <w:w w:val="120"/>
          <w:sz w:val="26"/>
          <w:szCs w:val="26"/>
        </w:rPr>
        <w:t>a</w:t>
      </w:r>
      <w:r>
        <w:rPr>
          <w:rFonts w:ascii="Euclid" w:hAnsi="Euclid" w:cs="Euclid" w:eastAsia="Euclid"/>
          <w:w w:val="100"/>
          <w:sz w:val="26"/>
          <w:szCs w:val="26"/>
        </w:rPr>
      </w:r>
    </w:p>
    <w:p>
      <w:pPr>
        <w:tabs>
          <w:tab w:pos="1430" w:val="left" w:leader="none"/>
        </w:tabs>
        <w:spacing w:before="63"/>
        <w:ind w:left="-11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w w:val="115"/>
        </w:rPr>
        <w:br w:type="column"/>
      </w:r>
      <w:r>
        <w:rPr>
          <w:rFonts w:ascii="Arial" w:hAnsi="Arial" w:cs="Arial" w:eastAsia="Arial"/>
          <w:w w:val="115"/>
          <w:sz w:val="26"/>
          <w:szCs w:val="26"/>
        </w:rPr>
        <w:t>&gt;</w:t>
      </w:r>
      <w:r>
        <w:rPr>
          <w:rFonts w:ascii="Arial" w:hAnsi="Arial" w:cs="Arial" w:eastAsia="Arial"/>
          <w:spacing w:val="-37"/>
          <w:w w:val="115"/>
          <w:sz w:val="26"/>
          <w:szCs w:val="26"/>
        </w:rPr>
        <w:t> </w:t>
      </w:r>
      <w:r>
        <w:rPr>
          <w:rFonts w:ascii="Malgun Gothic" w:hAnsi="Malgun Gothic" w:cs="Malgun Gothic" w:eastAsia="Malgun Gothic"/>
          <w:w w:val="95"/>
          <w:sz w:val="26"/>
          <w:szCs w:val="26"/>
        </w:rPr>
        <w:t>0</w:t>
      </w:r>
      <w:r>
        <w:rPr>
          <w:rFonts w:ascii="Malgun Gothic" w:hAnsi="Malgun Gothic" w:cs="Malgun Gothic" w:eastAsia="Malgun Gothic"/>
          <w:spacing w:val="-42"/>
          <w:w w:val="95"/>
          <w:sz w:val="26"/>
          <w:szCs w:val="26"/>
        </w:rPr>
        <w:t> </w:t>
      </w:r>
      <w:r>
        <w:rPr>
          <w:rFonts w:ascii="Malgun Gothic" w:hAnsi="Malgun Gothic" w:cs="Malgun Gothic" w:eastAsia="Malgun Gothic"/>
          <w:color w:val="231F20"/>
          <w:w w:val="115"/>
          <w:position w:val="1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w w:val="115"/>
          <w:position w:val="1"/>
          <w:sz w:val="28"/>
          <w:szCs w:val="28"/>
        </w:rPr>
        <w:tab/>
      </w:r>
      <w:r>
        <w:rPr>
          <w:rFonts w:ascii="Malgun Gothic" w:hAnsi="Malgun Gothic" w:cs="Malgun Gothic" w:eastAsia="Malgun Gothic"/>
          <w:color w:val="231F20"/>
          <w:spacing w:val="-3"/>
          <w:w w:val="85"/>
          <w:position w:val="1"/>
          <w:sz w:val="28"/>
          <w:szCs w:val="28"/>
        </w:rPr>
        <w:t>(0</w:t>
      </w:r>
      <w:r>
        <w:rPr>
          <w:rFonts w:ascii="Malgun Gothic" w:hAnsi="Malgun Gothic" w:cs="Malgun Gothic" w:eastAsia="Malgun Gothic"/>
          <w:color w:val="231F20"/>
          <w:spacing w:val="-10"/>
          <w:w w:val="85"/>
          <w:position w:val="1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3"/>
          <w:w w:val="85"/>
          <w:position w:val="1"/>
          <w:sz w:val="28"/>
          <w:szCs w:val="28"/>
        </w:rPr>
        <w:t>15)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/>
        <w:jc w:val="left"/>
        <w:rPr>
          <w:rFonts w:ascii="Malgun Gothic" w:hAnsi="Malgun Gothic" w:cs="Malgun Gothic" w:eastAsia="Malgun Gothic"/>
          <w:sz w:val="28"/>
          <w:szCs w:val="28"/>
        </w:rPr>
        <w:sectPr>
          <w:type w:val="continuous"/>
          <w:pgSz w:w="9355" w:h="13620"/>
          <w:pgMar w:top="1340" w:bottom="280" w:left="520" w:right="620"/>
          <w:cols w:num="5" w:equalWidth="0">
            <w:col w:w="3085" w:space="40"/>
            <w:col w:w="914" w:space="40"/>
            <w:col w:w="846" w:space="40"/>
            <w:col w:w="972" w:space="40"/>
            <w:col w:w="2238"/>
          </w:cols>
        </w:sectPr>
      </w:pPr>
    </w:p>
    <w:p>
      <w:pPr>
        <w:pStyle w:val="BodyText"/>
        <w:spacing w:line="450" w:lineRule="exact"/>
        <w:ind w:left="443" w:right="0"/>
        <w:jc w:val="left"/>
      </w:pPr>
      <w:r>
        <w:rPr/>
        <w:pict>
          <v:group style="position:absolute;margin-left:251.378906pt;margin-top:-17.193253pt;width:24.264pt;height:.1pt;mso-position-horizontal-relative:page;mso-position-vertical-relative:paragraph;z-index:-12642" coordorigin="5028,-344" coordsize="485,2">
            <v:shape style="position:absolute;left:5028;top:-344;width:485;height:2" coordorigin="5028,-344" coordsize="485,0" path="m5028,-344l5513,-344e" filled="f" stroked="t" strokeweight=".645pt" strokecolor="#000000">
              <v:path arrowok="t"/>
            </v:shape>
            <w10:wrap type="none"/>
          </v:group>
        </w:pict>
      </w:r>
      <w:r>
        <w:rPr/>
        <w:pict>
          <v:shape style="position:absolute;margin-left:265.768311pt;margin-top:-4.662189pt;width:5.070180pt;height:7.5337pt;mso-position-horizontal-relative:page;mso-position-vertical-relative:paragraph;z-index:-12626" type="#_x0000_t202" filled="f" stroked="f">
            <v:textbox inset="0,0,0,0">
              <w:txbxContent>
                <w:p>
                  <w:pPr>
                    <w:spacing w:line="147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5"/>
                      <w:szCs w:val="15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w w:val="100"/>
                      <w:sz w:val="15"/>
                      <w:szCs w:val="15"/>
                    </w:rPr>
                    <w:t>C</w:t>
                  </w:r>
                  <w:r>
                    <w:rPr>
                      <w:rFonts w:ascii="Times New Roman" w:hAnsi="Times New Roman" w:cs="Times New Roman" w:eastAsia="Times New Roman"/>
                      <w:w w:val="100"/>
                      <w:sz w:val="15"/>
                      <w:szCs w:val="15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70"/>
        </w:rPr>
        <w:t>т</w:t>
      </w:r>
      <w:r>
        <w:rPr>
          <w:color w:val="231F20"/>
          <w:w w:val="70"/>
        </w:rPr>
        <w:t>�</w:t>
      </w:r>
      <w:r>
        <w:rPr>
          <w:color w:val="231F20"/>
          <w:w w:val="70"/>
        </w:rPr>
        <w:t>е</w:t>
      </w:r>
      <w:r>
        <w:rPr>
          <w:color w:val="231F20"/>
          <w:w w:val="70"/>
        </w:rPr>
        <w:t>�</w:t>
      </w:r>
      <w:r>
        <w:rPr>
          <w:color w:val="231F20"/>
          <w:spacing w:val="26"/>
          <w:w w:val="70"/>
        </w:rPr>
        <w:t> </w:t>
      </w:r>
      <w:r>
        <w:rPr>
          <w:color w:val="231F20"/>
          <w:w w:val="95"/>
        </w:rPr>
        <w:t>рейтинги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стран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R</w:t>
      </w:r>
      <w:r>
        <w:rPr>
          <w:color w:val="231F20"/>
          <w:w w:val="95"/>
          <w:position w:val="-4"/>
          <w:sz w:val="19"/>
          <w:szCs w:val="19"/>
        </w:rPr>
        <w:t>η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4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4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95"/>
          <w:position w:val="-4"/>
          <w:sz w:val="19"/>
          <w:szCs w:val="19"/>
        </w:rPr>
        <w:t> </w:t>
      </w:r>
      <w:r>
        <w:rPr>
          <w:color w:val="231F20"/>
          <w:w w:val="95"/>
        </w:rPr>
        <w:t>(по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величине</w:t>
      </w:r>
      <w:r>
        <w:rPr>
          <w:color w:val="231F20"/>
          <w:spacing w:val="3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h</w:t>
      </w:r>
      <w:r>
        <w:rPr>
          <w:rFonts w:ascii="Georgia" w:hAnsi="Georgia" w:cs="Georgia" w:eastAsia="Georgia"/>
          <w:i/>
          <w:color w:val="231F20"/>
          <w:w w:val="95"/>
          <w:position w:val="-8"/>
          <w:sz w:val="16"/>
          <w:szCs w:val="16"/>
        </w:rPr>
        <w:t>C</w:t>
      </w:r>
      <w:r>
        <w:rPr>
          <w:color w:val="231F20"/>
          <w:w w:val="95"/>
        </w:rPr>
        <w:t>)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рейтинги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стран</w:t>
      </w:r>
      <w:r>
        <w:rPr>
          <w:color w:val="000000"/>
          <w:w w:val="100"/>
        </w:rPr>
      </w:r>
    </w:p>
    <w:p>
      <w:pPr>
        <w:spacing w:after="0" w:line="450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spacing w:line="212" w:lineRule="exact"/>
        <w:ind w:left="443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R</w:t>
      </w:r>
      <w:r>
        <w:rPr>
          <w:rFonts w:ascii="Malgun Gothic" w:hAnsi="Malgun Gothic" w:cs="Malgun Gothic" w:eastAsia="Malgun Gothic"/>
          <w:color w:val="231F20"/>
          <w:w w:val="95"/>
          <w:position w:val="-4"/>
          <w:sz w:val="19"/>
          <w:szCs w:val="19"/>
        </w:rPr>
        <w:t>η</w:t>
      </w:r>
      <w:r>
        <w:rPr>
          <w:rFonts w:ascii="Times New Roman" w:hAnsi="Times New Roman" w:cs="Times New Roman" w:eastAsia="Times New Roman"/>
          <w:color w:val="231F20"/>
          <w:w w:val="95"/>
          <w:position w:val="-4"/>
          <w:sz w:val="18"/>
          <w:szCs w:val="18"/>
        </w:rPr>
        <w:t>ʹ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4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4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3"/>
          <w:w w:val="95"/>
          <w:position w:val="-4"/>
          <w:sz w:val="19"/>
          <w:szCs w:val="19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(п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величине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212" w:lineRule="exact"/>
        <w:ind w:left="63" w:right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spacing w:val="6"/>
          <w:w w:val="100"/>
          <w:position w:val="2"/>
        </w:rPr>
        <w:t>η</w:t>
      </w:r>
      <w:r>
        <w:rPr>
          <w:rFonts w:ascii="Arial" w:hAnsi="Arial" w:cs="Arial" w:eastAsia="Arial"/>
          <w:w w:val="100"/>
          <w:position w:val="4"/>
        </w:rPr>
        <w:t>′</w:t>
      </w:r>
      <w:r>
        <w:rPr>
          <w:rFonts w:ascii="Arial" w:hAnsi="Arial" w:cs="Arial" w:eastAsia="Arial"/>
          <w:spacing w:val="-27"/>
          <w:w w:val="100"/>
          <w:position w:val="4"/>
        </w:rPr>
        <w:t> </w:t>
      </w:r>
      <w:r>
        <w:rPr>
          <w:color w:val="231F20"/>
          <w:w w:val="100"/>
        </w:rPr>
        <w:t>)</w:t>
      </w:r>
      <w:r>
        <w:rPr>
          <w:color w:val="231F20"/>
          <w:spacing w:val="-18"/>
          <w:w w:val="100"/>
        </w:rPr>
        <w:t> </w:t>
      </w:r>
      <w:r>
        <w:rPr>
          <w:color w:val="231F20"/>
          <w:spacing w:val="1"/>
          <w:w w:val="100"/>
        </w:rPr>
        <w:t>совпадают</w:t>
      </w:r>
      <w:r>
        <w:rPr>
          <w:color w:val="231F20"/>
          <w:w w:val="100"/>
        </w:rPr>
        <w:t>,</w:t>
      </w:r>
      <w:r>
        <w:rPr>
          <w:color w:val="231F20"/>
          <w:spacing w:val="-18"/>
          <w:w w:val="100"/>
        </w:rPr>
        <w:t> </w:t>
      </w:r>
      <w:r>
        <w:rPr>
          <w:color w:val="231F20"/>
          <w:w w:val="100"/>
        </w:rPr>
        <w:t>а</w:t>
      </w:r>
      <w:r>
        <w:rPr>
          <w:color w:val="231F20"/>
          <w:spacing w:val="-18"/>
          <w:w w:val="100"/>
        </w:rPr>
        <w:t> </w:t>
      </w:r>
      <w:r>
        <w:rPr>
          <w:color w:val="231F20"/>
          <w:spacing w:val="1"/>
          <w:w w:val="100"/>
        </w:rPr>
        <w:t>рейтинг</w:t>
      </w:r>
      <w:r>
        <w:rPr>
          <w:color w:val="231F20"/>
          <w:w w:val="100"/>
        </w:rPr>
        <w:t>и</w:t>
      </w:r>
      <w:r>
        <w:rPr>
          <w:color w:val="231F20"/>
          <w:spacing w:val="-18"/>
          <w:w w:val="100"/>
        </w:rPr>
        <w:t> </w:t>
      </w:r>
      <w:r>
        <w:rPr>
          <w:color w:val="231F20"/>
          <w:spacing w:val="1"/>
          <w:w w:val="100"/>
        </w:rPr>
        <w:t>стра</w:t>
      </w:r>
      <w:r>
        <w:rPr>
          <w:color w:val="231F20"/>
          <w:w w:val="100"/>
        </w:rPr>
      </w:r>
      <w:r>
        <w:rPr>
          <w:color w:val="231F20"/>
          <w:w w:val="100"/>
          <w:u w:val="single" w:color="231F20"/>
        </w:rPr>
        <w:t>н</w:t>
      </w:r>
      <w:r>
        <w:rPr>
          <w:color w:val="231F20"/>
          <w:spacing w:val="-20"/>
          <w:w w:val="100"/>
          <w:u w:val="single" w:color="231F20"/>
        </w:rPr>
        <w:t> </w:t>
      </w:r>
      <w:r>
        <w:rPr>
          <w:color w:val="231F20"/>
          <w:spacing w:val="-20"/>
          <w:w w:val="100"/>
        </w:rPr>
      </w:r>
      <w:r>
        <w:rPr>
          <w:color w:val="231F20"/>
          <w:w w:val="100"/>
        </w:rPr>
        <w:t>R</w:t>
      </w:r>
      <w:r>
        <w:rPr>
          <w:rFonts w:ascii="Arial" w:hAnsi="Arial" w:cs="Arial" w:eastAsia="Arial"/>
          <w:color w:val="231F20"/>
          <w:w w:val="100"/>
          <w:position w:val="-3"/>
          <w:sz w:val="20"/>
          <w:szCs w:val="20"/>
        </w:rPr>
        <w:t>η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line="212" w:lineRule="exact"/>
        <w:ind w:left="139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w w:val="100"/>
        </w:rPr>
        <w:br w:type="column"/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8"/>
          <w:szCs w:val="28"/>
        </w:rPr>
        <w:t>(по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 w:line="212" w:lineRule="exact"/>
        <w:jc w:val="left"/>
        <w:rPr>
          <w:rFonts w:ascii="Malgun Gothic" w:hAnsi="Malgun Gothic" w:cs="Malgun Gothic" w:eastAsia="Malgun Gothic"/>
          <w:sz w:val="28"/>
          <w:szCs w:val="28"/>
        </w:rPr>
        <w:sectPr>
          <w:type w:val="continuous"/>
          <w:pgSz w:w="9355" w:h="13620"/>
          <w:pgMar w:top="1340" w:bottom="280" w:left="520" w:right="620"/>
          <w:cols w:num="3" w:equalWidth="0">
            <w:col w:w="2749" w:space="40"/>
            <w:col w:w="4710" w:space="40"/>
            <w:col w:w="676"/>
          </w:cols>
        </w:sectPr>
      </w:pPr>
    </w:p>
    <w:p>
      <w:pPr>
        <w:tabs>
          <w:tab w:pos="7495" w:val="left" w:leader="none"/>
        </w:tabs>
        <w:spacing w:line="148" w:lineRule="exact"/>
        <w:ind w:left="2998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/>
        <w:pict>
          <v:group style="position:absolute;margin-left:395.824402pt;margin-top:-2.318298pt;width:4.684pt;height:.1pt;mso-position-horizontal-relative:page;mso-position-vertical-relative:paragraph;z-index:-12641" coordorigin="7916,-46" coordsize="94,2">
            <v:shape style="position:absolute;left:7916;top:-46;width:94;height:2" coordorigin="7916,-46" coordsize="94,0" path="m7916,-46l8010,-46e" filled="f" stroked="t" strokeweight=".494pt" strokecolor="#231F2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i/>
          <w:w w:val="100"/>
          <w:position w:val="2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w w:val="100"/>
          <w:position w:val="2"/>
          <w:sz w:val="16"/>
          <w:szCs w:val="16"/>
        </w:rPr>
        <w:tab/>
      </w:r>
      <w:r>
        <w:rPr>
          <w:rFonts w:ascii="Arial" w:hAnsi="Arial" w:cs="Arial" w:eastAsia="Arial"/>
          <w:i/>
          <w:color w:val="231F20"/>
          <w:w w:val="100"/>
          <w:sz w:val="11"/>
          <w:szCs w:val="11"/>
        </w:rPr>
        <w:t>C</w:t>
      </w:r>
      <w:r>
        <w:rPr>
          <w:rFonts w:ascii="Arial" w:hAnsi="Arial" w:cs="Arial" w:eastAsia="Arial"/>
          <w:color w:val="000000"/>
          <w:w w:val="100"/>
          <w:sz w:val="11"/>
          <w:szCs w:val="11"/>
        </w:rPr>
      </w:r>
    </w:p>
    <w:p>
      <w:pPr>
        <w:pStyle w:val="BodyText"/>
        <w:spacing w:line="350" w:lineRule="exact"/>
        <w:ind w:left="443" w:right="0"/>
        <w:jc w:val="left"/>
      </w:pPr>
      <w:r>
        <w:rPr/>
        <w:pict>
          <v:group style="position:absolute;margin-left:112.685303pt;margin-top:1.940141pt;width:7.031pt;height:.1pt;mso-position-horizontal-relative:page;mso-position-vertical-relative:paragraph;z-index:-12640" coordorigin="2254,39" coordsize="141,2">
            <v:shape style="position:absolute;left:2254;top:39;width:141;height:2" coordorigin="2254,39" coordsize="141,0" path="m2254,39l2394,39e" filled="f" stroked="t" strokeweight=".742pt" strokecolor="#231F20">
              <v:path arrowok="t"/>
            </v:shape>
            <w10:wrap type="none"/>
          </v:group>
        </w:pict>
      </w:r>
      <w:r>
        <w:rPr/>
        <w:pict>
          <v:group style="position:absolute;margin-left:262.55899pt;margin-top:6.874941pt;width:4.1525pt;height:.1pt;mso-position-horizontal-relative:page;mso-position-vertical-relative:paragraph;z-index:-12639" coordorigin="5251,137" coordsize="83,2">
            <v:shape style="position:absolute;left:5251;top:137;width:83;height:2" coordorigin="5251,137" coordsize="83,0" path="m5251,137l5334,137e" filled="f" stroked="t" strokeweight=".438pt" strokecolor="#231F20">
              <v:path arrowok="t"/>
            </v:shape>
            <w10:wrap type="none"/>
          </v:group>
        </w:pict>
      </w:r>
      <w:r>
        <w:rPr/>
        <w:pict>
          <v:shape style="position:absolute;margin-left:378.618896pt;margin-top:12.076929pt;width:5.135865pt;height:7.6313pt;mso-position-horizontal-relative:page;mso-position-vertical-relative:paragraph;z-index:-12625" type="#_x0000_t202" filled="f" stroked="f">
            <v:textbox inset="0,0,0,0">
              <w:txbxContent>
                <w:p>
                  <w:pPr>
                    <w:spacing w:line="148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5"/>
                      <w:szCs w:val="15"/>
                    </w:rPr>
                  </w:pPr>
                  <w:r>
                    <w:rPr>
                      <w:rFonts w:ascii="Arial" w:hAnsi="Arial" w:cs="Arial" w:eastAsia="Arial"/>
                      <w:i/>
                      <w:color w:val="231F20"/>
                      <w:w w:val="95"/>
                      <w:sz w:val="15"/>
                      <w:szCs w:val="15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5"/>
                      <w:szCs w:val="15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100"/>
        </w:rPr>
        <w:t>величине</w:t>
      </w:r>
      <w:r>
        <w:rPr>
          <w:color w:val="231F20"/>
          <w:spacing w:val="-25"/>
          <w:w w:val="100"/>
        </w:rPr>
        <w:t> </w:t>
      </w:r>
      <w:r>
        <w:rPr>
          <w:rFonts w:ascii="Arial" w:hAnsi="Arial" w:cs="Arial" w:eastAsia="Arial"/>
          <w:color w:val="231F20"/>
          <w:spacing w:val="-6"/>
          <w:w w:val="100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spacing w:val="9"/>
          <w:w w:val="100"/>
          <w:position w:val="-7"/>
          <w:sz w:val="17"/>
          <w:szCs w:val="17"/>
        </w:rPr>
        <w:t>C</w:t>
      </w:r>
      <w:r>
        <w:rPr>
          <w:color w:val="231F20"/>
          <w:w w:val="100"/>
        </w:rPr>
        <w:t>)</w:t>
      </w:r>
      <w:r>
        <w:rPr>
          <w:color w:val="231F20"/>
          <w:spacing w:val="-23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23"/>
          <w:w w:val="100"/>
        </w:rPr>
        <w:t> </w:t>
      </w:r>
      <w:r>
        <w:rPr>
          <w:color w:val="231F20"/>
          <w:w w:val="100"/>
        </w:rPr>
        <w:t>рейтинги</w:t>
      </w:r>
      <w:r>
        <w:rPr>
          <w:color w:val="231F20"/>
          <w:spacing w:val="-23"/>
          <w:w w:val="100"/>
        </w:rPr>
        <w:t> </w:t>
      </w:r>
      <w:r>
        <w:rPr>
          <w:color w:val="231F20"/>
          <w:w w:val="100"/>
        </w:rPr>
        <w:t>стран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-1"/>
          <w:w w:val="100"/>
        </w:rPr>
        <w:t>R</w:t>
      </w:r>
      <w:r>
        <w:rPr>
          <w:rFonts w:ascii="Arial" w:hAnsi="Arial" w:cs="Arial" w:eastAsia="Arial"/>
          <w:color w:val="231F20"/>
          <w:w w:val="100"/>
          <w:position w:val="-3"/>
          <w:sz w:val="17"/>
          <w:szCs w:val="17"/>
        </w:rPr>
        <w:t>η′</w:t>
      </w:r>
      <w:r>
        <w:rPr>
          <w:rFonts w:ascii="Times New Roman" w:hAnsi="Times New Roman" w:cs="Times New Roman" w:eastAsia="Times New Roman"/>
          <w:i/>
          <w:color w:val="231F20"/>
          <w:w w:val="100"/>
          <w:position w:val="-4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100"/>
          <w:position w:val="-4"/>
          <w:sz w:val="19"/>
          <w:szCs w:val="19"/>
        </w:rPr>
        <w:t> </w:t>
      </w:r>
      <w:r>
        <w:rPr>
          <w:color w:val="231F20"/>
          <w:w w:val="100"/>
        </w:rPr>
        <w:t>(по</w:t>
      </w:r>
      <w:r>
        <w:rPr>
          <w:color w:val="231F20"/>
          <w:spacing w:val="-23"/>
          <w:w w:val="100"/>
        </w:rPr>
        <w:t> </w:t>
      </w:r>
      <w:r>
        <w:rPr>
          <w:color w:val="231F20"/>
          <w:w w:val="100"/>
        </w:rPr>
        <w:t>величине</w:t>
      </w:r>
      <w:r>
        <w:rPr>
          <w:color w:val="231F20"/>
          <w:spacing w:val="-25"/>
          <w:w w:val="100"/>
        </w:rPr>
        <w:t> </w:t>
      </w:r>
      <w:r>
        <w:rPr>
          <w:rFonts w:ascii="Arial" w:hAnsi="Arial" w:cs="Arial" w:eastAsia="Arial"/>
          <w:color w:val="231F20"/>
          <w:w w:val="100"/>
          <w:position w:val="2"/>
          <w:sz w:val="26"/>
          <w:szCs w:val="26"/>
        </w:rPr>
        <w:t>η′</w:t>
      </w:r>
      <w:r>
        <w:rPr>
          <w:rFonts w:ascii="Arial" w:hAnsi="Arial" w:cs="Arial" w:eastAsia="Arial"/>
          <w:color w:val="231F20"/>
          <w:spacing w:val="-35"/>
          <w:w w:val="100"/>
          <w:position w:val="2"/>
          <w:sz w:val="26"/>
          <w:szCs w:val="26"/>
        </w:rPr>
        <w:t> </w:t>
      </w:r>
      <w:r>
        <w:rPr>
          <w:color w:val="231F20"/>
          <w:w w:val="100"/>
        </w:rPr>
        <w:t>)</w:t>
      </w:r>
      <w:r>
        <w:rPr>
          <w:color w:val="231F20"/>
          <w:spacing w:val="-23"/>
          <w:w w:val="100"/>
        </w:rPr>
        <w:t> </w:t>
      </w:r>
      <w:r>
        <w:rPr>
          <w:color w:val="231F20"/>
          <w:w w:val="100"/>
        </w:rPr>
        <w:t>также</w:t>
      </w:r>
      <w:r>
        <w:rPr>
          <w:color w:val="000000"/>
          <w:w w:val="100"/>
        </w:rPr>
      </w:r>
    </w:p>
    <w:p>
      <w:pPr>
        <w:spacing w:after="0" w:line="350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pStyle w:val="BodyText"/>
        <w:spacing w:line="282" w:lineRule="exact"/>
        <w:ind w:left="443" w:right="0"/>
        <w:jc w:val="left"/>
      </w:pPr>
      <w:r>
        <w:rPr>
          <w:color w:val="231F20"/>
          <w:w w:val="95"/>
        </w:rPr>
        <w:t>почти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совпадают:</w:t>
      </w:r>
      <w:r>
        <w:rPr>
          <w:color w:val="000000"/>
          <w:w w:val="100"/>
        </w:rPr>
      </w:r>
    </w:p>
    <w:p>
      <w:pPr>
        <w:spacing w:line="130" w:lineRule="exact" w:before="5"/>
        <w:rPr>
          <w:sz w:val="13"/>
          <w:szCs w:val="13"/>
        </w:rPr>
      </w:pPr>
      <w:r>
        <w:rPr/>
        <w:br w:type="column"/>
      </w:r>
      <w:r>
        <w:rPr>
          <w:sz w:val="13"/>
          <w:szCs w:val="13"/>
        </w:rPr>
      </w:r>
    </w:p>
    <w:p>
      <w:pPr>
        <w:tabs>
          <w:tab w:pos="1801" w:val="left" w:leader="none"/>
        </w:tabs>
        <w:ind w:left="73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group style="position:absolute;margin-left:262.041504pt;margin-top:15.827197pt;width:4.684pt;height:.1pt;mso-position-horizontal-relative:page;mso-position-vertical-relative:paragraph;z-index:-12638" coordorigin="5241,317" coordsize="94,2">
            <v:shape style="position:absolute;left:5241;top:317;width:94;height:2" coordorigin="5241,317" coordsize="94,0" path="m5241,317l5335,317e" filled="f" stroked="t" strokeweight=".494pt" strokecolor="#231F20">
              <v:path arrowok="t"/>
            </v:shape>
            <w10:wrap type="none"/>
          </v:group>
        </w:pict>
      </w:r>
      <w:r>
        <w:rPr/>
        <w:pict>
          <v:shape style="position:absolute;margin-left:266.986206pt;margin-top:20.677114pt;width:3.887854pt;height:5.77690pt;mso-position-horizontal-relative:page;mso-position-vertical-relative:paragraph;z-index:-12624" type="#_x0000_t202" filled="f" stroked="f">
            <v:textbox inset="0,0,0,0">
              <w:txbxContent>
                <w:p>
                  <w:pPr>
                    <w:spacing w:line="111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1"/>
                      <w:szCs w:val="11"/>
                    </w:rPr>
                  </w:pPr>
                  <w:r>
                    <w:rPr>
                      <w:rFonts w:ascii="Arial" w:hAnsi="Arial" w:cs="Arial" w:eastAsia="Arial"/>
                      <w:i/>
                      <w:color w:val="231F20"/>
                      <w:w w:val="95"/>
                      <w:sz w:val="11"/>
                      <w:szCs w:val="11"/>
                    </w:rPr>
                    <w:t>C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1"/>
                      <w:szCs w:val="11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w w:val="110"/>
          <w:position w:val="5"/>
          <w:sz w:val="28"/>
          <w:szCs w:val="28"/>
        </w:rPr>
        <w:t>R</w:t>
      </w:r>
      <w:r>
        <w:rPr>
          <w:rFonts w:ascii="Malgun Gothic" w:hAnsi="Malgun Gothic" w:cs="Malgun Gothic" w:eastAsia="Malgun Gothic"/>
          <w:color w:val="231F20"/>
          <w:w w:val="110"/>
          <w:sz w:val="19"/>
          <w:szCs w:val="19"/>
        </w:rPr>
        <w:t>η</w:t>
      </w:r>
      <w:r>
        <w:rPr>
          <w:rFonts w:ascii="Times New Roman" w:hAnsi="Times New Roman" w:cs="Times New Roman" w:eastAsia="Times New Roman"/>
          <w:i/>
          <w:color w:val="231F20"/>
          <w:w w:val="110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14"/>
          <w:w w:val="110"/>
          <w:sz w:val="19"/>
          <w:szCs w:val="19"/>
        </w:rPr>
        <w:t> </w:t>
      </w:r>
      <w:r>
        <w:rPr>
          <w:rFonts w:ascii="Malgun Gothic" w:hAnsi="Malgun Gothic" w:cs="Malgun Gothic" w:eastAsia="Malgun Gothic"/>
          <w:color w:val="231F20"/>
          <w:w w:val="110"/>
          <w:position w:val="5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spacing w:val="-41"/>
          <w:w w:val="110"/>
          <w:position w:val="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10"/>
          <w:position w:val="5"/>
          <w:sz w:val="28"/>
          <w:szCs w:val="28"/>
        </w:rPr>
        <w:t>R</w:t>
      </w:r>
      <w:r>
        <w:rPr>
          <w:rFonts w:ascii="Malgun Gothic" w:hAnsi="Malgun Gothic" w:cs="Malgun Gothic" w:eastAsia="Malgun Gothic"/>
          <w:color w:val="231F20"/>
          <w:w w:val="110"/>
          <w:sz w:val="19"/>
          <w:szCs w:val="19"/>
        </w:rPr>
        <w:t>η</w:t>
      </w:r>
      <w:r>
        <w:rPr>
          <w:rFonts w:ascii="Times New Roman" w:hAnsi="Times New Roman" w:cs="Times New Roman" w:eastAsia="Times New Roman"/>
          <w:color w:val="231F20"/>
          <w:w w:val="110"/>
          <w:position w:val="1"/>
          <w:sz w:val="18"/>
          <w:szCs w:val="18"/>
        </w:rPr>
        <w:t>ʹ</w:t>
      </w:r>
      <w:r>
        <w:rPr>
          <w:rFonts w:ascii="Times New Roman" w:hAnsi="Times New Roman" w:cs="Times New Roman" w:eastAsia="Times New Roman"/>
          <w:i/>
          <w:color w:val="231F20"/>
          <w:w w:val="110"/>
          <w:sz w:val="19"/>
          <w:szCs w:val="19"/>
        </w:rPr>
        <w:t>C</w:t>
      </w:r>
      <w:r>
        <w:rPr>
          <w:rFonts w:ascii="Malgun Gothic" w:hAnsi="Malgun Gothic" w:cs="Malgun Gothic" w:eastAsia="Malgun Gothic"/>
          <w:color w:val="231F20"/>
          <w:w w:val="110"/>
          <w:position w:val="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w w:val="110"/>
          <w:position w:val="5"/>
          <w:sz w:val="28"/>
          <w:szCs w:val="28"/>
        </w:rPr>
        <w:tab/>
      </w:r>
      <w:r>
        <w:rPr>
          <w:rFonts w:ascii="Malgun Gothic" w:hAnsi="Malgun Gothic" w:cs="Malgun Gothic" w:eastAsia="Malgun Gothic"/>
          <w:color w:val="231F20"/>
          <w:w w:val="110"/>
          <w:position w:val="5"/>
          <w:sz w:val="28"/>
          <w:szCs w:val="28"/>
        </w:rPr>
        <w:t>R</w:t>
      </w:r>
      <w:r>
        <w:rPr>
          <w:rFonts w:ascii="Arial" w:hAnsi="Arial" w:cs="Arial" w:eastAsia="Arial"/>
          <w:color w:val="231F20"/>
          <w:w w:val="110"/>
          <w:position w:val="2"/>
          <w:sz w:val="20"/>
          <w:szCs w:val="20"/>
        </w:rPr>
        <w:t>η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line="130" w:lineRule="exact" w:before="3"/>
        <w:rPr>
          <w:sz w:val="13"/>
          <w:szCs w:val="13"/>
        </w:rPr>
      </w:pPr>
      <w:r>
        <w:rPr/>
        <w:br w:type="column"/>
      </w:r>
      <w:r>
        <w:rPr>
          <w:sz w:val="13"/>
          <w:szCs w:val="13"/>
        </w:rPr>
      </w:r>
    </w:p>
    <w:p>
      <w:pPr>
        <w:tabs>
          <w:tab w:pos="2454" w:val="left" w:leader="none"/>
        </w:tabs>
        <w:ind w:left="37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/>
        <w:pict>
          <v:group style="position:absolute;margin-left:296.205994pt;margin-top:15.915398pt;width:4.1528pt;height:.1pt;mso-position-horizontal-relative:page;mso-position-vertical-relative:paragraph;z-index:-12637" coordorigin="5924,318" coordsize="83,2">
            <v:shape style="position:absolute;left:5924;top:318;width:83;height:2" coordorigin="5924,318" coordsize="83,0" path="m5924,318l6007,318e" filled="f" stroked="t" strokeweight=".438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80"/>
          <w:sz w:val="28"/>
          <w:szCs w:val="28"/>
        </w:rPr>
        <w:t>≈</w:t>
      </w:r>
      <w:r>
        <w:rPr>
          <w:rFonts w:ascii="Arial" w:hAnsi="Arial" w:cs="Arial" w:eastAsia="Arial"/>
          <w:color w:val="231F20"/>
          <w:spacing w:val="10"/>
          <w:w w:val="8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R</w:t>
      </w:r>
      <w:r>
        <w:rPr>
          <w:rFonts w:ascii="Arial" w:hAnsi="Arial" w:cs="Arial" w:eastAsia="Arial"/>
          <w:color w:val="231F20"/>
          <w:w w:val="95"/>
          <w:position w:val="-4"/>
          <w:sz w:val="17"/>
          <w:szCs w:val="17"/>
        </w:rPr>
        <w:t>η′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4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95"/>
          <w:position w:val="-4"/>
          <w:sz w:val="19"/>
          <w:szCs w:val="19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55"/>
          <w:sz w:val="28"/>
          <w:szCs w:val="28"/>
        </w:rPr>
        <w:tab/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(0</w:t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16)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/>
        <w:jc w:val="left"/>
        <w:rPr>
          <w:rFonts w:ascii="Malgun Gothic" w:hAnsi="Malgun Gothic" w:cs="Malgun Gothic" w:eastAsia="Malgun Gothic"/>
          <w:sz w:val="28"/>
          <w:szCs w:val="28"/>
        </w:rPr>
        <w:sectPr>
          <w:type w:val="continuous"/>
          <w:pgSz w:w="9355" w:h="13620"/>
          <w:pgMar w:top="1340" w:bottom="280" w:left="520" w:right="620"/>
          <w:cols w:num="3" w:equalWidth="0">
            <w:col w:w="2670" w:space="40"/>
            <w:col w:w="2188" w:space="40"/>
            <w:col w:w="3277"/>
          </w:cols>
        </w:sectPr>
      </w:pPr>
    </w:p>
    <w:p>
      <w:pPr>
        <w:pStyle w:val="BodyText"/>
        <w:spacing w:line="165" w:lineRule="auto" w:before="5"/>
        <w:ind w:left="443" w:right="117" w:firstLine="283"/>
        <w:jc w:val="both"/>
      </w:pPr>
      <w:r>
        <w:rPr>
          <w:color w:val="231F20"/>
          <w:w w:val="95"/>
        </w:rPr>
        <w:t>Но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коэффициенты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эффективности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(0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1)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удобнее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оц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к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м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«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ис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»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эфф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spacing w:val="5"/>
          <w:w w:val="95"/>
        </w:rPr>
        <w:t>0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9</w:t>
      </w:r>
      <w:r>
        <w:rPr>
          <w:color w:val="231F20"/>
          <w:w w:val="95"/>
        </w:rPr>
        <w:t>)</w:t>
      </w:r>
      <w:r>
        <w:rPr>
          <w:color w:val="231F20"/>
          <w:w w:val="95"/>
        </w:rPr>
        <w:t>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к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к</w:t>
      </w:r>
      <w:r>
        <w:rPr>
          <w:color w:val="231F20"/>
          <w:w w:val="107"/>
        </w:rPr>
        <w:t> </w:t>
      </w:r>
      <w:r>
        <w:rPr>
          <w:color w:val="231F20"/>
          <w:w w:val="95"/>
        </w:rPr>
        <w:t>связаны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непосредственно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общепринятым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понятием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ВВП,</w:t>
      </w:r>
      <w:r>
        <w:rPr>
          <w:color w:val="231F20"/>
          <w:w w:val="117"/>
        </w:rPr>
        <w:t> </w:t>
      </w:r>
      <w:r>
        <w:rPr>
          <w:color w:val="231F20"/>
          <w:spacing w:val="1"/>
          <w:w w:val="95"/>
        </w:rPr>
        <w:t>ко</w:t>
      </w:r>
      <w:r>
        <w:rPr>
          <w:color w:val="231F20"/>
          <w:spacing w:val="2"/>
          <w:w w:val="95"/>
        </w:rPr>
        <w:t>тор</w:t>
      </w:r>
      <w:r>
        <w:rPr>
          <w:color w:val="231F20"/>
          <w:spacing w:val="1"/>
          <w:w w:val="95"/>
        </w:rPr>
        <w:t>ы</w:t>
      </w:r>
      <w:r>
        <w:rPr>
          <w:color w:val="231F20"/>
          <w:w w:val="95"/>
        </w:rPr>
        <w:t>й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являет</w:t>
      </w:r>
      <w:r>
        <w:rPr>
          <w:color w:val="231F20"/>
          <w:spacing w:val="1"/>
          <w:w w:val="95"/>
        </w:rPr>
        <w:t>с</w:t>
      </w:r>
      <w:r>
        <w:rPr>
          <w:color w:val="231F20"/>
          <w:w w:val="95"/>
        </w:rPr>
        <w:t>я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аиб</w:t>
      </w:r>
      <w:r>
        <w:rPr>
          <w:color w:val="231F20"/>
          <w:spacing w:val="2"/>
          <w:w w:val="95"/>
        </w:rPr>
        <w:t>оле</w:t>
      </w:r>
      <w:r>
        <w:rPr>
          <w:color w:val="231F20"/>
          <w:w w:val="95"/>
        </w:rPr>
        <w:t>е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2"/>
          <w:w w:val="95"/>
        </w:rPr>
        <w:t>ч</w:t>
      </w:r>
      <w:r>
        <w:rPr>
          <w:color w:val="231F20"/>
          <w:spacing w:val="1"/>
          <w:w w:val="95"/>
        </w:rPr>
        <w:t>аст</w:t>
      </w:r>
      <w:r>
        <w:rPr>
          <w:color w:val="231F20"/>
          <w:w w:val="95"/>
        </w:rPr>
        <w:t>о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ис</w:t>
      </w:r>
      <w:r>
        <w:rPr>
          <w:color w:val="231F20"/>
          <w:spacing w:val="2"/>
          <w:w w:val="95"/>
        </w:rPr>
        <w:t>пол</w:t>
      </w:r>
      <w:r>
        <w:rPr>
          <w:color w:val="231F20"/>
          <w:spacing w:val="2"/>
          <w:w w:val="95"/>
        </w:rPr>
        <w:t>ьзуем</w:t>
      </w:r>
      <w:r>
        <w:rPr>
          <w:color w:val="231F20"/>
          <w:spacing w:val="1"/>
          <w:w w:val="95"/>
        </w:rPr>
        <w:t>ы</w:t>
      </w:r>
      <w:r>
        <w:rPr>
          <w:color w:val="231F20"/>
          <w:w w:val="95"/>
        </w:rPr>
        <w:t>м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spacing w:val="2"/>
          <w:w w:val="95"/>
        </w:rPr>
        <w:t>ар</w:t>
      </w:r>
      <w:r>
        <w:rPr>
          <w:color w:val="231F20"/>
          <w:spacing w:val="2"/>
          <w:w w:val="95"/>
        </w:rPr>
        <w:t>ам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тром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макроэкономике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стран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type w:val="continuous"/>
          <w:pgSz w:w="9355" w:h="13620"/>
          <w:pgMar w:top="1340" w:bottom="280" w:left="520" w:right="620"/>
        </w:sectPr>
      </w:pPr>
    </w:p>
    <w:p>
      <w:pPr>
        <w:spacing w:line="130" w:lineRule="exact" w:before="1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39"/>
        <w:ind w:left="0" w:right="5" w:firstLine="0"/>
        <w:jc w:val="center"/>
        <w:rPr>
          <w:rFonts w:ascii="Arial" w:hAnsi="Arial" w:cs="Arial" w:eastAsia="Arial"/>
          <w:sz w:val="38"/>
          <w:szCs w:val="38"/>
        </w:rPr>
      </w:pPr>
      <w:r>
        <w:rPr>
          <w:rFonts w:ascii="Arial" w:hAnsi="Arial" w:cs="Arial" w:eastAsia="Arial"/>
          <w:color w:val="231F20"/>
          <w:spacing w:val="-5"/>
          <w:w w:val="90"/>
          <w:sz w:val="38"/>
          <w:szCs w:val="38"/>
        </w:rPr>
        <w:t>Т</w:t>
      </w:r>
      <w:r>
        <w:rPr>
          <w:rFonts w:ascii="Arial" w:hAnsi="Arial" w:cs="Arial" w:eastAsia="Arial"/>
          <w:color w:val="231F20"/>
          <w:spacing w:val="-4"/>
          <w:w w:val="90"/>
          <w:sz w:val="38"/>
          <w:szCs w:val="38"/>
        </w:rPr>
        <w:t>О</w:t>
      </w:r>
      <w:r>
        <w:rPr>
          <w:rFonts w:ascii="Arial" w:hAnsi="Arial" w:cs="Arial" w:eastAsia="Arial"/>
          <w:color w:val="231F20"/>
          <w:w w:val="90"/>
          <w:sz w:val="38"/>
          <w:szCs w:val="38"/>
        </w:rPr>
        <w:t>М</w:t>
      </w:r>
      <w:r>
        <w:rPr>
          <w:rFonts w:ascii="Arial" w:hAnsi="Arial" w:cs="Arial" w:eastAsia="Arial"/>
          <w:color w:val="231F20"/>
          <w:spacing w:val="10"/>
          <w:w w:val="90"/>
          <w:sz w:val="38"/>
          <w:szCs w:val="38"/>
        </w:rPr>
        <w:t> </w:t>
      </w:r>
      <w:r>
        <w:rPr>
          <w:rFonts w:ascii="Arial" w:hAnsi="Arial" w:cs="Arial" w:eastAsia="Arial"/>
          <w:color w:val="231F20"/>
          <w:w w:val="90"/>
          <w:sz w:val="38"/>
          <w:szCs w:val="38"/>
        </w:rPr>
        <w:t>2</w:t>
      </w:r>
      <w:r>
        <w:rPr>
          <w:rFonts w:ascii="Arial" w:hAnsi="Arial" w:cs="Arial" w:eastAsia="Arial"/>
          <w:color w:val="000000"/>
          <w:w w:val="100"/>
          <w:sz w:val="38"/>
          <w:szCs w:val="3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numPr>
          <w:ilvl w:val="0"/>
          <w:numId w:val="3"/>
        </w:numPr>
        <w:tabs>
          <w:tab w:pos="427" w:val="left" w:leader="none"/>
        </w:tabs>
        <w:ind w:left="445" w:right="0" w:hanging="329"/>
        <w:jc w:val="left"/>
        <w:rPr>
          <w:b w:val="0"/>
          <w:bCs w:val="0"/>
        </w:rPr>
      </w:pPr>
      <w:r>
        <w:rPr>
          <w:color w:val="231F20"/>
          <w:spacing w:val="1"/>
          <w:w w:val="90"/>
        </w:rPr>
        <w:t>Э</w:t>
      </w:r>
      <w:r>
        <w:rPr>
          <w:color w:val="231F20"/>
          <w:spacing w:val="-6"/>
          <w:w w:val="90"/>
        </w:rPr>
        <w:t>К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"/>
          <w:w w:val="90"/>
        </w:rPr>
        <w:t>Р</w:t>
      </w:r>
      <w:r>
        <w:rPr>
          <w:color w:val="231F20"/>
          <w:w w:val="90"/>
        </w:rPr>
        <w:t>Т</w:t>
      </w:r>
      <w:r>
        <w:rPr>
          <w:color w:val="231F20"/>
          <w:spacing w:val="-1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12"/>
          <w:w w:val="90"/>
        </w:rPr>
        <w:t> </w:t>
      </w:r>
      <w:r>
        <w:rPr>
          <w:color w:val="231F20"/>
          <w:spacing w:val="1"/>
          <w:w w:val="90"/>
        </w:rPr>
        <w:t>И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"/>
          <w:w w:val="90"/>
        </w:rPr>
        <w:t>Р</w:t>
      </w:r>
      <w:r>
        <w:rPr>
          <w:color w:val="231F20"/>
          <w:w w:val="90"/>
        </w:rPr>
        <w:t>Т</w:t>
      </w:r>
      <w:r>
        <w:rPr>
          <w:color w:val="231F20"/>
          <w:spacing w:val="-12"/>
          <w:w w:val="90"/>
        </w:rPr>
        <w:t> </w:t>
      </w:r>
      <w:r>
        <w:rPr>
          <w:color w:val="231F20"/>
          <w:spacing w:val="-3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3"/>
          <w:w w:val="90"/>
        </w:rPr>
        <w:t>Р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В</w:t>
      </w:r>
      <w:r>
        <w:rPr>
          <w:color w:val="231F20"/>
          <w:spacing w:val="-1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4"/>
          <w:w w:val="90"/>
        </w:rPr>
        <w:t>У</w:t>
      </w:r>
      <w:r>
        <w:rPr>
          <w:color w:val="231F20"/>
          <w:spacing w:val="12"/>
          <w:w w:val="90"/>
        </w:rPr>
        <w:t>С</w:t>
      </w:r>
      <w:r>
        <w:rPr>
          <w:color w:val="231F20"/>
          <w:spacing w:val="4"/>
          <w:w w:val="90"/>
        </w:rPr>
        <w:t>Л</w:t>
      </w:r>
      <w:r>
        <w:rPr>
          <w:color w:val="231F20"/>
          <w:spacing w:val="4"/>
          <w:w w:val="90"/>
        </w:rPr>
        <w:t>У</w:t>
      </w:r>
      <w:r>
        <w:rPr>
          <w:color w:val="231F20"/>
          <w:w w:val="90"/>
        </w:rPr>
        <w:t>Г</w:t>
      </w:r>
      <w:r>
        <w:rPr>
          <w:b w:val="0"/>
          <w:bCs w:val="0"/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3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165" w:lineRule="auto"/>
        <w:ind w:right="116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перио</w:t>
      </w:r>
      <w:r>
        <w:rPr>
          <w:color w:val="231F20"/>
          <w:w w:val="95"/>
        </w:rPr>
        <w:t>д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2"/>
          <w:w w:val="95"/>
        </w:rPr>
        <w:t>1995–202</w:t>
      </w:r>
      <w:r>
        <w:rPr>
          <w:color w:val="231F20"/>
          <w:w w:val="95"/>
        </w:rPr>
        <w:t>4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41"/>
          <w:w w:val="90"/>
        </w:rPr>
        <w:t> </w:t>
      </w:r>
      <w:r>
        <w:rPr>
          <w:color w:val="231F20"/>
          <w:spacing w:val="1"/>
          <w:w w:val="95"/>
        </w:rPr>
        <w:t>экспортна</w:t>
      </w:r>
      <w:r>
        <w:rPr>
          <w:color w:val="231F20"/>
          <w:w w:val="95"/>
        </w:rPr>
        <w:t>я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выручка,</w:t>
      </w:r>
      <w:r>
        <w:rPr>
          <w:color w:val="231F20"/>
          <w:spacing w:val="2"/>
          <w:w w:val="97"/>
        </w:rPr>
        <w:t> </w:t>
      </w:r>
      <w:r>
        <w:rPr>
          <w:color w:val="231F20"/>
          <w:w w:val="95"/>
        </w:rPr>
        <w:t>объемы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цены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ключевые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экспортные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товары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(энергоно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сители,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сырье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полусырье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малой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долей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передела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ст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имости)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сильно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менялись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260" w:lineRule="exact" w:before="18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after="0" w:line="260" w:lineRule="exact"/>
        <w:rPr>
          <w:sz w:val="26"/>
          <w:szCs w:val="26"/>
        </w:rPr>
        <w:sectPr>
          <w:pgSz w:w="9355" w:h="13620"/>
          <w:pgMar w:top="1260" w:bottom="280" w:left="620" w:right="840"/>
        </w:sectPr>
      </w:pPr>
    </w:p>
    <w:p>
      <w:pPr>
        <w:spacing w:before="77"/>
        <w:ind w:left="125" w:right="0" w:firstLine="0"/>
        <w:jc w:val="left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b/>
          <w:bCs/>
          <w:i/>
          <w:color w:val="65449B"/>
          <w:w w:val="105"/>
          <w:position w:val="2"/>
          <w:sz w:val="18"/>
          <w:szCs w:val="18"/>
        </w:rPr>
        <w:t>Эк</w:t>
      </w:r>
      <w:r>
        <w:rPr>
          <w:rFonts w:ascii="Arial" w:hAnsi="Arial" w:cs="Arial" w:eastAsia="Arial"/>
          <w:b/>
          <w:bCs/>
          <w:i/>
          <w:color w:val="231F20"/>
          <w:w w:val="105"/>
          <w:position w:val="2"/>
          <w:sz w:val="18"/>
          <w:szCs w:val="18"/>
        </w:rPr>
        <w:t>,</w:t>
      </w:r>
      <w:r>
        <w:rPr>
          <w:rFonts w:ascii="Arial" w:hAnsi="Arial" w:cs="Arial" w:eastAsia="Arial"/>
          <w:b/>
          <w:bCs/>
          <w:i/>
          <w:color w:val="231F20"/>
          <w:spacing w:val="-12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/>
          <w:bCs/>
          <w:i/>
          <w:color w:val="1B75BC"/>
          <w:w w:val="105"/>
          <w:position w:val="2"/>
          <w:sz w:val="18"/>
          <w:szCs w:val="18"/>
        </w:rPr>
        <w:t>Им</w:t>
      </w:r>
      <w:r>
        <w:rPr>
          <w:rFonts w:ascii="Arial" w:hAnsi="Arial" w:cs="Arial" w:eastAsia="Arial"/>
          <w:b/>
          <w:bCs/>
          <w:i/>
          <w:color w:val="231F20"/>
          <w:w w:val="105"/>
          <w:position w:val="2"/>
          <w:sz w:val="18"/>
          <w:szCs w:val="18"/>
        </w:rPr>
        <w:t>,</w:t>
      </w:r>
      <w:r>
        <w:rPr>
          <w:rFonts w:ascii="Arial" w:hAnsi="Arial" w:cs="Arial" w:eastAsia="Arial"/>
          <w:b/>
          <w:bCs/>
          <w:i/>
          <w:color w:val="231F20"/>
          <w:spacing w:val="-11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5"/>
          <w:position w:val="2"/>
          <w:sz w:val="18"/>
          <w:szCs w:val="18"/>
        </w:rPr>
        <w:t>Г$</w:t>
      </w:r>
      <w:r>
        <w:rPr>
          <w:rFonts w:ascii="Arial" w:hAnsi="Arial" w:cs="Arial" w:eastAsia="Arial"/>
          <w:color w:val="231F20"/>
          <w:w w:val="105"/>
          <w:sz w:val="10"/>
          <w:szCs w:val="10"/>
        </w:rPr>
        <w:t>Б</w:t>
      </w:r>
      <w:r>
        <w:rPr>
          <w:rFonts w:ascii="Arial" w:hAnsi="Arial" w:cs="Arial" w:eastAsia="Arial"/>
          <w:color w:val="000000"/>
          <w:w w:val="100"/>
          <w:sz w:val="10"/>
          <w:szCs w:val="10"/>
        </w:rPr>
      </w:r>
    </w:p>
    <w:p>
      <w:pPr>
        <w:spacing w:before="55"/>
        <w:ind w:left="12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57.904999pt;margin-top:7.815003pt;width:348.201pt;height:215.283pt;mso-position-horizontal-relative:page;mso-position-vertical-relative:paragraph;z-index:-12618" coordorigin="1158,156" coordsize="6964,4306">
            <v:group style="position:absolute;left:5871;top:175;width:259;height:4155" coordorigin="5871,175" coordsize="259,4155">
              <v:shape style="position:absolute;left:5871;top:175;width:259;height:4155" coordorigin="5871,175" coordsize="259,4155" path="m6129,4330l5871,4330,5871,175,6129,175,6129,4330xe" filled="t" fillcolor="#BFC8E6" stroked="f">
                <v:path arrowok="t"/>
                <v:fill type="solid"/>
              </v:shape>
            </v:group>
            <v:group style="position:absolute;left:4518;top:175;width:236;height:4155" coordorigin="4518,175" coordsize="236,4155">
              <v:shape style="position:absolute;left:4518;top:175;width:236;height:4155" coordorigin="4518,175" coordsize="236,4155" path="m4754,4330l4518,4330,4518,175,4754,175,4754,4330xe" filled="t" fillcolor="#BFC8E6" stroked="f">
                <v:path arrowok="t"/>
                <v:fill type="solid"/>
              </v:shape>
            </v:group>
            <v:group style="position:absolute;left:7023;top:167;width:234;height:4167" coordorigin="7023,167" coordsize="234,4167">
              <v:shape style="position:absolute;left:7023;top:167;width:234;height:4167" coordorigin="7023,167" coordsize="234,4167" path="m7257,4334l7023,4334,7023,167,7257,167,7257,4334xe" filled="t" fillcolor="#BFC8E6" stroked="f">
                <v:path arrowok="t"/>
                <v:fill type="solid"/>
              </v:shape>
            </v:group>
            <v:group style="position:absolute;left:3963;top:3505;width:4034;height:2" coordorigin="3963,3505" coordsize="4034,2">
              <v:shape style="position:absolute;left:3963;top:3505;width:4034;height:2" coordorigin="3963,3505" coordsize="4034,0" path="m3963,3505l7997,3505e" filled="f" stroked="t" strokeweight=".599pt" strokecolor="#939598">
                <v:path arrowok="t"/>
              </v:shape>
            </v:group>
            <v:group style="position:absolute;left:1945;top:175;width:278;height:4155" coordorigin="1945,175" coordsize="278,4155">
              <v:shape style="position:absolute;left:1945;top:175;width:278;height:4155" coordorigin="1945,175" coordsize="278,4155" path="m2223,4330l1945,4330,1945,175,2223,175,2223,4330xe" filled="t" fillcolor="#BFC8E6" stroked="f">
                <v:path arrowok="t"/>
                <v:fill type="solid"/>
              </v:shape>
            </v:group>
            <v:group style="position:absolute;left:1248;top:3505;width:2138;height:2" coordorigin="1248,3505" coordsize="2138,2">
              <v:shape style="position:absolute;left:1248;top:3505;width:2138;height:2" coordorigin="1248,3505" coordsize="2138,0" path="m1248,3505l3386,3505e" filled="f" stroked="t" strokeweight=".599pt" strokecolor="#939598">
                <v:path arrowok="t"/>
              </v:shape>
            </v:group>
            <v:group style="position:absolute;left:1247;top:2677;width:6749;height:2" coordorigin="1247,2677" coordsize="6749,2">
              <v:shape style="position:absolute;left:1247;top:2677;width:6749;height:2" coordorigin="1247,2677" coordsize="6749,0" path="m1247,2677l7996,2677e" filled="f" stroked="t" strokeweight=".6pt" strokecolor="#939598">
                <v:path arrowok="t"/>
              </v:shape>
            </v:group>
            <v:group style="position:absolute;left:5578;top:1848;width:2423;height:2" coordorigin="5578,1848" coordsize="2423,2">
              <v:shape style="position:absolute;left:5578;top:1848;width:2423;height:2" coordorigin="5578,1848" coordsize="2423,0" path="m5578,1848l8001,1848e" filled="f" stroked="t" strokeweight=".6pt" strokecolor="#939598">
                <v:path arrowok="t"/>
              </v:shape>
            </v:group>
            <v:group style="position:absolute;left:5359;top:1848;width:122;height:2" coordorigin="5359,1848" coordsize="122,2">
              <v:shape style="position:absolute;left:5359;top:1848;width:122;height:2" coordorigin="5359,1848" coordsize="122,0" path="m5359,1848l5481,1848e" filled="f" stroked="t" strokeweight=".6pt" strokecolor="#939598">
                <v:path arrowok="t"/>
              </v:shape>
            </v:group>
            <v:group style="position:absolute;left:1244;top:1848;width:4018;height:2" coordorigin="1244,1848" coordsize="4018,2">
              <v:shape style="position:absolute;left:1244;top:1848;width:4018;height:2" coordorigin="1244,1848" coordsize="4018,0" path="m1244,1848l5262,1848e" filled="f" stroked="t" strokeweight=".6pt" strokecolor="#939598">
                <v:path arrowok="t"/>
              </v:shape>
            </v:group>
            <v:group style="position:absolute;left:7211;top:1011;width:790;height:2" coordorigin="7211,1011" coordsize="790,2">
              <v:shape style="position:absolute;left:7211;top:1011;width:790;height:2" coordorigin="7211,1011" coordsize="790,0" path="m7211,1011l8001,1011e" filled="f" stroked="t" strokeweight=".6pt" strokecolor="#939598">
                <v:path arrowok="t"/>
              </v:shape>
            </v:group>
            <v:group style="position:absolute;left:6509;top:1011;width:605;height:2" coordorigin="6509,1011" coordsize="605,2">
              <v:shape style="position:absolute;left:6509;top:1011;width:605;height:2" coordorigin="6509,1011" coordsize="605,0" path="m6509,1011l7114,1011e" filled="f" stroked="t" strokeweight=".6pt" strokecolor="#939598">
                <v:path arrowok="t"/>
              </v:shape>
            </v:group>
            <v:group style="position:absolute;left:6284;top:1011;width:128;height:2" coordorigin="6284,1011" coordsize="128,2">
              <v:shape style="position:absolute;left:6284;top:1011;width:128;height:2" coordorigin="6284,1011" coordsize="128,0" path="m6284,1011l6412,1011e" filled="f" stroked="t" strokeweight=".6pt" strokecolor="#939598">
                <v:path arrowok="t"/>
              </v:shape>
            </v:group>
            <v:group style="position:absolute;left:1245;top:1011;width:4942;height:2" coordorigin="1245,1011" coordsize="4942,2">
              <v:shape style="position:absolute;left:1245;top:1011;width:4942;height:2" coordorigin="1245,1011" coordsize="4942,0" path="m1245,1011l6187,1011e" filled="f" stroked="t" strokeweight=".6pt" strokecolor="#939598">
                <v:path arrowok="t"/>
              </v:shape>
            </v:group>
            <v:group style="position:absolute;left:1245;top:167;width:6756;height:2" coordorigin="1245,167" coordsize="6756,2">
              <v:shape style="position:absolute;left:1245;top:167;width:6756;height:2" coordorigin="1245,167" coordsize="6756,0" path="m1245,167l8001,167e" filled="f" stroked="t" strokeweight=".599pt" strokecolor="#939598">
                <v:path arrowok="t"/>
              </v:shape>
            </v:group>
            <v:group style="position:absolute;left:1168;top:4350;width:6890;height:2" coordorigin="1168,4350" coordsize="6890,2">
              <v:shape style="position:absolute;left:1168;top:4350;width:6890;height:2" coordorigin="1168,4350" coordsize="6890,0" path="m1168,4350l8059,4350e" filled="f" stroked="t" strokeweight=".615995pt" strokecolor="#231F20">
                <v:path arrowok="t"/>
              </v:shape>
            </v:group>
            <v:group style="position:absolute;left:1248;top:167;width:2;height:4259" coordorigin="1248,167" coordsize="2,4259">
              <v:shape style="position:absolute;left:1248;top:167;width:2;height:4259" coordorigin="1248,167" coordsize="0,4259" path="m1248,167l1248,4426e" filled="f" stroked="t" strokeweight=".6pt" strokecolor="#231F20">
                <v:path arrowok="t"/>
              </v:shape>
            </v:group>
            <v:group style="position:absolute;left:8001;top:167;width:2;height:4178" coordorigin="8001,167" coordsize="2,4178">
              <v:shape style="position:absolute;left:8001;top:167;width:2;height:4178" coordorigin="8001,167" coordsize="0,4178" path="m8001,167l8001,4345e" filled="f" stroked="t" strokeweight=".6pt" strokecolor="#231F20">
                <v:path arrowok="t"/>
              </v:shape>
            </v:group>
            <v:group style="position:absolute;left:1471;top:4346;width:10;height:75" coordorigin="1471,4346" coordsize="10,75">
              <v:shape style="position:absolute;left:1471;top:4346;width:10;height:75" coordorigin="1471,4346" coordsize="10,75" path="m1471,4384l1481,4384e" filled="f" stroked="t" strokeweight="3.848pt" strokecolor="#231F20">
                <v:path arrowok="t"/>
              </v:shape>
            </v:group>
            <v:group style="position:absolute;left:1693;top:4346;width:10;height:75" coordorigin="1693,4346" coordsize="10,75">
              <v:shape style="position:absolute;left:1693;top:4346;width:10;height:75" coordorigin="1693,4346" coordsize="10,75" path="m1693,4384l1703,4384e" filled="f" stroked="t" strokeweight="3.848pt" strokecolor="#231F20">
                <v:path arrowok="t"/>
              </v:shape>
            </v:group>
            <v:group style="position:absolute;left:1917;top:4346;width:10;height:75" coordorigin="1917,4346" coordsize="10,75">
              <v:shape style="position:absolute;left:1917;top:4346;width:10;height:75" coordorigin="1917,4346" coordsize="10,75" path="m1917,4384l1927,4384e" filled="f" stroked="t" strokeweight="3.848pt" strokecolor="#231F20">
                <v:path arrowok="t"/>
              </v:shape>
            </v:group>
            <v:group style="position:absolute;left:2136;top:4349;width:10;height:75" coordorigin="2136,4349" coordsize="10,75">
              <v:shape style="position:absolute;left:2136;top:4349;width:10;height:75" coordorigin="2136,4349" coordsize="10,75" path="m2136,4386l2146,4386e" filled="f" stroked="t" strokeweight="3.848pt" strokecolor="#231F20">
                <v:path arrowok="t"/>
              </v:shape>
            </v:group>
            <v:group style="position:absolute;left:2361;top:4347;width:10;height:75" coordorigin="2361,4347" coordsize="10,75">
              <v:shape style="position:absolute;left:2361;top:4347;width:10;height:75" coordorigin="2361,4347" coordsize="10,75" path="m2361,4385l2371,4385e" filled="f" stroked="t" strokeweight="3.848pt" strokecolor="#231F20">
                <v:path arrowok="t"/>
              </v:shape>
            </v:group>
            <v:group style="position:absolute;left:2584;top:4346;width:10;height:75" coordorigin="2584,4346" coordsize="10,75">
              <v:shape style="position:absolute;left:2584;top:4346;width:10;height:75" coordorigin="2584,4346" coordsize="10,75" path="m2584,4384l2594,4384e" filled="f" stroked="t" strokeweight="3.848pt" strokecolor="#231F20">
                <v:path arrowok="t"/>
              </v:shape>
            </v:group>
            <v:group style="position:absolute;left:2808;top:4346;width:10;height:75" coordorigin="2808,4346" coordsize="10,75">
              <v:shape style="position:absolute;left:2808;top:4346;width:10;height:75" coordorigin="2808,4346" coordsize="10,75" path="m2808,4384l2818,4384e" filled="f" stroked="t" strokeweight="3.848pt" strokecolor="#231F20">
                <v:path arrowok="t"/>
              </v:shape>
            </v:group>
            <v:group style="position:absolute;left:3031;top:4346;width:10;height:75" coordorigin="3031,4346" coordsize="10,75">
              <v:shape style="position:absolute;left:3031;top:4346;width:10;height:75" coordorigin="3031,4346" coordsize="10,75" path="m3031,4384l3041,4384e" filled="f" stroked="t" strokeweight="3.848pt" strokecolor="#231F20">
                <v:path arrowok="t"/>
              </v:shape>
            </v:group>
            <v:group style="position:absolute;left:3254;top:4346;width:10;height:75" coordorigin="3254,4346" coordsize="10,75">
              <v:shape style="position:absolute;left:3254;top:4346;width:10;height:75" coordorigin="3254,4346" coordsize="10,75" path="m3254,4384l3264,4384e" filled="f" stroked="t" strokeweight="3.848pt" strokecolor="#231F20">
                <v:path arrowok="t"/>
              </v:shape>
            </v:group>
            <v:group style="position:absolute;left:3478;top:4346;width:10;height:75" coordorigin="3478,4346" coordsize="10,75">
              <v:shape style="position:absolute;left:3478;top:4346;width:10;height:75" coordorigin="3478,4346" coordsize="10,75" path="m3478,4384l3488,4384e" filled="f" stroked="t" strokeweight="3.848pt" strokecolor="#231F20">
                <v:path arrowok="t"/>
              </v:shape>
            </v:group>
            <v:group style="position:absolute;left:3702;top:4346;width:10;height:75" coordorigin="3702,4346" coordsize="10,75">
              <v:shape style="position:absolute;left:3702;top:4346;width:10;height:75" coordorigin="3702,4346" coordsize="10,75" path="m3702,4384l3712,4384e" filled="f" stroked="t" strokeweight="3.848pt" strokecolor="#231F20">
                <v:path arrowok="t"/>
              </v:shape>
            </v:group>
            <v:group style="position:absolute;left:3925;top:4346;width:10;height:75" coordorigin="3925,4346" coordsize="10,75">
              <v:shape style="position:absolute;left:3925;top:4346;width:10;height:75" coordorigin="3925,4346" coordsize="10,75" path="m3925,4384l3935,4384e" filled="f" stroked="t" strokeweight="3.848pt" strokecolor="#231F20">
                <v:path arrowok="t"/>
              </v:shape>
            </v:group>
            <v:group style="position:absolute;left:4146;top:4346;width:10;height:75" coordorigin="4146,4346" coordsize="10,75">
              <v:shape style="position:absolute;left:4146;top:4346;width:10;height:75" coordorigin="4146,4346" coordsize="10,75" path="m4146,4384l4156,4384e" filled="f" stroked="t" strokeweight="3.848pt" strokecolor="#231F20">
                <v:path arrowok="t"/>
              </v:shape>
            </v:group>
            <v:group style="position:absolute;left:4372;top:4346;width:10;height:75" coordorigin="4372,4346" coordsize="10,75">
              <v:shape style="position:absolute;left:4372;top:4346;width:10;height:75" coordorigin="4372,4346" coordsize="10,75" path="m4372,4384l4382,4384e" filled="f" stroked="t" strokeweight="3.848pt" strokecolor="#231F20">
                <v:path arrowok="t"/>
              </v:shape>
            </v:group>
            <v:group style="position:absolute;left:4591;top:4346;width:10;height:75" coordorigin="4591,4346" coordsize="10,75">
              <v:shape style="position:absolute;left:4591;top:4346;width:10;height:75" coordorigin="4591,4346" coordsize="10,75" path="m4591,4384l4601,4384e" filled="f" stroked="t" strokeweight="3.848pt" strokecolor="#231F20">
                <v:path arrowok="t"/>
              </v:shape>
            </v:group>
            <v:group style="position:absolute;left:4813;top:4346;width:10;height:75" coordorigin="4813,4346" coordsize="10,75">
              <v:shape style="position:absolute;left:4813;top:4346;width:10;height:75" coordorigin="4813,4346" coordsize="10,75" path="m4813,4384l4823,4384e" filled="f" stroked="t" strokeweight="3.848pt" strokecolor="#231F20">
                <v:path arrowok="t"/>
              </v:shape>
            </v:group>
            <v:group style="position:absolute;left:5040;top:4346;width:10;height:75" coordorigin="5040,4346" coordsize="10,75">
              <v:shape style="position:absolute;left:5040;top:4346;width:10;height:75" coordorigin="5040,4346" coordsize="10,75" path="m5040,4384l5050,4384e" filled="f" stroked="t" strokeweight="3.848pt" strokecolor="#231F20">
                <v:path arrowok="t"/>
              </v:shape>
            </v:group>
            <v:group style="position:absolute;left:5263;top:4346;width:10;height:75" coordorigin="5263,4346" coordsize="10,75">
              <v:shape style="position:absolute;left:5263;top:4346;width:10;height:75" coordorigin="5263,4346" coordsize="10,75" path="m5263,4384l5273,4384e" filled="f" stroked="t" strokeweight="3.848pt" strokecolor="#231F20">
                <v:path arrowok="t"/>
              </v:shape>
            </v:group>
            <v:group style="position:absolute;left:5486;top:4346;width:10;height:75" coordorigin="5486,4346" coordsize="10,75">
              <v:shape style="position:absolute;left:5486;top:4346;width:10;height:75" coordorigin="5486,4346" coordsize="10,75" path="m5486,4384l5496,4384e" filled="f" stroked="t" strokeweight="3.848pt" strokecolor="#231F20">
                <v:path arrowok="t"/>
              </v:shape>
            </v:group>
            <v:group style="position:absolute;left:5706;top:4346;width:10;height:75" coordorigin="5706,4346" coordsize="10,75">
              <v:shape style="position:absolute;left:5706;top:4346;width:10;height:75" coordorigin="5706,4346" coordsize="10,75" path="m5706,4384l5716,4384e" filled="f" stroked="t" strokeweight="3.848pt" strokecolor="#231F20">
                <v:path arrowok="t"/>
              </v:shape>
            </v:group>
            <v:group style="position:absolute;left:5930;top:4346;width:10;height:75" coordorigin="5930,4346" coordsize="10,75">
              <v:shape style="position:absolute;left:5930;top:4346;width:10;height:75" coordorigin="5930,4346" coordsize="10,75" path="m5930,4384l5940,4384e" filled="f" stroked="t" strokeweight="3.848pt" strokecolor="#231F20">
                <v:path arrowok="t"/>
              </v:shape>
            </v:group>
            <v:group style="position:absolute;left:6153;top:4346;width:10;height:75" coordorigin="6153,4346" coordsize="10,75">
              <v:shape style="position:absolute;left:6153;top:4346;width:10;height:75" coordorigin="6153,4346" coordsize="10,75" path="m6153,4384l6163,4384e" filled="f" stroked="t" strokeweight="3.848pt" strokecolor="#231F20">
                <v:path arrowok="t"/>
              </v:shape>
            </v:group>
            <v:group style="position:absolute;left:6376;top:4346;width:10;height:75" coordorigin="6376,4346" coordsize="10,75">
              <v:shape style="position:absolute;left:6376;top:4346;width:10;height:75" coordorigin="6376,4346" coordsize="10,75" path="m6376,4384l6386,4384e" filled="f" stroked="t" strokeweight="3.848pt" strokecolor="#231F20">
                <v:path arrowok="t"/>
              </v:shape>
            </v:group>
            <v:group style="position:absolute;left:6602;top:4346;width:10;height:75" coordorigin="6602,4346" coordsize="10,75">
              <v:shape style="position:absolute;left:6602;top:4346;width:10;height:75" coordorigin="6602,4346" coordsize="10,75" path="m6602,4384l6612,4384e" filled="f" stroked="t" strokeweight="3.848pt" strokecolor="#231F20">
                <v:path arrowok="t"/>
              </v:shape>
            </v:group>
            <v:group style="position:absolute;left:6825;top:4346;width:10;height:75" coordorigin="6825,4346" coordsize="10,75">
              <v:shape style="position:absolute;left:6825;top:4346;width:10;height:75" coordorigin="6825,4346" coordsize="10,75" path="m6825,4384l6835,4384e" filled="f" stroked="t" strokeweight="3.848pt" strokecolor="#231F20">
                <v:path arrowok="t"/>
              </v:shape>
            </v:group>
            <v:group style="position:absolute;left:7047;top:4346;width:10;height:75" coordorigin="7047,4346" coordsize="10,75">
              <v:shape style="position:absolute;left:7047;top:4346;width:10;height:75" coordorigin="7047,4346" coordsize="10,75" path="m7047,4384l7057,4384e" filled="f" stroked="t" strokeweight="3.848pt" strokecolor="#231F20">
                <v:path arrowok="t"/>
              </v:shape>
            </v:group>
            <v:group style="position:absolute;left:7271;top:4349;width:10;height:75" coordorigin="7271,4349" coordsize="10,75">
              <v:shape style="position:absolute;left:7271;top:4349;width:10;height:75" coordorigin="7271,4349" coordsize="10,75" path="m7271,4386l7281,4386e" filled="f" stroked="t" strokeweight="3.848pt" strokecolor="#231F20">
                <v:path arrowok="t"/>
              </v:shape>
            </v:group>
            <v:group style="position:absolute;left:7491;top:4349;width:10;height:75" coordorigin="7491,4349" coordsize="10,75">
              <v:shape style="position:absolute;left:7491;top:4349;width:10;height:75" coordorigin="7491,4349" coordsize="10,75" path="m7491,4386l7501,4386e" filled="f" stroked="t" strokeweight="3.848pt" strokecolor="#231F20">
                <v:path arrowok="t"/>
              </v:shape>
            </v:group>
            <v:group style="position:absolute;left:7715;top:4349;width:10;height:75" coordorigin="7715,4349" coordsize="10,75">
              <v:shape style="position:absolute;left:7715;top:4349;width:10;height:75" coordorigin="7715,4349" coordsize="10,75" path="m7715,4386l7725,4386e" filled="f" stroked="t" strokeweight="3.848pt" strokecolor="#231F20">
                <v:path arrowok="t"/>
              </v:shape>
            </v:group>
            <v:group style="position:absolute;left:1168;top:3500;width:80;height:10" coordorigin="1168,3500" coordsize="80,10">
              <v:shape style="position:absolute;left:1168;top:3500;width:80;height:10" coordorigin="1168,3500" coordsize="80,10" path="m1168,3505l1248,3505e" filled="f" stroked="t" strokeweight=".599pt" strokecolor="#231F20">
                <v:path arrowok="t"/>
              </v:shape>
            </v:group>
            <v:group style="position:absolute;left:1168;top:2672;width:80;height:10" coordorigin="1168,2672" coordsize="80,10">
              <v:shape style="position:absolute;left:1168;top:2672;width:80;height:10" coordorigin="1168,2672" coordsize="80,10" path="m1168,2677l1247,2677e" filled="f" stroked="t" strokeweight=".6pt" strokecolor="#231F20">
                <v:path arrowok="t"/>
              </v:shape>
            </v:group>
            <v:group style="position:absolute;left:1164;top:1843;width:80;height:10" coordorigin="1164,1843" coordsize="80,10">
              <v:shape style="position:absolute;left:1164;top:1843;width:80;height:10" coordorigin="1164,1843" coordsize="80,10" path="m1164,1848l1244,1848e" filled="f" stroked="t" strokeweight=".6pt" strokecolor="#231F20">
                <v:path arrowok="t"/>
              </v:shape>
            </v:group>
            <v:group style="position:absolute;left:1165;top:1006;width:80;height:10" coordorigin="1165,1006" coordsize="80,10">
              <v:shape style="position:absolute;left:1165;top:1006;width:80;height:10" coordorigin="1165,1006" coordsize="80,10" path="m1165,1011l1245,1011e" filled="f" stroked="t" strokeweight=".6pt" strokecolor="#231F20">
                <v:path arrowok="t"/>
              </v:shape>
            </v:group>
            <v:group style="position:absolute;left:1165;top:162;width:80;height:10" coordorigin="1165,162" coordsize="80,10">
              <v:shape style="position:absolute;left:1165;top:162;width:80;height:10" coordorigin="1165,162" coordsize="80,10" path="m1165,167l1245,167e" filled="f" stroked="t" strokeweight=".599pt" strokecolor="#231F20">
                <v:path arrowok="t"/>
              </v:shape>
            </v:group>
            <v:group style="position:absolute;left:8001;top:3500;width:58;height:10" coordorigin="8001,3500" coordsize="58,10">
              <v:shape style="position:absolute;left:8001;top:3500;width:58;height:10" coordorigin="8001,3500" coordsize="58,10" path="m8001,3505l8059,3505e" filled="f" stroked="t" strokeweight=".599pt" strokecolor="#231F20">
                <v:path arrowok="t"/>
              </v:shape>
            </v:group>
            <v:group style="position:absolute;left:8001;top:2672;width:58;height:10" coordorigin="8001,2672" coordsize="58,10">
              <v:shape style="position:absolute;left:8001;top:2672;width:58;height:10" coordorigin="8001,2672" coordsize="58,10" path="m8001,2677l8059,2677e" filled="f" stroked="t" strokeweight=".6pt" strokecolor="#231F20">
                <v:path arrowok="t"/>
              </v:shape>
            </v:group>
            <v:group style="position:absolute;left:8001;top:1842;width:58;height:10" coordorigin="8001,1842" coordsize="58,10">
              <v:shape style="position:absolute;left:8001;top:1842;width:58;height:10" coordorigin="8001,1842" coordsize="58,10" path="m8001,1847l8059,1847e" filled="f" stroked="t" strokeweight=".6pt" strokecolor="#231F20">
                <v:path arrowok="t"/>
              </v:shape>
            </v:group>
            <v:group style="position:absolute;left:8002;top:1006;width:58;height:10" coordorigin="8002,1006" coordsize="58,10">
              <v:shape style="position:absolute;left:8002;top:1006;width:58;height:10" coordorigin="8002,1006" coordsize="58,10" path="m8002,1011l8060,1011e" filled="f" stroked="t" strokeweight=".6pt" strokecolor="#231F20">
                <v:path arrowok="t"/>
              </v:shape>
            </v:group>
            <v:group style="position:absolute;left:8002;top:162;width:58;height:10" coordorigin="8002,162" coordsize="58,10">
              <v:shape style="position:absolute;left:8002;top:162;width:58;height:10" coordorigin="8002,162" coordsize="58,10" path="m8002,167l8060,167e" filled="f" stroked="t" strokeweight=".599pt" strokecolor="#231F20">
                <v:path arrowok="t"/>
              </v:shape>
            </v:group>
            <v:group style="position:absolute;left:4508;top:175;width:2;height:4176" coordorigin="4508,175" coordsize="2,4176">
              <v:shape style="position:absolute;left:4508;top:175;width:2;height:4176" coordorigin="4508,175" coordsize="0,4176" path="m4508,175l4508,4351e" filled="f" stroked="t" strokeweight="1.101pt" strokecolor="#231F20">
                <v:path arrowok="t"/>
              </v:shape>
            </v:group>
            <v:group style="position:absolute;left:4488;top:175;width:2;height:96" coordorigin="4488,175" coordsize="2,96">
              <v:shape style="position:absolute;left:4488;top:175;width:2;height:96" coordorigin="4488,175" coordsize="0,96" path="m4488,175l4488,271e" filled="f" stroked="t" strokeweight="1.1pt" strokecolor="#27AAE1">
                <v:path arrowok="t"/>
              </v:shape>
            </v:group>
            <v:group style="position:absolute;left:4488;top:391;width:2;height:120" coordorigin="4488,391" coordsize="2,120">
              <v:shape style="position:absolute;left:4488;top:391;width:2;height:120" coordorigin="4488,391" coordsize="0,120" path="m4488,391l4488,511e" filled="f" stroked="t" strokeweight="1.1pt" strokecolor="#27AAE1">
                <v:path arrowok="t"/>
              </v:shape>
            </v:group>
            <v:group style="position:absolute;left:4488;top:631;width:2;height:120" coordorigin="4488,631" coordsize="2,120">
              <v:shape style="position:absolute;left:4488;top:631;width:2;height:120" coordorigin="4488,631" coordsize="0,120" path="m4488,631l4488,751e" filled="f" stroked="t" strokeweight="1.1pt" strokecolor="#27AAE1">
                <v:path arrowok="t"/>
              </v:shape>
            </v:group>
            <v:group style="position:absolute;left:4488;top:871;width:2;height:120" coordorigin="4488,871" coordsize="2,120">
              <v:shape style="position:absolute;left:4488;top:871;width:2;height:120" coordorigin="4488,871" coordsize="0,120" path="m4488,871l4488,991e" filled="f" stroked="t" strokeweight="1.1pt" strokecolor="#27AAE1">
                <v:path arrowok="t"/>
              </v:shape>
            </v:group>
            <v:group style="position:absolute;left:4488;top:1111;width:2;height:120" coordorigin="4488,1111" coordsize="2,120">
              <v:shape style="position:absolute;left:4488;top:1111;width:2;height:120" coordorigin="4488,1111" coordsize="0,120" path="m4488,1111l4488,1231e" filled="f" stroked="t" strokeweight="1.1pt" strokecolor="#27AAE1">
                <v:path arrowok="t"/>
              </v:shape>
            </v:group>
            <v:group style="position:absolute;left:4488;top:1351;width:2;height:120" coordorigin="4488,1351" coordsize="2,120">
              <v:shape style="position:absolute;left:4488;top:1351;width:2;height:120" coordorigin="4488,1351" coordsize="0,120" path="m4488,1351l4488,1471e" filled="f" stroked="t" strokeweight="1.1pt" strokecolor="#27AAE1">
                <v:path arrowok="t"/>
              </v:shape>
            </v:group>
            <v:group style="position:absolute;left:4488;top:1591;width:2;height:120" coordorigin="4488,1591" coordsize="2,120">
              <v:shape style="position:absolute;left:4488;top:1591;width:2;height:120" coordorigin="4488,1591" coordsize="0,120" path="m4488,1591l4488,1711e" filled="f" stroked="t" strokeweight="1.1pt" strokecolor="#27AAE1">
                <v:path arrowok="t"/>
              </v:shape>
            </v:group>
            <v:group style="position:absolute;left:4488;top:1831;width:2;height:120" coordorigin="4488,1831" coordsize="2,120">
              <v:shape style="position:absolute;left:4488;top:1831;width:2;height:120" coordorigin="4488,1831" coordsize="0,120" path="m4488,1831l4488,1951e" filled="f" stroked="t" strokeweight="1.1pt" strokecolor="#27AAE1">
                <v:path arrowok="t"/>
              </v:shape>
            </v:group>
            <v:group style="position:absolute;left:4488;top:2071;width:2;height:120" coordorigin="4488,2071" coordsize="2,120">
              <v:shape style="position:absolute;left:4488;top:2071;width:2;height:120" coordorigin="4488,2071" coordsize="0,120" path="m4488,2071l4488,2191e" filled="f" stroked="t" strokeweight="1.1pt" strokecolor="#27AAE1">
                <v:path arrowok="t"/>
              </v:shape>
            </v:group>
            <v:group style="position:absolute;left:4488;top:2311;width:2;height:120" coordorigin="4488,2311" coordsize="2,120">
              <v:shape style="position:absolute;left:4488;top:2311;width:2;height:120" coordorigin="4488,2311" coordsize="0,120" path="m4488,2311l4488,2431e" filled="f" stroked="t" strokeweight="1.1pt" strokecolor="#27AAE1">
                <v:path arrowok="t"/>
              </v:shape>
            </v:group>
            <v:group style="position:absolute;left:4488;top:2551;width:2;height:120" coordorigin="4488,2551" coordsize="2,120">
              <v:shape style="position:absolute;left:4488;top:2551;width:2;height:120" coordorigin="4488,2551" coordsize="0,120" path="m4488,2551l4488,2671e" filled="f" stroked="t" strokeweight="1.1pt" strokecolor="#27AAE1">
                <v:path arrowok="t"/>
              </v:shape>
            </v:group>
            <v:group style="position:absolute;left:4488;top:2791;width:2;height:120" coordorigin="4488,2791" coordsize="2,120">
              <v:shape style="position:absolute;left:4488;top:2791;width:2;height:120" coordorigin="4488,2791" coordsize="0,120" path="m4488,2791l4488,2911e" filled="f" stroked="t" strokeweight="1.1pt" strokecolor="#27AAE1">
                <v:path arrowok="t"/>
              </v:shape>
            </v:group>
            <v:group style="position:absolute;left:4488;top:3031;width:2;height:120" coordorigin="4488,3031" coordsize="2,120">
              <v:shape style="position:absolute;left:4488;top:3031;width:2;height:120" coordorigin="4488,3031" coordsize="0,120" path="m4488,3031l4488,3151e" filled="f" stroked="t" strokeweight="1.1pt" strokecolor="#27AAE1">
                <v:path arrowok="t"/>
              </v:shape>
            </v:group>
            <v:group style="position:absolute;left:4488;top:3271;width:2;height:120" coordorigin="4488,3271" coordsize="2,120">
              <v:shape style="position:absolute;left:4488;top:3271;width:2;height:120" coordorigin="4488,3271" coordsize="0,120" path="m4488,3271l4488,3391e" filled="f" stroked="t" strokeweight="1.1pt" strokecolor="#27AAE1">
                <v:path arrowok="t"/>
              </v:shape>
            </v:group>
            <v:group style="position:absolute;left:4488;top:3511;width:2;height:120" coordorigin="4488,3511" coordsize="2,120">
              <v:shape style="position:absolute;left:4488;top:3511;width:2;height:120" coordorigin="4488,3511" coordsize="0,120" path="m4488,3511l4488,3631e" filled="f" stroked="t" strokeweight="1.1pt" strokecolor="#27AAE1">
                <v:path arrowok="t"/>
              </v:shape>
            </v:group>
            <v:group style="position:absolute;left:4488;top:3751;width:2;height:120" coordorigin="4488,3751" coordsize="2,120">
              <v:shape style="position:absolute;left:4488;top:3751;width:2;height:120" coordorigin="4488,3751" coordsize="0,120" path="m4488,3751l4488,3871e" filled="f" stroked="t" strokeweight="1.1pt" strokecolor="#27AAE1">
                <v:path arrowok="t"/>
              </v:shape>
            </v:group>
            <v:group style="position:absolute;left:4488;top:3991;width:2;height:120" coordorigin="4488,3991" coordsize="2,120">
              <v:shape style="position:absolute;left:4488;top:3991;width:2;height:120" coordorigin="4488,3991" coordsize="0,120" path="m4488,3991l4488,4111e" filled="f" stroked="t" strokeweight="1.1pt" strokecolor="#27AAE1">
                <v:path arrowok="t"/>
              </v:shape>
            </v:group>
            <v:group style="position:absolute;left:4488;top:4231;width:2;height:120" coordorigin="4488,4231" coordsize="2,120">
              <v:shape style="position:absolute;left:4488;top:4231;width:2;height:120" coordorigin="4488,4231" coordsize="0,120" path="m4488,4231l4488,4351e" filled="f" stroked="t" strokeweight="1.1pt" strokecolor="#27AAE1">
                <v:path arrowok="t"/>
              </v:shape>
            </v:group>
            <v:group style="position:absolute;left:5907;top:175;width:2;height:4176" coordorigin="5907,175" coordsize="2,4176">
              <v:shape style="position:absolute;left:5907;top:175;width:2;height:4176" coordorigin="5907,175" coordsize="0,4176" path="m5907,175l5907,4351e" filled="f" stroked="t" strokeweight="1.1pt" strokecolor="#231F20">
                <v:path arrowok="t"/>
              </v:shape>
            </v:group>
            <v:group style="position:absolute;left:1967;top:175;width:2;height:4176" coordorigin="1967,175" coordsize="2,4176">
              <v:shape style="position:absolute;left:1967;top:175;width:2;height:4176" coordorigin="1967,175" coordsize="0,4176" path="m1967,175l1967,4351e" filled="f" stroked="t" strokeweight=".85pt" strokecolor="#231F20">
                <v:path arrowok="t"/>
              </v:shape>
            </v:group>
            <v:group style="position:absolute;left:2227;top:175;width:2;height:4176" coordorigin="2227,175" coordsize="2,4176">
              <v:shape style="position:absolute;left:2227;top:175;width:2;height:4176" coordorigin="2227,175" coordsize="0,4176" path="m2227,175l2227,4351e" filled="f" stroked="t" strokeweight=".85pt" strokecolor="#231F20">
                <v:path arrowok="t"/>
              </v:shape>
            </v:group>
            <v:group style="position:absolute;left:7534;top:167;width:2;height:4184" coordorigin="7534,167" coordsize="2,4184">
              <v:shape style="position:absolute;left:7534;top:167;width:2;height:4184" coordorigin="7534,167" coordsize="0,4184" path="m7534,167l7534,4351e" filled="f" stroked="t" strokeweight="1.1pt" strokecolor="#231F20">
                <v:path arrowok="t"/>
              </v:shape>
            </v:group>
            <v:group style="position:absolute;left:7014;top:175;width:2;height:4176" coordorigin="7014,175" coordsize="2,4176">
              <v:shape style="position:absolute;left:7014;top:175;width:2;height:4176" coordorigin="7014,175" coordsize="0,4176" path="m7014,175l7014,4351e" filled="f" stroked="t" strokeweight="1.1pt" strokecolor="#231F20">
                <v:path arrowok="t"/>
              </v:shape>
            </v:group>
            <v:group style="position:absolute;left:3483;top:3505;width:383;height:2" coordorigin="3483,3505" coordsize="383,2">
              <v:shape style="position:absolute;left:3483;top:3505;width:383;height:2" coordorigin="3483,3505" coordsize="383,0" path="m3483,3505l3866,3505e" filled="f" stroked="t" strokeweight=".599pt" strokecolor="#939598">
                <v:path arrowok="t"/>
              </v:shape>
              <v:shape style="position:absolute;left:1248;top:598;width:6874;height:3596" type="#_x0000_t75" stroked="false">
                <v:imagedata r:id="rId6" o:title=""/>
              </v:shape>
            </v:group>
            <v:group style="position:absolute;left:1772;top:499;width:97;height:97" coordorigin="1772,499" coordsize="97,97">
              <v:shape style="position:absolute;left:1772;top:499;width:97;height:97" coordorigin="1772,499" coordsize="97,97" path="m1869,596l1772,596,1772,499,1869,499,1869,596xe" filled="t" fillcolor="#ED1C24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>1000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97"/>
        <w:ind w:left="12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b/>
          <w:bCs/>
          <w:i/>
          <w:color w:val="ED1C24"/>
          <w:w w:val="100"/>
          <w:sz w:val="18"/>
          <w:szCs w:val="18"/>
        </w:rPr>
        <w:t>Им/Эк</w:t>
      </w:r>
      <w:r>
        <w:rPr>
          <w:rFonts w:ascii="Arial" w:hAnsi="Arial" w:cs="Arial" w:eastAsia="Arial"/>
          <w:color w:val="ED1C24"/>
          <w:w w:val="100"/>
          <w:sz w:val="18"/>
          <w:szCs w:val="18"/>
        </w:rPr>
        <w:t>,</w:t>
      </w:r>
      <w:r>
        <w:rPr>
          <w:rFonts w:ascii="Arial" w:hAnsi="Arial" w:cs="Arial" w:eastAsia="Arial"/>
          <w:color w:val="ED1C24"/>
          <w:spacing w:val="1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ED1C24"/>
          <w:w w:val="100"/>
          <w:sz w:val="18"/>
          <w:szCs w:val="18"/>
        </w:rPr>
        <w:t>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38"/>
        <w:ind w:left="7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ED1C24"/>
          <w:w w:val="100"/>
          <w:sz w:val="18"/>
          <w:szCs w:val="18"/>
        </w:rPr>
        <w:t>100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620" w:right="840"/>
          <w:cols w:num="2" w:equalWidth="0">
            <w:col w:w="1103" w:space="5616"/>
            <w:col w:w="1176"/>
          </w:cols>
        </w:sectPr>
      </w:pPr>
    </w:p>
    <w:p>
      <w:pPr>
        <w:spacing w:line="150" w:lineRule="exact" w:before="9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9355" w:h="13620"/>
          <w:pgMar w:top="1340" w:bottom="280" w:left="620" w:right="840"/>
        </w:sectPr>
      </w:pPr>
    </w:p>
    <w:p>
      <w:pPr>
        <w:spacing w:before="77"/>
        <w:ind w:left="22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1B75BC"/>
          <w:w w:val="100"/>
          <w:sz w:val="18"/>
          <w:szCs w:val="18"/>
        </w:rPr>
        <w:t>800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77"/>
        <w:ind w:left="0" w:right="229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ED1C24"/>
          <w:w w:val="100"/>
          <w:sz w:val="18"/>
          <w:szCs w:val="18"/>
        </w:rPr>
        <w:t>80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7"/>
        <w:rPr>
          <w:sz w:val="10"/>
          <w:szCs w:val="10"/>
        </w:rPr>
      </w:pPr>
      <w:r>
        <w:rPr>
          <w:sz w:val="10"/>
          <w:szCs w:val="10"/>
        </w:rPr>
      </w:r>
    </w:p>
    <w:p>
      <w:pPr>
        <w:ind w:left="22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i/>
          <w:color w:val="ED1C24"/>
          <w:w w:val="105"/>
          <w:sz w:val="18"/>
          <w:szCs w:val="18"/>
        </w:rPr>
        <w:t>Им/Эк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620" w:right="840"/>
          <w:cols w:num="2" w:equalWidth="0">
            <w:col w:w="527" w:space="1067"/>
            <w:col w:w="6301"/>
          </w:cols>
        </w:sectPr>
      </w:pP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7460" w:val="left" w:leader="none"/>
        </w:tabs>
        <w:spacing w:before="78"/>
        <w:ind w:left="22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1B75BC"/>
          <w:w w:val="100"/>
          <w:sz w:val="18"/>
          <w:szCs w:val="18"/>
        </w:rPr>
        <w:t>600</w: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ED1C24"/>
          <w:w w:val="100"/>
          <w:sz w:val="18"/>
          <w:szCs w:val="18"/>
        </w:rPr>
        <w:t>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4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7460" w:val="left" w:leader="none"/>
        </w:tabs>
        <w:spacing w:before="77"/>
        <w:ind w:left="225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1B75BC"/>
          <w:w w:val="100"/>
          <w:sz w:val="18"/>
          <w:szCs w:val="18"/>
        </w:rPr>
        <w:t>400</w: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ED1C24"/>
          <w:w w:val="100"/>
          <w:sz w:val="18"/>
          <w:szCs w:val="18"/>
        </w:rPr>
        <w:t>40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2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7235" w:val="left" w:leader="none"/>
        </w:tabs>
        <w:spacing w:line="190" w:lineRule="exact" w:before="78"/>
        <w:ind w:left="0" w:right="1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1B75BC"/>
          <w:w w:val="100"/>
          <w:sz w:val="18"/>
          <w:szCs w:val="18"/>
        </w:rPr>
        <w:t>200</w: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ED1C24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7" w:lineRule="exact"/>
        <w:ind w:left="2017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i/>
          <w:color w:val="65449B"/>
          <w:w w:val="105"/>
          <w:sz w:val="18"/>
          <w:szCs w:val="18"/>
        </w:rPr>
        <w:t>Эк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29"/>
        <w:ind w:left="0" w:right="1606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i/>
          <w:color w:val="00AEEF"/>
          <w:w w:val="100"/>
          <w:sz w:val="18"/>
          <w:szCs w:val="18"/>
        </w:rPr>
        <w:t>Им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tabs>
          <w:tab w:pos="7123" w:val="left" w:leader="none"/>
        </w:tabs>
        <w:ind w:left="93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64.262131pt;margin-top:11.2919pt;width:11.0pt;height:22.232001pt;mso-position-horizontal-relative:page;mso-position-vertical-relative:paragraph;z-index:-1261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7.788132pt;margin-top:11.2919pt;width:11.0pt;height:22.232001pt;mso-position-horizontal-relative:page;mso-position-vertical-relative:paragraph;z-index:-1261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1.125137pt;margin-top:11.2919pt;width:11.0pt;height:22.232001pt;mso-position-horizontal-relative:page;mso-position-vertical-relative:paragraph;z-index:-1261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33.877136pt;margin-top:11.2919pt;width:11.0pt;height:22.232001pt;mso-position-horizontal-relative:page;mso-position-vertical-relative:paragraph;z-index:-1261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5.207138pt;margin-top:11.2919pt;width:11.0pt;height:22.232001pt;mso-position-horizontal-relative:page;mso-position-vertical-relative:paragraph;z-index:-1261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9.894135pt;margin-top:11.2919pt;width:11.0pt;height:22.232001pt;mso-position-horizontal-relative:page;mso-position-vertical-relative:paragraph;z-index:-12612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2.358139pt;margin-top:11.2919pt;width:11.0pt;height:22.232001pt;mso-position-horizontal-relative:page;mso-position-vertical-relative:paragraph;z-index:-12611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6.730133pt;margin-top:11.2919pt;width:11pt;height:22.232001pt;mso-position-horizontal-relative:page;mso-position-vertical-relative:paragraph;z-index:-1261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49.599136pt;margin-top:11.2919pt;width:11.0pt;height:22.232001pt;mso-position-horizontal-relative:page;mso-position-vertical-relative:paragraph;z-index:-1260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1.775146pt;margin-top:11.2919pt;width:11pt;height:22.232001pt;mso-position-horizontal-relative:page;mso-position-vertical-relative:paragraph;z-index:-1260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6.354126pt;margin-top:11.2919pt;width:11pt;height:22.232001pt;mso-position-horizontal-relative:page;mso-position-vertical-relative:paragraph;z-index:-1260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8.719147pt;margin-top:11.2919pt;width:11pt;height:22.232001pt;mso-position-horizontal-relative:page;mso-position-vertical-relative:paragraph;z-index:-1260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1.255127pt;margin-top:11.2919pt;width:11pt;height:22.232001pt;mso-position-horizontal-relative:page;mso-position-vertical-relative:paragraph;z-index:-1260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3.854126pt;margin-top:11.2919pt;width:11.0pt;height:22.232001pt;mso-position-horizontal-relative:page;mso-position-vertical-relative:paragraph;z-index:-1260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3.059143pt;margin-top:11.2919pt;width:11pt;height:22.232001pt;mso-position-horizontal-relative:page;mso-position-vertical-relative:paragraph;z-index:-1260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ED1C24"/>
          <w:w w:val="100"/>
          <w:position w:val="1"/>
          <w:sz w:val="18"/>
          <w:szCs w:val="18"/>
        </w:rPr>
        <w:t>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17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50" w:lineRule="auto" w:before="66"/>
        <w:ind w:left="117" w:right="123" w:hanging="1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8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spacing w:val="-18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(</w:t>
      </w:r>
      <w:r>
        <w:rPr>
          <w:rFonts w:ascii="Arial" w:hAnsi="Arial" w:cs="Arial" w:eastAsia="Arial"/>
          <w:i/>
          <w:color w:val="231F20"/>
          <w:spacing w:val="-3"/>
          <w:w w:val="95"/>
          <w:sz w:val="24"/>
          <w:szCs w:val="24"/>
        </w:rPr>
        <w:t>Э</w:t>
      </w:r>
      <w:r>
        <w:rPr>
          <w:rFonts w:ascii="Arial" w:hAnsi="Arial" w:cs="Arial" w:eastAsia="Arial"/>
          <w:i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им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ых</w:t>
      </w:r>
      <w:r>
        <w:rPr>
          <w:rFonts w:ascii="Arial" w:hAnsi="Arial" w:cs="Arial" w:eastAsia="Arial"/>
          <w:color w:val="231F20"/>
          <w:spacing w:val="-1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(</w:t>
      </w:r>
      <w:r>
        <w:rPr>
          <w:rFonts w:ascii="Arial" w:hAnsi="Arial" w:cs="Arial" w:eastAsia="Arial"/>
          <w:i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i/>
          <w:color w:val="231F20"/>
          <w:spacing w:val="-1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74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8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620" w:right="8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43" w:right="113" w:firstLine="283"/>
        <w:jc w:val="both"/>
      </w:pPr>
      <w:r>
        <w:rPr>
          <w:color w:val="231F20"/>
          <w:spacing w:val="2"/>
          <w:w w:val="90"/>
        </w:rPr>
        <w:t>Посл</w:t>
      </w:r>
      <w:r>
        <w:rPr>
          <w:color w:val="231F20"/>
          <w:w w:val="90"/>
        </w:rPr>
        <w:t>е</w:t>
      </w:r>
      <w:r>
        <w:rPr>
          <w:color w:val="231F20"/>
          <w:spacing w:val="67"/>
          <w:w w:val="90"/>
        </w:rPr>
        <w:t> </w:t>
      </w:r>
      <w:r>
        <w:rPr>
          <w:color w:val="231F20"/>
          <w:spacing w:val="2"/>
          <w:w w:val="90"/>
        </w:rPr>
        <w:t>начал</w:t>
      </w:r>
      <w:r>
        <w:rPr>
          <w:color w:val="231F20"/>
          <w:w w:val="90"/>
        </w:rPr>
        <w:t>а</w:t>
      </w:r>
      <w:r>
        <w:rPr>
          <w:color w:val="231F20"/>
          <w:spacing w:val="67"/>
          <w:w w:val="90"/>
        </w:rPr>
        <w:t> </w:t>
      </w:r>
      <w:r>
        <w:rPr>
          <w:color w:val="231F20"/>
          <w:spacing w:val="2"/>
          <w:w w:val="90"/>
        </w:rPr>
        <w:t>специально</w:t>
      </w:r>
      <w:r>
        <w:rPr>
          <w:color w:val="231F20"/>
          <w:w w:val="90"/>
        </w:rPr>
        <w:t>й</w:t>
      </w:r>
      <w:r>
        <w:rPr>
          <w:color w:val="231F20"/>
          <w:spacing w:val="67"/>
          <w:w w:val="90"/>
        </w:rPr>
        <w:t> </w:t>
      </w:r>
      <w:r>
        <w:rPr>
          <w:color w:val="231F20"/>
          <w:spacing w:val="2"/>
          <w:w w:val="90"/>
        </w:rPr>
        <w:t>военно</w:t>
      </w:r>
      <w:r>
        <w:rPr>
          <w:color w:val="231F20"/>
          <w:w w:val="90"/>
        </w:rPr>
        <w:t>й</w:t>
      </w:r>
      <w:r>
        <w:rPr>
          <w:color w:val="231F20"/>
          <w:spacing w:val="67"/>
          <w:w w:val="90"/>
        </w:rPr>
        <w:t> </w:t>
      </w:r>
      <w:r>
        <w:rPr>
          <w:color w:val="231F20"/>
          <w:spacing w:val="2"/>
          <w:w w:val="90"/>
        </w:rPr>
        <w:t>операци</w:t>
      </w:r>
      <w:r>
        <w:rPr>
          <w:color w:val="231F20"/>
          <w:w w:val="90"/>
        </w:rPr>
        <w:t>и</w:t>
      </w:r>
      <w:r>
        <w:rPr>
          <w:color w:val="231F20"/>
          <w:spacing w:val="67"/>
          <w:w w:val="90"/>
        </w:rPr>
        <w:t> </w:t>
      </w:r>
      <w:r>
        <w:rPr>
          <w:color w:val="231F20"/>
          <w:spacing w:val="2"/>
          <w:w w:val="95"/>
        </w:rPr>
        <w:t>(СВО)</w:t>
      </w:r>
      <w:r>
        <w:rPr>
          <w:color w:val="231F20"/>
          <w:spacing w:val="3"/>
          <w:w w:val="111"/>
        </w:rPr>
        <w:t> </w:t>
      </w:r>
      <w:r>
        <w:rPr>
          <w:color w:val="231F20"/>
          <w:spacing w:val="1"/>
          <w:w w:val="90"/>
        </w:rPr>
        <w:t>24</w:t>
      </w:r>
      <w:r>
        <w:rPr>
          <w:color w:val="231F20"/>
          <w:spacing w:val="3"/>
          <w:w w:val="90"/>
        </w:rPr>
        <w:t>�</w:t>
      </w:r>
      <w:r>
        <w:rPr>
          <w:color w:val="231F20"/>
          <w:spacing w:val="1"/>
          <w:w w:val="90"/>
        </w:rPr>
        <w:t>02</w:t>
      </w:r>
      <w:r>
        <w:rPr>
          <w:color w:val="231F20"/>
          <w:spacing w:val="3"/>
          <w:w w:val="90"/>
        </w:rPr>
        <w:t>�</w:t>
      </w:r>
      <w:r>
        <w:rPr>
          <w:color w:val="231F20"/>
          <w:spacing w:val="1"/>
          <w:w w:val="90"/>
        </w:rPr>
        <w:t>202</w:t>
      </w:r>
      <w:r>
        <w:rPr>
          <w:color w:val="231F20"/>
          <w:w w:val="90"/>
        </w:rPr>
        <w:t>2</w:t>
      </w:r>
      <w:r>
        <w:rPr>
          <w:color w:val="231F20"/>
          <w:spacing w:val="32"/>
          <w:w w:val="90"/>
        </w:rPr>
        <w:t> </w:t>
      </w:r>
      <w:r>
        <w:rPr>
          <w:color w:val="231F20"/>
          <w:w w:val="90"/>
        </w:rPr>
        <w:t>началис</w:t>
      </w:r>
      <w:r>
        <w:rPr>
          <w:color w:val="231F20"/>
          <w:w w:val="90"/>
        </w:rPr>
        <w:t>ь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вводитьс</w:t>
      </w:r>
      <w:r>
        <w:rPr>
          <w:color w:val="231F20"/>
          <w:w w:val="90"/>
        </w:rPr>
        <w:t>я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санкци</w:t>
      </w:r>
      <w:r>
        <w:rPr>
          <w:color w:val="231F20"/>
          <w:w w:val="90"/>
        </w:rPr>
        <w:t>и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о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сторон</w:t>
      </w:r>
      <w:r>
        <w:rPr>
          <w:color w:val="231F20"/>
          <w:w w:val="90"/>
        </w:rPr>
        <w:t>ы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пра</w:t>
      </w:r>
      <w:r>
        <w:rPr>
          <w:color w:val="231F20"/>
          <w:spacing w:val="4"/>
          <w:w w:val="90"/>
        </w:rPr>
        <w:t>к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тически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всех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стран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ОЭСР</w:t>
      </w:r>
      <w:r>
        <w:rPr>
          <w:color w:val="231F20"/>
          <w:w w:val="90"/>
        </w:rPr>
        <w:t>�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результате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2023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7"/>
          <w:w w:val="80"/>
        </w:rPr>
        <w:t> </w:t>
      </w:r>
      <w:r>
        <w:rPr>
          <w:color w:val="231F20"/>
          <w:w w:val="90"/>
        </w:rPr>
        <w:t>стоимость</w:t>
      </w:r>
      <w:r>
        <w:rPr>
          <w:color w:val="000000"/>
          <w:w w:val="100"/>
        </w:rPr>
      </w:r>
    </w:p>
    <w:p>
      <w:pPr>
        <w:pStyle w:val="BodyText"/>
        <w:spacing w:line="371" w:lineRule="exact"/>
        <w:ind w:left="443" w:right="0"/>
        <w:jc w:val="left"/>
      </w:pPr>
      <w:r>
        <w:rPr/>
        <w:pict>
          <v:shape style="position:absolute;margin-left:354.342804pt;margin-top:12.66322pt;width:5.35920pt;height:8.120000pt;mso-position-horizontal-relative:page;mso-position-vertical-relative:paragraph;z-index:-12597" type="#_x0000_t202" filled="f" stroked="f">
            <v:textbox inset="0,0,0,0">
              <w:txbxContent>
                <w:p>
                  <w:pPr>
                    <w:spacing w:line="162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6"/>
                      <w:szCs w:val="16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115"/>
                      <w:sz w:val="16"/>
                      <w:szCs w:val="16"/>
                    </w:rPr>
                    <w:t>Б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0"/>
          <w:position w:val="1"/>
        </w:rPr>
        <w:t>российского</w:t>
      </w:r>
      <w:r>
        <w:rPr>
          <w:color w:val="231F20"/>
          <w:spacing w:val="8"/>
          <w:w w:val="90"/>
          <w:position w:val="1"/>
        </w:rPr>
        <w:t> </w:t>
      </w:r>
      <w:r>
        <w:rPr>
          <w:color w:val="231F20"/>
          <w:w w:val="90"/>
          <w:position w:val="1"/>
        </w:rPr>
        <w:t>экспорта</w:t>
      </w:r>
      <w:r>
        <w:rPr>
          <w:color w:val="231F20"/>
          <w:spacing w:val="8"/>
          <w:w w:val="90"/>
          <w:position w:val="1"/>
        </w:rPr>
        <w:t> </w:t>
      </w:r>
      <w:r>
        <w:rPr>
          <w:color w:val="231F20"/>
          <w:w w:val="90"/>
          <w:position w:val="1"/>
        </w:rPr>
        <w:t>упала</w:t>
      </w:r>
      <w:r>
        <w:rPr>
          <w:color w:val="231F20"/>
          <w:spacing w:val="8"/>
          <w:w w:val="90"/>
          <w:position w:val="1"/>
        </w:rPr>
        <w:t> </w:t>
      </w:r>
      <w:r>
        <w:rPr>
          <w:color w:val="231F20"/>
          <w:w w:val="90"/>
          <w:position w:val="1"/>
        </w:rPr>
        <w:t>на</w:t>
      </w:r>
      <w:r>
        <w:rPr>
          <w:color w:val="231F20"/>
          <w:spacing w:val="8"/>
          <w:w w:val="90"/>
          <w:position w:val="1"/>
        </w:rPr>
        <w:t> </w:t>
      </w:r>
      <w:r>
        <w:rPr>
          <w:color w:val="231F20"/>
          <w:w w:val="90"/>
          <w:position w:val="1"/>
        </w:rPr>
        <w:t>27%</w:t>
      </w:r>
      <w:r>
        <w:rPr>
          <w:color w:val="231F20"/>
          <w:spacing w:val="8"/>
          <w:w w:val="90"/>
          <w:position w:val="1"/>
        </w:rPr>
        <w:t> </w:t>
      </w:r>
      <w:r>
        <w:rPr>
          <w:color w:val="231F20"/>
          <w:w w:val="90"/>
          <w:position w:val="1"/>
        </w:rPr>
        <w:t>—</w:t>
      </w:r>
      <w:r>
        <w:rPr>
          <w:color w:val="231F20"/>
          <w:spacing w:val="8"/>
          <w:w w:val="90"/>
          <w:position w:val="1"/>
        </w:rPr>
        <w:t> </w:t>
      </w:r>
      <w:r>
        <w:rPr>
          <w:color w:val="231F20"/>
          <w:w w:val="90"/>
          <w:position w:val="1"/>
        </w:rPr>
        <w:t>до</w:t>
      </w:r>
      <w:r>
        <w:rPr>
          <w:color w:val="231F20"/>
          <w:spacing w:val="8"/>
          <w:w w:val="90"/>
          <w:position w:val="1"/>
        </w:rPr>
        <w:t> </w:t>
      </w:r>
      <w:r>
        <w:rPr>
          <w:color w:val="231F20"/>
          <w:w w:val="90"/>
          <w:position w:val="1"/>
        </w:rPr>
        <w:t>465</w:t>
      </w:r>
      <w:r>
        <w:rPr>
          <w:color w:val="231F20"/>
          <w:spacing w:val="8"/>
          <w:w w:val="90"/>
          <w:position w:val="1"/>
        </w:rPr>
        <w:t> </w:t>
      </w:r>
      <w:r>
        <w:rPr>
          <w:color w:val="231F20"/>
          <w:spacing w:val="11"/>
          <w:w w:val="90"/>
          <w:position w:val="1"/>
        </w:rPr>
        <w:t>Г</w:t>
      </w:r>
      <w:r>
        <w:rPr>
          <w:rFonts w:ascii="Malgun Gothic" w:hAnsi="Malgun Gothic" w:cs="Malgun Gothic" w:eastAsia="Malgun Gothic"/>
          <w:color w:val="000000"/>
          <w:spacing w:val="-36"/>
          <w:w w:val="90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0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spacing w:val="90"/>
          <w:w w:val="90"/>
          <w:position w:val="8"/>
          <w:sz w:val="31"/>
          <w:szCs w:val="31"/>
        </w:rPr>
        <w:t> </w:t>
      </w:r>
      <w:r>
        <w:rPr>
          <w:color w:val="231F20"/>
          <w:w w:val="55"/>
          <w:position w:val="1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14" w:lineRule="exact"/>
        <w:ind w:left="727" w:right="0"/>
        <w:jc w:val="left"/>
      </w:pPr>
      <w:r>
        <w:rPr>
          <w:color w:val="231F20"/>
          <w:w w:val="90"/>
        </w:rPr>
        <w:t>В</w:t>
      </w:r>
      <w:r>
        <w:rPr>
          <w:color w:val="231F20"/>
          <w:spacing w:val="50"/>
          <w:w w:val="90"/>
        </w:rPr>
        <w:t> </w:t>
      </w:r>
      <w:r>
        <w:rPr>
          <w:color w:val="231F20"/>
          <w:w w:val="90"/>
        </w:rPr>
        <w:t>2023–202</w:t>
      </w:r>
      <w:r>
        <w:rPr>
          <w:color w:val="231F20"/>
          <w:w w:val="90"/>
        </w:rPr>
        <w:t>4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значительна</w:t>
      </w:r>
      <w:r>
        <w:rPr>
          <w:color w:val="231F20"/>
          <w:w w:val="90"/>
        </w:rPr>
        <w:t>я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дол</w:t>
      </w:r>
      <w:r>
        <w:rPr>
          <w:color w:val="231F20"/>
          <w:w w:val="90"/>
        </w:rPr>
        <w:t>я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экспорт</w:t>
      </w:r>
      <w:r>
        <w:rPr>
          <w:color w:val="231F20"/>
          <w:w w:val="90"/>
        </w:rPr>
        <w:t>а</w:t>
      </w:r>
      <w:r>
        <w:rPr>
          <w:color w:val="231F20"/>
          <w:spacing w:val="50"/>
          <w:w w:val="90"/>
        </w:rPr>
        <w:t> </w:t>
      </w:r>
      <w:r>
        <w:rPr>
          <w:color w:val="231F20"/>
          <w:w w:val="90"/>
        </w:rPr>
        <w:t>стал</w:t>
      </w:r>
      <w:r>
        <w:rPr>
          <w:color w:val="231F20"/>
          <w:w w:val="90"/>
        </w:rPr>
        <w:t>а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опл</w:t>
      </w:r>
      <w:r>
        <w:rPr>
          <w:color w:val="231F20"/>
          <w:spacing w:val="2"/>
          <w:w w:val="90"/>
        </w:rPr>
        <w:t>а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чиваться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конвертируемой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валюте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(юани,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рупии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др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),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возникл</w:t>
      </w:r>
      <w:r>
        <w:rPr>
          <w:color w:val="231F20"/>
          <w:w w:val="95"/>
        </w:rPr>
        <w:t>и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проблем</w:t>
      </w:r>
      <w:r>
        <w:rPr>
          <w:color w:val="231F20"/>
          <w:w w:val="95"/>
        </w:rPr>
        <w:t>ы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закупкам</w:t>
      </w:r>
      <w:r>
        <w:rPr>
          <w:color w:val="231F20"/>
          <w:w w:val="95"/>
        </w:rPr>
        <w:t>и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необходимог</w:t>
      </w:r>
      <w:r>
        <w:rPr>
          <w:color w:val="231F20"/>
          <w:w w:val="95"/>
        </w:rPr>
        <w:t>о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импорта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курсом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рубля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отношению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доллару</w:t>
      </w:r>
      <w:r>
        <w:rPr>
          <w:color w:val="231F20"/>
          <w:w w:val="95"/>
        </w:rPr>
        <w:t>�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Внешнеторговый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оборот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перешел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неустойчивое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состояние,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которое,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0"/>
        </w:rPr>
        <w:t>по</w:t>
      </w:r>
      <w:r>
        <w:rPr>
          <w:color w:val="231F20"/>
          <w:w w:val="90"/>
        </w:rPr>
        <w:t>-</w:t>
      </w:r>
      <w:r>
        <w:rPr>
          <w:color w:val="231F20"/>
          <w:w w:val="90"/>
        </w:rPr>
        <w:t>видимому,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продлится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несколько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лет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tabs>
          <w:tab w:pos="1135" w:val="left" w:leader="none"/>
          <w:tab w:pos="1970" w:val="left" w:leader="none"/>
          <w:tab w:pos="3059" w:val="left" w:leader="none"/>
          <w:tab w:pos="4602" w:val="left" w:leader="none"/>
          <w:tab w:pos="5985" w:val="left" w:leader="none"/>
          <w:tab w:pos="7005" w:val="left" w:leader="none"/>
        </w:tabs>
        <w:spacing w:line="332" w:lineRule="exact"/>
        <w:ind w:left="727" w:right="0"/>
        <w:jc w:val="left"/>
      </w:pPr>
      <w:r>
        <w:rPr>
          <w:color w:val="231F20"/>
          <w:w w:val="100"/>
        </w:rPr>
        <w:t>В</w:t>
      </w:r>
      <w:r>
        <w:rPr>
          <w:color w:val="231F20"/>
          <w:w w:val="100"/>
        </w:rPr>
        <w:tab/>
      </w:r>
      <w:r>
        <w:rPr>
          <w:color w:val="231F20"/>
          <w:spacing w:val="2"/>
          <w:w w:val="100"/>
        </w:rPr>
        <w:t>ВВ</w:t>
      </w:r>
      <w:r>
        <w:rPr>
          <w:color w:val="231F20"/>
          <w:w w:val="100"/>
        </w:rPr>
        <w:t>П</w:t>
      </w:r>
      <w:r>
        <w:rPr>
          <w:color w:val="231F20"/>
          <w:w w:val="100"/>
        </w:rPr>
        <w:tab/>
      </w:r>
      <w:r>
        <w:rPr>
          <w:color w:val="231F20"/>
          <w:spacing w:val="3"/>
          <w:w w:val="100"/>
        </w:rPr>
        <w:t>входи</w:t>
      </w:r>
      <w:r>
        <w:rPr>
          <w:color w:val="231F20"/>
          <w:w w:val="100"/>
        </w:rPr>
        <w:t>т</w:t>
      </w:r>
      <w:r>
        <w:rPr>
          <w:color w:val="231F20"/>
          <w:w w:val="100"/>
        </w:rPr>
        <w:tab/>
      </w:r>
      <w:r>
        <w:rPr>
          <w:color w:val="231F20"/>
          <w:spacing w:val="3"/>
          <w:w w:val="100"/>
        </w:rPr>
        <w:t>стоимост</w:t>
      </w:r>
      <w:r>
        <w:rPr>
          <w:color w:val="231F20"/>
          <w:w w:val="100"/>
        </w:rPr>
        <w:t>ь</w:t>
      </w:r>
      <w:r>
        <w:rPr>
          <w:color w:val="231F20"/>
          <w:w w:val="100"/>
        </w:rPr>
        <w:tab/>
      </w:r>
      <w:r>
        <w:rPr>
          <w:color w:val="231F20"/>
          <w:spacing w:val="3"/>
          <w:w w:val="100"/>
        </w:rPr>
        <w:t>экспорт</w:t>
      </w:r>
      <w:r>
        <w:rPr>
          <w:color w:val="231F20"/>
          <w:w w:val="100"/>
        </w:rPr>
        <w:t>а</w:t>
      </w:r>
      <w:r>
        <w:rPr>
          <w:color w:val="231F20"/>
          <w:w w:val="100"/>
        </w:rPr>
        <w:tab/>
      </w:r>
      <w:r>
        <w:rPr>
          <w:color w:val="231F20"/>
          <w:spacing w:val="3"/>
          <w:w w:val="100"/>
        </w:rPr>
        <w:t>мину</w:t>
      </w:r>
      <w:r>
        <w:rPr>
          <w:color w:val="231F20"/>
          <w:w w:val="100"/>
        </w:rPr>
        <w:t>с</w:t>
      </w:r>
      <w:r>
        <w:rPr>
          <w:color w:val="231F20"/>
          <w:w w:val="100"/>
        </w:rPr>
        <w:tab/>
      </w:r>
      <w:r>
        <w:rPr>
          <w:color w:val="231F20"/>
          <w:spacing w:val="3"/>
          <w:w w:val="100"/>
        </w:rPr>
        <w:t>импорта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-2"/>
          <w:w w:val="95"/>
        </w:rPr>
        <w:t>(</w:t>
      </w:r>
      <w:r>
        <w:rPr>
          <w:rFonts w:ascii="Arial" w:hAnsi="Arial" w:cs="Arial" w:eastAsia="Arial"/>
          <w:i/>
          <w:color w:val="231F20"/>
          <w:spacing w:val="-3"/>
          <w:w w:val="95"/>
          <w:sz w:val="24"/>
          <w:szCs w:val="24"/>
        </w:rPr>
        <w:t>Э</w:t>
      </w:r>
      <w:r>
        <w:rPr>
          <w:rFonts w:ascii="Arial" w:hAnsi="Arial" w:cs="Arial" w:eastAsia="Arial"/>
          <w:i/>
          <w:color w:val="231F20"/>
          <w:spacing w:val="-2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-</w:t>
      </w:r>
      <w:r>
        <w:rPr>
          <w:rFonts w:ascii="Arial" w:hAnsi="Arial" w:cs="Arial" w:eastAsia="Arial"/>
          <w:i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i/>
          <w:color w:val="231F20"/>
          <w:spacing w:val="-2"/>
          <w:w w:val="95"/>
          <w:sz w:val="24"/>
          <w:szCs w:val="24"/>
        </w:rPr>
        <w:t>м</w:t>
      </w:r>
      <w:r>
        <w:rPr>
          <w:color w:val="231F20"/>
          <w:spacing w:val="-2"/>
          <w:w w:val="95"/>
        </w:rPr>
        <w:t>)</w:t>
      </w:r>
      <w:r>
        <w:rPr>
          <w:color w:val="231F20"/>
          <w:w w:val="95"/>
        </w:rPr>
        <w:t>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2"/>
          <w:w w:val="95"/>
        </w:rPr>
        <w:t>эт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2"/>
          <w:w w:val="95"/>
        </w:rPr>
        <w:t>дол</w:t>
      </w:r>
      <w:r>
        <w:rPr>
          <w:color w:val="231F20"/>
          <w:w w:val="95"/>
        </w:rPr>
        <w:t>я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2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200</w:t>
      </w:r>
      <w:r>
        <w:rPr>
          <w:color w:val="231F20"/>
          <w:w w:val="95"/>
        </w:rPr>
        <w:t>9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2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202</w:t>
      </w:r>
      <w:r>
        <w:rPr>
          <w:color w:val="231F20"/>
          <w:w w:val="95"/>
        </w:rPr>
        <w:t>2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2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18"/>
          <w:w w:val="75"/>
        </w:rPr>
        <w:t> </w:t>
      </w:r>
      <w:r>
        <w:rPr>
          <w:color w:val="231F20"/>
          <w:spacing w:val="-2"/>
          <w:w w:val="95"/>
        </w:rPr>
        <w:t>составлял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всего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-3"/>
          <w:w w:val="95"/>
        </w:rPr>
        <w:t>7%</w:t>
      </w:r>
      <w:r>
        <w:rPr>
          <w:color w:val="231F20"/>
          <w:w w:val="95"/>
        </w:rPr>
        <w:t>�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3"/>
          <w:w w:val="95"/>
        </w:rPr>
        <w:t>именно</w:t>
      </w:r>
      <w:r>
        <w:rPr>
          <w:color w:val="231F20"/>
          <w:w w:val="95"/>
        </w:rPr>
        <w:t>: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3"/>
          <w:w w:val="95"/>
        </w:rPr>
        <w:t>стоимост</w:t>
      </w:r>
      <w:r>
        <w:rPr>
          <w:color w:val="231F20"/>
          <w:w w:val="95"/>
        </w:rPr>
        <w:t>ь</w:t>
      </w:r>
      <w:r>
        <w:rPr>
          <w:color w:val="231F20"/>
          <w:spacing w:val="-27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</w:rPr>
        <w:t>тольк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эти</w:t>
      </w:r>
      <w:r>
        <w:rPr>
          <w:color w:val="231F20"/>
          <w:w w:val="95"/>
        </w:rPr>
        <w:t>х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товаро</w:t>
      </w:r>
      <w:r>
        <w:rPr>
          <w:color w:val="231F20"/>
          <w:w w:val="95"/>
        </w:rPr>
        <w:t>в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3"/>
          <w:w w:val="95"/>
        </w:rPr>
        <w:t>услу</w:t>
      </w:r>
      <w:r>
        <w:rPr>
          <w:color w:val="231F20"/>
          <w:w w:val="95"/>
        </w:rPr>
        <w:t>г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3"/>
          <w:w w:val="95"/>
        </w:rPr>
        <w:t>входит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внутренне</w:t>
      </w:r>
      <w:r>
        <w:rPr>
          <w:color w:val="231F20"/>
          <w:w w:val="95"/>
        </w:rPr>
        <w:t>м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рынк</w:t>
      </w:r>
      <w:r>
        <w:rPr>
          <w:color w:val="231F20"/>
          <w:w w:val="95"/>
        </w:rPr>
        <w:t>е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долларах</w:t>
      </w:r>
      <w:r>
        <w:rPr>
          <w:color w:val="231F20"/>
          <w:w w:val="95"/>
        </w:rPr>
        <w:t>,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национально</w:t>
      </w:r>
      <w:r>
        <w:rPr>
          <w:color w:val="231F20"/>
          <w:w w:val="95"/>
        </w:rPr>
        <w:t>й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5"/>
          <w:w w:val="95"/>
        </w:rPr>
        <w:t>в</w:t>
      </w:r>
      <w:r>
        <w:rPr>
          <w:color w:val="231F20"/>
          <w:spacing w:val="-7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146" w:lineRule="auto" w:before="11"/>
        <w:ind w:left="443" w:right="106"/>
        <w:jc w:val="left"/>
      </w:pPr>
      <w:r>
        <w:rPr>
          <w:color w:val="231F20"/>
          <w:spacing w:val="-4"/>
          <w:w w:val="95"/>
        </w:rPr>
        <w:t>лют</w:t>
      </w:r>
      <w:r>
        <w:rPr>
          <w:color w:val="231F20"/>
          <w:w w:val="95"/>
        </w:rPr>
        <w:t>е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3"/>
          <w:w w:val="95"/>
        </w:rPr>
        <w:t>входи</w:t>
      </w:r>
      <w:r>
        <w:rPr>
          <w:color w:val="231F20"/>
          <w:w w:val="95"/>
        </w:rPr>
        <w:t>т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4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3"/>
          <w:w w:val="95"/>
        </w:rPr>
        <w:t>курс</w:t>
      </w:r>
      <w:r>
        <w:rPr>
          <w:color w:val="231F20"/>
          <w:w w:val="95"/>
        </w:rPr>
        <w:t>у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3"/>
          <w:w w:val="95"/>
        </w:rPr>
        <w:t>Ц</w:t>
      </w:r>
      <w:r>
        <w:rPr>
          <w:color w:val="231F20"/>
          <w:w w:val="95"/>
        </w:rPr>
        <w:t>Б</w:t>
      </w:r>
      <w:r>
        <w:rPr>
          <w:color w:val="231F20"/>
          <w:spacing w:val="-11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95"/>
        </w:rPr>
        <w:t>₽</w:t>
      </w:r>
      <w:r>
        <w:rPr>
          <w:color w:val="231F20"/>
          <w:spacing w:val="-2"/>
          <w:w w:val="95"/>
          <w:position w:val="-8"/>
          <w:sz w:val="16"/>
          <w:szCs w:val="16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30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3"/>
          <w:w w:val="95"/>
        </w:rPr>
        <w:t>$</w:t>
      </w:r>
      <w:r>
        <w:rPr>
          <w:color w:val="231F20"/>
          <w:spacing w:val="-2"/>
          <w:w w:val="95"/>
          <w:position w:val="-8"/>
          <w:sz w:val="16"/>
          <w:szCs w:val="16"/>
        </w:rPr>
        <w:t>Б</w:t>
      </w:r>
      <w:r>
        <w:rPr>
          <w:color w:val="231F20"/>
          <w:w w:val="95"/>
        </w:rPr>
        <w:t>,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3"/>
          <w:w w:val="95"/>
        </w:rPr>
        <w:t>которы</w:t>
      </w:r>
      <w:r>
        <w:rPr>
          <w:color w:val="231F20"/>
          <w:w w:val="95"/>
        </w:rPr>
        <w:t>й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4"/>
          <w:w w:val="95"/>
        </w:rPr>
        <w:t>202</w:t>
      </w:r>
      <w:r>
        <w:rPr>
          <w:color w:val="231F20"/>
          <w:w w:val="95"/>
        </w:rPr>
        <w:t>4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3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9"/>
          <w:w w:val="75"/>
        </w:rPr>
        <w:t> </w:t>
      </w:r>
      <w:r>
        <w:rPr>
          <w:color w:val="231F20"/>
          <w:spacing w:val="-3"/>
          <w:w w:val="95"/>
        </w:rPr>
        <w:t>менялся</w:t>
      </w:r>
      <w:r>
        <w:rPr>
          <w:color w:val="231F20"/>
          <w:spacing w:val="-3"/>
          <w:w w:val="97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4"/>
          <w:w w:val="95"/>
        </w:rPr>
        <w:t>диапазон</w:t>
      </w:r>
      <w:r>
        <w:rPr>
          <w:color w:val="231F20"/>
          <w:w w:val="95"/>
        </w:rPr>
        <w:t>е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3"/>
          <w:w w:val="95"/>
        </w:rPr>
        <w:t>87,</w:t>
      </w:r>
      <w:r>
        <w:rPr>
          <w:color w:val="231F20"/>
          <w:w w:val="95"/>
        </w:rPr>
        <w:t>4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4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3"/>
          <w:w w:val="95"/>
        </w:rPr>
        <w:t>102,</w:t>
      </w:r>
      <w:r>
        <w:rPr>
          <w:color w:val="231F20"/>
          <w:w w:val="95"/>
        </w:rPr>
        <w:t>3</w:t>
      </w:r>
      <w:r>
        <w:rPr>
          <w:color w:val="231F20"/>
          <w:spacing w:val="-40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95"/>
        </w:rPr>
        <w:t>₽</w:t>
      </w:r>
      <w:r>
        <w:rPr>
          <w:color w:val="231F20"/>
          <w:w w:val="95"/>
        </w:rPr>
        <w:t>,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4"/>
          <w:w w:val="95"/>
        </w:rPr>
        <w:t>средне</w:t>
      </w:r>
      <w:r>
        <w:rPr>
          <w:color w:val="231F20"/>
          <w:w w:val="95"/>
        </w:rPr>
        <w:t>м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3"/>
          <w:w w:val="95"/>
        </w:rPr>
        <w:t>составля</w:t>
      </w:r>
      <w:r>
        <w:rPr>
          <w:color w:val="231F20"/>
          <w:w w:val="95"/>
        </w:rPr>
        <w:t>я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4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1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3"/>
          <w:w w:val="95"/>
        </w:rPr>
        <w:t>92,</w:t>
      </w:r>
      <w:r>
        <w:rPr>
          <w:color w:val="231F20"/>
          <w:w w:val="95"/>
        </w:rPr>
        <w:t>6</w:t>
      </w:r>
      <w:r>
        <w:rPr>
          <w:color w:val="231F20"/>
          <w:spacing w:val="-40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75"/>
        </w:rPr>
        <w:t>₽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spacing w:line="169" w:lineRule="auto" w:before="74"/>
        <w:ind w:left="44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Товары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том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числе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услуги),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произведенные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стране,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частью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(за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чето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экспорта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реализуютс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потребляютс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внутр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нац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7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w w:val="95"/>
          <w:sz w:val="23"/>
          <w:szCs w:val="23"/>
        </w:rPr>
        <w:t>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ставляет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headerReference w:type="default" r:id="rId7"/>
          <w:headerReference w:type="even" r:id="rId8"/>
          <w:pgSz w:w="9355" w:h="13620"/>
          <w:pgMar w:header="775" w:footer="0" w:top="1180" w:bottom="280" w:left="520" w:right="620"/>
        </w:sectPr>
      </w:pPr>
    </w:p>
    <w:p>
      <w:pPr>
        <w:pStyle w:val="BodyText"/>
        <w:spacing w:line="417" w:lineRule="exact"/>
        <w:ind w:left="0" w:right="0"/>
        <w:jc w:val="right"/>
        <w:rPr>
          <w:rFonts w:ascii="Times New Roman" w:hAnsi="Times New Roman" w:cs="Times New Roman" w:eastAsia="Times New Roman"/>
        </w:rPr>
      </w:pPr>
      <w:r>
        <w:rPr/>
        <w:pict>
          <v:shape style="position:absolute;margin-left:240.494507pt;margin-top:15.861437pt;width:4.060000pt;height:8.120000pt;mso-position-horizontal-relative:page;mso-position-vertical-relative:paragraph;z-index:-12602" type="#_x0000_t202" filled="f" stroked="f">
            <v:textbox inset="0,0,0,0">
              <w:txbxContent>
                <w:p>
                  <w:pPr>
                    <w:spacing w:line="159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231F20"/>
                      <w:w w:val="100"/>
                      <w:sz w:val="16"/>
                      <w:szCs w:val="16"/>
                    </w:rPr>
                    <w:t>₽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8.365509pt;margin-top:15.861437pt;width:4.060000pt;height:8.120000pt;mso-position-horizontal-relative:page;mso-position-vertical-relative:paragraph;z-index:-12601" type="#_x0000_t202" filled="f" stroked="f">
            <v:textbox inset="0,0,0,0">
              <w:txbxContent>
                <w:p>
                  <w:pPr>
                    <w:spacing w:line="159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231F20"/>
                      <w:w w:val="100"/>
                      <w:sz w:val="16"/>
                      <w:szCs w:val="16"/>
                    </w:rPr>
                    <w:t>₽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105"/>
        </w:rPr>
        <w:t>ВВ</w:t>
      </w:r>
      <w:r>
        <w:rPr>
          <w:color w:val="231F20"/>
          <w:spacing w:val="2"/>
          <w:w w:val="105"/>
        </w:rPr>
        <w:t>П</w:t>
      </w:r>
      <w:r>
        <w:rPr>
          <w:rFonts w:ascii="Times New Roman" w:hAnsi="Times New Roman" w:cs="Times New Roman" w:eastAsia="Times New Roman"/>
          <w:color w:val="231F20"/>
          <w:w w:val="105"/>
          <w:position w:val="4"/>
        </w:rPr>
        <w:t>*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tabs>
          <w:tab w:pos="3155" w:val="left" w:leader="none"/>
        </w:tabs>
        <w:spacing w:line="412" w:lineRule="exact"/>
        <w:ind w:left="15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75"/>
        </w:rPr>
        <w:br w:type="column"/>
      </w:r>
      <w:r>
        <w:rPr>
          <w:rFonts w:ascii="Arial" w:hAnsi="Arial" w:cs="Arial" w:eastAsia="Arial"/>
          <w:color w:val="231F20"/>
          <w:w w:val="75"/>
          <w:sz w:val="24"/>
          <w:szCs w:val="24"/>
        </w:rPr>
        <w:t>≡</w:t>
      </w:r>
      <w:r>
        <w:rPr>
          <w:rFonts w:ascii="Arial" w:hAnsi="Arial" w:cs="Arial" w:eastAsia="Arial"/>
          <w:color w:val="231F20"/>
          <w:spacing w:val="9"/>
          <w:w w:val="75"/>
          <w:sz w:val="24"/>
          <w:szCs w:val="24"/>
        </w:rPr>
        <w:t> </w:t>
      </w:r>
      <w:r>
        <w:rPr>
          <w:rFonts w:ascii="Cambria" w:hAnsi="Cambria" w:cs="Cambria" w:eastAsia="Cambria"/>
          <w:b/>
          <w:bCs/>
          <w:color w:val="231F20"/>
          <w:spacing w:val="2"/>
          <w:w w:val="75"/>
          <w:sz w:val="28"/>
          <w:szCs w:val="28"/>
        </w:rPr>
        <w:t>G</w:t>
      </w:r>
      <w:r>
        <w:rPr>
          <w:rFonts w:ascii="Times New Roman" w:hAnsi="Times New Roman" w:cs="Times New Roman" w:eastAsia="Times New Roman"/>
          <w:color w:val="231F20"/>
          <w:w w:val="75"/>
          <w:position w:val="4"/>
          <w:sz w:val="28"/>
          <w:szCs w:val="28"/>
        </w:rPr>
        <w:t>*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ab/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(1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1)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412" w:lineRule="exact"/>
        <w:jc w:val="left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20" w:right="620"/>
          <w:cols w:num="2" w:equalWidth="0">
            <w:col w:w="4419" w:space="40"/>
            <w:col w:w="3756"/>
          </w:cols>
        </w:sectPr>
      </w:pPr>
    </w:p>
    <w:p>
      <w:pPr>
        <w:spacing w:line="100" w:lineRule="exact" w:before="6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162" w:lineRule="auto" w:before="45"/>
        <w:ind w:left="443" w:right="11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Остальна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част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произведенны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товаро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(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то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числ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услуг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ре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лизуетс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чере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экспор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доллар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другу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конвертируему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валюту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курсу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устанавливаемом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ЦБ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чт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сумм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составляе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Arial" w:hAnsi="Arial" w:cs="Arial" w:eastAsia="Arial"/>
          <w:i/>
          <w:color w:val="231F20"/>
          <w:spacing w:val="3"/>
          <w:w w:val="95"/>
          <w:sz w:val="23"/>
          <w:szCs w:val="23"/>
        </w:rPr>
        <w:t>Э</w:t>
      </w:r>
      <w:r>
        <w:rPr>
          <w:rFonts w:ascii="Arial" w:hAnsi="Arial" w:cs="Arial" w:eastAsia="Arial"/>
          <w:i/>
          <w:color w:val="231F20"/>
          <w:spacing w:val="2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3"/>
          <w:szCs w:val="13"/>
        </w:rPr>
        <w:t>$Б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сумме</w:t>
      </w:r>
      <w:r>
        <w:rPr>
          <w:rFonts w:ascii="Malgun Gothic" w:hAnsi="Malgun Gothic" w:cs="Malgun Gothic" w:eastAsia="Malgun Gothic"/>
          <w:color w:val="231F20"/>
          <w:spacing w:val="3"/>
          <w:w w:val="93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"/>
          <w:w w:val="95"/>
          <w:sz w:val="23"/>
          <w:szCs w:val="23"/>
        </w:rPr>
        <w:t>производств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3"/>
          <w:szCs w:val="23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обеспечивае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следующи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вкла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который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tabs>
          <w:tab w:pos="3185" w:val="left" w:leader="none"/>
        </w:tabs>
        <w:spacing w:line="56" w:lineRule="exact"/>
        <w:ind w:left="2574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color w:val="231F20"/>
          <w:spacing w:val="2"/>
          <w:w w:val="90"/>
          <w:sz w:val="23"/>
          <w:szCs w:val="23"/>
        </w:rPr>
        <w:t>*</w:t>
      </w:r>
      <w:r>
        <w:rPr>
          <w:rFonts w:ascii="Times New Roman" w:hAnsi="Times New Roman" w:cs="Times New Roman" w:eastAsia="Times New Roman"/>
          <w:color w:val="231F20"/>
          <w:w w:val="90"/>
          <w:sz w:val="23"/>
          <w:szCs w:val="23"/>
        </w:rPr>
        <w:t>*</w:t>
      </w:r>
      <w:r>
        <w:rPr>
          <w:rFonts w:ascii="Times New Roman" w:hAnsi="Times New Roman" w:cs="Times New Roman" w:eastAsia="Times New Roman"/>
          <w:color w:val="231F20"/>
          <w:w w:val="90"/>
          <w:sz w:val="23"/>
          <w:szCs w:val="23"/>
        </w:rPr>
        <w:tab/>
      </w:r>
      <w:r>
        <w:rPr>
          <w:rFonts w:ascii="Times New Roman" w:hAnsi="Times New Roman" w:cs="Times New Roman" w:eastAsia="Times New Roman"/>
          <w:color w:val="231F20"/>
          <w:spacing w:val="2"/>
          <w:w w:val="90"/>
          <w:sz w:val="23"/>
          <w:szCs w:val="23"/>
        </w:rPr>
        <w:t>**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after="0" w:line="56" w:lineRule="exact"/>
        <w:jc w:val="left"/>
        <w:rPr>
          <w:rFonts w:ascii="Times New Roman" w:hAnsi="Times New Roman" w:cs="Times New Roman" w:eastAsia="Times New Roman"/>
          <w:sz w:val="23"/>
          <w:szCs w:val="23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line="290" w:lineRule="exact"/>
        <w:ind w:left="443" w:right="0" w:firstLine="0"/>
        <w:jc w:val="left"/>
        <w:rPr>
          <w:rFonts w:ascii="Times New Roman" w:hAnsi="Times New Roman" w:cs="Times New Roman" w:eastAsia="Times New Roman"/>
          <w:sz w:val="13"/>
          <w:szCs w:val="13"/>
        </w:rPr>
      </w:pPr>
      <w:r>
        <w:rPr/>
        <w:pict>
          <v:shape style="position:absolute;margin-left:185.086105pt;margin-top:8.002033pt;width:3.335pt;height:6.67pt;mso-position-horizontal-relative:page;mso-position-vertical-relative:paragraph;z-index:-12600" type="#_x0000_t202" filled="f" stroked="f">
            <v:textbox inset="0,0,0,0">
              <w:txbxContent>
                <w:p>
                  <w:pPr>
                    <w:spacing w:line="130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231F20"/>
                      <w:w w:val="100"/>
                      <w:sz w:val="13"/>
                      <w:szCs w:val="13"/>
                    </w:rPr>
                    <w:t>₽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spacing w:val="2"/>
          <w:w w:val="100"/>
          <w:sz w:val="23"/>
          <w:szCs w:val="23"/>
        </w:rPr>
        <w:t>обозначи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3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ка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3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ВВП</w:t>
      </w:r>
      <w:r>
        <w:rPr>
          <w:rFonts w:ascii="Times New Roman" w:hAnsi="Times New Roman" w:cs="Times New Roman" w:eastAsia="Times New Roman"/>
          <w:color w:val="231F20"/>
          <w:w w:val="100"/>
          <w:position w:val="-7"/>
          <w:sz w:val="13"/>
          <w:szCs w:val="13"/>
        </w:rPr>
        <w:t>₽</w:t>
      </w:r>
      <w:r>
        <w:rPr>
          <w:rFonts w:ascii="Times New Roman" w:hAnsi="Times New Roman" w:cs="Times New Roman" w:eastAsia="Times New Roman"/>
          <w:color w:val="000000"/>
          <w:w w:val="100"/>
          <w:sz w:val="13"/>
          <w:szCs w:val="13"/>
        </w:rPr>
      </w:r>
    </w:p>
    <w:p>
      <w:pPr>
        <w:tabs>
          <w:tab w:pos="719" w:val="left" w:leader="none"/>
        </w:tabs>
        <w:spacing w:line="242" w:lineRule="exact"/>
        <w:ind w:left="164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0"/>
        </w:rPr>
        <w:br w:type="column"/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≡</w:t>
      </w:r>
      <w:r>
        <w:rPr>
          <w:rFonts w:ascii="Arial" w:hAnsi="Arial" w:cs="Arial" w:eastAsia="Arial"/>
          <w:color w:val="231F20"/>
          <w:spacing w:val="9"/>
          <w:w w:val="90"/>
          <w:sz w:val="23"/>
          <w:szCs w:val="23"/>
        </w:rPr>
        <w:t> </w:t>
      </w:r>
      <w:r>
        <w:rPr>
          <w:rFonts w:ascii="Cambria" w:hAnsi="Cambria" w:cs="Cambria" w:eastAsia="Cambria"/>
          <w:b/>
          <w:bCs/>
          <w:color w:val="231F20"/>
          <w:w w:val="90"/>
          <w:sz w:val="23"/>
          <w:szCs w:val="23"/>
        </w:rPr>
        <w:t>G</w:t>
      </w:r>
      <w:r>
        <w:rPr>
          <w:rFonts w:ascii="Cambria" w:hAnsi="Cambria" w:cs="Cambria" w:eastAsia="Cambria"/>
          <w:b/>
          <w:bCs/>
          <w:color w:val="231F20"/>
          <w:w w:val="90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5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7"/>
          <w:w w:val="5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соответстви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определение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[см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42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  <w:cols w:num="2" w:equalWidth="0">
            <w:col w:w="2637" w:space="40"/>
            <w:col w:w="5538"/>
          </w:cols>
        </w:sectPr>
      </w:pPr>
    </w:p>
    <w:p>
      <w:pPr>
        <w:spacing w:line="232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то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формул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(1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(1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5)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]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дл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част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обозначи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3"/>
          <w:szCs w:val="23"/>
        </w:rPr>
        <w:t>как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32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line="311" w:lineRule="exact"/>
        <w:ind w:left="0" w:right="0" w:firstLine="0"/>
        <w:jc w:val="right"/>
        <w:rPr>
          <w:rFonts w:ascii="Arial" w:hAnsi="Arial" w:cs="Arial" w:eastAsia="Arial"/>
          <w:sz w:val="23"/>
          <w:szCs w:val="23"/>
        </w:rPr>
      </w:pPr>
      <w:r>
        <w:rPr>
          <w:rFonts w:ascii="Cambria" w:hAnsi="Cambria" w:cs="Cambria" w:eastAsia="Cambria"/>
          <w:b/>
          <w:bCs/>
          <w:color w:val="231F20"/>
          <w:spacing w:val="1"/>
          <w:w w:val="95"/>
          <w:sz w:val="23"/>
          <w:szCs w:val="23"/>
        </w:rPr>
        <w:t>G</w:t>
      </w:r>
      <w:r>
        <w:rPr>
          <w:rFonts w:ascii="Times New Roman" w:hAnsi="Times New Roman" w:cs="Times New Roman" w:eastAsia="Times New Roman"/>
          <w:color w:val="231F20"/>
          <w:w w:val="95"/>
          <w:position w:val="4"/>
          <w:sz w:val="23"/>
          <w:szCs w:val="23"/>
        </w:rPr>
        <w:t>**</w:t>
      </w:r>
      <w:r>
        <w:rPr>
          <w:rFonts w:ascii="Times New Roman" w:hAnsi="Times New Roman" w:cs="Times New Roman" w:eastAsia="Times New Roman"/>
          <w:color w:val="231F20"/>
          <w:spacing w:val="-4"/>
          <w:w w:val="95"/>
          <w:position w:val="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Cambria" w:hAnsi="Cambria" w:cs="Cambria" w:eastAsia="Cambria"/>
          <w:b/>
          <w:bCs/>
          <w:color w:val="231F20"/>
          <w:spacing w:val="1"/>
          <w:w w:val="95"/>
          <w:sz w:val="23"/>
          <w:szCs w:val="23"/>
        </w:rPr>
        <w:t>G</w:t>
      </w:r>
      <w:r>
        <w:rPr>
          <w:rFonts w:ascii="Times New Roman" w:hAnsi="Times New Roman" w:cs="Times New Roman" w:eastAsia="Times New Roman"/>
          <w:color w:val="231F20"/>
          <w:w w:val="95"/>
          <w:position w:val="4"/>
          <w:sz w:val="23"/>
          <w:szCs w:val="23"/>
        </w:rPr>
        <w:t>*</w:t>
      </w:r>
      <w:r>
        <w:rPr>
          <w:rFonts w:ascii="Times New Roman" w:hAnsi="Times New Roman" w:cs="Times New Roman" w:eastAsia="Times New Roman"/>
          <w:color w:val="231F20"/>
          <w:spacing w:val="-4"/>
          <w:w w:val="95"/>
          <w:position w:val="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+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Arial" w:hAnsi="Arial" w:cs="Arial" w:eastAsia="Arial"/>
          <w:i/>
          <w:color w:val="231F20"/>
          <w:w w:val="95"/>
          <w:sz w:val="23"/>
          <w:szCs w:val="23"/>
        </w:rPr>
        <w:t>Эк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tabs>
          <w:tab w:pos="2812" w:val="left" w:leader="none"/>
        </w:tabs>
        <w:spacing w:line="311" w:lineRule="exact"/>
        <w:ind w:left="171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70"/>
        </w:rPr>
        <w:br w:type="column"/>
      </w:r>
      <w:r>
        <w:rPr>
          <w:rFonts w:ascii="Times New Roman" w:hAnsi="Times New Roman" w:cs="Times New Roman" w:eastAsia="Times New Roman"/>
          <w:color w:val="231F20"/>
          <w:w w:val="70"/>
          <w:sz w:val="23"/>
          <w:szCs w:val="23"/>
        </w:rPr>
        <w:t>₽</w:t>
      </w:r>
      <w:r>
        <w:rPr>
          <w:rFonts w:ascii="Times New Roman" w:hAnsi="Times New Roman" w:cs="Times New Roman" w:eastAsia="Times New Roman"/>
          <w:color w:val="231F20"/>
          <w:w w:val="70"/>
          <w:sz w:val="23"/>
          <w:szCs w:val="23"/>
        </w:rPr>
        <w:t>  </w:t>
      </w:r>
      <w:r>
        <w:rPr>
          <w:rFonts w:ascii="Times New Roman" w:hAnsi="Times New Roman" w:cs="Times New Roman" w:eastAsia="Times New Roman"/>
          <w:color w:val="231F20"/>
          <w:spacing w:val="34"/>
          <w:w w:val="7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55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70"/>
          <w:sz w:val="23"/>
          <w:szCs w:val="23"/>
        </w:rPr>
        <w:t>(1</w:t>
      </w:r>
      <w:r>
        <w:rPr>
          <w:rFonts w:ascii="Malgun Gothic" w:hAnsi="Malgun Gothic" w:cs="Malgun Gothic" w:eastAsia="Malgun Gothic"/>
          <w:color w:val="231F20"/>
          <w:w w:val="7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0"/>
          <w:sz w:val="23"/>
          <w:szCs w:val="23"/>
        </w:rPr>
        <w:t>2)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11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  <w:cols w:num="2" w:equalWidth="0">
            <w:col w:w="4782" w:space="40"/>
            <w:col w:w="3393"/>
          </w:cols>
        </w:sectPr>
      </w:pPr>
    </w:p>
    <w:p>
      <w:pPr>
        <w:tabs>
          <w:tab w:pos="1228" w:val="left" w:leader="none"/>
          <w:tab w:pos="1834" w:val="left" w:leader="none"/>
        </w:tabs>
        <w:spacing w:line="134" w:lineRule="exact"/>
        <w:ind w:left="599" w:right="0" w:firstLine="0"/>
        <w:jc w:val="center"/>
        <w:rPr>
          <w:rFonts w:ascii="Malgun Gothic" w:hAnsi="Malgun Gothic" w:cs="Malgun Gothic" w:eastAsia="Malgun Gothic"/>
          <w:sz w:val="13"/>
          <w:szCs w:val="13"/>
        </w:rPr>
      </w:pPr>
      <w:r>
        <w:rPr>
          <w:rFonts w:ascii="Times New Roman" w:hAnsi="Times New Roman" w:cs="Times New Roman" w:eastAsia="Times New Roman"/>
          <w:color w:val="231F20"/>
          <w:w w:val="105"/>
          <w:sz w:val="13"/>
          <w:szCs w:val="13"/>
        </w:rPr>
        <w:t>₽</w:t>
      </w:r>
      <w:r>
        <w:rPr>
          <w:rFonts w:ascii="Times New Roman" w:hAnsi="Times New Roman" w:cs="Times New Roman" w:eastAsia="Times New Roman"/>
          <w:color w:val="231F20"/>
          <w:w w:val="105"/>
          <w:sz w:val="13"/>
          <w:szCs w:val="13"/>
        </w:rPr>
        <w:tab/>
      </w:r>
      <w:r>
        <w:rPr>
          <w:rFonts w:ascii="Times New Roman" w:hAnsi="Times New Roman" w:cs="Times New Roman" w:eastAsia="Times New Roman"/>
          <w:color w:val="231F20"/>
          <w:w w:val="105"/>
          <w:sz w:val="13"/>
          <w:szCs w:val="13"/>
        </w:rPr>
        <w:t>₽</w:t>
      </w:r>
      <w:r>
        <w:rPr>
          <w:rFonts w:ascii="Times New Roman" w:hAnsi="Times New Roman" w:cs="Times New Roman" w:eastAsia="Times New Roman"/>
          <w:color w:val="231F20"/>
          <w:w w:val="105"/>
          <w:sz w:val="13"/>
          <w:szCs w:val="13"/>
        </w:rPr>
        <w:tab/>
      </w:r>
      <w:r>
        <w:rPr>
          <w:rFonts w:ascii="Malgun Gothic" w:hAnsi="Malgun Gothic" w:cs="Malgun Gothic" w:eastAsia="Malgun Gothic"/>
          <w:color w:val="231F20"/>
          <w:w w:val="105"/>
          <w:sz w:val="13"/>
          <w:szCs w:val="13"/>
        </w:rPr>
        <w:t>$Б</w:t>
      </w:r>
      <w:r>
        <w:rPr>
          <w:rFonts w:ascii="Malgun Gothic" w:hAnsi="Malgun Gothic" w:cs="Malgun Gothic" w:eastAsia="Malgun Gothic"/>
          <w:color w:val="231F20"/>
          <w:w w:val="105"/>
          <w:sz w:val="13"/>
          <w:szCs w:val="13"/>
        </w:rPr>
        <w:t>  </w:t>
      </w:r>
      <w:r>
        <w:rPr>
          <w:rFonts w:ascii="Malgun Gothic" w:hAnsi="Malgun Gothic" w:cs="Malgun Gothic" w:eastAsia="Malgun Gothic"/>
          <w:color w:val="231F20"/>
          <w:spacing w:val="29"/>
          <w:w w:val="105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105"/>
          <w:sz w:val="13"/>
          <w:szCs w:val="13"/>
        </w:rPr>
        <w:t>$Б</w:t>
      </w:r>
      <w:r>
        <w:rPr>
          <w:rFonts w:ascii="Malgun Gothic" w:hAnsi="Malgun Gothic" w:cs="Malgun Gothic" w:eastAsia="Malgun Gothic"/>
          <w:color w:val="000000"/>
          <w:w w:val="100"/>
          <w:sz w:val="13"/>
          <w:szCs w:val="13"/>
        </w:rPr>
      </w:r>
    </w:p>
    <w:p>
      <w:pPr>
        <w:pStyle w:val="BodyText"/>
        <w:spacing w:line="165" w:lineRule="auto" w:before="53"/>
        <w:ind w:left="443" w:right="0" w:firstLine="283"/>
        <w:jc w:val="left"/>
      </w:pPr>
      <w:r>
        <w:rPr>
          <w:color w:val="231F20"/>
          <w:w w:val="95"/>
        </w:rPr>
        <w:t>Цены</w:t>
      </w:r>
      <w:r>
        <w:rPr>
          <w:color w:val="231F20"/>
          <w:spacing w:val="-4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всех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3"/>
          <w:w w:val="95"/>
        </w:rPr>
        <w:t> </w:t>
      </w:r>
      <w:r>
        <w:rPr>
          <w:color w:val="231F20"/>
          <w:w w:val="95"/>
        </w:rPr>
        <w:t>этих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товаров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(в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том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числе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услуг),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производ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мых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потребляемых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внутреннем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рынке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рубли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вход</w:t>
      </w:r>
      <w:r>
        <w:rPr>
          <w:color w:val="231F20"/>
          <w:spacing w:val="1"/>
          <w:w w:val="95"/>
        </w:rPr>
        <w:t>я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165" w:lineRule="auto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pStyle w:val="BodyText"/>
        <w:spacing w:line="357" w:lineRule="exact"/>
        <w:ind w:left="443" w:right="0"/>
        <w:jc w:val="left"/>
        <w:rPr>
          <w:rFonts w:ascii="Times New Roman" w:hAnsi="Times New Roman" w:cs="Times New Roman" w:eastAsia="Times New Roman"/>
        </w:rPr>
      </w:pPr>
      <w:r>
        <w:rPr/>
        <w:pict>
          <v:shape style="position:absolute;margin-left:240.589798pt;margin-top:12.863133pt;width:4.060000pt;height:8.120000pt;mso-position-horizontal-relative:page;mso-position-vertical-relative:paragraph;z-index:-12599" type="#_x0000_t202" filled="f" stroked="f">
            <v:textbox inset="0,0,0,0">
              <w:txbxContent>
                <w:p>
                  <w:pPr>
                    <w:spacing w:line="159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231F20"/>
                      <w:w w:val="100"/>
                      <w:sz w:val="16"/>
                      <w:szCs w:val="16"/>
                    </w:rPr>
                    <w:t>₽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щих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первое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слагаемое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2"/>
          <w:w w:val="95"/>
        </w:rPr>
        <w:t>(</w:t>
      </w:r>
      <w:r>
        <w:rPr>
          <w:color w:val="231F20"/>
          <w:w w:val="95"/>
        </w:rPr>
        <w:t>ВВ</w:t>
      </w:r>
      <w:r>
        <w:rPr>
          <w:color w:val="231F20"/>
          <w:spacing w:val="3"/>
          <w:w w:val="95"/>
        </w:rPr>
        <w:t>П</w:t>
      </w:r>
      <w:r>
        <w:rPr>
          <w:rFonts w:ascii="Times New Roman" w:hAnsi="Times New Roman" w:cs="Times New Roman" w:eastAsia="Times New Roman"/>
          <w:color w:val="231F20"/>
          <w:w w:val="95"/>
          <w:position w:val="4"/>
        </w:rPr>
        <w:t>*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pStyle w:val="BodyText"/>
        <w:spacing w:line="357" w:lineRule="exact"/>
        <w:ind w:left="47" w:right="0"/>
        <w:jc w:val="left"/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≡</w:t>
      </w:r>
      <w:r>
        <w:rPr>
          <w:rFonts w:ascii="Arial" w:hAnsi="Arial" w:cs="Arial" w:eastAsia="Arial"/>
          <w:color w:val="231F20"/>
          <w:spacing w:val="26"/>
          <w:w w:val="95"/>
          <w:sz w:val="24"/>
          <w:szCs w:val="24"/>
        </w:rPr>
        <w:t> </w:t>
      </w:r>
      <w:r>
        <w:rPr>
          <w:rFonts w:ascii="Cambria" w:hAnsi="Cambria" w:cs="Cambria" w:eastAsia="Cambria"/>
          <w:b/>
          <w:bCs/>
          <w:color w:val="231F20"/>
          <w:spacing w:val="3"/>
          <w:w w:val="95"/>
        </w:rPr>
        <w:t>G</w:t>
      </w:r>
      <w:r>
        <w:rPr>
          <w:rFonts w:ascii="Times New Roman" w:hAnsi="Times New Roman" w:cs="Times New Roman" w:eastAsia="Times New Roman"/>
          <w:color w:val="231F20"/>
          <w:w w:val="95"/>
          <w:position w:val="4"/>
        </w:rPr>
        <w:t>*</w:t>
      </w:r>
      <w:r>
        <w:rPr>
          <w:color w:val="231F20"/>
          <w:w w:val="95"/>
        </w:rPr>
        <w:t>),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должны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определяться</w:t>
      </w:r>
      <w:r>
        <w:rPr>
          <w:color w:val="000000"/>
          <w:w w:val="100"/>
        </w:rPr>
      </w:r>
    </w:p>
    <w:p>
      <w:pPr>
        <w:spacing w:after="0" w:line="357" w:lineRule="exact"/>
        <w:jc w:val="left"/>
        <w:sectPr>
          <w:type w:val="continuous"/>
          <w:pgSz w:w="9355" w:h="13620"/>
          <w:pgMar w:top="1340" w:bottom="280" w:left="520" w:right="620"/>
          <w:cols w:num="2" w:equalWidth="0">
            <w:col w:w="4421" w:space="40"/>
            <w:col w:w="3754"/>
          </w:cols>
        </w:sectPr>
      </w:pPr>
    </w:p>
    <w:p>
      <w:pPr>
        <w:pStyle w:val="BodyText"/>
        <w:spacing w:line="332" w:lineRule="exact"/>
        <w:ind w:left="443" w:right="0"/>
        <w:jc w:val="left"/>
      </w:pPr>
      <w:r>
        <w:rPr/>
        <w:pict>
          <v:shape style="position:absolute;margin-left:271.117188pt;margin-top:-4.989121pt;width:4.060000pt;height:8.120000pt;mso-position-horizontal-relative:page;mso-position-vertical-relative:paragraph;z-index:-12598" type="#_x0000_t202" filled="f" stroked="f">
            <v:textbox inset="0,0,0,0">
              <w:txbxContent>
                <w:p>
                  <w:pPr>
                    <w:spacing w:line="159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231F20"/>
                      <w:w w:val="100"/>
                      <w:sz w:val="16"/>
                      <w:szCs w:val="16"/>
                    </w:rPr>
                    <w:t>₽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"/>
          <w:w w:val="95"/>
        </w:rPr>
        <w:t>тольк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9"/>
          <w:w w:val="95"/>
        </w:rPr>
        <w:t> </w:t>
      </w:r>
      <w:r>
        <w:rPr>
          <w:color w:val="231F20"/>
          <w:spacing w:val="1"/>
          <w:w w:val="95"/>
        </w:rPr>
        <w:t>внутренним</w:t>
      </w:r>
      <w:r>
        <w:rPr>
          <w:color w:val="231F20"/>
          <w:w w:val="95"/>
        </w:rPr>
        <w:t>и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2"/>
          <w:w w:val="95"/>
        </w:rPr>
        <w:t>балансам</w:t>
      </w:r>
      <w:r>
        <w:rPr>
          <w:color w:val="231F20"/>
          <w:w w:val="95"/>
        </w:rPr>
        <w:t>и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2"/>
          <w:w w:val="95"/>
        </w:rPr>
        <w:t>учето</w:t>
      </w:r>
      <w:r>
        <w:rPr>
          <w:color w:val="231F20"/>
          <w:w w:val="95"/>
        </w:rPr>
        <w:t>м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2"/>
          <w:w w:val="95"/>
        </w:rPr>
        <w:t>вклад</w:t>
      </w:r>
      <w:r>
        <w:rPr>
          <w:color w:val="231F20"/>
          <w:w w:val="95"/>
        </w:rPr>
        <w:t>а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2"/>
          <w:w w:val="95"/>
        </w:rPr>
        <w:t>импор</w:t>
      </w:r>
      <w:r>
        <w:rPr>
          <w:color w:val="231F20"/>
          <w:spacing w:val="1"/>
          <w:w w:val="95"/>
        </w:rPr>
        <w:t>т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ных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комплектующих,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приобретенных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валюту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банко</w:t>
      </w:r>
      <w:r>
        <w:rPr>
          <w:color w:val="231F20"/>
          <w:spacing w:val="-1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скому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курсу</w:t>
      </w:r>
      <w:r>
        <w:rPr>
          <w:color w:val="231F20"/>
          <w:w w:val="95"/>
        </w:rPr>
        <w:t>�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относится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тем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товарам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внутреннем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59" w:lineRule="auto" w:before="39"/>
        <w:ind w:right="419"/>
        <w:jc w:val="both"/>
      </w:pPr>
      <w:r>
        <w:rPr/>
        <w:pict>
          <v:shape style="position:absolute;margin-left:293.146088pt;margin-top:102.777313pt;width:6.258pt;height:14.0pt;mso-position-horizontal-relative:page;mso-position-vertical-relative:paragraph;z-index:-12596" type="#_x0000_t202" filled="f" stroked="f">
            <v:textbox inset="0,0,0,0">
              <w:txbxContent>
                <w:p>
                  <w:pPr>
                    <w:pStyle w:val="BodyText"/>
                    <w:spacing w:line="275" w:lineRule="exact"/>
                    <w:ind w:left="0" w:right="0"/>
                    <w:jc w:val="left"/>
                    <w:rPr>
                      <w:rFonts w:ascii="Times New Roman" w:hAnsi="Times New Roman" w:cs="Times New Roman" w:eastAsia="Times New Roman"/>
                    </w:rPr>
                  </w:pPr>
                  <w:r>
                    <w:rPr>
                      <w:rFonts w:ascii="Times New Roman" w:hAnsi="Times New Roman" w:cs="Times New Roman" w:eastAsia="Times New Roman"/>
                      <w:color w:val="231F20"/>
                      <w:w w:val="90"/>
                    </w:rPr>
                    <w:t>*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рынке,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которые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входят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список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товаров,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часть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которых</w:t>
      </w:r>
      <w:r>
        <w:rPr>
          <w:color w:val="231F20"/>
          <w:w w:val="96"/>
        </w:rPr>
        <w:t> </w:t>
      </w:r>
      <w:r>
        <w:rPr>
          <w:color w:val="231F20"/>
          <w:spacing w:val="1"/>
          <w:w w:val="95"/>
        </w:rPr>
        <w:t>реализуетс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экспор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входи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экспортну</w:t>
      </w:r>
      <w:r>
        <w:rPr>
          <w:color w:val="231F20"/>
          <w:w w:val="95"/>
        </w:rPr>
        <w:t>ю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част</w:t>
      </w:r>
      <w:r>
        <w:rPr>
          <w:color w:val="231F20"/>
          <w:w w:val="95"/>
        </w:rPr>
        <w:t>ь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Международный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рынок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определяет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долларовые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цены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тол</w:t>
      </w:r>
      <w:r>
        <w:rPr>
          <w:color w:val="231F20"/>
          <w:spacing w:val="2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ко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ту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часть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производимых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стране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товаров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(в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том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числе</w:t>
      </w:r>
      <w:r>
        <w:rPr>
          <w:color w:val="231F20"/>
          <w:w w:val="94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услуг),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которые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реализуются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через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экспорт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входят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0"/>
          <w:w w:val="95"/>
        </w:rPr>
        <w:t> </w:t>
      </w:r>
      <w:r>
        <w:rPr>
          <w:rFonts w:ascii="Arial" w:hAnsi="Arial" w:cs="Arial" w:eastAsia="Arial"/>
          <w:i/>
          <w:color w:val="231F20"/>
          <w:w w:val="95"/>
        </w:rPr>
        <w:t>Эк</w:t>
      </w:r>
      <w:r>
        <w:rPr>
          <w:color w:val="231F20"/>
          <w:w w:val="95"/>
          <w:position w:val="-8"/>
          <w:sz w:val="16"/>
          <w:szCs w:val="16"/>
        </w:rPr>
        <w:t>$Б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w w:val="95"/>
        </w:rPr>
        <w:t>но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те,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которые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производятся,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реализуются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потребл</w:t>
      </w:r>
      <w:r>
        <w:rPr>
          <w:color w:val="231F20"/>
          <w:spacing w:val="-6"/>
          <w:w w:val="95"/>
        </w:rPr>
        <w:t>я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ются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стране,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55"/>
        </w:rPr>
        <w:t>т</w:t>
      </w:r>
      <w:r>
        <w:rPr>
          <w:color w:val="231F20"/>
          <w:w w:val="55"/>
        </w:rPr>
        <w:t>�</w:t>
      </w:r>
      <w:r>
        <w:rPr>
          <w:color w:val="231F20"/>
          <w:w w:val="55"/>
        </w:rPr>
        <w:t>е</w:t>
      </w:r>
      <w:r>
        <w:rPr>
          <w:color w:val="231F20"/>
          <w:w w:val="55"/>
        </w:rPr>
        <w:t>�</w:t>
      </w:r>
      <w:r>
        <w:rPr>
          <w:color w:val="231F20"/>
          <w:spacing w:val="34"/>
          <w:w w:val="55"/>
        </w:rPr>
        <w:t> </w:t>
      </w:r>
      <w:r>
        <w:rPr>
          <w:color w:val="231F20"/>
          <w:w w:val="95"/>
        </w:rPr>
        <w:t>представлены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ВВП</w:t>
      </w:r>
      <w:r>
        <w:rPr>
          <w:rFonts w:ascii="Times New Roman" w:hAnsi="Times New Roman" w:cs="Times New Roman" w:eastAsia="Times New Roman"/>
          <w:color w:val="231F20"/>
          <w:w w:val="95"/>
          <w:position w:val="-8"/>
          <w:sz w:val="16"/>
          <w:szCs w:val="16"/>
        </w:rPr>
        <w:t>₽</w:t>
      </w:r>
      <w:r>
        <w:rPr>
          <w:rFonts w:ascii="Times New Roman" w:hAnsi="Times New Roman" w:cs="Times New Roman" w:eastAsia="Times New Roman"/>
          <w:color w:val="231F20"/>
          <w:spacing w:val="10"/>
          <w:w w:val="95"/>
          <w:position w:val="-8"/>
          <w:sz w:val="16"/>
          <w:szCs w:val="16"/>
        </w:rPr>
        <w:t> </w:t>
      </w:r>
      <w:r>
        <w:rPr>
          <w:color w:val="231F20"/>
          <w:w w:val="55"/>
        </w:rPr>
        <w:t>�</w:t>
      </w:r>
      <w:r>
        <w:rPr>
          <w:color w:val="231F20"/>
          <w:spacing w:val="35"/>
          <w:w w:val="5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при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сравнении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внутренних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цен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мировыми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долларах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надо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ориентиро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ваться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ППС,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55"/>
        </w:rPr>
        <w:t>т</w:t>
      </w:r>
      <w:r>
        <w:rPr>
          <w:color w:val="231F20"/>
          <w:w w:val="55"/>
        </w:rPr>
        <w:t>�</w:t>
      </w:r>
      <w:r>
        <w:rPr>
          <w:color w:val="231F20"/>
          <w:w w:val="55"/>
        </w:rPr>
        <w:t>е</w:t>
      </w:r>
      <w:r>
        <w:rPr>
          <w:color w:val="231F20"/>
          <w:w w:val="55"/>
        </w:rPr>
        <w:t>�</w:t>
      </w:r>
      <w:r>
        <w:rPr>
          <w:color w:val="231F20"/>
          <w:spacing w:val="35"/>
          <w:w w:val="5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1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П</w:t>
      </w:r>
      <w:r>
        <w:rPr>
          <w:color w:val="231F20"/>
          <w:w w:val="95"/>
        </w:rPr>
        <w:t>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который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расчету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Росстата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ра</w:t>
      </w:r>
      <w:r>
        <w:rPr>
          <w:color w:val="231F20"/>
          <w:spacing w:val="-2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нялся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П</w:t>
      </w:r>
      <w:r>
        <w:rPr>
          <w:color w:val="231F20"/>
          <w:spacing w:val="26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26,7</w:t>
      </w:r>
      <w:r>
        <w:rPr>
          <w:color w:val="231F20"/>
          <w:spacing w:val="-15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rFonts w:ascii="Times New Roman" w:hAnsi="Times New Roman" w:cs="Times New Roman" w:eastAsia="Times New Roman"/>
          <w:color w:val="231F20"/>
          <w:spacing w:val="13"/>
          <w:w w:val="95"/>
        </w:rPr>
        <w:t> </w:t>
      </w:r>
      <w:r>
        <w:rPr>
          <w:color w:val="231F20"/>
          <w:w w:val="95"/>
        </w:rPr>
        <w:t>(2023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55"/>
        </w:rPr>
        <w:t>г</w:t>
      </w:r>
      <w:r>
        <w:rPr>
          <w:color w:val="231F20"/>
          <w:w w:val="55"/>
        </w:rPr>
        <w:t>�</w:t>
      </w:r>
      <w:r>
        <w:rPr>
          <w:color w:val="231F20"/>
          <w:w w:val="55"/>
        </w:rPr>
        <w:t>)</w:t>
      </w:r>
      <w:r>
        <w:rPr>
          <w:color w:val="231F20"/>
          <w:spacing w:val="26"/>
          <w:w w:val="5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П</w:t>
      </w:r>
      <w:r>
        <w:rPr>
          <w:color w:val="231F20"/>
          <w:spacing w:val="26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29,1</w:t>
      </w:r>
      <w:r>
        <w:rPr>
          <w:color w:val="231F20"/>
          <w:spacing w:val="-15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rFonts w:ascii="Times New Roman" w:hAnsi="Times New Roman" w:cs="Times New Roman" w:eastAsia="Times New Roman"/>
          <w:color w:val="231F20"/>
          <w:spacing w:val="13"/>
          <w:w w:val="95"/>
        </w:rPr>
        <w:t> </w:t>
      </w:r>
      <w:r>
        <w:rPr>
          <w:color w:val="231F20"/>
          <w:w w:val="95"/>
        </w:rPr>
        <w:t>(2024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55"/>
        </w:rPr>
        <w:t>г</w:t>
      </w:r>
      <w:r>
        <w:rPr>
          <w:color w:val="231F20"/>
          <w:w w:val="55"/>
        </w:rPr>
        <w:t>�</w:t>
      </w:r>
      <w:r>
        <w:rPr>
          <w:color w:val="231F20"/>
          <w:w w:val="55"/>
        </w:rPr>
        <w:t>)</w:t>
      </w:r>
      <w:r>
        <w:rPr>
          <w:color w:val="231F20"/>
          <w:w w:val="5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14" w:lineRule="exact"/>
        <w:ind w:left="400" w:right="0"/>
        <w:jc w:val="left"/>
      </w:pPr>
      <w:r>
        <w:rPr>
          <w:color w:val="231F20"/>
          <w:w w:val="95"/>
        </w:rPr>
        <w:t>Однако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сложившемся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экономическом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порядке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под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пр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8"/>
        <w:jc w:val="both"/>
      </w:pPr>
      <w:r>
        <w:rPr>
          <w:color w:val="231F20"/>
          <w:spacing w:val="1"/>
          <w:w w:val="95"/>
        </w:rPr>
        <w:t>крытие</w:t>
      </w:r>
      <w:r>
        <w:rPr>
          <w:color w:val="231F20"/>
          <w:w w:val="95"/>
        </w:rPr>
        <w:t>м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псевдорыночног</w:t>
      </w:r>
      <w:r>
        <w:rPr>
          <w:color w:val="231F20"/>
          <w:w w:val="95"/>
        </w:rPr>
        <w:t>о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догматизм</w:t>
      </w:r>
      <w:r>
        <w:rPr>
          <w:color w:val="231F20"/>
          <w:w w:val="95"/>
        </w:rPr>
        <w:t>а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Правительств</w:t>
      </w:r>
      <w:r>
        <w:rPr>
          <w:color w:val="231F20"/>
          <w:w w:val="95"/>
        </w:rPr>
        <w:t>а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РФ,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  <w:rPr>
          <w:rFonts w:ascii="Times New Roman" w:hAnsi="Times New Roman" w:cs="Times New Roman" w:eastAsia="Times New Roman"/>
        </w:rPr>
      </w:pPr>
      <w:r>
        <w:rPr>
          <w:color w:val="231F20"/>
          <w:w w:val="95"/>
        </w:rPr>
        <w:t>руководителей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корпораций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крупнейших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компаний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8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во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332" w:lineRule="exact"/>
        <w:ind w:left="117" w:right="423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  <w:sz w:val="28"/>
          <w:szCs w:val="28"/>
        </w:rPr>
        <w:t>пиющи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  <w:sz w:val="28"/>
          <w:szCs w:val="28"/>
        </w:rPr>
        <w:t>образо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нарушается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перву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ю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очеред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ь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эт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прои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w w:val="95"/>
        </w:rPr>
        <w:t>х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ит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ри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вы</w:t>
      </w:r>
      <w:r>
        <w:rPr>
          <w:color w:val="231F20"/>
          <w:w w:val="95"/>
        </w:rPr>
        <w:t>рабо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ке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не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ии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ен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м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ы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spacing w:val="1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наш</w:t>
      </w:r>
      <w:r>
        <w:rPr>
          <w:color w:val="231F20"/>
          <w:w w:val="95"/>
        </w:rPr>
        <w:t>е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природно</w:t>
      </w:r>
      <w:r>
        <w:rPr>
          <w:color w:val="231F20"/>
          <w:w w:val="95"/>
        </w:rPr>
        <w:t>е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сырь</w:t>
      </w:r>
      <w:r>
        <w:rPr>
          <w:color w:val="231F20"/>
          <w:w w:val="95"/>
        </w:rPr>
        <w:t>е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полусырь</w:t>
      </w:r>
      <w:r>
        <w:rPr>
          <w:color w:val="231F20"/>
          <w:w w:val="95"/>
        </w:rPr>
        <w:t>е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(нефть</w:t>
      </w:r>
      <w:r>
        <w:rPr>
          <w:color w:val="231F20"/>
          <w:w w:val="95"/>
        </w:rPr>
        <w:t>,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нефт</w:t>
      </w:r>
      <w:r>
        <w:rPr>
          <w:color w:val="231F20"/>
          <w:spacing w:val="4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6"/>
        <w:jc w:val="both"/>
      </w:pPr>
      <w:r>
        <w:rPr>
          <w:color w:val="231F20"/>
          <w:w w:val="95"/>
        </w:rPr>
        <w:t>п</w:t>
      </w:r>
      <w:r>
        <w:rPr>
          <w:color w:val="231F20"/>
          <w:w w:val="95"/>
        </w:rPr>
        <w:t>ро</w:t>
      </w:r>
      <w:r>
        <w:rPr>
          <w:color w:val="231F20"/>
          <w:w w:val="95"/>
        </w:rPr>
        <w:t>ду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ты</w:t>
      </w:r>
      <w:r>
        <w:rPr>
          <w:color w:val="231F20"/>
          <w:w w:val="95"/>
        </w:rPr>
        <w:t>,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з,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чер</w:t>
      </w:r>
      <w:r>
        <w:rPr>
          <w:color w:val="231F20"/>
          <w:w w:val="95"/>
        </w:rPr>
        <w:t>ны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цв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тн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мет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лл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,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уд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,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рев</w:t>
      </w:r>
      <w:r>
        <w:rPr>
          <w:color w:val="231F20"/>
          <w:w w:val="95"/>
        </w:rPr>
        <w:t>ес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на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др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),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которых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вклад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импортных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составляющих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явл</w:t>
      </w:r>
      <w:r>
        <w:rPr>
          <w:color w:val="231F20"/>
          <w:spacing w:val="-3"/>
          <w:w w:val="95"/>
        </w:rPr>
        <w:t>я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w w:val="95"/>
        </w:rPr>
        <w:t>ется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определяющим</w:t>
      </w:r>
      <w:r>
        <w:rPr>
          <w:color w:val="231F20"/>
          <w:w w:val="95"/>
        </w:rPr>
        <w:t>�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частности,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внутренние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цены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пр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spacing w:val="-1"/>
          <w:w w:val="95"/>
        </w:rPr>
        <w:t>дукци</w:t>
      </w:r>
      <w:r>
        <w:rPr>
          <w:color w:val="231F20"/>
          <w:w w:val="95"/>
        </w:rPr>
        <w:t>ю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2"/>
          <w:w w:val="95"/>
        </w:rPr>
        <w:t>черно</w:t>
      </w:r>
      <w:r>
        <w:rPr>
          <w:color w:val="231F20"/>
          <w:w w:val="95"/>
        </w:rPr>
        <w:t>й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цветно</w:t>
      </w:r>
      <w:r>
        <w:rPr>
          <w:color w:val="231F20"/>
          <w:w w:val="95"/>
        </w:rPr>
        <w:t>й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металлурги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привязываютс</w:t>
      </w:r>
      <w:r>
        <w:rPr>
          <w:color w:val="231F20"/>
          <w:w w:val="95"/>
        </w:rPr>
        <w:t>я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spacing w:val="-1"/>
          <w:w w:val="95"/>
        </w:rPr>
        <w:t>тировка</w:t>
      </w:r>
      <w:r>
        <w:rPr>
          <w:color w:val="231F20"/>
          <w:w w:val="95"/>
        </w:rPr>
        <w:t>м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1"/>
          <w:w w:val="95"/>
        </w:rPr>
        <w:t>Лондонско</w:t>
      </w:r>
      <w:r>
        <w:rPr>
          <w:color w:val="231F20"/>
          <w:w w:val="95"/>
        </w:rPr>
        <w:t>й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1"/>
          <w:w w:val="95"/>
        </w:rPr>
        <w:t>бирж</w:t>
      </w:r>
      <w:r>
        <w:rPr>
          <w:color w:val="231F20"/>
          <w:w w:val="95"/>
        </w:rPr>
        <w:t>и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1"/>
          <w:w w:val="95"/>
        </w:rPr>
        <w:t>металлов</w:t>
      </w:r>
      <w:r>
        <w:rPr>
          <w:color w:val="231F20"/>
          <w:w w:val="95"/>
        </w:rPr>
        <w:t>�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1"/>
          <w:w w:val="95"/>
        </w:rPr>
        <w:t>Правительств</w:t>
      </w:r>
      <w:r>
        <w:rPr>
          <w:color w:val="231F20"/>
          <w:w w:val="95"/>
        </w:rPr>
        <w:t>о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9"/>
          <w:w w:val="95"/>
        </w:rPr>
        <w:t> 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2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6"/>
        <w:jc w:val="both"/>
      </w:pPr>
      <w:r>
        <w:rPr>
          <w:color w:val="231F20"/>
          <w:spacing w:val="1"/>
          <w:w w:val="95"/>
        </w:rPr>
        <w:t>ководител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корпораци</w:t>
      </w:r>
      <w:r>
        <w:rPr>
          <w:color w:val="231F20"/>
          <w:w w:val="95"/>
        </w:rPr>
        <w:t>й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сравнени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це</w:t>
      </w:r>
      <w:r>
        <w:rPr>
          <w:color w:val="231F20"/>
          <w:w w:val="95"/>
        </w:rPr>
        <w:t>н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товары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17"/>
        <w:jc w:val="both"/>
      </w:pPr>
      <w:r>
        <w:rPr>
          <w:color w:val="231F20"/>
          <w:spacing w:val="3"/>
          <w:w w:val="95"/>
        </w:rPr>
        <w:t>ори</w:t>
      </w:r>
      <w:r>
        <w:rPr>
          <w:color w:val="231F20"/>
          <w:spacing w:val="3"/>
          <w:w w:val="95"/>
        </w:rPr>
        <w:t>ентир</w:t>
      </w:r>
      <w:r>
        <w:rPr>
          <w:color w:val="231F20"/>
          <w:spacing w:val="2"/>
          <w:w w:val="95"/>
        </w:rPr>
        <w:t>уютс</w:t>
      </w:r>
      <w:r>
        <w:rPr>
          <w:color w:val="231F20"/>
          <w:w w:val="95"/>
        </w:rPr>
        <w:t>я</w:t>
      </w:r>
      <w:r>
        <w:rPr>
          <w:color w:val="231F20"/>
          <w:spacing w:val="4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3"/>
          <w:w w:val="95"/>
        </w:rPr>
        <w:t>ори</w:t>
      </w:r>
      <w:r>
        <w:rPr>
          <w:color w:val="231F20"/>
          <w:spacing w:val="3"/>
          <w:w w:val="95"/>
        </w:rPr>
        <w:t>ентир</w:t>
      </w:r>
      <w:r>
        <w:rPr>
          <w:color w:val="231F20"/>
          <w:spacing w:val="2"/>
          <w:w w:val="95"/>
        </w:rPr>
        <w:t>ую</w:t>
      </w:r>
      <w:r>
        <w:rPr>
          <w:color w:val="231F20"/>
          <w:w w:val="95"/>
        </w:rPr>
        <w:t>т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3"/>
          <w:w w:val="95"/>
        </w:rPr>
        <w:t>бщест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о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3"/>
          <w:w w:val="95"/>
        </w:rPr>
        <w:t>дол</w:t>
      </w:r>
      <w:r>
        <w:rPr>
          <w:color w:val="231F20"/>
          <w:spacing w:val="3"/>
          <w:w w:val="95"/>
        </w:rPr>
        <w:t>ларо</w:t>
      </w:r>
      <w:r>
        <w:rPr>
          <w:color w:val="231F20"/>
          <w:spacing w:val="3"/>
          <w:w w:val="95"/>
        </w:rPr>
        <w:t>вые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w w:val="95"/>
        </w:rPr>
        <w:t>цены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внешнем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рынке,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рублевый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курс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доллара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ку</w:t>
      </w:r>
      <w:r>
        <w:rPr>
          <w:color w:val="231F20"/>
          <w:spacing w:val="-1"/>
          <w:w w:val="95"/>
        </w:rPr>
        <w:t>р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87" w:lineRule="exact"/>
        <w:ind w:right="424"/>
        <w:jc w:val="both"/>
      </w:pPr>
      <w:r>
        <w:rPr>
          <w:color w:val="231F20"/>
          <w:w w:val="95"/>
        </w:rPr>
        <w:t>с</w:t>
      </w:r>
      <w:r>
        <w:rPr>
          <w:color w:val="231F20"/>
          <w:w w:val="95"/>
        </w:rPr>
        <w:t>у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ЦБ</w:t>
      </w:r>
      <w:r>
        <w:rPr>
          <w:color w:val="231F20"/>
          <w:w w:val="95"/>
        </w:rPr>
        <w:t>,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75"/>
        </w:rPr>
        <w:t>т</w:t>
      </w:r>
      <w:r>
        <w:rPr>
          <w:color w:val="231F20"/>
          <w:spacing w:val="2"/>
          <w:w w:val="75"/>
        </w:rPr>
        <w:t>�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37"/>
          <w:w w:val="7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8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color w:val="231F20"/>
          <w:w w:val="95"/>
          <w:position w:val="-8"/>
          <w:sz w:val="16"/>
          <w:szCs w:val="16"/>
        </w:rPr>
        <w:t>$Б</w:t>
      </w:r>
      <w:r>
        <w:rPr>
          <w:color w:val="231F20"/>
          <w:w w:val="95"/>
          <w:position w:val="-8"/>
          <w:sz w:val="16"/>
          <w:szCs w:val="16"/>
        </w:rPr>
        <w:t> </w:t>
      </w:r>
      <w:r>
        <w:rPr>
          <w:color w:val="231F20"/>
          <w:spacing w:val="3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w w:val="95"/>
        </w:rPr>
        <w:t>,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которы</w:t>
      </w:r>
      <w:r>
        <w:rPr>
          <w:color w:val="231F20"/>
          <w:w w:val="95"/>
        </w:rPr>
        <w:t>й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3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раз</w:t>
      </w:r>
      <w:r>
        <w:rPr>
          <w:color w:val="231F20"/>
          <w:w w:val="95"/>
        </w:rPr>
        <w:t>а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превышае</w:t>
      </w:r>
      <w:r>
        <w:rPr>
          <w:color w:val="231F20"/>
          <w:w w:val="95"/>
        </w:rPr>
        <w:t>т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курс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4"/>
        <w:jc w:val="both"/>
      </w:pPr>
      <w:r>
        <w:rPr>
          <w:rFonts w:ascii="Times New Roman" w:hAnsi="Times New Roman" w:cs="Times New Roman" w:eastAsia="Times New Roman"/>
          <w:color w:val="231F20"/>
          <w:w w:val="100"/>
        </w:rPr>
        <w:t>₽</w:t>
      </w:r>
      <w:r>
        <w:rPr>
          <w:color w:val="231F20"/>
          <w:w w:val="100"/>
          <w:position w:val="-8"/>
          <w:sz w:val="16"/>
          <w:szCs w:val="16"/>
        </w:rPr>
        <w:t>$П</w:t>
      </w:r>
      <w:r>
        <w:rPr>
          <w:color w:val="231F20"/>
          <w:spacing w:val="-13"/>
          <w:w w:val="100"/>
          <w:position w:val="-8"/>
          <w:sz w:val="16"/>
          <w:szCs w:val="16"/>
        </w:rPr>
        <w:t> </w:t>
      </w:r>
      <w:r>
        <w:rPr>
          <w:color w:val="231F20"/>
          <w:w w:val="100"/>
        </w:rPr>
        <w:t>=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$</w:t>
      </w:r>
      <w:r>
        <w:rPr>
          <w:color w:val="231F20"/>
          <w:w w:val="100"/>
          <w:position w:val="-8"/>
          <w:sz w:val="16"/>
          <w:szCs w:val="16"/>
        </w:rPr>
        <w:t>П</w:t>
      </w:r>
      <w:r>
        <w:rPr>
          <w:color w:val="231F20"/>
          <w:spacing w:val="-13"/>
          <w:w w:val="100"/>
          <w:position w:val="-8"/>
          <w:sz w:val="16"/>
          <w:szCs w:val="16"/>
        </w:rPr>
        <w:t> </w:t>
      </w:r>
      <w:r>
        <w:rPr>
          <w:color w:val="231F20"/>
          <w:w w:val="100"/>
        </w:rPr>
        <w:t>по</w:t>
      </w:r>
      <w:r>
        <w:rPr>
          <w:color w:val="231F20"/>
          <w:spacing w:val="-54"/>
          <w:w w:val="100"/>
        </w:rPr>
        <w:t> </w:t>
      </w:r>
      <w:r>
        <w:rPr>
          <w:color w:val="231F20"/>
          <w:w w:val="100"/>
        </w:rPr>
        <w:t>ППС</w:t>
      </w:r>
      <w:r>
        <w:rPr>
          <w:color w:val="231F20"/>
          <w:w w:val="100"/>
        </w:rPr>
        <w:t>�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результате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общество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приучается</w:t>
      </w:r>
      <w:r>
        <w:rPr>
          <w:color w:val="231F20"/>
          <w:spacing w:val="-54"/>
          <w:w w:val="100"/>
        </w:rPr>
        <w:t> </w:t>
      </w:r>
      <w:r>
        <w:rPr>
          <w:color w:val="231F20"/>
          <w:w w:val="100"/>
        </w:rPr>
        <w:t>к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тому,</w:t>
      </w:r>
      <w:r>
        <w:rPr>
          <w:color w:val="000000"/>
          <w:w w:val="100"/>
        </w:rPr>
      </w:r>
    </w:p>
    <w:p>
      <w:pPr>
        <w:pStyle w:val="BodyText"/>
        <w:spacing w:line="277" w:lineRule="exact"/>
        <w:ind w:right="421"/>
        <w:jc w:val="both"/>
      </w:pPr>
      <w:r>
        <w:rPr>
          <w:color w:val="231F20"/>
          <w:spacing w:val="3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64"/>
          <w:w w:val="95"/>
        </w:rPr>
        <w:t> </w:t>
      </w:r>
      <w:r>
        <w:rPr>
          <w:color w:val="231F20"/>
          <w:spacing w:val="2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65"/>
          <w:w w:val="95"/>
        </w:rPr>
        <w:t> </w:t>
      </w:r>
      <w:r>
        <w:rPr>
          <w:color w:val="231F20"/>
          <w:spacing w:val="3"/>
          <w:w w:val="95"/>
        </w:rPr>
        <w:t>нормально</w:t>
      </w:r>
      <w:r>
        <w:rPr>
          <w:color w:val="231F20"/>
          <w:w w:val="95"/>
        </w:rPr>
        <w:t>,</w:t>
      </w:r>
      <w:r>
        <w:rPr>
          <w:color w:val="231F20"/>
          <w:spacing w:val="65"/>
          <w:w w:val="95"/>
        </w:rPr>
        <w:t> </w:t>
      </w:r>
      <w:r>
        <w:rPr>
          <w:color w:val="231F20"/>
          <w:spacing w:val="3"/>
          <w:w w:val="95"/>
        </w:rPr>
        <w:t>когд</w:t>
      </w:r>
      <w:r>
        <w:rPr>
          <w:color w:val="231F20"/>
          <w:w w:val="95"/>
        </w:rPr>
        <w:t>а</w:t>
      </w:r>
      <w:r>
        <w:rPr>
          <w:color w:val="231F20"/>
          <w:spacing w:val="65"/>
          <w:w w:val="95"/>
        </w:rPr>
        <w:t> </w:t>
      </w:r>
      <w:r>
        <w:rPr>
          <w:color w:val="231F20"/>
          <w:spacing w:val="2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64"/>
          <w:w w:val="95"/>
        </w:rPr>
        <w:t> </w:t>
      </w:r>
      <w:r>
        <w:rPr>
          <w:color w:val="231F20"/>
          <w:spacing w:val="3"/>
          <w:w w:val="95"/>
        </w:rPr>
        <w:t>внутренне</w:t>
      </w:r>
      <w:r>
        <w:rPr>
          <w:color w:val="231F20"/>
          <w:w w:val="95"/>
        </w:rPr>
        <w:t>м</w:t>
      </w:r>
      <w:r>
        <w:rPr>
          <w:color w:val="231F20"/>
          <w:spacing w:val="65"/>
          <w:w w:val="95"/>
        </w:rPr>
        <w:t> </w:t>
      </w:r>
      <w:r>
        <w:rPr>
          <w:color w:val="231F20"/>
          <w:spacing w:val="2"/>
          <w:w w:val="95"/>
        </w:rPr>
        <w:t>рынк</w:t>
      </w:r>
      <w:r>
        <w:rPr>
          <w:color w:val="231F20"/>
          <w:w w:val="95"/>
        </w:rPr>
        <w:t>е</w:t>
      </w:r>
      <w:r>
        <w:rPr>
          <w:color w:val="231F20"/>
          <w:spacing w:val="65"/>
          <w:w w:val="95"/>
        </w:rPr>
        <w:t> </w:t>
      </w:r>
      <w:r>
        <w:rPr>
          <w:color w:val="231F20"/>
          <w:spacing w:val="2"/>
          <w:w w:val="95"/>
        </w:rPr>
        <w:t>России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w w:val="95"/>
        </w:rPr>
        <w:t>цены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нашу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же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нефть,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нефтепродукты,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газ,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металлы,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дру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4"/>
        <w:jc w:val="both"/>
      </w:pPr>
      <w:r>
        <w:rPr>
          <w:color w:val="231F20"/>
          <w:w w:val="95"/>
        </w:rPr>
        <w:t>гое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сырье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полусырье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ППС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80"/>
        </w:rPr>
        <w:t>(т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е</w:t>
      </w:r>
      <w:r>
        <w:rPr>
          <w:color w:val="231F20"/>
          <w:w w:val="80"/>
        </w:rPr>
        <w:t>�</w:t>
      </w:r>
      <w:r>
        <w:rPr>
          <w:color w:val="231F20"/>
          <w:spacing w:val="-15"/>
          <w:w w:val="80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отношению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ценам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w w:val="95"/>
        </w:rPr>
        <w:t>на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продукты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питания,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коммунальные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тарифы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другие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тов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w w:val="95"/>
        </w:rPr>
        <w:t>р</w:t>
      </w:r>
      <w:r>
        <w:rPr>
          <w:color w:val="231F20"/>
          <w:w w:val="95"/>
        </w:rPr>
        <w:t>ы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)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ш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м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w w:val="95"/>
        </w:rPr>
        <w:t>дустриальных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первую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очередь,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чем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США</w:t>
      </w:r>
      <w:r>
        <w:rPr>
          <w:color w:val="231F20"/>
          <w:w w:val="95"/>
        </w:rPr>
        <w:t>�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23"/>
        <w:jc w:val="both"/>
      </w:pP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у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ь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т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б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ж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7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5100"/>
        <w:jc w:val="both"/>
      </w:pPr>
      <w:r>
        <w:rPr>
          <w:color w:val="231F20"/>
          <w:w w:val="90"/>
        </w:rPr>
        <w:t>приятий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этих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отраслей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after="0" w:line="332" w:lineRule="exact"/>
        <w:jc w:val="both"/>
        <w:sectPr>
          <w:pgSz w:w="9355" w:h="13620"/>
          <w:pgMar w:header="775" w:footer="0" w:top="1180" w:bottom="280" w:left="620" w:right="5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43" w:right="112" w:firstLine="283"/>
        <w:jc w:val="both"/>
      </w:pPr>
      <w:r>
        <w:rPr>
          <w:color w:val="231F20"/>
          <w:w w:val="95"/>
        </w:rPr>
        <w:t>Естес</w:t>
      </w:r>
      <w:r>
        <w:rPr>
          <w:color w:val="231F20"/>
          <w:w w:val="95"/>
        </w:rPr>
        <w:t>твенно,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такое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положение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дает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зн</w:t>
      </w:r>
      <w:r>
        <w:rPr>
          <w:color w:val="231F20"/>
          <w:w w:val="95"/>
        </w:rPr>
        <w:t>ачит</w:t>
      </w:r>
      <w:r>
        <w:rPr>
          <w:color w:val="231F20"/>
          <w:w w:val="95"/>
        </w:rPr>
        <w:t>ельные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преф</w:t>
      </w:r>
      <w:r>
        <w:rPr>
          <w:color w:val="231F20"/>
          <w:spacing w:val="-5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ренции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нефтяникам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металлургам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(а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точнее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собственникам</w:t>
      </w:r>
      <w:r>
        <w:rPr>
          <w:color w:val="231F20"/>
          <w:w w:val="96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-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д</w:t>
      </w:r>
      <w:r>
        <w:rPr>
          <w:color w:val="231F20"/>
          <w:spacing w:val="1"/>
          <w:w w:val="95"/>
        </w:rPr>
        <w:t>ж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м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пр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д</w:t>
      </w:r>
      <w:r>
        <w:rPr>
          <w:color w:val="231F20"/>
          <w:spacing w:val="1"/>
          <w:w w:val="95"/>
        </w:rPr>
        <w:t>пр</w:t>
      </w:r>
      <w:r>
        <w:rPr>
          <w:color w:val="231F20"/>
          <w:w w:val="95"/>
        </w:rPr>
        <w:t>ия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ти</w:t>
      </w:r>
      <w:r>
        <w:rPr>
          <w:color w:val="231F20"/>
          <w:w w:val="95"/>
        </w:rPr>
        <w:t>х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)</w:t>
      </w:r>
      <w:r>
        <w:rPr>
          <w:color w:val="231F20"/>
          <w:w w:val="95"/>
        </w:rPr>
        <w:t>,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7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снижае</w:t>
      </w:r>
      <w:r>
        <w:rPr>
          <w:color w:val="231F20"/>
          <w:w w:val="95"/>
        </w:rPr>
        <w:t>т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конкурентоспособност</w:t>
      </w:r>
      <w:r>
        <w:rPr>
          <w:color w:val="231F20"/>
          <w:w w:val="95"/>
        </w:rPr>
        <w:t>ь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отечественног</w:t>
      </w:r>
      <w:r>
        <w:rPr>
          <w:color w:val="231F20"/>
          <w:w w:val="95"/>
        </w:rPr>
        <w:t>о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маш</w:t>
      </w:r>
      <w:r>
        <w:rPr>
          <w:color w:val="231F20"/>
          <w:spacing w:val="4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ностроения</w:t>
      </w:r>
      <w:r>
        <w:rPr>
          <w:color w:val="231F20"/>
          <w:w w:val="95"/>
        </w:rPr>
        <w:t>,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энергомашиностроения</w:t>
      </w:r>
      <w:r>
        <w:rPr>
          <w:color w:val="231F20"/>
          <w:w w:val="95"/>
        </w:rPr>
        <w:t>,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электротехнической</w:t>
      </w:r>
      <w:r>
        <w:rPr>
          <w:color w:val="231F20"/>
          <w:spacing w:val="2"/>
          <w:w w:val="96"/>
        </w:rPr>
        <w:t> </w:t>
      </w:r>
      <w:r>
        <w:rPr>
          <w:color w:val="231F20"/>
          <w:spacing w:val="1"/>
          <w:w w:val="95"/>
        </w:rPr>
        <w:t>промышленност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80"/>
        </w:rPr>
        <w:t>т</w:t>
      </w:r>
      <w:r>
        <w:rPr>
          <w:color w:val="231F20"/>
          <w:spacing w:val="2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w w:val="80"/>
        </w:rPr>
        <w:t>�</w:t>
      </w:r>
      <w:r>
        <w:rPr>
          <w:color w:val="231F20"/>
          <w:spacing w:val="1"/>
          <w:w w:val="80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конечно</w:t>
      </w:r>
      <w:r>
        <w:rPr>
          <w:color w:val="231F20"/>
          <w:w w:val="95"/>
        </w:rPr>
        <w:t>м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1"/>
          <w:w w:val="95"/>
        </w:rPr>
        <w:t>счет</w:t>
      </w:r>
      <w:r>
        <w:rPr>
          <w:color w:val="231F20"/>
          <w:w w:val="95"/>
        </w:rPr>
        <w:t>е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ограничивает</w:t>
      </w:r>
      <w:r>
        <w:rPr>
          <w:color w:val="231F20"/>
          <w:spacing w:val="1"/>
          <w:w w:val="94"/>
        </w:rPr>
        <w:t> </w:t>
      </w:r>
      <w:r>
        <w:rPr>
          <w:color w:val="231F20"/>
          <w:w w:val="95"/>
        </w:rPr>
        <w:t>импортозамещение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этих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отраслях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промышленности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и,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со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ответственно</w:t>
      </w:r>
      <w:r>
        <w:rPr>
          <w:color w:val="231F20"/>
          <w:w w:val="95"/>
        </w:rPr>
        <w:t>,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экономически</w:t>
      </w:r>
      <w:r>
        <w:rPr>
          <w:color w:val="231F20"/>
          <w:w w:val="95"/>
        </w:rPr>
        <w:t>й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рос</w:t>
      </w:r>
      <w:r>
        <w:rPr>
          <w:color w:val="231F20"/>
          <w:w w:val="95"/>
        </w:rPr>
        <w:t>т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стране</w:t>
      </w:r>
      <w:r>
        <w:rPr>
          <w:color w:val="231F20"/>
          <w:w w:val="95"/>
        </w:rPr>
        <w:t>�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Тако</w:t>
      </w:r>
      <w:r>
        <w:rPr>
          <w:color w:val="231F20"/>
          <w:w w:val="95"/>
        </w:rPr>
        <w:t>е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пол</w:t>
      </w:r>
      <w:r>
        <w:rPr>
          <w:color w:val="231F20"/>
          <w:spacing w:val="6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жени</w:t>
      </w:r>
      <w:r>
        <w:rPr>
          <w:color w:val="231F20"/>
          <w:w w:val="95"/>
        </w:rPr>
        <w:t>е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существенн</w:t>
      </w:r>
      <w:r>
        <w:rPr>
          <w:color w:val="231F20"/>
          <w:w w:val="95"/>
        </w:rPr>
        <w:t>о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снижае</w:t>
      </w:r>
      <w:r>
        <w:rPr>
          <w:color w:val="231F20"/>
          <w:w w:val="95"/>
        </w:rPr>
        <w:t>т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рентабельност</w:t>
      </w:r>
      <w:r>
        <w:rPr>
          <w:color w:val="231F20"/>
          <w:w w:val="95"/>
        </w:rPr>
        <w:t>ь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производства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95"/>
        </w:rPr>
        <w:t>сельскохозяйственной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продукции,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положение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села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разв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тие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всего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сельского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95"/>
        </w:rPr>
        <w:t>хозяйства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95"/>
        </w:rPr>
        <w:t>стране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240" w:lineRule="exact" w:before="14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Heading4"/>
        <w:ind w:left="443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2"/>
          <w:w w:val="95"/>
        </w:rPr>
        <w:t>Э</w:t>
      </w:r>
      <w:r>
        <w:rPr>
          <w:rFonts w:ascii="Arial" w:hAnsi="Arial" w:cs="Arial" w:eastAsia="Arial"/>
          <w:color w:val="231F20"/>
          <w:spacing w:val="-3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с</w:t>
      </w:r>
      <w:r>
        <w:rPr>
          <w:rFonts w:ascii="Arial" w:hAnsi="Arial" w:cs="Arial" w:eastAsia="Arial"/>
          <w:color w:val="231F20"/>
          <w:spacing w:val="-1"/>
          <w:w w:val="95"/>
        </w:rPr>
        <w:t>п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w w:val="95"/>
        </w:rPr>
        <w:t>т</w:t>
      </w:r>
      <w:r>
        <w:rPr>
          <w:rFonts w:ascii="Arial" w:hAnsi="Arial" w:cs="Arial" w:eastAsia="Arial"/>
          <w:color w:val="231F20"/>
          <w:spacing w:val="-46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у</w:t>
      </w:r>
      <w:r>
        <w:rPr>
          <w:rFonts w:ascii="Arial" w:hAnsi="Arial" w:cs="Arial" w:eastAsia="Arial"/>
          <w:color w:val="231F20"/>
          <w:spacing w:val="-6"/>
          <w:w w:val="95"/>
        </w:rPr>
        <w:t>г</w:t>
      </w:r>
      <w:r>
        <w:rPr>
          <w:rFonts w:ascii="Arial" w:hAnsi="Arial" w:cs="Arial" w:eastAsia="Arial"/>
          <w:color w:val="231F20"/>
          <w:spacing w:val="-2"/>
          <w:w w:val="95"/>
        </w:rPr>
        <w:t>л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spacing w:val="-2"/>
          <w:w w:val="95"/>
        </w:rPr>
        <w:t>в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-2"/>
          <w:w w:val="95"/>
        </w:rPr>
        <w:t>д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1"/>
          <w:w w:val="95"/>
        </w:rPr>
        <w:t>д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1"/>
          <w:w w:val="95"/>
        </w:rPr>
        <w:t>г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45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с</w:t>
      </w:r>
      <w:r>
        <w:rPr>
          <w:rFonts w:ascii="Arial" w:hAnsi="Arial" w:cs="Arial" w:eastAsia="Arial"/>
          <w:color w:val="231F20"/>
          <w:w w:val="95"/>
        </w:rPr>
        <w:t>ы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spacing w:val="-6"/>
          <w:w w:val="95"/>
        </w:rPr>
        <w:t>ь</w:t>
      </w:r>
      <w:r>
        <w:rPr>
          <w:rFonts w:ascii="Arial" w:hAnsi="Arial" w:cs="Arial" w:eastAsia="Arial"/>
          <w:color w:val="231F20"/>
          <w:w w:val="95"/>
        </w:rPr>
        <w:t>я</w:t>
      </w:r>
      <w:r>
        <w:rPr>
          <w:rFonts w:ascii="Arial" w:hAnsi="Arial" w:cs="Arial" w:eastAsia="Arial"/>
          <w:color w:val="231F20"/>
          <w:spacing w:val="-45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-45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то</w:t>
      </w:r>
      <w:r>
        <w:rPr>
          <w:rFonts w:ascii="Arial" w:hAnsi="Arial" w:cs="Arial" w:eastAsia="Arial"/>
          <w:color w:val="231F20"/>
          <w:spacing w:val="1"/>
          <w:w w:val="95"/>
        </w:rPr>
        <w:t>п</w:t>
      </w:r>
      <w:r>
        <w:rPr>
          <w:rFonts w:ascii="Arial" w:hAnsi="Arial" w:cs="Arial" w:eastAsia="Arial"/>
          <w:color w:val="231F20"/>
          <w:w w:val="95"/>
        </w:rPr>
        <w:t>лив</w:t>
      </w:r>
      <w:r>
        <w:rPr>
          <w:rFonts w:ascii="Arial" w:hAnsi="Arial" w:cs="Arial" w:eastAsia="Arial"/>
          <w:color w:val="231F20"/>
          <w:w w:val="95"/>
        </w:rPr>
        <w:t>а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165" w:lineRule="auto" w:before="44"/>
        <w:ind w:left="443" w:right="111" w:firstLine="283"/>
        <w:jc w:val="both"/>
      </w:pPr>
      <w:r>
        <w:rPr>
          <w:color w:val="231F20"/>
          <w:w w:val="85"/>
        </w:rPr>
        <w:t>На</w:t>
      </w:r>
      <w:r>
        <w:rPr>
          <w:color w:val="231F20"/>
          <w:spacing w:val="40"/>
          <w:w w:val="85"/>
        </w:rPr>
        <w:t> </w:t>
      </w:r>
      <w:r>
        <w:rPr>
          <w:color w:val="231F20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40"/>
          <w:w w:val="85"/>
        </w:rPr>
        <w:t> </w:t>
      </w:r>
      <w:r>
        <w:rPr>
          <w:color w:val="231F20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2</w:t>
      </w:r>
      <w:r>
        <w:rPr>
          <w:color w:val="231F20"/>
          <w:w w:val="80"/>
        </w:rPr>
        <w:t>�</w:t>
      </w:r>
      <w:r>
        <w:rPr>
          <w:color w:val="231F20"/>
          <w:spacing w:val="45"/>
          <w:w w:val="80"/>
        </w:rPr>
        <w:t> </w:t>
      </w:r>
      <w:r>
        <w:rPr>
          <w:color w:val="231F20"/>
          <w:w w:val="85"/>
        </w:rPr>
        <w:t>показана</w:t>
      </w:r>
      <w:r>
        <w:rPr>
          <w:color w:val="231F20"/>
          <w:spacing w:val="40"/>
          <w:w w:val="85"/>
        </w:rPr>
        <w:t> </w:t>
      </w:r>
      <w:r>
        <w:rPr>
          <w:color w:val="231F20"/>
          <w:w w:val="85"/>
        </w:rPr>
        <w:t>динамика</w:t>
      </w:r>
      <w:r>
        <w:rPr>
          <w:color w:val="231F20"/>
          <w:spacing w:val="40"/>
          <w:w w:val="85"/>
        </w:rPr>
        <w:t> </w:t>
      </w:r>
      <w:r>
        <w:rPr>
          <w:color w:val="231F20"/>
          <w:w w:val="85"/>
        </w:rPr>
        <w:t>экспорта</w:t>
      </w:r>
      <w:r>
        <w:rPr>
          <w:color w:val="231F20"/>
          <w:spacing w:val="41"/>
          <w:w w:val="85"/>
        </w:rPr>
        <w:t> </w:t>
      </w:r>
      <w:r>
        <w:rPr>
          <w:color w:val="231F20"/>
          <w:w w:val="85"/>
        </w:rPr>
        <w:t>углеводородн</w:t>
      </w:r>
      <w:r>
        <w:rPr>
          <w:color w:val="231F20"/>
          <w:spacing w:val="-2"/>
          <w:w w:val="85"/>
        </w:rPr>
        <w:t>о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г</w:t>
      </w:r>
      <w:r>
        <w:rPr>
          <w:color w:val="231F20"/>
          <w:w w:val="85"/>
        </w:rPr>
        <w:t>о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сырь</w:t>
      </w:r>
      <w:r>
        <w:rPr>
          <w:color w:val="231F20"/>
          <w:w w:val="85"/>
        </w:rPr>
        <w:t>я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40"/>
          <w:w w:val="85"/>
        </w:rPr>
        <w:t> </w:t>
      </w:r>
      <w:r>
        <w:rPr>
          <w:color w:val="231F20"/>
          <w:w w:val="85"/>
        </w:rPr>
        <w:t>топлив</w:t>
      </w:r>
      <w:r>
        <w:rPr>
          <w:color w:val="231F20"/>
          <w:w w:val="85"/>
        </w:rPr>
        <w:t>а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(нефти</w:t>
      </w:r>
      <w:r>
        <w:rPr>
          <w:color w:val="231F20"/>
          <w:w w:val="85"/>
        </w:rPr>
        <w:t>,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нефтепродукто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40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природного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85"/>
        </w:rPr>
        <w:t>газа)</w:t>
      </w:r>
      <w:r>
        <w:rPr>
          <w:color w:val="231F20"/>
          <w:w w:val="85"/>
        </w:rPr>
        <w:t>,</w:t>
      </w:r>
      <w:r>
        <w:rPr>
          <w:color w:val="231F20"/>
          <w:w w:val="85"/>
        </w:rPr>
        <w:t> 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х</w:t>
      </w:r>
      <w:r>
        <w:rPr>
          <w:color w:val="231F20"/>
          <w:w w:val="85"/>
        </w:rPr>
        <w:t> </w:t>
      </w:r>
      <w:r>
        <w:rPr>
          <w:color w:val="231F20"/>
          <w:spacing w:val="50"/>
          <w:w w:val="85"/>
        </w:rPr>
        <w:t> </w:t>
      </w:r>
      <w:r>
        <w:rPr>
          <w:color w:val="231F20"/>
          <w:w w:val="85"/>
        </w:rPr>
        <w:t>дол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</w:t>
      </w:r>
      <w:r>
        <w:rPr>
          <w:color w:val="231F20"/>
          <w:spacing w:val="50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85"/>
        </w:rPr>
        <w:t>суммарно</w:t>
      </w:r>
      <w:r>
        <w:rPr>
          <w:color w:val="231F20"/>
          <w:w w:val="85"/>
        </w:rPr>
        <w:t>й</w:t>
      </w:r>
      <w:r>
        <w:rPr>
          <w:color w:val="231F20"/>
          <w:w w:val="85"/>
        </w:rPr>
        <w:t> </w:t>
      </w:r>
      <w:r>
        <w:rPr>
          <w:color w:val="231F20"/>
          <w:spacing w:val="50"/>
          <w:w w:val="85"/>
        </w:rPr>
        <w:t> </w:t>
      </w:r>
      <w:r>
        <w:rPr>
          <w:color w:val="231F20"/>
          <w:w w:val="85"/>
        </w:rPr>
        <w:t>стоимост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</w:t>
      </w:r>
      <w:r>
        <w:rPr>
          <w:color w:val="231F20"/>
          <w:spacing w:val="50"/>
          <w:w w:val="85"/>
        </w:rPr>
        <w:t> </w:t>
      </w:r>
      <w:r>
        <w:rPr>
          <w:color w:val="231F20"/>
          <w:w w:val="85"/>
        </w:rPr>
        <w:t>экспорт</w:t>
      </w:r>
      <w:r>
        <w:rPr>
          <w:color w:val="231F20"/>
          <w:w w:val="85"/>
        </w:rPr>
        <w:t>а</w:t>
      </w:r>
      <w:r>
        <w:rPr>
          <w:color w:val="231F20"/>
          <w:w w:val="85"/>
        </w:rPr>
        <w:t> 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50"/>
          <w:w w:val="85"/>
        </w:rPr>
        <w:t> </w:t>
      </w:r>
      <w:r>
        <w:rPr>
          <w:color w:val="231F20"/>
          <w:w w:val="85"/>
        </w:rPr>
        <w:t>России</w:t>
      </w:r>
      <w:r>
        <w:rPr>
          <w:color w:val="231F20"/>
          <w:spacing w:val="1"/>
          <w:w w:val="99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33"/>
          <w:w w:val="85"/>
        </w:rPr>
        <w:t> </w:t>
      </w:r>
      <w:r>
        <w:rPr>
          <w:color w:val="231F20"/>
          <w:w w:val="85"/>
        </w:rPr>
        <w:t>период</w:t>
      </w:r>
      <w:r>
        <w:rPr>
          <w:color w:val="231F20"/>
          <w:spacing w:val="33"/>
          <w:w w:val="85"/>
        </w:rPr>
        <w:t> </w:t>
      </w:r>
      <w:r>
        <w:rPr>
          <w:color w:val="231F20"/>
          <w:w w:val="85"/>
        </w:rPr>
        <w:t>1994–2022</w:t>
      </w:r>
      <w:r>
        <w:rPr>
          <w:color w:val="231F20"/>
          <w:spacing w:val="33"/>
          <w:w w:val="8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33"/>
          <w:w w:val="85"/>
        </w:rPr>
        <w:t> </w:t>
      </w:r>
      <w:r>
        <w:rPr>
          <w:color w:val="231F20"/>
          <w:w w:val="85"/>
        </w:rPr>
        <w:t>(по</w:t>
      </w:r>
      <w:r>
        <w:rPr>
          <w:color w:val="231F20"/>
          <w:spacing w:val="34"/>
          <w:w w:val="85"/>
        </w:rPr>
        <w:t> </w:t>
      </w:r>
      <w:r>
        <w:rPr>
          <w:color w:val="231F20"/>
          <w:w w:val="85"/>
        </w:rPr>
        <w:t>данным</w:t>
      </w:r>
      <w:r>
        <w:rPr>
          <w:color w:val="231F20"/>
          <w:spacing w:val="33"/>
          <w:w w:val="85"/>
        </w:rPr>
        <w:t> </w:t>
      </w:r>
      <w:r>
        <w:rPr>
          <w:color w:val="231F20"/>
          <w:w w:val="85"/>
        </w:rPr>
        <w:t>Росстата)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43" w:right="116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перио</w:t>
      </w:r>
      <w:r>
        <w:rPr>
          <w:color w:val="231F20"/>
          <w:w w:val="90"/>
        </w:rPr>
        <w:t>д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1994–202</w:t>
      </w:r>
      <w:r>
        <w:rPr>
          <w:color w:val="231F20"/>
          <w:w w:val="90"/>
        </w:rPr>
        <w:t>4</w:t>
      </w:r>
      <w:r>
        <w:rPr>
          <w:color w:val="231F20"/>
          <w:spacing w:val="32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(3</w:t>
      </w:r>
      <w:r>
        <w:rPr>
          <w:color w:val="231F20"/>
          <w:w w:val="90"/>
        </w:rPr>
        <w:t>0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лет</w:t>
      </w:r>
      <w:r>
        <w:rPr>
          <w:color w:val="231F20"/>
          <w:w w:val="90"/>
        </w:rPr>
        <w:t>)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дол</w:t>
      </w:r>
      <w:r>
        <w:rPr>
          <w:color w:val="231F20"/>
          <w:w w:val="90"/>
        </w:rPr>
        <w:t>я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углевод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родного</w:t>
      </w:r>
      <w:r>
        <w:rPr>
          <w:color w:val="231F20"/>
          <w:spacing w:val="50"/>
          <w:w w:val="90"/>
        </w:rPr>
        <w:t> </w:t>
      </w:r>
      <w:r>
        <w:rPr>
          <w:color w:val="231F20"/>
          <w:w w:val="90"/>
        </w:rPr>
        <w:t>сырья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топлива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суммарной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стоимости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экспорта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страны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находилась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диапазоне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от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37%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(1995)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72%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(2023),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9"/>
          <w:headerReference w:type="even" r:id="rId10"/>
          <w:pgSz w:w="9355" w:h="13620"/>
          <w:pgMar w:header="775" w:footer="0" w:top="1180" w:bottom="280" w:left="520" w:right="620"/>
        </w:sectPr>
      </w:pPr>
    </w:p>
    <w:p>
      <w:pPr>
        <w:pStyle w:val="BodyText"/>
        <w:spacing w:line="353" w:lineRule="exact"/>
        <w:ind w:left="443" w:right="0"/>
        <w:jc w:val="left"/>
      </w:pPr>
      <w:r>
        <w:rPr/>
        <w:pict>
          <v:shape style="position:absolute;margin-left:374.953094pt;margin-top:12.663246pt;width:4.060000pt;height:8.120000pt;mso-position-horizontal-relative:page;mso-position-vertical-relative:paragraph;z-index:-12595" type="#_x0000_t202" filled="f" stroked="f">
            <v:textbox inset="0,0,0,0">
              <w:txbxContent>
                <w:p>
                  <w:pPr>
                    <w:spacing w:line="162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6"/>
                      <w:szCs w:val="16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90"/>
                      <w:sz w:val="16"/>
                      <w:szCs w:val="16"/>
                    </w:rPr>
                    <w:t>5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при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этом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природный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газ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этой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доле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составлял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  <w:position w:val="9"/>
          <w:sz w:val="16"/>
          <w:szCs w:val="16"/>
        </w:rPr>
        <w:t>1</w:t>
      </w:r>
      <w:r>
        <w:rPr>
          <w:color w:val="231F20"/>
          <w:w w:val="95"/>
        </w:rPr>
        <w:t>/</w:t>
      </w:r>
      <w:r>
        <w:rPr>
          <w:color w:val="000000"/>
          <w:w w:val="100"/>
        </w:rPr>
      </w:r>
    </w:p>
    <w:p>
      <w:pPr>
        <w:spacing w:line="353" w:lineRule="exact"/>
        <w:ind w:left="31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w w:val="85"/>
        </w:rPr>
        <w:br w:type="column"/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до</w:t>
      </w:r>
      <w:r>
        <w:rPr>
          <w:rFonts w:ascii="Malgun Gothic" w:hAnsi="Malgun Gothic" w:cs="Malgun Gothic" w:eastAsia="Malgun Gothic"/>
          <w:color w:val="231F20"/>
          <w:spacing w:val="-20"/>
          <w:w w:val="8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85"/>
          <w:position w:val="9"/>
          <w:sz w:val="16"/>
          <w:szCs w:val="16"/>
        </w:rPr>
        <w:t>1</w:t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/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5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 w:line="353" w:lineRule="exact"/>
        <w:jc w:val="left"/>
        <w:rPr>
          <w:rFonts w:ascii="Malgun Gothic" w:hAnsi="Malgun Gothic" w:cs="Malgun Gothic" w:eastAsia="Malgun Gothic"/>
          <w:sz w:val="28"/>
          <w:szCs w:val="28"/>
        </w:rPr>
        <w:sectPr>
          <w:type w:val="continuous"/>
          <w:pgSz w:w="9355" w:h="13620"/>
          <w:pgMar w:top="1340" w:bottom="280" w:left="520" w:right="620"/>
          <w:cols w:num="2" w:equalWidth="0">
            <w:col w:w="7061" w:space="40"/>
            <w:col w:w="1114"/>
          </w:cols>
        </w:sectPr>
      </w:pPr>
    </w:p>
    <w:p>
      <w:pPr>
        <w:pStyle w:val="BodyText"/>
        <w:spacing w:line="332" w:lineRule="exact"/>
        <w:ind w:left="727" w:right="0"/>
        <w:jc w:val="left"/>
      </w:pPr>
      <w:r>
        <w:rPr/>
        <w:pict>
          <v:shape style="position:absolute;margin-left:410.856598pt;margin-top:-4.989119pt;width:4.060000pt;height:8.120000pt;mso-position-horizontal-relative:page;mso-position-vertical-relative:paragraph;z-index:-12594" type="#_x0000_t202" filled="f" stroked="f">
            <v:textbox inset="0,0,0,0">
              <w:txbxContent>
                <w:p>
                  <w:pPr>
                    <w:spacing w:line="162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6"/>
                      <w:szCs w:val="16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90"/>
                      <w:sz w:val="16"/>
                      <w:szCs w:val="16"/>
                    </w:rPr>
                    <w:t>3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0"/>
        </w:rPr>
        <w:t>В</w:t>
      </w:r>
      <w:r>
        <w:rPr>
          <w:color w:val="231F20"/>
          <w:w w:val="90"/>
        </w:rPr>
        <w:t> </w:t>
      </w:r>
      <w:r>
        <w:rPr>
          <w:color w:val="231F20"/>
          <w:spacing w:val="10"/>
          <w:w w:val="90"/>
        </w:rPr>
        <w:t> </w:t>
      </w:r>
      <w:r>
        <w:rPr>
          <w:color w:val="231F20"/>
          <w:spacing w:val="2"/>
          <w:w w:val="90"/>
        </w:rPr>
        <w:t>2</w:t>
      </w:r>
      <w:r>
        <w:rPr>
          <w:color w:val="231F20"/>
          <w:spacing w:val="2"/>
          <w:w w:val="90"/>
        </w:rPr>
        <w:t>0</w:t>
      </w:r>
      <w:r>
        <w:rPr>
          <w:color w:val="231F20"/>
          <w:spacing w:val="2"/>
          <w:w w:val="90"/>
        </w:rPr>
        <w:t>2</w:t>
      </w:r>
      <w:r>
        <w:rPr>
          <w:color w:val="231F20"/>
          <w:w w:val="90"/>
        </w:rPr>
        <w:t>0</w:t>
      </w:r>
      <w:r>
        <w:rPr>
          <w:color w:val="231F20"/>
          <w:w w:val="90"/>
        </w:rPr>
        <w:t> </w:t>
      </w:r>
      <w:r>
        <w:rPr>
          <w:color w:val="231F20"/>
          <w:spacing w:val="11"/>
          <w:w w:val="90"/>
        </w:rPr>
        <w:t> </w:t>
      </w:r>
      <w:r>
        <w:rPr>
          <w:color w:val="231F20"/>
          <w:spacing w:val="2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 </w:t>
      </w:r>
      <w:r>
        <w:rPr>
          <w:color w:val="231F20"/>
          <w:spacing w:val="30"/>
          <w:w w:val="80"/>
        </w:rPr>
        <w:t> </w:t>
      </w:r>
      <w:r>
        <w:rPr>
          <w:color w:val="231F20"/>
          <w:spacing w:val="2"/>
          <w:w w:val="90"/>
        </w:rPr>
        <w:t>р</w:t>
      </w:r>
      <w:r>
        <w:rPr>
          <w:color w:val="231F20"/>
          <w:spacing w:val="2"/>
          <w:w w:val="90"/>
        </w:rPr>
        <w:t>а</w:t>
      </w:r>
      <w:r>
        <w:rPr>
          <w:color w:val="231F20"/>
          <w:spacing w:val="1"/>
          <w:w w:val="90"/>
        </w:rPr>
        <w:t>з</w:t>
      </w:r>
      <w:r>
        <w:rPr>
          <w:color w:val="231F20"/>
          <w:spacing w:val="2"/>
          <w:w w:val="90"/>
        </w:rPr>
        <w:t>р</w:t>
      </w:r>
      <w:r>
        <w:rPr>
          <w:color w:val="231F20"/>
          <w:spacing w:val="2"/>
          <w:w w:val="90"/>
        </w:rPr>
        <w:t>а</w:t>
      </w:r>
      <w:r>
        <w:rPr>
          <w:color w:val="231F20"/>
          <w:spacing w:val="1"/>
          <w:w w:val="90"/>
        </w:rPr>
        <w:t>з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1"/>
          <w:w w:val="90"/>
        </w:rPr>
        <w:t>л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я</w:t>
      </w:r>
      <w:r>
        <w:rPr>
          <w:color w:val="231F20"/>
          <w:w w:val="90"/>
        </w:rPr>
        <w:t> </w:t>
      </w:r>
      <w:r>
        <w:rPr>
          <w:color w:val="231F20"/>
          <w:spacing w:val="11"/>
          <w:w w:val="90"/>
        </w:rPr>
        <w:t> </w:t>
      </w:r>
      <w:r>
        <w:rPr>
          <w:color w:val="231F20"/>
          <w:spacing w:val="1"/>
          <w:w w:val="90"/>
        </w:rPr>
        <w:t>м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2"/>
          <w:w w:val="90"/>
        </w:rPr>
        <w:t>р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в</w:t>
      </w:r>
      <w:r>
        <w:rPr>
          <w:color w:val="231F20"/>
          <w:spacing w:val="2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w w:val="90"/>
        </w:rPr>
        <w:t> </w:t>
      </w:r>
      <w:r>
        <w:rPr>
          <w:color w:val="231F20"/>
          <w:spacing w:val="10"/>
          <w:w w:val="90"/>
        </w:rPr>
        <w:t> </w:t>
      </w:r>
      <w:r>
        <w:rPr>
          <w:color w:val="231F20"/>
          <w:spacing w:val="1"/>
          <w:w w:val="90"/>
        </w:rPr>
        <w:t>э</w:t>
      </w:r>
      <w:r>
        <w:rPr>
          <w:color w:val="231F20"/>
          <w:spacing w:val="1"/>
          <w:w w:val="90"/>
        </w:rPr>
        <w:t>к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м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2"/>
          <w:w w:val="90"/>
        </w:rPr>
        <w:t>ч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1"/>
          <w:w w:val="90"/>
        </w:rPr>
        <w:t>к</w:t>
      </w:r>
      <w:r>
        <w:rPr>
          <w:color w:val="231F20"/>
          <w:spacing w:val="1"/>
          <w:w w:val="90"/>
        </w:rPr>
        <w:t>и</w:t>
      </w:r>
      <w:r>
        <w:rPr>
          <w:color w:val="231F20"/>
          <w:w w:val="90"/>
        </w:rPr>
        <w:t>й</w:t>
      </w:r>
      <w:r>
        <w:rPr>
          <w:color w:val="231F20"/>
          <w:w w:val="90"/>
        </w:rPr>
        <w:t> </w:t>
      </w:r>
      <w:r>
        <w:rPr>
          <w:color w:val="231F20"/>
          <w:spacing w:val="10"/>
          <w:w w:val="90"/>
        </w:rPr>
        <w:t> </w:t>
      </w:r>
      <w:r>
        <w:rPr>
          <w:color w:val="231F20"/>
          <w:spacing w:val="1"/>
          <w:w w:val="90"/>
        </w:rPr>
        <w:t>к</w:t>
      </w:r>
      <w:r>
        <w:rPr>
          <w:color w:val="231F20"/>
          <w:spacing w:val="2"/>
          <w:w w:val="90"/>
        </w:rPr>
        <w:t>р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1"/>
          <w:w w:val="90"/>
        </w:rPr>
        <w:t>з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4"/>
          <w:w w:val="95"/>
        </w:rPr>
        <w:t>в</w:t>
      </w:r>
      <w:r>
        <w:rPr>
          <w:color w:val="231F20"/>
          <w:spacing w:val="3"/>
          <w:w w:val="95"/>
        </w:rPr>
        <w:t>ы</w:t>
      </w:r>
      <w:r>
        <w:rPr>
          <w:color w:val="231F20"/>
          <w:spacing w:val="4"/>
          <w:w w:val="95"/>
        </w:rPr>
        <w:t>з</w:t>
      </w:r>
      <w:r>
        <w:rPr>
          <w:color w:val="231F20"/>
          <w:spacing w:val="4"/>
          <w:w w:val="95"/>
        </w:rPr>
        <w:t>ва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3"/>
          <w:w w:val="95"/>
        </w:rPr>
        <w:t>ы</w:t>
      </w:r>
      <w:r>
        <w:rPr>
          <w:color w:val="231F20"/>
          <w:w w:val="95"/>
        </w:rPr>
        <w:t>й</w:t>
      </w:r>
      <w:r>
        <w:rPr>
          <w:color w:val="231F20"/>
          <w:spacing w:val="78"/>
          <w:w w:val="95"/>
        </w:rPr>
        <w:t> </w:t>
      </w:r>
      <w:r>
        <w:rPr>
          <w:color w:val="231F20"/>
          <w:spacing w:val="3"/>
          <w:w w:val="95"/>
        </w:rPr>
        <w:t>к</w:t>
      </w:r>
      <w:r>
        <w:rPr>
          <w:color w:val="231F20"/>
          <w:spacing w:val="4"/>
          <w:w w:val="95"/>
        </w:rPr>
        <w:t>о</w:t>
      </w:r>
      <w:r>
        <w:rPr>
          <w:color w:val="231F20"/>
          <w:spacing w:val="4"/>
          <w:w w:val="95"/>
        </w:rPr>
        <w:t>р</w:t>
      </w:r>
      <w:r>
        <w:rPr>
          <w:color w:val="231F20"/>
          <w:spacing w:val="4"/>
          <w:w w:val="95"/>
        </w:rPr>
        <w:t>о</w:t>
      </w:r>
      <w:r>
        <w:rPr>
          <w:color w:val="231F20"/>
          <w:spacing w:val="3"/>
          <w:w w:val="95"/>
        </w:rPr>
        <w:t>на</w:t>
      </w:r>
      <w:r>
        <w:rPr>
          <w:color w:val="231F20"/>
          <w:spacing w:val="4"/>
          <w:w w:val="95"/>
        </w:rPr>
        <w:t>в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4"/>
          <w:w w:val="95"/>
        </w:rPr>
        <w:t>ру</w:t>
      </w:r>
      <w:r>
        <w:rPr>
          <w:color w:val="231F20"/>
          <w:spacing w:val="3"/>
          <w:w w:val="95"/>
        </w:rPr>
        <w:t>с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77"/>
          <w:w w:val="95"/>
        </w:rPr>
        <w:t> </w:t>
      </w:r>
      <w:r>
        <w:rPr>
          <w:color w:val="231F20"/>
          <w:spacing w:val="3"/>
          <w:w w:val="95"/>
        </w:rPr>
        <w:t>п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4"/>
          <w:w w:val="95"/>
        </w:rPr>
        <w:t>д</w:t>
      </w:r>
      <w:r>
        <w:rPr>
          <w:color w:val="231F20"/>
          <w:spacing w:val="4"/>
          <w:w w:val="95"/>
        </w:rPr>
        <w:t>ем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3"/>
          <w:w w:val="95"/>
        </w:rPr>
        <w:t>й</w:t>
      </w:r>
      <w:r>
        <w:rPr>
          <w:color w:val="231F20"/>
          <w:w w:val="95"/>
        </w:rPr>
        <w:t>�</w:t>
      </w:r>
      <w:r>
        <w:rPr>
          <w:color w:val="231F20"/>
          <w:spacing w:val="81"/>
          <w:w w:val="95"/>
        </w:rPr>
        <w:t> 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П</w:t>
      </w:r>
      <w:r>
        <w:rPr>
          <w:color w:val="231F20"/>
          <w:spacing w:val="78"/>
          <w:w w:val="95"/>
        </w:rPr>
        <w:t> </w:t>
      </w:r>
      <w:r>
        <w:rPr>
          <w:color w:val="231F20"/>
          <w:spacing w:val="3"/>
          <w:w w:val="95"/>
        </w:rPr>
        <w:t>сн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4"/>
          <w:w w:val="95"/>
        </w:rPr>
        <w:t>з</w:t>
      </w:r>
      <w:r>
        <w:rPr>
          <w:color w:val="231F20"/>
          <w:spacing w:val="3"/>
          <w:w w:val="95"/>
        </w:rPr>
        <w:t>ил</w:t>
      </w:r>
      <w:r>
        <w:rPr>
          <w:color w:val="231F20"/>
          <w:spacing w:val="3"/>
          <w:w w:val="95"/>
        </w:rPr>
        <w:t>с</w:t>
      </w:r>
      <w:r>
        <w:rPr>
          <w:color w:val="231F20"/>
          <w:w w:val="95"/>
        </w:rPr>
        <w:t>я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2,7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%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из</w:t>
      </w:r>
      <w:r>
        <w:rPr>
          <w:color w:val="231F20"/>
          <w:w w:val="95"/>
        </w:rPr>
        <w:t>-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резког</w:t>
      </w:r>
      <w:r>
        <w:rPr>
          <w:color w:val="231F20"/>
          <w:w w:val="95"/>
        </w:rPr>
        <w:t>о</w:t>
      </w:r>
      <w:r>
        <w:rPr>
          <w:color w:val="231F20"/>
          <w:spacing w:val="47"/>
          <w:w w:val="95"/>
        </w:rPr>
        <w:t> </w:t>
      </w:r>
      <w:r>
        <w:rPr>
          <w:color w:val="231F20"/>
          <w:w w:val="95"/>
        </w:rPr>
        <w:t>снижени</w:t>
      </w:r>
      <w:r>
        <w:rPr>
          <w:color w:val="231F20"/>
          <w:w w:val="95"/>
        </w:rPr>
        <w:t>я</w:t>
      </w:r>
      <w:r>
        <w:rPr>
          <w:color w:val="231F20"/>
          <w:spacing w:val="46"/>
          <w:w w:val="95"/>
        </w:rPr>
        <w:t> </w:t>
      </w:r>
      <w:r>
        <w:rPr>
          <w:color w:val="231F20"/>
          <w:w w:val="95"/>
        </w:rPr>
        <w:t>стоимост</w:t>
      </w:r>
      <w:r>
        <w:rPr>
          <w:color w:val="231F20"/>
          <w:w w:val="95"/>
        </w:rPr>
        <w:t>и</w:t>
      </w:r>
      <w:r>
        <w:rPr>
          <w:color w:val="231F20"/>
          <w:spacing w:val="46"/>
          <w:w w:val="95"/>
        </w:rPr>
        <w:t> </w:t>
      </w:r>
      <w:r>
        <w:rPr>
          <w:color w:val="231F20"/>
          <w:w w:val="95"/>
        </w:rPr>
        <w:t>экспорт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4"/>
          <w:w w:val="95"/>
        </w:rPr>
        <w:t>ы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ь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в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в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000000"/>
          <w:w w:val="100"/>
        </w:rPr>
      </w:r>
    </w:p>
    <w:p>
      <w:pPr>
        <w:pStyle w:val="BodyText"/>
        <w:spacing w:line="270" w:lineRule="exact"/>
        <w:ind w:left="443" w:right="0"/>
        <w:jc w:val="left"/>
      </w:pPr>
      <w:r>
        <w:rPr>
          <w:color w:val="231F20"/>
          <w:w w:val="90"/>
        </w:rPr>
        <w:t>в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тране</w:t>
      </w:r>
      <w:r>
        <w:rPr>
          <w:color w:val="231F20"/>
          <w:w w:val="90"/>
        </w:rPr>
        <w:t>�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Ст</w:t>
      </w:r>
      <w:r>
        <w:rPr>
          <w:color w:val="231F20"/>
          <w:w w:val="90"/>
        </w:rPr>
        <w:t>оимость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эк</w:t>
      </w:r>
      <w:r>
        <w:rPr>
          <w:color w:val="231F20"/>
          <w:w w:val="90"/>
        </w:rPr>
        <w:t>спорта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угл</w:t>
      </w:r>
      <w:r>
        <w:rPr>
          <w:color w:val="231F20"/>
          <w:w w:val="90"/>
        </w:rPr>
        <w:t>еводородног</w:t>
      </w:r>
      <w:r>
        <w:rPr>
          <w:color w:val="231F20"/>
          <w:w w:val="90"/>
        </w:rPr>
        <w:t>о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сырья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т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spacing w:after="0" w:line="270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pStyle w:val="BodyText"/>
        <w:spacing w:line="332" w:lineRule="exact"/>
        <w:ind w:left="443" w:right="0"/>
        <w:jc w:val="left"/>
        <w:rPr>
          <w:rFonts w:ascii="Malgun Gothic" w:hAnsi="Malgun Gothic" w:cs="Malgun Gothic" w:eastAsia="Malgun Gothic"/>
          <w:sz w:val="31"/>
          <w:szCs w:val="31"/>
        </w:rPr>
      </w:pPr>
      <w:r>
        <w:rPr>
          <w:color w:val="231F20"/>
          <w:w w:val="95"/>
          <w:position w:val="1"/>
        </w:rPr>
        <w:t>плива</w:t>
      </w:r>
      <w:r>
        <w:rPr>
          <w:color w:val="231F20"/>
          <w:spacing w:val="-15"/>
          <w:w w:val="95"/>
          <w:position w:val="1"/>
        </w:rPr>
        <w:t> </w:t>
      </w:r>
      <w:r>
        <w:rPr>
          <w:color w:val="231F20"/>
          <w:w w:val="95"/>
          <w:position w:val="1"/>
        </w:rPr>
        <w:t>упала</w:t>
      </w:r>
      <w:r>
        <w:rPr>
          <w:color w:val="231F20"/>
          <w:spacing w:val="-15"/>
          <w:w w:val="95"/>
          <w:position w:val="1"/>
        </w:rPr>
        <w:t> </w:t>
      </w:r>
      <w:r>
        <w:rPr>
          <w:color w:val="231F20"/>
          <w:w w:val="95"/>
          <w:position w:val="1"/>
        </w:rPr>
        <w:t>до</w:t>
      </w:r>
      <w:r>
        <w:rPr>
          <w:color w:val="231F20"/>
          <w:spacing w:val="-14"/>
          <w:w w:val="95"/>
          <w:position w:val="1"/>
        </w:rPr>
        <w:t> </w:t>
      </w:r>
      <w:r>
        <w:rPr>
          <w:color w:val="231F20"/>
          <w:w w:val="95"/>
          <w:position w:val="1"/>
        </w:rPr>
        <w:t>144</w:t>
      </w:r>
      <w:r>
        <w:rPr>
          <w:color w:val="231F20"/>
          <w:spacing w:val="-4"/>
          <w:w w:val="100"/>
          <w:position w:val="1"/>
        </w:rPr>
        <w:t> </w:t>
      </w:r>
      <w:r>
        <w:rPr>
          <w:color w:val="231F20"/>
          <w:spacing w:val="13"/>
          <w:w w:val="95"/>
          <w:position w:val="1"/>
        </w:rPr>
        <w:t>Г</w:t>
      </w:r>
      <w:r>
        <w:rPr>
          <w:rFonts w:ascii="Malgun Gothic" w:hAnsi="Malgun Gothic" w:cs="Malgun Gothic" w:eastAsia="Malgun Gothic"/>
          <w:color w:val="000000"/>
          <w:spacing w:val="-38"/>
          <w:w w:val="95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31"/>
          <w:szCs w:val="31"/>
        </w:rPr>
      </w:r>
    </w:p>
    <w:p>
      <w:pPr>
        <w:pStyle w:val="BodyText"/>
        <w:spacing w:line="332" w:lineRule="exact"/>
        <w:ind w:left="-7" w:right="0"/>
        <w:jc w:val="left"/>
      </w:pPr>
      <w:r>
        <w:rPr>
          <w:w w:val="80"/>
        </w:rPr>
        <w:br w:type="column"/>
      </w:r>
      <w:r>
        <w:rPr>
          <w:color w:val="231F20"/>
          <w:w w:val="80"/>
          <w:position w:val="-8"/>
          <w:sz w:val="16"/>
          <w:szCs w:val="16"/>
        </w:rPr>
        <w:t>Б</w:t>
      </w:r>
      <w:r>
        <w:rPr>
          <w:color w:val="231F20"/>
          <w:w w:val="80"/>
        </w:rPr>
        <w:t>�</w:t>
      </w:r>
      <w:r>
        <w:rPr>
          <w:color w:val="231F20"/>
          <w:spacing w:val="42"/>
          <w:w w:val="80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38"/>
          <w:w w:val="85"/>
        </w:rPr>
        <w:t> </w:t>
      </w:r>
      <w:r>
        <w:rPr>
          <w:color w:val="231F20"/>
          <w:w w:val="85"/>
        </w:rPr>
        <w:t>2021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43"/>
          <w:w w:val="80"/>
        </w:rPr>
        <w:t> </w:t>
      </w:r>
      <w:r>
        <w:rPr>
          <w:color w:val="231F20"/>
          <w:w w:val="85"/>
        </w:rPr>
        <w:t>этот</w:t>
      </w:r>
      <w:r>
        <w:rPr>
          <w:color w:val="231F20"/>
          <w:spacing w:val="37"/>
          <w:w w:val="85"/>
        </w:rPr>
        <w:t> </w:t>
      </w:r>
      <w:r>
        <w:rPr>
          <w:color w:val="231F20"/>
          <w:w w:val="85"/>
        </w:rPr>
        <w:t>показатель</w:t>
      </w:r>
      <w:r>
        <w:rPr>
          <w:color w:val="231F20"/>
          <w:spacing w:val="38"/>
          <w:w w:val="85"/>
        </w:rPr>
        <w:t> </w:t>
      </w:r>
      <w:r>
        <w:rPr>
          <w:color w:val="231F20"/>
          <w:w w:val="85"/>
        </w:rPr>
        <w:t>вернулся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type w:val="continuous"/>
          <w:pgSz w:w="9355" w:h="13620"/>
          <w:pgMar w:top="1340" w:bottom="280" w:left="520" w:right="620"/>
          <w:cols w:num="2" w:equalWidth="0">
            <w:col w:w="3301" w:space="40"/>
            <w:col w:w="4874"/>
          </w:cols>
        </w:sectPr>
      </w:pPr>
    </w:p>
    <w:p>
      <w:pPr>
        <w:pStyle w:val="BodyText"/>
        <w:spacing w:line="412" w:lineRule="exact"/>
        <w:ind w:left="443" w:right="0"/>
        <w:jc w:val="left"/>
        <w:rPr>
          <w:rFonts w:ascii="Malgun Gothic" w:hAnsi="Malgun Gothic" w:cs="Malgun Gothic" w:eastAsia="Malgun Gothic"/>
          <w:sz w:val="31"/>
          <w:szCs w:val="31"/>
        </w:rPr>
      </w:pPr>
      <w:r>
        <w:rPr>
          <w:color w:val="231F20"/>
          <w:w w:val="95"/>
          <w:position w:val="1"/>
        </w:rPr>
        <w:t>на</w:t>
      </w:r>
      <w:r>
        <w:rPr>
          <w:color w:val="231F20"/>
          <w:spacing w:val="-49"/>
          <w:w w:val="95"/>
          <w:position w:val="1"/>
        </w:rPr>
        <w:t> </w:t>
      </w:r>
      <w:r>
        <w:rPr>
          <w:color w:val="231F20"/>
          <w:w w:val="95"/>
          <w:position w:val="1"/>
        </w:rPr>
        <w:t>уровень</w:t>
      </w:r>
      <w:r>
        <w:rPr>
          <w:color w:val="231F20"/>
          <w:spacing w:val="-48"/>
          <w:w w:val="95"/>
          <w:position w:val="1"/>
        </w:rPr>
        <w:t> </w:t>
      </w:r>
      <w:r>
        <w:rPr>
          <w:color w:val="231F20"/>
          <w:w w:val="95"/>
          <w:position w:val="1"/>
        </w:rPr>
        <w:t>236</w:t>
      </w:r>
      <w:r>
        <w:rPr>
          <w:color w:val="231F20"/>
          <w:spacing w:val="-27"/>
          <w:w w:val="100"/>
          <w:position w:val="1"/>
        </w:rPr>
        <w:t> </w:t>
      </w:r>
      <w:r>
        <w:rPr>
          <w:color w:val="231F20"/>
          <w:spacing w:val="11"/>
          <w:w w:val="95"/>
          <w:position w:val="1"/>
        </w:rPr>
        <w:t>Г</w:t>
      </w:r>
      <w:r>
        <w:rPr>
          <w:rFonts w:ascii="Malgun Gothic" w:hAnsi="Malgun Gothic" w:cs="Malgun Gothic" w:eastAsia="Malgun Gothic"/>
          <w:color w:val="000000"/>
          <w:spacing w:val="-38"/>
          <w:w w:val="95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31"/>
          <w:szCs w:val="31"/>
        </w:rPr>
      </w:r>
    </w:p>
    <w:p>
      <w:pPr>
        <w:pStyle w:val="BodyText"/>
        <w:spacing w:line="444" w:lineRule="exact"/>
        <w:ind w:left="-8" w:right="0"/>
        <w:jc w:val="left"/>
      </w:pPr>
      <w:r>
        <w:rPr>
          <w:w w:val="95"/>
        </w:rPr>
        <w:br w:type="column"/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w w:val="95"/>
        </w:rPr>
        <w:t>,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85"/>
        </w:rPr>
        <w:t>или</w:t>
      </w:r>
      <w:r>
        <w:rPr>
          <w:color w:val="231F20"/>
          <w:spacing w:val="36"/>
          <w:w w:val="85"/>
        </w:rPr>
        <w:t> </w:t>
      </w:r>
      <w:r>
        <w:rPr>
          <w:color w:val="231F20"/>
          <w:w w:val="85"/>
        </w:rPr>
        <w:t>близко</w:t>
      </w:r>
      <w:r>
        <w:rPr>
          <w:color w:val="231F20"/>
          <w:spacing w:val="35"/>
          <w:w w:val="85"/>
        </w:rPr>
        <w:t> </w:t>
      </w:r>
      <w:r>
        <w:rPr>
          <w:color w:val="231F20"/>
          <w:w w:val="85"/>
        </w:rPr>
        <w:t>к</w:t>
      </w:r>
      <w:r>
        <w:rPr>
          <w:color w:val="231F20"/>
          <w:spacing w:val="35"/>
          <w:w w:val="85"/>
        </w:rPr>
        <w:t> </w:t>
      </w:r>
      <w:r>
        <w:rPr>
          <w:color w:val="231F20"/>
          <w:w w:val="85"/>
        </w:rPr>
        <w:t>уровню</w:t>
      </w:r>
      <w:r>
        <w:rPr>
          <w:color w:val="231F20"/>
          <w:spacing w:val="36"/>
          <w:w w:val="85"/>
        </w:rPr>
        <w:t> </w:t>
      </w:r>
      <w:r>
        <w:rPr>
          <w:color w:val="231F20"/>
          <w:w w:val="85"/>
        </w:rPr>
        <w:t>2019</w:t>
      </w:r>
      <w:r>
        <w:rPr>
          <w:color w:val="231F20"/>
          <w:spacing w:val="35"/>
          <w:w w:val="85"/>
        </w:rPr>
        <w:t> </w:t>
      </w:r>
      <w:r>
        <w:rPr>
          <w:color w:val="231F20"/>
          <w:w w:val="85"/>
        </w:rPr>
        <w:t>г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,</w:t>
      </w:r>
      <w:r>
        <w:rPr>
          <w:color w:val="231F20"/>
          <w:spacing w:val="36"/>
          <w:w w:val="85"/>
        </w:rPr>
        <w:t> </w:t>
      </w:r>
      <w:r>
        <w:rPr>
          <w:color w:val="231F20"/>
          <w:w w:val="85"/>
        </w:rPr>
        <w:t>темп</w:t>
      </w:r>
      <w:r>
        <w:rPr>
          <w:color w:val="231F20"/>
          <w:spacing w:val="35"/>
          <w:w w:val="85"/>
        </w:rPr>
        <w:t> </w:t>
      </w:r>
      <w:r>
        <w:rPr>
          <w:color w:val="231F20"/>
          <w:w w:val="85"/>
        </w:rPr>
        <w:t>отн</w:t>
      </w:r>
      <w:r>
        <w:rPr>
          <w:color w:val="231F20"/>
          <w:spacing w:val="-1"/>
          <w:w w:val="85"/>
        </w:rPr>
        <w:t>о</w:t>
      </w:r>
      <w:r>
        <w:rPr>
          <w:color w:val="231F20"/>
          <w:w w:val="85"/>
        </w:rPr>
        <w:t>-</w:t>
      </w:r>
      <w:r>
        <w:rPr>
          <w:color w:val="000000"/>
          <w:w w:val="100"/>
        </w:rPr>
      </w:r>
    </w:p>
    <w:p>
      <w:pPr>
        <w:spacing w:after="0" w:line="444" w:lineRule="exact"/>
        <w:jc w:val="left"/>
        <w:sectPr>
          <w:type w:val="continuous"/>
          <w:pgSz w:w="9355" w:h="13620"/>
          <w:pgMar w:top="1340" w:bottom="280" w:left="520" w:right="620"/>
          <w:cols w:num="2" w:equalWidth="0">
            <w:col w:w="2684" w:space="40"/>
            <w:col w:w="5491"/>
          </w:cols>
        </w:sectPr>
      </w:pPr>
    </w:p>
    <w:p>
      <w:pPr>
        <w:pStyle w:val="BodyText"/>
        <w:spacing w:line="282" w:lineRule="exact"/>
        <w:ind w:left="443" w:right="0"/>
        <w:jc w:val="left"/>
      </w:pPr>
      <w:r>
        <w:rPr>
          <w:color w:val="231F20"/>
          <w:w w:val="95"/>
        </w:rPr>
        <w:t>сительного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роста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скакнул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27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5,6</w:t>
      </w:r>
      <w:r>
        <w:rPr>
          <w:color w:val="231F20"/>
          <w:w w:val="95"/>
        </w:rPr>
        <w:t>%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727"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3"/>
          <w:w w:val="95"/>
        </w:rPr>
        <w:t>202</w:t>
      </w:r>
      <w:r>
        <w:rPr>
          <w:color w:val="231F20"/>
          <w:w w:val="95"/>
        </w:rPr>
        <w:t>2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59"/>
          <w:w w:val="80"/>
        </w:rPr>
        <w:t> </w:t>
      </w:r>
      <w:r>
        <w:rPr>
          <w:color w:val="231F20"/>
          <w:spacing w:val="3"/>
          <w:w w:val="95"/>
        </w:rPr>
        <w:t>началас</w:t>
      </w:r>
      <w:r>
        <w:rPr>
          <w:color w:val="231F20"/>
          <w:w w:val="95"/>
        </w:rPr>
        <w:t>ь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СВ</w:t>
      </w:r>
      <w:r>
        <w:rPr>
          <w:color w:val="231F20"/>
          <w:w w:val="95"/>
        </w:rPr>
        <w:t>О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Украине</w:t>
      </w:r>
      <w:r>
        <w:rPr>
          <w:color w:val="231F20"/>
          <w:w w:val="95"/>
        </w:rPr>
        <w:t>�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Стоимост</w:t>
      </w:r>
      <w:r>
        <w:rPr>
          <w:color w:val="231F20"/>
          <w:w w:val="95"/>
        </w:rPr>
        <w:t>ь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эк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tabs>
          <w:tab w:pos="1402" w:val="left" w:leader="none"/>
          <w:tab w:pos="3826" w:val="left" w:leader="none"/>
          <w:tab w:pos="4826" w:val="left" w:leader="none"/>
          <w:tab w:pos="5208" w:val="left" w:leader="none"/>
          <w:tab w:pos="6479" w:val="left" w:leader="none"/>
        </w:tabs>
        <w:spacing w:line="270" w:lineRule="exact"/>
        <w:ind w:left="443" w:right="0"/>
        <w:jc w:val="left"/>
      </w:pPr>
      <w:r>
        <w:rPr>
          <w:color w:val="231F20"/>
          <w:spacing w:val="5"/>
          <w:w w:val="95"/>
        </w:rPr>
        <w:t>порт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ab/>
      </w:r>
      <w:r>
        <w:rPr>
          <w:color w:val="231F20"/>
          <w:spacing w:val="5"/>
          <w:w w:val="95"/>
        </w:rPr>
        <w:t>углеводородног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ab/>
      </w:r>
      <w:r>
        <w:rPr>
          <w:color w:val="231F20"/>
          <w:spacing w:val="5"/>
          <w:w w:val="95"/>
        </w:rPr>
        <w:t>сырь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ab/>
      </w:r>
      <w:r>
        <w:rPr>
          <w:color w:val="231F20"/>
          <w:spacing w:val="5"/>
          <w:w w:val="95"/>
        </w:rPr>
        <w:t>топлив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ab/>
      </w:r>
      <w:r>
        <w:rPr>
          <w:color w:val="231F20"/>
          <w:spacing w:val="5"/>
          <w:w w:val="95"/>
        </w:rPr>
        <w:t>увеличилась</w:t>
      </w:r>
      <w:r>
        <w:rPr>
          <w:color w:val="000000"/>
          <w:w w:val="100"/>
        </w:rPr>
      </w:r>
    </w:p>
    <w:p>
      <w:pPr>
        <w:spacing w:after="0" w:line="270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spacing w:line="412" w:lineRule="exact"/>
        <w:ind w:left="443" w:right="0" w:firstLine="0"/>
        <w:jc w:val="left"/>
        <w:rPr>
          <w:rFonts w:ascii="Malgun Gothic" w:hAnsi="Malgun Gothic" w:cs="Malgun Gothic" w:eastAsia="Malgun Gothic"/>
          <w:sz w:val="31"/>
          <w:szCs w:val="31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position w:val="1"/>
          <w:sz w:val="28"/>
          <w:szCs w:val="28"/>
        </w:rPr>
        <w:t>д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21"/>
          <w:w w:val="100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320</w:t>
      </w:r>
      <w:r>
        <w:rPr>
          <w:rFonts w:ascii="Malgun Gothic" w:hAnsi="Malgun Gothic" w:cs="Malgun Gothic" w:eastAsia="Malgun Gothic"/>
          <w:color w:val="231F20"/>
          <w:spacing w:val="16"/>
          <w:w w:val="95"/>
          <w:position w:val="1"/>
          <w:sz w:val="28"/>
          <w:szCs w:val="28"/>
        </w:rPr>
        <w:t>Г</w:t>
      </w:r>
      <w:r>
        <w:rPr>
          <w:rFonts w:ascii="Malgun Gothic" w:hAnsi="Malgun Gothic" w:cs="Malgun Gothic" w:eastAsia="Malgun Gothic"/>
          <w:color w:val="000000"/>
          <w:spacing w:val="-38"/>
          <w:w w:val="95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31"/>
          <w:szCs w:val="31"/>
        </w:rPr>
      </w:r>
    </w:p>
    <w:p>
      <w:pPr>
        <w:pStyle w:val="BodyText"/>
        <w:spacing w:line="444" w:lineRule="exact"/>
        <w:ind w:left="-6" w:right="0"/>
        <w:jc w:val="left"/>
      </w:pPr>
      <w:r>
        <w:rPr>
          <w:w w:val="100"/>
        </w:rPr>
        <w:br w:type="column"/>
      </w:r>
      <w:r>
        <w:rPr>
          <w:color w:val="231F20"/>
          <w:w w:val="100"/>
          <w:position w:val="-8"/>
          <w:sz w:val="16"/>
          <w:szCs w:val="16"/>
        </w:rPr>
        <w:t>Б</w:t>
      </w:r>
      <w:r>
        <w:rPr>
          <w:color w:val="231F20"/>
          <w:w w:val="100"/>
        </w:rPr>
        <w:t>,</w:t>
      </w:r>
      <w:r>
        <w:rPr>
          <w:color w:val="231F20"/>
          <w:spacing w:val="-7"/>
          <w:w w:val="100"/>
        </w:rPr>
        <w:t> </w:t>
      </w:r>
      <w:r>
        <w:rPr>
          <w:color w:val="231F20"/>
          <w:spacing w:val="1"/>
          <w:w w:val="100"/>
        </w:rPr>
        <w:t>те</w:t>
      </w:r>
      <w:r>
        <w:rPr>
          <w:color w:val="231F20"/>
          <w:w w:val="100"/>
        </w:rPr>
        <w:t>м</w:t>
      </w:r>
      <w:r>
        <w:rPr>
          <w:color w:val="231F20"/>
          <w:spacing w:val="-6"/>
          <w:w w:val="100"/>
        </w:rPr>
        <w:t> </w:t>
      </w:r>
      <w:r>
        <w:rPr>
          <w:color w:val="231F20"/>
          <w:spacing w:val="1"/>
          <w:w w:val="100"/>
        </w:rPr>
        <w:t>н</w:t>
      </w:r>
      <w:r>
        <w:rPr>
          <w:color w:val="231F20"/>
          <w:w w:val="100"/>
        </w:rPr>
        <w:t>е</w:t>
      </w:r>
      <w:r>
        <w:rPr>
          <w:color w:val="231F20"/>
          <w:spacing w:val="-6"/>
          <w:w w:val="100"/>
        </w:rPr>
        <w:t> </w:t>
      </w:r>
      <w:r>
        <w:rPr>
          <w:color w:val="231F20"/>
          <w:spacing w:val="1"/>
          <w:w w:val="100"/>
        </w:rPr>
        <w:t>мене</w:t>
      </w:r>
      <w:r>
        <w:rPr>
          <w:color w:val="231F20"/>
          <w:w w:val="100"/>
        </w:rPr>
        <w:t>е</w:t>
      </w:r>
      <w:r>
        <w:rPr>
          <w:color w:val="231F20"/>
          <w:spacing w:val="-6"/>
          <w:w w:val="100"/>
        </w:rPr>
        <w:t> </w:t>
      </w:r>
      <w:r>
        <w:rPr>
          <w:color w:val="231F20"/>
          <w:spacing w:val="1"/>
          <w:w w:val="100"/>
        </w:rPr>
        <w:t>тем</w:t>
      </w:r>
      <w:r>
        <w:rPr>
          <w:color w:val="231F20"/>
          <w:w w:val="100"/>
        </w:rPr>
        <w:t>п</w:t>
      </w:r>
      <w:r>
        <w:rPr>
          <w:color w:val="231F20"/>
          <w:spacing w:val="-7"/>
          <w:w w:val="100"/>
        </w:rPr>
        <w:t> </w:t>
      </w:r>
      <w:r>
        <w:rPr>
          <w:color w:val="231F20"/>
          <w:spacing w:val="1"/>
          <w:w w:val="100"/>
        </w:rPr>
        <w:t>относительног</w:t>
      </w:r>
      <w:r>
        <w:rPr>
          <w:color w:val="231F20"/>
          <w:w w:val="100"/>
        </w:rPr>
        <w:t>о</w:t>
      </w:r>
      <w:r>
        <w:rPr>
          <w:color w:val="231F20"/>
          <w:spacing w:val="-6"/>
          <w:w w:val="100"/>
        </w:rPr>
        <w:t> </w:t>
      </w:r>
      <w:r>
        <w:rPr>
          <w:color w:val="231F20"/>
          <w:spacing w:val="1"/>
          <w:w w:val="100"/>
        </w:rPr>
        <w:t>рост</w:t>
      </w:r>
      <w:r>
        <w:rPr>
          <w:color w:val="231F20"/>
          <w:w w:val="100"/>
        </w:rPr>
        <w:t>а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ВВП</w:t>
      </w:r>
      <w:r>
        <w:rPr>
          <w:color w:val="000000"/>
          <w:w w:val="100"/>
        </w:rPr>
      </w:r>
    </w:p>
    <w:p>
      <w:pPr>
        <w:spacing w:after="0" w:line="444" w:lineRule="exact"/>
        <w:jc w:val="left"/>
        <w:sectPr>
          <w:type w:val="continuous"/>
          <w:pgSz w:w="9355" w:h="13620"/>
          <w:pgMar w:top="1340" w:bottom="280" w:left="520" w:right="620"/>
          <w:cols w:num="2" w:equalWidth="0">
            <w:col w:w="1592" w:space="40"/>
            <w:col w:w="6583"/>
          </w:cols>
        </w:sectPr>
      </w:pPr>
    </w:p>
    <w:p>
      <w:pPr>
        <w:pStyle w:val="BodyText"/>
        <w:spacing w:line="282" w:lineRule="exact"/>
        <w:ind w:left="443" w:right="0"/>
        <w:jc w:val="left"/>
      </w:pPr>
      <w:r>
        <w:rPr>
          <w:color w:val="231F20"/>
          <w:w w:val="95"/>
        </w:rPr>
        <w:t>снизилс</w:t>
      </w:r>
      <w:r>
        <w:rPr>
          <w:color w:val="231F20"/>
          <w:w w:val="95"/>
        </w:rPr>
        <w:t>я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43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2,1</w:t>
      </w:r>
      <w:r>
        <w:rPr>
          <w:color w:val="231F20"/>
          <w:w w:val="95"/>
        </w:rPr>
        <w:t>%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1"/>
          <w:w w:val="95"/>
        </w:rPr>
        <w:t>из</w:t>
      </w:r>
      <w:r>
        <w:rPr>
          <w:color w:val="231F20"/>
          <w:w w:val="95"/>
        </w:rPr>
        <w:t>-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42"/>
          <w:w w:val="95"/>
        </w:rPr>
        <w:t> </w:t>
      </w:r>
      <w:r>
        <w:rPr>
          <w:color w:val="231F20"/>
          <w:w w:val="95"/>
        </w:rPr>
        <w:t>экономически</w:t>
      </w:r>
      <w:r>
        <w:rPr>
          <w:color w:val="231F20"/>
          <w:w w:val="95"/>
        </w:rPr>
        <w:t>х</w:t>
      </w:r>
      <w:r>
        <w:rPr>
          <w:color w:val="231F20"/>
          <w:spacing w:val="42"/>
          <w:w w:val="95"/>
        </w:rPr>
        <w:t> </w:t>
      </w:r>
      <w:r>
        <w:rPr>
          <w:color w:val="231F20"/>
          <w:w w:val="95"/>
        </w:rPr>
        <w:t>санкци</w:t>
      </w:r>
      <w:r>
        <w:rPr>
          <w:color w:val="231F20"/>
          <w:w w:val="95"/>
        </w:rPr>
        <w:t>й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1"/>
          <w:w w:val="95"/>
        </w:rPr>
        <w:t>недруж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0"/>
        </w:rPr>
        <w:t>ственных</w:t>
      </w:r>
      <w:r>
        <w:rPr>
          <w:color w:val="231F20"/>
          <w:spacing w:val="-53"/>
          <w:w w:val="90"/>
        </w:rPr>
        <w:t> </w:t>
      </w:r>
      <w:r>
        <w:rPr>
          <w:color w:val="231F20"/>
          <w:w w:val="90"/>
        </w:rPr>
        <w:t>стран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spacing w:line="160" w:lineRule="exact" w:before="6"/>
        <w:rPr>
          <w:sz w:val="16"/>
          <w:szCs w:val="16"/>
        </w:rPr>
      </w:pPr>
      <w:r>
        <w:rPr>
          <w:sz w:val="16"/>
          <w:szCs w:val="16"/>
        </w:rPr>
      </w:r>
    </w:p>
    <w:p>
      <w:pPr>
        <w:tabs>
          <w:tab w:pos="7570" w:val="left" w:leader="none"/>
        </w:tabs>
        <w:spacing w:before="69"/>
        <w:ind w:left="155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54.761993pt;margin-top:9.816533pt;width:348.956715pt;height:313.100416pt;mso-position-horizontal-relative:page;mso-position-vertical-relative:paragraph;z-index:-12593" coordorigin="1095,196" coordsize="6979,6262">
            <v:group style="position:absolute;left:1181;top:5467;width:6808;height:2" coordorigin="1181,5467" coordsize="6808,2">
              <v:shape style="position:absolute;left:1181;top:5467;width:6808;height:2" coordorigin="1181,5467" coordsize="6808,0" path="m1181,5467l7989,5467e" filled="f" stroked="t" strokeweight=".6pt" strokecolor="#939598">
                <v:path arrowok="t"/>
              </v:shape>
            </v:group>
            <v:group style="position:absolute;left:2061;top:5472;width:185;height:869" coordorigin="2061,5472" coordsize="185,869">
              <v:shape style="position:absolute;left:2061;top:5472;width:185;height:869" coordorigin="2061,5472" coordsize="185,869" path="m2246,5472l2061,5472,2061,6341,2246,6341,2246,5472xe" filled="t" fillcolor="#BFC8E6" stroked="f">
                <v:path arrowok="t"/>
                <v:fill type="solid"/>
              </v:shape>
            </v:group>
            <v:group style="position:absolute;left:1181;top:4587;width:6808;height:2" coordorigin="1181,4587" coordsize="6808,2">
              <v:shape style="position:absolute;left:1181;top:4587;width:6808;height:2" coordorigin="1181,4587" coordsize="6808,0" path="m1181,4587l7989,4587e" filled="f" stroked="t" strokeweight=".599pt" strokecolor="#939598">
                <v:path arrowok="t"/>
              </v:shape>
            </v:group>
            <v:group style="position:absolute;left:2061;top:4592;width:185;height:870" coordorigin="2061,4592" coordsize="185,870">
              <v:shape style="position:absolute;left:2061;top:4592;width:185;height:870" coordorigin="2061,4592" coordsize="185,870" path="m2246,4592l2061,4592,2061,5462,2246,5462,2246,4592xe" filled="t" fillcolor="#BFC8E6" stroked="f">
                <v:path arrowok="t"/>
                <v:fill type="solid"/>
              </v:shape>
            </v:group>
            <v:group style="position:absolute;left:1181;top:3712;width:6808;height:2" coordorigin="1181,3712" coordsize="6808,2">
              <v:shape style="position:absolute;left:1181;top:3712;width:6808;height:2" coordorigin="1181,3712" coordsize="6808,0" path="m1181,3712l7989,3712e" filled="f" stroked="t" strokeweight=".6pt" strokecolor="#939598">
                <v:path arrowok="t"/>
              </v:shape>
            </v:group>
            <v:group style="position:absolute;left:2061;top:3717;width:185;height:865" coordorigin="2061,3717" coordsize="185,865">
              <v:shape style="position:absolute;left:2061;top:3717;width:185;height:865" coordorigin="2061,3717" coordsize="185,865" path="m2246,3717l2061,3717,2061,4582,2246,4582,2246,3717xe" filled="t" fillcolor="#BFC8E6" stroked="f">
                <v:path arrowok="t"/>
                <v:fill type="solid"/>
              </v:shape>
            </v:group>
            <v:group style="position:absolute;left:1181;top:2831;width:6808;height:2" coordorigin="1181,2831" coordsize="6808,2">
              <v:shape style="position:absolute;left:1181;top:2831;width:6808;height:2" coordorigin="1181,2831" coordsize="6808,0" path="m1181,2831l7989,2831e" filled="f" stroked="t" strokeweight=".6pt" strokecolor="#939598">
                <v:path arrowok="t"/>
              </v:shape>
            </v:group>
            <v:group style="position:absolute;left:2061;top:2836;width:185;height:871" coordorigin="2061,2836" coordsize="185,871">
              <v:shape style="position:absolute;left:2061;top:2836;width:185;height:871" coordorigin="2061,2836" coordsize="185,871" path="m2246,2836l2061,2836,2061,3707,2246,3707,2246,2836xe" filled="t" fillcolor="#BFC8E6" stroked="f">
                <v:path arrowok="t"/>
                <v:fill type="solid"/>
              </v:shape>
            </v:group>
            <v:group style="position:absolute;left:1181;top:1957;width:6808;height:2" coordorigin="1181,1957" coordsize="6808,2">
              <v:shape style="position:absolute;left:1181;top:1957;width:6808;height:2" coordorigin="1181,1957" coordsize="6808,0" path="m1181,1957l7989,1957e" filled="f" stroked="t" strokeweight=".6pt" strokecolor="#939598">
                <v:path arrowok="t"/>
              </v:shape>
            </v:group>
            <v:group style="position:absolute;left:2061;top:1962;width:185;height:864" coordorigin="2061,1962" coordsize="185,864">
              <v:shape style="position:absolute;left:2061;top:1962;width:185;height:864" coordorigin="2061,1962" coordsize="185,864" path="m2246,1962l2061,1962,2061,2826,2246,2826,2246,1962xe" filled="t" fillcolor="#BFC8E6" stroked="f">
                <v:path arrowok="t"/>
                <v:fill type="solid"/>
              </v:shape>
            </v:group>
            <v:group style="position:absolute;left:2061;top:5467;width:185;height:2" coordorigin="2061,5467" coordsize="185,2">
              <v:shape style="position:absolute;left:2061;top:5467;width:185;height:2" coordorigin="2061,5467" coordsize="185,0" path="m2061,5467l2246,5467e" filled="f" stroked="t" strokeweight=".6pt" strokecolor="#878FA6">
                <v:path arrowok="t"/>
              </v:shape>
            </v:group>
            <v:group style="position:absolute;left:2061;top:4587;width:185;height:2" coordorigin="2061,4587" coordsize="185,2">
              <v:shape style="position:absolute;left:2061;top:4587;width:185;height:2" coordorigin="2061,4587" coordsize="185,0" path="m2061,4587l2246,4587e" filled="f" stroked="t" strokeweight=".599pt" strokecolor="#878FA6">
                <v:path arrowok="t"/>
              </v:shape>
            </v:group>
            <v:group style="position:absolute;left:2061;top:3712;width:185;height:2" coordorigin="2061,3712" coordsize="185,2">
              <v:shape style="position:absolute;left:2061;top:3712;width:185;height:2" coordorigin="2061,3712" coordsize="185,0" path="m2061,3712l2246,3712e" filled="f" stroked="t" strokeweight=".6pt" strokecolor="#878FA6">
                <v:path arrowok="t"/>
              </v:shape>
            </v:group>
            <v:group style="position:absolute;left:2061;top:2831;width:185;height:2" coordorigin="2061,2831" coordsize="185,2">
              <v:shape style="position:absolute;left:2061;top:2831;width:185;height:2" coordorigin="2061,2831" coordsize="185,0" path="m2061,2831l2246,2831e" filled="f" stroked="t" strokeweight=".6pt" strokecolor="#878FA6">
                <v:path arrowok="t"/>
              </v:shape>
            </v:group>
            <v:group style="position:absolute;left:1181;top:1075;width:6808;height:2" coordorigin="1181,1075" coordsize="6808,2">
              <v:shape style="position:absolute;left:1181;top:1075;width:6808;height:2" coordorigin="1181,1075" coordsize="6808,0" path="m1181,1075l7989,1075e" filled="f" stroked="t" strokeweight=".599pt" strokecolor="#939598">
                <v:path arrowok="t"/>
              </v:shape>
            </v:group>
            <v:group style="position:absolute;left:2061;top:1080;width:185;height:872" coordorigin="2061,1080" coordsize="185,872">
              <v:shape style="position:absolute;left:2061;top:1080;width:185;height:872" coordorigin="2061,1080" coordsize="185,872" path="m2246,1080l2061,1080,2061,1952,2246,1952,2246,1080xe" filled="t" fillcolor="#BFC8E6" stroked="f">
                <v:path arrowok="t"/>
                <v:fill type="solid"/>
              </v:shape>
            </v:group>
            <v:group style="position:absolute;left:1181;top:202;width:6808;height:2" coordorigin="1181,202" coordsize="6808,2">
              <v:shape style="position:absolute;left:1181;top:202;width:6808;height:2" coordorigin="1181,202" coordsize="6808,0" path="m1181,202l7989,202e" filled="f" stroked="t" strokeweight=".6pt" strokecolor="#939598">
                <v:path arrowok="t"/>
              </v:shape>
            </v:group>
            <v:group style="position:absolute;left:2061;top:207;width:185;height:862" coordorigin="2061,207" coordsize="185,862">
              <v:shape style="position:absolute;left:2061;top:207;width:185;height:862" coordorigin="2061,207" coordsize="185,862" path="m2246,207l2061,207,2061,1070,2246,1070,2246,207xe" filled="t" fillcolor="#BFC8E6" stroked="f">
                <v:path arrowok="t"/>
                <v:fill type="solid"/>
              </v:shape>
            </v:group>
            <v:group style="position:absolute;left:2061;top:1957;width:185;height:2" coordorigin="2061,1957" coordsize="185,2">
              <v:shape style="position:absolute;left:2061;top:1957;width:185;height:2" coordorigin="2061,1957" coordsize="185,0" path="m2061,1957l2246,1957e" filled="f" stroked="t" strokeweight=".6pt" strokecolor="#878FA6">
                <v:path arrowok="t"/>
              </v:shape>
            </v:group>
            <v:group style="position:absolute;left:2061;top:1075;width:185;height:2" coordorigin="2061,1075" coordsize="185,2">
              <v:shape style="position:absolute;left:2061;top:1075;width:185;height:2" coordorigin="2061,1075" coordsize="185,0" path="m2061,1075l2246,1075e" filled="f" stroked="t" strokeweight=".599pt" strokecolor="#878FA6">
                <v:path arrowok="t"/>
              </v:shape>
            </v:group>
            <v:group style="position:absolute;left:2061;top:207;width:185;height:2" coordorigin="2061,207" coordsize="185,2">
              <v:shape style="position:absolute;left:2061;top:207;width:185;height:2" coordorigin="2061,207" coordsize="185,0" path="m2061,207l2246,207e" filled="f" stroked="t" strokeweight=".159pt" strokecolor="#878FA6">
                <v:path arrowok="t"/>
              </v:shape>
            </v:group>
            <v:group style="position:absolute;left:4458;top:5472;width:205;height:869" coordorigin="4458,5472" coordsize="205,869">
              <v:shape style="position:absolute;left:4458;top:5472;width:205;height:869" coordorigin="4458,5472" coordsize="205,869" path="m4663,5472l4458,5472,4458,6341,4663,6341,4663,5472xe" filled="t" fillcolor="#BFC8E6" stroked="f">
                <v:path arrowok="t"/>
                <v:fill type="solid"/>
              </v:shape>
            </v:group>
            <v:group style="position:absolute;left:4458;top:4592;width:205;height:870" coordorigin="4458,4592" coordsize="205,870">
              <v:shape style="position:absolute;left:4458;top:4592;width:205;height:870" coordorigin="4458,4592" coordsize="205,870" path="m4663,4592l4458,4592,4458,5462,4663,5462,4663,4592xe" filled="t" fillcolor="#BFC8E6" stroked="f">
                <v:path arrowok="t"/>
                <v:fill type="solid"/>
              </v:shape>
            </v:group>
            <v:group style="position:absolute;left:4458;top:3717;width:205;height:865" coordorigin="4458,3717" coordsize="205,865">
              <v:shape style="position:absolute;left:4458;top:3717;width:205;height:865" coordorigin="4458,3717" coordsize="205,865" path="m4663,3717l4458,3717,4458,4582,4663,4582,4663,3717xe" filled="t" fillcolor="#BFC8E6" stroked="f">
                <v:path arrowok="t"/>
                <v:fill type="solid"/>
              </v:shape>
            </v:group>
            <v:group style="position:absolute;left:4458;top:2836;width:205;height:871" coordorigin="4458,2836" coordsize="205,871">
              <v:shape style="position:absolute;left:4458;top:2836;width:205;height:871" coordorigin="4458,2836" coordsize="205,871" path="m4663,2836l4458,2836,4458,3707,4663,3707,4663,2836xe" filled="t" fillcolor="#BFC8E6" stroked="f">
                <v:path arrowok="t"/>
                <v:fill type="solid"/>
              </v:shape>
            </v:group>
            <v:group style="position:absolute;left:4458;top:1962;width:205;height:864" coordorigin="4458,1962" coordsize="205,864">
              <v:shape style="position:absolute;left:4458;top:1962;width:205;height:864" coordorigin="4458,1962" coordsize="205,864" path="m4663,1962l4458,1962,4458,2826,4663,2826,4663,1962xe" filled="t" fillcolor="#BFC8E6" stroked="f">
                <v:path arrowok="t"/>
                <v:fill type="solid"/>
              </v:shape>
            </v:group>
            <v:group style="position:absolute;left:4458;top:1080;width:205;height:872" coordorigin="4458,1080" coordsize="205,872">
              <v:shape style="position:absolute;left:4458;top:1080;width:205;height:872" coordorigin="4458,1080" coordsize="205,872" path="m4663,1080l4458,1080,4458,1952,4663,1952,4663,1080xe" filled="t" fillcolor="#BFC8E6" stroked="f">
                <v:path arrowok="t"/>
                <v:fill type="solid"/>
              </v:shape>
            </v:group>
            <v:group style="position:absolute;left:4458;top:207;width:205;height:862" coordorigin="4458,207" coordsize="205,862">
              <v:shape style="position:absolute;left:4458;top:207;width:205;height:862" coordorigin="4458,207" coordsize="205,862" path="m4663,207l4458,207,4458,1070,4663,1070,4663,207xe" filled="t" fillcolor="#BFC8E6" stroked="f">
                <v:path arrowok="t"/>
                <v:fill type="solid"/>
              </v:shape>
            </v:group>
            <v:group style="position:absolute;left:4458;top:5467;width:205;height:2" coordorigin="4458,5467" coordsize="205,2">
              <v:shape style="position:absolute;left:4458;top:5467;width:205;height:2" coordorigin="4458,5467" coordsize="205,0" path="m4458,5467l4663,5467e" filled="f" stroked="t" strokeweight=".6pt" strokecolor="#878FA6">
                <v:path arrowok="t"/>
              </v:shape>
            </v:group>
            <v:group style="position:absolute;left:4458;top:4587;width:205;height:2" coordorigin="4458,4587" coordsize="205,2">
              <v:shape style="position:absolute;left:4458;top:4587;width:205;height:2" coordorigin="4458,4587" coordsize="205,0" path="m4458,4587l4663,4587e" filled="f" stroked="t" strokeweight=".599pt" strokecolor="#878FA6">
                <v:path arrowok="t"/>
              </v:shape>
            </v:group>
            <v:group style="position:absolute;left:4458;top:3712;width:205;height:2" coordorigin="4458,3712" coordsize="205,2">
              <v:shape style="position:absolute;left:4458;top:3712;width:205;height:2" coordorigin="4458,3712" coordsize="205,0" path="m4458,3712l4663,3712e" filled="f" stroked="t" strokeweight=".6pt" strokecolor="#878FA6">
                <v:path arrowok="t"/>
              </v:shape>
            </v:group>
            <v:group style="position:absolute;left:4458;top:2831;width:205;height:2" coordorigin="4458,2831" coordsize="205,2">
              <v:shape style="position:absolute;left:4458;top:2831;width:205;height:2" coordorigin="4458,2831" coordsize="205,0" path="m4458,2831l4663,2831e" filled="f" stroked="t" strokeweight=".6pt" strokecolor="#878FA6">
                <v:path arrowok="t"/>
              </v:shape>
            </v:group>
            <v:group style="position:absolute;left:4458;top:1957;width:205;height:2" coordorigin="4458,1957" coordsize="205,2">
              <v:shape style="position:absolute;left:4458;top:1957;width:205;height:2" coordorigin="4458,1957" coordsize="205,0" path="m4458,1957l4663,1957e" filled="f" stroked="t" strokeweight=".6pt" strokecolor="#878FA6">
                <v:path arrowok="t"/>
              </v:shape>
            </v:group>
            <v:group style="position:absolute;left:4458;top:1075;width:205;height:2" coordorigin="4458,1075" coordsize="205,2">
              <v:shape style="position:absolute;left:4458;top:1075;width:205;height:2" coordorigin="4458,1075" coordsize="205,0" path="m4458,1075l4663,1075e" filled="f" stroked="t" strokeweight=".599pt" strokecolor="#878FA6">
                <v:path arrowok="t"/>
              </v:shape>
            </v:group>
            <v:group style="position:absolute;left:4458;top:207;width:205;height:2" coordorigin="4458,207" coordsize="205,2">
              <v:shape style="position:absolute;left:4458;top:207;width:205;height:2" coordorigin="4458,207" coordsize="205,0" path="m4458,207l4663,207e" filled="f" stroked="t" strokeweight=".159pt" strokecolor="#878FA6">
                <v:path arrowok="t"/>
              </v:shape>
            </v:group>
            <v:group style="position:absolute;left:6877;top:5472;width:217;height:869" coordorigin="6877,5472" coordsize="217,869">
              <v:shape style="position:absolute;left:6877;top:5472;width:217;height:869" coordorigin="6877,5472" coordsize="217,869" path="m7093,5472l6877,5472,6877,6341,7093,6341,7093,5472xe" filled="t" fillcolor="#BFC8E6" stroked="f">
                <v:path arrowok="t"/>
                <v:fill type="solid"/>
              </v:shape>
            </v:group>
            <v:group style="position:absolute;left:6877;top:4592;width:217;height:870" coordorigin="6877,4592" coordsize="217,870">
              <v:shape style="position:absolute;left:6877;top:4592;width:217;height:870" coordorigin="6877,4592" coordsize="217,870" path="m7093,4592l6877,4592,6877,5462,7093,5462,7093,4592xe" filled="t" fillcolor="#BFC8E6" stroked="f">
                <v:path arrowok="t"/>
                <v:fill type="solid"/>
              </v:shape>
            </v:group>
            <v:group style="position:absolute;left:6877;top:3717;width:217;height:865" coordorigin="6877,3717" coordsize="217,865">
              <v:shape style="position:absolute;left:6877;top:3717;width:217;height:865" coordorigin="6877,3717" coordsize="217,865" path="m7093,3717l6877,3717,6877,4582,7093,4582,7093,3717xe" filled="t" fillcolor="#BFC8E6" stroked="f">
                <v:path arrowok="t"/>
                <v:fill type="solid"/>
              </v:shape>
            </v:group>
            <v:group style="position:absolute;left:6877;top:2836;width:217;height:871" coordorigin="6877,2836" coordsize="217,871">
              <v:shape style="position:absolute;left:6877;top:2836;width:217;height:871" coordorigin="6877,2836" coordsize="217,871" path="m7093,2836l6877,2836,6877,3707,7093,3707,7093,2836xe" filled="t" fillcolor="#BFC8E6" stroked="f">
                <v:path arrowok="t"/>
                <v:fill type="solid"/>
              </v:shape>
            </v:group>
            <v:group style="position:absolute;left:6877;top:1962;width:217;height:864" coordorigin="6877,1962" coordsize="217,864">
              <v:shape style="position:absolute;left:6877;top:1962;width:217;height:864" coordorigin="6877,1962" coordsize="217,864" path="m7093,1962l6877,1962,6877,2826,7093,2826,7093,1962xe" filled="t" fillcolor="#BFC8E6" stroked="f">
                <v:path arrowok="t"/>
                <v:fill type="solid"/>
              </v:shape>
            </v:group>
            <v:group style="position:absolute;left:6877;top:1080;width:217;height:872" coordorigin="6877,1080" coordsize="217,872">
              <v:shape style="position:absolute;left:6877;top:1080;width:217;height:872" coordorigin="6877,1080" coordsize="217,872" path="m7093,1080l6877,1080,6877,1952,7093,1952,7093,1080xe" filled="t" fillcolor="#BFC8E6" stroked="f">
                <v:path arrowok="t"/>
                <v:fill type="solid"/>
              </v:shape>
            </v:group>
            <v:group style="position:absolute;left:6877;top:207;width:217;height:862" coordorigin="6877,207" coordsize="217,862">
              <v:shape style="position:absolute;left:6877;top:207;width:217;height:862" coordorigin="6877,207" coordsize="217,862" path="m7093,207l6877,207,6877,1070,7093,1070,7093,207xe" filled="t" fillcolor="#BFC8E6" stroked="f">
                <v:path arrowok="t"/>
                <v:fill type="solid"/>
              </v:shape>
            </v:group>
            <v:group style="position:absolute;left:6877;top:5467;width:217;height:2" coordorigin="6877,5467" coordsize="217,2">
              <v:shape style="position:absolute;left:6877;top:5467;width:217;height:2" coordorigin="6877,5467" coordsize="217,0" path="m6877,5467l7093,5467e" filled="f" stroked="t" strokeweight=".6pt" strokecolor="#878FA6">
                <v:path arrowok="t"/>
              </v:shape>
            </v:group>
            <v:group style="position:absolute;left:6877;top:4587;width:217;height:2" coordorigin="6877,4587" coordsize="217,2">
              <v:shape style="position:absolute;left:6877;top:4587;width:217;height:2" coordorigin="6877,4587" coordsize="217,0" path="m6877,4587l7093,4587e" filled="f" stroked="t" strokeweight=".599pt" strokecolor="#878FA6">
                <v:path arrowok="t"/>
              </v:shape>
            </v:group>
            <v:group style="position:absolute;left:6877;top:3712;width:217;height:2" coordorigin="6877,3712" coordsize="217,2">
              <v:shape style="position:absolute;left:6877;top:3712;width:217;height:2" coordorigin="6877,3712" coordsize="217,0" path="m6877,3712l7093,3712e" filled="f" stroked="t" strokeweight=".6pt" strokecolor="#878FA6">
                <v:path arrowok="t"/>
              </v:shape>
            </v:group>
            <v:group style="position:absolute;left:6877;top:2831;width:217;height:2" coordorigin="6877,2831" coordsize="217,2">
              <v:shape style="position:absolute;left:6877;top:2831;width:217;height:2" coordorigin="6877,2831" coordsize="217,0" path="m6877,2831l7093,2831e" filled="f" stroked="t" strokeweight=".6pt" strokecolor="#878FA6">
                <v:path arrowok="t"/>
              </v:shape>
            </v:group>
            <v:group style="position:absolute;left:6877;top:1957;width:217;height:2" coordorigin="6877,1957" coordsize="217,2">
              <v:shape style="position:absolute;left:6877;top:1957;width:217;height:2" coordorigin="6877,1957" coordsize="217,0" path="m6877,1957l7093,1957e" filled="f" stroked="t" strokeweight=".6pt" strokecolor="#878FA6">
                <v:path arrowok="t"/>
              </v:shape>
            </v:group>
            <v:group style="position:absolute;left:6877;top:1075;width:217;height:2" coordorigin="6877,1075" coordsize="217,2">
              <v:shape style="position:absolute;left:6877;top:1075;width:217;height:2" coordorigin="6877,1075" coordsize="217,0" path="m6877,1075l7093,1075e" filled="f" stroked="t" strokeweight=".599pt" strokecolor="#878FA6">
                <v:path arrowok="t"/>
              </v:shape>
            </v:group>
            <v:group style="position:absolute;left:6877;top:207;width:217;height:2" coordorigin="6877,207" coordsize="217,2">
              <v:shape style="position:absolute;left:6877;top:207;width:217;height:2" coordorigin="6877,207" coordsize="217,0" path="m6877,207l7093,207e" filled="f" stroked="t" strokeweight=".159pt" strokecolor="#878FA6">
                <v:path arrowok="t"/>
              </v:shape>
            </v:group>
            <v:group style="position:absolute;left:7333;top:5472;width:217;height:869" coordorigin="7333,5472" coordsize="217,869">
              <v:shape style="position:absolute;left:7333;top:5472;width:217;height:869" coordorigin="7333,5472" coordsize="217,869" path="m7550,5472l7333,5472,7333,6341,7550,6341,7550,5472xe" filled="t" fillcolor="#BFC8E6" stroked="f">
                <v:path arrowok="t"/>
                <v:fill type="solid"/>
              </v:shape>
            </v:group>
            <v:group style="position:absolute;left:7333;top:4592;width:217;height:870" coordorigin="7333,4592" coordsize="217,870">
              <v:shape style="position:absolute;left:7333;top:4592;width:217;height:870" coordorigin="7333,4592" coordsize="217,870" path="m7550,4592l7333,4592,7333,5462,7550,5462,7550,4592xe" filled="t" fillcolor="#BFC8E6" stroked="f">
                <v:path arrowok="t"/>
                <v:fill type="solid"/>
              </v:shape>
            </v:group>
            <v:group style="position:absolute;left:7333;top:3717;width:217;height:865" coordorigin="7333,3717" coordsize="217,865">
              <v:shape style="position:absolute;left:7333;top:3717;width:217;height:865" coordorigin="7333,3717" coordsize="217,865" path="m7550,3717l7333,3717,7333,4582,7550,4582,7550,3717xe" filled="t" fillcolor="#BFC8E6" stroked="f">
                <v:path arrowok="t"/>
                <v:fill type="solid"/>
              </v:shape>
            </v:group>
            <v:group style="position:absolute;left:7333;top:2836;width:217;height:871" coordorigin="7333,2836" coordsize="217,871">
              <v:shape style="position:absolute;left:7333;top:2836;width:217;height:871" coordorigin="7333,2836" coordsize="217,871" path="m7550,2836l7333,2836,7333,3707,7550,3707,7550,2836xe" filled="t" fillcolor="#BFC8E6" stroked="f">
                <v:path arrowok="t"/>
                <v:fill type="solid"/>
              </v:shape>
            </v:group>
            <v:group style="position:absolute;left:7333;top:1962;width:217;height:864" coordorigin="7333,1962" coordsize="217,864">
              <v:shape style="position:absolute;left:7333;top:1962;width:217;height:864" coordorigin="7333,1962" coordsize="217,864" path="m7550,1962l7333,1962,7333,2826,7550,2826,7550,1962xe" filled="t" fillcolor="#BFC8E6" stroked="f">
                <v:path arrowok="t"/>
                <v:fill type="solid"/>
              </v:shape>
            </v:group>
            <v:group style="position:absolute;left:7333;top:1080;width:217;height:872" coordorigin="7333,1080" coordsize="217,872">
              <v:shape style="position:absolute;left:7333;top:1080;width:217;height:872" coordorigin="7333,1080" coordsize="217,872" path="m7550,1080l7333,1080,7333,1952,7550,1952,7550,1080xe" filled="t" fillcolor="#BFC8E6" stroked="f">
                <v:path arrowok="t"/>
                <v:fill type="solid"/>
              </v:shape>
            </v:group>
            <v:group style="position:absolute;left:7333;top:207;width:217;height:862" coordorigin="7333,207" coordsize="217,862">
              <v:shape style="position:absolute;left:7333;top:207;width:217;height:862" coordorigin="7333,207" coordsize="217,862" path="m7550,207l7333,207,7333,1070,7550,1070,7550,207xe" filled="t" fillcolor="#BFC8E6" stroked="f">
                <v:path arrowok="t"/>
                <v:fill type="solid"/>
              </v:shape>
            </v:group>
            <v:group style="position:absolute;left:7333;top:5467;width:217;height:2" coordorigin="7333,5467" coordsize="217,2">
              <v:shape style="position:absolute;left:7333;top:5467;width:217;height:2" coordorigin="7333,5467" coordsize="217,0" path="m7333,5467l7550,5467e" filled="f" stroked="t" strokeweight=".6pt" strokecolor="#878FA6">
                <v:path arrowok="t"/>
              </v:shape>
            </v:group>
            <v:group style="position:absolute;left:7333;top:4587;width:217;height:2" coordorigin="7333,4587" coordsize="217,2">
              <v:shape style="position:absolute;left:7333;top:4587;width:217;height:2" coordorigin="7333,4587" coordsize="217,0" path="m7333,4587l7550,4587e" filled="f" stroked="t" strokeweight=".599pt" strokecolor="#878FA6">
                <v:path arrowok="t"/>
              </v:shape>
            </v:group>
            <v:group style="position:absolute;left:7333;top:3712;width:217;height:2" coordorigin="7333,3712" coordsize="217,2">
              <v:shape style="position:absolute;left:7333;top:3712;width:217;height:2" coordorigin="7333,3712" coordsize="217,0" path="m7333,3712l7550,3712e" filled="f" stroked="t" strokeweight=".6pt" strokecolor="#878FA6">
                <v:path arrowok="t"/>
              </v:shape>
            </v:group>
            <v:group style="position:absolute;left:7333;top:2831;width:217;height:2" coordorigin="7333,2831" coordsize="217,2">
              <v:shape style="position:absolute;left:7333;top:2831;width:217;height:2" coordorigin="7333,2831" coordsize="217,0" path="m7333,2831l7550,2831e" filled="f" stroked="t" strokeweight=".6pt" strokecolor="#878FA6">
                <v:path arrowok="t"/>
              </v:shape>
            </v:group>
            <v:group style="position:absolute;left:7333;top:1957;width:217;height:2" coordorigin="7333,1957" coordsize="217,2">
              <v:shape style="position:absolute;left:7333;top:1957;width:217;height:2" coordorigin="7333,1957" coordsize="217,0" path="m7333,1957l7550,1957e" filled="f" stroked="t" strokeweight=".6pt" strokecolor="#878FA6">
                <v:path arrowok="t"/>
              </v:shape>
            </v:group>
            <v:group style="position:absolute;left:7333;top:1075;width:217;height:2" coordorigin="7333,1075" coordsize="217,2">
              <v:shape style="position:absolute;left:7333;top:1075;width:217;height:2" coordorigin="7333,1075" coordsize="217,0" path="m7333,1075l7550,1075e" filled="f" stroked="t" strokeweight=".599pt" strokecolor="#878FA6">
                <v:path arrowok="t"/>
              </v:shape>
            </v:group>
            <v:group style="position:absolute;left:7333;top:207;width:217;height:2" coordorigin="7333,207" coordsize="217,2">
              <v:shape style="position:absolute;left:7333;top:207;width:217;height:2" coordorigin="7333,207" coordsize="217,0" path="m7333,207l7550,207e" filled="f" stroked="t" strokeweight=".159pt" strokecolor="#878FA6">
                <v:path arrowok="t"/>
              </v:shape>
            </v:group>
            <v:group style="position:absolute;left:1102;top:6348;width:6966;height:2" coordorigin="1102,6348" coordsize="6966,2">
              <v:shape style="position:absolute;left:1102;top:6348;width:6966;height:2" coordorigin="1102,6348" coordsize="6966,0" path="m1102,6348l8068,6348e" filled="f" stroked="t" strokeweight=".646016pt" strokecolor="#231F20">
                <v:path arrowok="t"/>
              </v:shape>
            </v:group>
            <v:group style="position:absolute;left:1181;top:202;width:2;height:6222" coordorigin="1181,202" coordsize="2,6222">
              <v:shape style="position:absolute;left:1181;top:202;width:2;height:6222" coordorigin="1181,202" coordsize="0,6222" path="m1181,202l1181,6424e" filled="f" stroked="t" strokeweight=".6pt" strokecolor="#231F20">
                <v:path arrowok="t"/>
              </v:shape>
            </v:group>
            <v:group style="position:absolute;left:7989;top:204;width:2;height:6138" coordorigin="7989,204" coordsize="2,6138">
              <v:shape style="position:absolute;left:7989;top:204;width:2;height:6138" coordorigin="7989,204" coordsize="0,6138" path="m7989,204l7989,6342e" filled="f" stroked="t" strokeweight=".6pt" strokecolor="#231F20">
                <v:path arrowok="t"/>
              </v:shape>
            </v:group>
            <v:group style="position:absolute;left:1102;top:5462;width:79;height:10" coordorigin="1102,5462" coordsize="79,10">
              <v:shape style="position:absolute;left:1102;top:5462;width:79;height:10" coordorigin="1102,5462" coordsize="79,10" path="m1102,5467l1181,5467e" filled="f" stroked="t" strokeweight=".6pt" strokecolor="#231F20">
                <v:path arrowok="t"/>
              </v:shape>
            </v:group>
            <v:group style="position:absolute;left:1102;top:4582;width:79;height:10" coordorigin="1102,4582" coordsize="79,10">
              <v:shape style="position:absolute;left:1102;top:4582;width:79;height:10" coordorigin="1102,4582" coordsize="79,10" path="m1102,4587l1181,4587e" filled="f" stroked="t" strokeweight=".6pt" strokecolor="#231F20">
                <v:path arrowok="t"/>
              </v:shape>
            </v:group>
            <v:group style="position:absolute;left:1102;top:3707;width:79;height:10" coordorigin="1102,3707" coordsize="79,10">
              <v:shape style="position:absolute;left:1102;top:3707;width:79;height:10" coordorigin="1102,3707" coordsize="79,10" path="m1102,3712l1181,3712e" filled="f" stroked="t" strokeweight=".6pt" strokecolor="#231F20">
                <v:path arrowok="t"/>
              </v:shape>
            </v:group>
            <v:group style="position:absolute;left:1102;top:2826;width:79;height:10" coordorigin="1102,2826" coordsize="79,10">
              <v:shape style="position:absolute;left:1102;top:2826;width:79;height:10" coordorigin="1102,2826" coordsize="79,10" path="m1102,2831l1181,2831e" filled="f" stroked="t" strokeweight=".6pt" strokecolor="#231F20">
                <v:path arrowok="t"/>
              </v:shape>
            </v:group>
            <v:group style="position:absolute;left:1102;top:1952;width:79;height:10" coordorigin="1102,1952" coordsize="79,10">
              <v:shape style="position:absolute;left:1102;top:1952;width:79;height:10" coordorigin="1102,1952" coordsize="79,10" path="m1102,1957l1181,1957e" filled="f" stroked="t" strokeweight=".6pt" strokecolor="#231F20">
                <v:path arrowok="t"/>
              </v:shape>
            </v:group>
            <v:group style="position:absolute;left:1102;top:1070;width:79;height:10" coordorigin="1102,1070" coordsize="79,10">
              <v:shape style="position:absolute;left:1102;top:1070;width:79;height:10" coordorigin="1102,1070" coordsize="79,10" path="m1102,1075l1181,1075e" filled="f" stroked="t" strokeweight=".6pt" strokecolor="#231F20">
                <v:path arrowok="t"/>
              </v:shape>
            </v:group>
            <v:group style="position:absolute;left:1374;top:6343;width:10;height:75" coordorigin="1374,6343" coordsize="10,75">
              <v:shape style="position:absolute;left:1374;top:6343;width:10;height:75" coordorigin="1374,6343" coordsize="10,75" path="m1374,6380l1384,6380e" filled="f" stroked="t" strokeweight="3.847pt" strokecolor="#231F20">
                <v:path arrowok="t"/>
              </v:shape>
            </v:group>
            <v:group style="position:absolute;left:1619;top:6343;width:10;height:75" coordorigin="1619,6343" coordsize="10,75">
              <v:shape style="position:absolute;left:1619;top:6343;width:10;height:75" coordorigin="1619,6343" coordsize="10,75" path="m1619,6380l1629,6380e" filled="f" stroked="t" strokeweight="3.847pt" strokecolor="#231F20">
                <v:path arrowok="t"/>
              </v:shape>
            </v:group>
            <v:group style="position:absolute;left:1858;top:6345;width:10;height:75" coordorigin="1858,6345" coordsize="10,75">
              <v:shape style="position:absolute;left:1858;top:6345;width:10;height:75" coordorigin="1858,6345" coordsize="10,75" path="m1858,6382l1868,6382e" filled="f" stroked="t" strokeweight="3.848pt" strokecolor="#231F20">
                <v:path arrowok="t"/>
              </v:shape>
            </v:group>
            <v:group style="position:absolute;left:2104;top:6343;width:10;height:75" coordorigin="2104,6343" coordsize="10,75">
              <v:shape style="position:absolute;left:2104;top:6343;width:10;height:75" coordorigin="2104,6343" coordsize="10,75" path="m2104,6381l2114,6381e" filled="f" stroked="t" strokeweight="3.847pt" strokecolor="#231F20">
                <v:path arrowok="t"/>
              </v:shape>
            </v:group>
            <v:group style="position:absolute;left:2348;top:6343;width:10;height:75" coordorigin="2348,6343" coordsize="10,75">
              <v:shape style="position:absolute;left:2348;top:6343;width:10;height:75" coordorigin="2348,6343" coordsize="10,75" path="m2348,6380l2358,6380e" filled="f" stroked="t" strokeweight="3.847pt" strokecolor="#231F20">
                <v:path arrowok="t"/>
              </v:shape>
            </v:group>
            <v:group style="position:absolute;left:2592;top:6343;width:10;height:75" coordorigin="2592,6343" coordsize="10,75">
              <v:shape style="position:absolute;left:2592;top:6343;width:10;height:75" coordorigin="2592,6343" coordsize="10,75" path="m2592,6380l2602,6380e" filled="f" stroked="t" strokeweight="3.847pt" strokecolor="#231F20">
                <v:path arrowok="t"/>
              </v:shape>
            </v:group>
            <v:group style="position:absolute;left:2836;top:6343;width:10;height:75" coordorigin="2836,6343" coordsize="10,75">
              <v:shape style="position:absolute;left:2836;top:6343;width:10;height:75" coordorigin="2836,6343" coordsize="10,75" path="m2836,6380l2846,6380e" filled="f" stroked="t" strokeweight="3.847pt" strokecolor="#231F20">
                <v:path arrowok="t"/>
              </v:shape>
            </v:group>
            <v:group style="position:absolute;left:3080;top:6343;width:10;height:75" coordorigin="3080,6343" coordsize="10,75">
              <v:shape style="position:absolute;left:3080;top:6343;width:10;height:75" coordorigin="3080,6343" coordsize="10,75" path="m3080,6380l3090,6380e" filled="f" stroked="t" strokeweight="3.847pt" strokecolor="#231F20">
                <v:path arrowok="t"/>
              </v:shape>
            </v:group>
            <v:group style="position:absolute;left:3324;top:6343;width:10;height:75" coordorigin="3324,6343" coordsize="10,75">
              <v:shape style="position:absolute;left:3324;top:6343;width:10;height:75" coordorigin="3324,6343" coordsize="10,75" path="m3324,6380l3334,6380e" filled="f" stroked="t" strokeweight="3.847pt" strokecolor="#231F20">
                <v:path arrowok="t"/>
              </v:shape>
            </v:group>
            <v:group style="position:absolute;left:3569;top:6343;width:10;height:75" coordorigin="3569,6343" coordsize="10,75">
              <v:shape style="position:absolute;left:3569;top:6343;width:10;height:75" coordorigin="3569,6343" coordsize="10,75" path="m3569,6380l3579,6380e" filled="f" stroked="t" strokeweight="3.847pt" strokecolor="#231F20">
                <v:path arrowok="t"/>
              </v:shape>
            </v:group>
            <v:group style="position:absolute;left:3812;top:6343;width:10;height:75" coordorigin="3812,6343" coordsize="10,75">
              <v:shape style="position:absolute;left:3812;top:6343;width:10;height:75" coordorigin="3812,6343" coordsize="10,75" path="m3812,6380l3822,6380e" filled="f" stroked="t" strokeweight="3.847pt" strokecolor="#231F20">
                <v:path arrowok="t"/>
              </v:shape>
            </v:group>
            <v:group style="position:absolute;left:4053;top:6343;width:10;height:75" coordorigin="4053,6343" coordsize="10,75">
              <v:shape style="position:absolute;left:4053;top:6343;width:10;height:75" coordorigin="4053,6343" coordsize="10,75" path="m4053,6380l4063,6380e" filled="f" stroked="t" strokeweight="3.847pt" strokecolor="#231F20">
                <v:path arrowok="t"/>
              </v:shape>
            </v:group>
            <v:group style="position:absolute;left:4300;top:6343;width:10;height:75" coordorigin="4300,6343" coordsize="10,75">
              <v:shape style="position:absolute;left:4300;top:6343;width:10;height:75" coordorigin="4300,6343" coordsize="10,75" path="m4300,6380l4310,6380e" filled="f" stroked="t" strokeweight="3.847pt" strokecolor="#231F20">
                <v:path arrowok="t"/>
              </v:shape>
            </v:group>
            <v:group style="position:absolute;left:4540;top:6343;width:10;height:75" coordorigin="4540,6343" coordsize="10,75">
              <v:shape style="position:absolute;left:4540;top:6343;width:10;height:75" coordorigin="4540,6343" coordsize="10,75" path="m4540,6380l4550,6380e" filled="f" stroked="t" strokeweight="3.847pt" strokecolor="#231F20">
                <v:path arrowok="t"/>
              </v:shape>
            </v:group>
            <v:group style="position:absolute;left:4782;top:6343;width:10;height:75" coordorigin="4782,6343" coordsize="10,75">
              <v:shape style="position:absolute;left:4782;top:6343;width:10;height:75" coordorigin="4782,6343" coordsize="10,75" path="m4782,6380l4792,6380e" filled="f" stroked="t" strokeweight="3.847pt" strokecolor="#231F20">
                <v:path arrowok="t"/>
              </v:shape>
            </v:group>
            <v:group style="position:absolute;left:5030;top:6343;width:10;height:75" coordorigin="5030,6343" coordsize="10,75">
              <v:shape style="position:absolute;left:5030;top:6343;width:10;height:75" coordorigin="5030,6343" coordsize="10,75" path="m5030,6380l5040,6380e" filled="f" stroked="t" strokeweight="3.847pt" strokecolor="#231F20">
                <v:path arrowok="t"/>
              </v:shape>
            </v:group>
            <v:group style="position:absolute;left:5273;top:6343;width:10;height:75" coordorigin="5273,6343" coordsize="10,75">
              <v:shape style="position:absolute;left:5273;top:6343;width:10;height:75" coordorigin="5273,6343" coordsize="10,75" path="m5273,6380l5283,6380e" filled="f" stroked="t" strokeweight="3.847pt" strokecolor="#231F20">
                <v:path arrowok="t"/>
              </v:shape>
            </v:group>
            <v:group style="position:absolute;left:5517;top:6343;width:10;height:75" coordorigin="5517,6343" coordsize="10,75">
              <v:shape style="position:absolute;left:5517;top:6343;width:10;height:75" coordorigin="5517,6343" coordsize="10,75" path="m5517,6380l5527,6380e" filled="f" stroked="t" strokeweight="3.847pt" strokecolor="#231F20">
                <v:path arrowok="t"/>
              </v:shape>
            </v:group>
            <v:group style="position:absolute;left:5757;top:6343;width:10;height:75" coordorigin="5757,6343" coordsize="10,75">
              <v:shape style="position:absolute;left:5757;top:6343;width:10;height:75" coordorigin="5757,6343" coordsize="10,75" path="m5757,6380l5767,6380e" filled="f" stroked="t" strokeweight="3.847pt" strokecolor="#231F20">
                <v:path arrowok="t"/>
              </v:shape>
            </v:group>
            <v:group style="position:absolute;left:6002;top:6343;width:10;height:75" coordorigin="6002,6343" coordsize="10,75">
              <v:shape style="position:absolute;left:6002;top:6343;width:10;height:75" coordorigin="6002,6343" coordsize="10,75" path="m6002,6380l6012,6380e" filled="f" stroked="t" strokeweight="3.847pt" strokecolor="#231F20">
                <v:path arrowok="t"/>
              </v:shape>
            </v:group>
            <v:group style="position:absolute;left:6245;top:6343;width:10;height:75" coordorigin="6245,6343" coordsize="10,75">
              <v:shape style="position:absolute;left:6245;top:6343;width:10;height:75" coordorigin="6245,6343" coordsize="10,75" path="m6245,6380l6255,6380e" filled="f" stroked="t" strokeweight="3.847pt" strokecolor="#231F20">
                <v:path arrowok="t"/>
              </v:shape>
            </v:group>
            <v:group style="position:absolute;left:6489;top:6343;width:10;height:75" coordorigin="6489,6343" coordsize="10,75">
              <v:shape style="position:absolute;left:6489;top:6343;width:10;height:75" coordorigin="6489,6343" coordsize="10,75" path="m6489,6380l6499,6380e" filled="f" stroked="t" strokeweight="3.847pt" strokecolor="#231F20">
                <v:path arrowok="t"/>
              </v:shape>
            </v:group>
            <v:group style="position:absolute;left:6736;top:6343;width:10;height:75" coordorigin="6736,6343" coordsize="10,75">
              <v:shape style="position:absolute;left:6736;top:6343;width:10;height:75" coordorigin="6736,6343" coordsize="10,75" path="m6736,6380l6746,6380e" filled="f" stroked="t" strokeweight="3.847pt" strokecolor="#231F20">
                <v:path arrowok="t"/>
              </v:shape>
            </v:group>
            <v:group style="position:absolute;left:6980;top:6343;width:10;height:75" coordorigin="6980,6343" coordsize="10,75">
              <v:shape style="position:absolute;left:6980;top:6343;width:10;height:75" coordorigin="6980,6343" coordsize="10,75" path="m6980,6380l6990,6380e" filled="f" stroked="t" strokeweight="3.847pt" strokecolor="#231F20">
                <v:path arrowok="t"/>
              </v:shape>
            </v:group>
            <v:group style="position:absolute;left:7222;top:6343;width:10;height:75" coordorigin="7222,6343" coordsize="10,75">
              <v:shape style="position:absolute;left:7222;top:6343;width:10;height:75" coordorigin="7222,6343" coordsize="10,75" path="m7222,6380l7232,6380e" filled="f" stroked="t" strokeweight="3.847pt" strokecolor="#231F20">
                <v:path arrowok="t"/>
              </v:shape>
            </v:group>
            <v:group style="position:absolute;left:7466;top:6345;width:10;height:75" coordorigin="7466,6345" coordsize="10,75">
              <v:shape style="position:absolute;left:7466;top:6345;width:10;height:75" coordorigin="7466,6345" coordsize="10,75" path="m7466,6382l7476,6382e" filled="f" stroked="t" strokeweight="3.848pt" strokecolor="#231F20">
                <v:path arrowok="t"/>
              </v:shape>
            </v:group>
            <v:group style="position:absolute;left:7706;top:6345;width:10;height:75" coordorigin="7706,6345" coordsize="10,75">
              <v:shape style="position:absolute;left:7706;top:6345;width:10;height:75" coordorigin="7706,6345" coordsize="10,75" path="m7706,6382l7716,6382e" filled="f" stroked="t" strokeweight="3.848pt" strokecolor="#231F20">
                <v:path arrowok="t"/>
              </v:shape>
            </v:group>
            <v:group style="position:absolute;left:7951;top:6345;width:10;height:75" coordorigin="7951,6345" coordsize="10,75">
              <v:shape style="position:absolute;left:7951;top:6345;width:10;height:75" coordorigin="7951,6345" coordsize="10,75" path="m7951,6382l7961,6382e" filled="f" stroked="t" strokeweight="3.848pt" strokecolor="#231F20">
                <v:path arrowok="t"/>
              </v:shape>
            </v:group>
            <v:group style="position:absolute;left:1443;top:3029;width:115;height:115" coordorigin="1443,3029" coordsize="115,115">
              <v:shape style="position:absolute;left:1443;top:3029;width:115;height:115" coordorigin="1443,3029" coordsize="115,115" path="m1496,3029l1476,3034,1459,3047,1447,3066,1443,3089,1449,3111,1461,3128,1480,3140,1503,3144,1524,3139,1542,3126,1554,3108,1558,3086,1558,3081,1552,3060,1539,3044,1520,3033,1496,3029xe" filled="t" fillcolor="#58595B" stroked="f">
                <v:path arrowok="t"/>
                <v:fill type="solid"/>
              </v:shape>
            </v:group>
            <v:group style="position:absolute;left:2106;top:2983;width:115;height:115" coordorigin="2106,2983" coordsize="115,115">
              <v:shape style="position:absolute;left:2106;top:2983;width:115;height:115" coordorigin="2106,2983" coordsize="115,115" path="m2159,2983l2139,2989,2122,3001,2110,3020,2106,3044,2112,3065,2124,3082,2143,3094,2166,3098,2187,3093,2205,3080,2217,3062,2222,3040,2221,3035,2215,3014,2202,2998,2183,2987,2159,2983xe" filled="t" fillcolor="#58595B" stroked="f">
                <v:path arrowok="t"/>
                <v:fill type="solid"/>
              </v:shape>
            </v:group>
            <v:group style="position:absolute;left:2333;top:2691;width:115;height:115" coordorigin="2333,2691" coordsize="115,115">
              <v:shape style="position:absolute;left:2333;top:2691;width:115;height:115" coordorigin="2333,2691" coordsize="115,115" path="m2386,2691l2366,2696,2349,2709,2337,2728,2333,2751,2339,2773,2351,2790,2370,2801,2393,2806,2414,2801,2432,2788,2444,2770,2448,2748,2448,2743,2442,2722,2429,2706,2410,2694,2386,2691xe" filled="t" fillcolor="#58595B" stroked="f">
                <v:path arrowok="t"/>
                <v:fill type="solid"/>
              </v:shape>
            </v:group>
            <v:group style="position:absolute;left:1666;top:2449;width:115;height:115" coordorigin="1666,2449" coordsize="115,115">
              <v:shape style="position:absolute;left:1666;top:2449;width:115;height:115" coordorigin="1666,2449" coordsize="115,115" path="m1719,2449l1699,2454,1682,2467,1670,2486,1666,2509,1672,2531,1684,2548,1703,2560,1726,2564,1747,2559,1765,2546,1777,2528,1782,2506,1781,2501,1775,2480,1762,2464,1743,2453,1719,2449xe" filled="t" fillcolor="#58595B" stroked="f">
                <v:path arrowok="t"/>
                <v:fill type="solid"/>
              </v:shape>
            </v:group>
            <v:group style="position:absolute;left:1890;top:2407;width:115;height:115" coordorigin="1890,2407" coordsize="115,115">
              <v:shape style="position:absolute;left:1890;top:2407;width:115;height:115" coordorigin="1890,2407" coordsize="115,115" path="m1944,2407l1923,2413,1906,2426,1895,2444,1890,2468,1896,2489,1909,2506,1927,2518,1950,2522,1972,2517,1989,2505,2001,2487,2006,2465,2005,2459,1999,2439,1986,2422,1967,2411,1944,2407xe" filled="t" fillcolor="#58595B" stroked="f">
                <v:path arrowok="t"/>
                <v:fill type="solid"/>
              </v:shape>
            </v:group>
            <v:group style="position:absolute;left:1234;top:2614;width:115;height:115" coordorigin="1234,2614" coordsize="115,115">
              <v:shape style="position:absolute;left:1234;top:2614;width:115;height:115" coordorigin="1234,2614" coordsize="115,115" path="m1287,2614l1266,2620,1249,2632,1238,2651,1234,2675,1239,2696,1252,2713,1271,2725,1293,2729,1315,2724,1333,2711,1345,2693,1349,2671,1349,2666,1343,2645,1330,2629,1311,2618,1287,2614xe" filled="t" fillcolor="#58595B" stroked="f">
                <v:path arrowok="t"/>
                <v:fill type="solid"/>
              </v:shape>
            </v:group>
            <v:group style="position:absolute;left:2552;top:1873;width:115;height:115" coordorigin="2552,1873" coordsize="115,115">
              <v:shape style="position:absolute;left:2552;top:1873;width:115;height:115" coordorigin="2552,1873" coordsize="115,115" path="m2605,1873l2584,1879,2567,1892,2556,1911,2552,1934,2557,1955,2570,1973,2589,1984,2611,1988,2633,1983,2651,1971,2663,1953,2667,1931,2667,1926,2661,1905,2648,1888,2629,1877,2605,1873xe" filled="t" fillcolor="#58595B" stroked="f">
                <v:path arrowok="t"/>
                <v:fill type="solid"/>
              </v:shape>
            </v:group>
            <v:group style="position:absolute;left:2769;top:1800;width:115;height:115" coordorigin="2769,1800" coordsize="115,115">
              <v:shape style="position:absolute;left:2769;top:1800;width:115;height:115" coordorigin="2769,1800" coordsize="115,115" path="m2822,1800l2801,1806,2785,1819,2773,1838,2769,1861,2775,1882,2787,1899,2806,1911,2828,1915,2850,1910,2868,1898,2880,1880,2884,1858,2884,1852,2878,1832,2865,1815,2846,1804,2822,1800xe" filled="t" fillcolor="#58595B" stroked="f">
                <v:path arrowok="t"/>
                <v:fill type="solid"/>
              </v:shape>
            </v:group>
            <v:group style="position:absolute;left:2986;top:1727;width:115;height:115" coordorigin="2986,1727" coordsize="115,115">
              <v:shape style="position:absolute;left:2986;top:1727;width:115;height:115" coordorigin="2986,1727" coordsize="115,115" path="m3039,1727l3019,1732,3002,1745,2990,1764,2986,1787,2992,1809,3004,1826,3023,1838,3046,1842,3067,1837,3085,1824,3097,1806,3102,1784,3101,1779,3095,1758,3082,1742,3063,1731,3039,1727xe" filled="t" fillcolor="#58595B" stroked="f">
                <v:path arrowok="t"/>
                <v:fill type="solid"/>
              </v:shape>
            </v:group>
            <v:group style="position:absolute;left:3200;top:1574;width:115;height:115" coordorigin="3200,1574" coordsize="115,115">
              <v:shape style="position:absolute;left:3200;top:1574;width:115;height:115" coordorigin="3200,1574" coordsize="115,115" path="m3253,1574l3232,1580,3215,1593,3204,1612,3200,1635,3205,1656,3218,1674,3236,1685,3259,1690,3281,1685,3299,1672,3310,1654,3315,1632,3315,1627,3309,1606,3296,1589,3277,1578,3253,1574xe" filled="t" fillcolor="#58595B" stroked="f">
                <v:path arrowok="t"/>
                <v:fill type="solid"/>
              </v:shape>
            </v:group>
            <v:group style="position:absolute;left:3423;top:1528;width:115;height:115" coordorigin="3423,1528" coordsize="115,115">
              <v:shape style="position:absolute;left:3423;top:1528;width:115;height:115" coordorigin="3423,1528" coordsize="115,115" path="m3476,1528l3455,1533,3438,1546,3427,1565,3423,1588,3428,1610,3441,1627,3459,1638,3482,1643,3504,1638,3521,1625,3533,1607,3538,1585,3537,1580,3531,1559,3518,1543,3499,1532,3476,1528xe" filled="t" fillcolor="#58595B" stroked="f">
                <v:path arrowok="t"/>
                <v:fill type="solid"/>
              </v:shape>
            </v:group>
            <v:group style="position:absolute;left:3654;top:948;width:115;height:115" coordorigin="3654,948" coordsize="115,115">
              <v:shape style="position:absolute;left:3654;top:948;width:115;height:115" coordorigin="3654,948" coordsize="115,115" path="m3707,948l3686,953,3669,966,3658,985,3654,1008,3659,1030,3672,1047,3691,1059,3713,1063,3735,1058,3753,1045,3765,1027,3769,1005,3769,1000,3763,979,3750,963,3731,952,3707,948xe" filled="t" fillcolor="#58595B" stroked="f">
                <v:path arrowok="t"/>
                <v:fill type="solid"/>
              </v:shape>
            </v:group>
            <v:group style="position:absolute;left:3868;top:777;width:115;height:115" coordorigin="3868,777" coordsize="115,115">
              <v:shape style="position:absolute;left:3868;top:777;width:115;height:115" coordorigin="3868,777" coordsize="115,115" path="m3921,777l3901,783,3884,796,3872,815,3868,838,3874,859,3886,876,3905,888,3928,892,3949,887,3967,875,3979,857,3983,835,3983,829,3977,809,3964,792,3945,781,3921,777xe" filled="t" fillcolor="#58595B" stroked="f">
                <v:path arrowok="t"/>
                <v:fill type="solid"/>
              </v:shape>
            </v:group>
            <v:group style="position:absolute;left:4095;top:881;width:115;height:115" coordorigin="4095,881" coordsize="115,115">
              <v:shape style="position:absolute;left:4095;top:881;width:115;height:115" coordorigin="4095,881" coordsize="115,115" path="m4148,881l4127,887,4110,900,4099,918,4095,942,4100,963,4113,980,4131,992,4154,996,4176,991,4194,979,4206,961,4210,938,4210,933,4204,913,4191,896,4172,885,4148,881xe" filled="t" fillcolor="#58595B" stroked="f">
                <v:path arrowok="t"/>
                <v:fill type="solid"/>
              </v:shape>
            </v:group>
            <v:group style="position:absolute;left:4308;top:515;width:115;height:115" coordorigin="4308,515" coordsize="115,115">
              <v:shape style="position:absolute;left:4308;top:515;width:115;height:115" coordorigin="4308,515" coordsize="115,115" path="m4361,515l4340,521,4324,534,4312,553,4308,576,4314,597,4326,615,4345,626,4368,630,4389,625,4407,613,4419,595,4423,573,4423,567,4417,547,4404,530,4385,519,4361,515xe" filled="t" fillcolor="#58595B" stroked="f">
                <v:path arrowok="t"/>
                <v:fill type="solid"/>
              </v:shape>
            </v:group>
            <v:group style="position:absolute;left:4527;top:777;width:115;height:115" coordorigin="4527,777" coordsize="115,115">
              <v:shape style="position:absolute;left:4527;top:777;width:115;height:115" coordorigin="4527,777" coordsize="115,115" path="m4580,777l4560,783,4543,796,4531,815,4527,838,4533,859,4545,876,4564,888,4587,892,4608,887,4626,875,4638,857,4642,835,4642,829,4636,809,4623,792,4604,781,4580,777xe" filled="t" fillcolor="#58595B" stroked="f">
                <v:path arrowok="t"/>
                <v:fill type="solid"/>
              </v:shape>
            </v:group>
            <v:group style="position:absolute;left:4748;top:749;width:115;height:115" coordorigin="4748,749" coordsize="115,115">
              <v:shape style="position:absolute;left:4748;top:749;width:115;height:115" coordorigin="4748,749" coordsize="115,115" path="m4801,749l4780,754,4764,767,4752,786,4748,809,4754,831,4766,848,4785,860,4808,864,4829,859,4847,846,4859,828,4863,806,4863,801,4857,780,4844,764,4825,753,4801,749xe" filled="t" fillcolor="#58595B" stroked="f">
                <v:path arrowok="t"/>
                <v:fill type="solid"/>
              </v:shape>
            </v:group>
            <v:group style="position:absolute;left:4960;top:612;width:115;height:115" coordorigin="4960,612" coordsize="115,115">
              <v:shape style="position:absolute;left:4960;top:612;width:115;height:115" coordorigin="4960,612" coordsize="115,115" path="m5013,612l4992,617,4975,630,4964,649,4960,672,4965,694,4978,711,4996,722,5019,727,5041,722,5059,709,5070,691,5075,669,5075,664,5069,643,5056,627,5037,615,5013,612xe" filled="t" fillcolor="#58595B" stroked="f">
                <v:path arrowok="t"/>
                <v:fill type="solid"/>
              </v:shape>
            </v:group>
            <v:group style="position:absolute;left:5184;top:554;width:115;height:115" coordorigin="5184,554" coordsize="115,115">
              <v:shape style="position:absolute;left:5184;top:554;width:115;height:115" coordorigin="5184,554" coordsize="115,115" path="m5238,554l5217,560,5200,573,5188,591,5184,615,5190,636,5203,653,5221,665,5244,669,5266,664,5283,652,5295,633,5300,611,5299,606,5293,585,5280,569,5261,558,5238,554xe" filled="t" fillcolor="#58595B" stroked="f">
                <v:path arrowok="t"/>
                <v:fill type="solid"/>
              </v:shape>
            </v:group>
            <v:group style="position:absolute;left:5413;top:423;width:115;height:115" coordorigin="5413,423" coordsize="115,115">
              <v:shape style="position:absolute;left:5413;top:423;width:115;height:115" coordorigin="5413,423" coordsize="115,115" path="m5466,423l5445,429,5428,442,5417,461,5413,484,5418,505,5431,523,5450,534,5472,538,5494,533,5512,521,5524,503,5528,481,5528,476,5522,455,5509,438,5490,427,5466,423xe" filled="t" fillcolor="#58595B" stroked="f">
                <v:path arrowok="t"/>
                <v:fill type="solid"/>
              </v:shape>
            </v:group>
            <v:group style="position:absolute;left:5619;top:554;width:115;height:115" coordorigin="5619,554" coordsize="115,115">
              <v:shape style="position:absolute;left:5619;top:554;width:115;height:115" coordorigin="5619,554" coordsize="115,115" path="m5672,554l5651,560,5634,573,5623,591,5619,615,5624,636,5637,653,5655,665,5678,669,5700,664,5718,652,5730,633,5734,611,5734,606,5728,585,5715,569,5696,558,5672,554xe" filled="t" fillcolor="#58595B" stroked="f">
                <v:path arrowok="t"/>
                <v:fill type="solid"/>
              </v:shape>
            </v:group>
            <v:group style="position:absolute;left:5845;top:1181;width:115;height:115" coordorigin="5845,1181" coordsize="115,115">
              <v:shape style="position:absolute;left:5845;top:1181;width:115;height:115" coordorigin="5845,1181" coordsize="115,115" path="m5899,1181l5878,1187,5861,1200,5849,1219,5845,1242,5851,1263,5863,1281,5882,1292,5905,1297,5926,1292,5944,1279,5956,1261,5961,1239,5960,1234,5954,1213,5941,1196,5922,1185,5899,1181xe" filled="t" fillcolor="#58595B" stroked="f">
                <v:path arrowok="t"/>
                <v:fill type="solid"/>
              </v:shape>
            </v:group>
            <v:group style="position:absolute;left:6064;top:1583;width:115;height:115" coordorigin="6064,1583" coordsize="115,115">
              <v:shape style="position:absolute;left:6064;top:1583;width:115;height:115" coordorigin="6064,1583" coordsize="115,115" path="m6118,1583l6097,1589,6080,1602,6068,1620,6064,1644,6070,1665,6083,1682,6101,1694,6124,1698,6146,1693,6163,1681,6175,1662,6180,1640,6179,1635,6173,1615,6160,1598,6141,1587,6118,1583xe" filled="t" fillcolor="#58595B" stroked="f">
                <v:path arrowok="t"/>
                <v:fill type="solid"/>
              </v:shape>
            </v:group>
            <v:group style="position:absolute;left:6276;top:1555;width:115;height:115" coordorigin="6276,1555" coordsize="115,115">
              <v:shape style="position:absolute;left:6276;top:1555;width:115;height:115" coordorigin="6276,1555" coordsize="115,115" path="m6329,1555l6308,1561,6291,1574,6280,1593,6276,1616,6281,1637,6294,1655,6312,1666,6335,1670,6357,1665,6375,1653,6387,1635,6391,1613,6391,1607,6385,1587,6372,1570,6353,1559,6329,1555xe" filled="t" fillcolor="#58595B" stroked="f">
                <v:path arrowok="t"/>
                <v:fill type="solid"/>
              </v:shape>
            </v:group>
            <v:group style="position:absolute;left:6506;top:1219;width:115;height:115" coordorigin="6506,1219" coordsize="115,115">
              <v:shape style="position:absolute;left:6506;top:1219;width:115;height:115" coordorigin="6506,1219" coordsize="115,115" path="m6560,1219l6539,1225,6522,1238,6510,1257,6506,1280,6512,1301,6524,1318,6543,1330,6566,1334,6587,1329,6605,1317,6617,1299,6622,1277,6621,1271,6615,1251,6602,1234,6583,1223,6560,1219xe" filled="t" fillcolor="#58595B" stroked="f">
                <v:path arrowok="t"/>
                <v:fill type="solid"/>
              </v:shape>
            </v:group>
            <v:group style="position:absolute;left:6720;top:1468;width:115;height:115" coordorigin="6720,1468" coordsize="115,115">
              <v:shape style="position:absolute;left:6720;top:1468;width:115;height:115" coordorigin="6720,1468" coordsize="115,115" path="m6773,1468l6752,1473,6735,1486,6724,1505,6720,1528,6725,1550,6738,1567,6756,1579,6779,1583,6801,1578,6819,1565,6830,1547,6835,1525,6835,1520,6829,1499,6816,1483,6797,1472,6773,1468xe" filled="t" fillcolor="#58595B" stroked="f">
                <v:path arrowok="t"/>
                <v:fill type="solid"/>
              </v:shape>
            </v:group>
            <v:group style="position:absolute;left:6940;top:2500;width:115;height:115" coordorigin="6940,2500" coordsize="115,115">
              <v:shape style="position:absolute;left:6940;top:2500;width:115;height:115" coordorigin="6940,2500" coordsize="115,115" path="m6993,2500l6972,2506,6955,2519,6944,2537,6940,2561,6945,2582,6958,2599,6976,2611,6999,2615,7021,2610,7038,2598,7050,2580,7055,2558,7054,2552,7049,2532,7035,2515,7016,2504,6993,2500xe" filled="t" fillcolor="#58595B" stroked="f">
                <v:path arrowok="t"/>
                <v:fill type="solid"/>
              </v:shape>
            </v:group>
            <v:group style="position:absolute;left:7162;top:2085;width:115;height:115" coordorigin="7162,2085" coordsize="115,115">
              <v:shape style="position:absolute;left:7162;top:2085;width:115;height:115" coordorigin="7162,2085" coordsize="115,115" path="m7215,2085l7194,2091,7177,2104,7166,2123,7162,2146,7167,2167,7180,2185,7198,2196,7221,2200,7243,2195,7260,2183,7272,2165,7277,2143,7277,2137,7271,2117,7257,2100,7238,2089,7215,2085xe" filled="t" fillcolor="#58595B" stroked="f">
                <v:path arrowok="t"/>
                <v:fill type="solid"/>
              </v:shape>
            </v:group>
            <v:group style="position:absolute;left:7388;top:1536;width:115;height:115" coordorigin="7388,1536" coordsize="115,115">
              <v:shape style="position:absolute;left:7388;top:1536;width:115;height:115" coordorigin="7388,1536" coordsize="115,115" path="m7441,1536l7420,1542,7404,1555,7392,1574,7388,1597,7394,1618,7406,1636,7425,1647,7448,1651,7469,1646,7487,1634,7499,1616,7503,1594,7503,1588,7497,1568,7484,1551,7465,1540,7441,1536xe" filled="t" fillcolor="#58595B" stroked="f">
                <v:path arrowok="t"/>
                <v:fill type="solid"/>
              </v:shape>
            </v:group>
            <v:group style="position:absolute;left:7989;top:5462;width:79;height:10" coordorigin="7989,5462" coordsize="79,10">
              <v:shape style="position:absolute;left:7989;top:5462;width:79;height:10" coordorigin="7989,5462" coordsize="79,10" path="m7989,5467l8068,5467e" filled="f" stroked="t" strokeweight=".6pt" strokecolor="#231F20">
                <v:path arrowok="t"/>
              </v:shape>
            </v:group>
            <v:group style="position:absolute;left:7989;top:4582;width:79;height:10" coordorigin="7989,4582" coordsize="79,10">
              <v:shape style="position:absolute;left:7989;top:4582;width:79;height:10" coordorigin="7989,4582" coordsize="79,10" path="m7989,4587l8068,4587e" filled="f" stroked="t" strokeweight=".6pt" strokecolor="#231F20">
                <v:path arrowok="t"/>
              </v:shape>
            </v:group>
            <v:group style="position:absolute;left:7989;top:3707;width:79;height:10" coordorigin="7989,3707" coordsize="79,10">
              <v:shape style="position:absolute;left:7989;top:3707;width:79;height:10" coordorigin="7989,3707" coordsize="79,10" path="m7989,3712l8068,3712e" filled="f" stroked="t" strokeweight=".6pt" strokecolor="#231F20">
                <v:path arrowok="t"/>
              </v:shape>
            </v:group>
            <v:group style="position:absolute;left:7989;top:2826;width:79;height:10" coordorigin="7989,2826" coordsize="79,10">
              <v:shape style="position:absolute;left:7989;top:2826;width:79;height:10" coordorigin="7989,2826" coordsize="79,10" path="m7989,2831l8068,2831e" filled="f" stroked="t" strokeweight=".6pt" strokecolor="#231F20">
                <v:path arrowok="t"/>
              </v:shape>
            </v:group>
            <v:group style="position:absolute;left:7989;top:1952;width:79;height:10" coordorigin="7989,1952" coordsize="79,10">
              <v:shape style="position:absolute;left:7989;top:1952;width:79;height:10" coordorigin="7989,1952" coordsize="79,10" path="m7989,1957l8068,1957e" filled="f" stroked="t" strokeweight=".6pt" strokecolor="#231F20">
                <v:path arrowok="t"/>
              </v:shape>
            </v:group>
            <v:group style="position:absolute;left:7989;top:1070;width:79;height:10" coordorigin="7989,1070" coordsize="79,10">
              <v:shape style="position:absolute;left:7989;top:1070;width:79;height:10" coordorigin="7989,1070" coordsize="79,10" path="m7989,1075l8068,1075e" filled="f" stroked="t" strokeweight=".6pt" strokecolor="#231F20">
                <v:path arrowok="t"/>
              </v:shape>
            </v:group>
            <v:group style="position:absolute;left:2603;top:5879;width:2;height:468" coordorigin="2603,5879" coordsize="2,468">
              <v:shape style="position:absolute;left:2603;top:5879;width:2;height:468" coordorigin="2603,5879" coordsize="0,468" path="m2603,5879l2603,6347e" filled="f" stroked="t" strokeweight="4.262pt" strokecolor="#8EBCE0">
                <v:path arrowok="t"/>
              </v:shape>
            </v:group>
            <v:group style="position:absolute;left:2556;top:5874;width:93;height:478" coordorigin="2556,5874" coordsize="93,478">
              <v:shape style="position:absolute;left:2556;top:5874;width:93;height:478" coordorigin="2556,5874" coordsize="93,478" path="m2650,5874l2556,5874,2556,6352,2650,6352,2650,6347,2640,6347,2640,6342,2566,6342,2566,5884,2650,5884,2650,5874xe" filled="t" fillcolor="#231F20" stroked="f">
                <v:path arrowok="t"/>
                <v:fill type="solid"/>
              </v:shape>
              <v:shape style="position:absolute;left:2556;top:5874;width:93;height:478" coordorigin="2556,5874" coordsize="93,478" path="m2650,5884l2640,5884,2640,6347,2645,6347,2645,6342,2650,6342,2650,5884xe" filled="t" fillcolor="#231F20" stroked="f">
                <v:path arrowok="t"/>
                <v:fill type="solid"/>
              </v:shape>
              <v:shape style="position:absolute;left:2556;top:5874;width:93;height:478" coordorigin="2556,5874" coordsize="93,478" path="m2650,6342l2645,6342,2645,6347,2650,6347,2650,6342xe" filled="t" fillcolor="#231F20" stroked="f">
                <v:path arrowok="t"/>
                <v:fill type="solid"/>
              </v:shape>
            </v:group>
            <v:group style="position:absolute;left:2603;top:6025;width:2;height:181" coordorigin="2603,6025" coordsize="2,181">
              <v:shape style="position:absolute;left:2603;top:6025;width:2;height:181" coordorigin="2603,6025" coordsize="0,181" path="m2603,6025l2603,6206e" filled="f" stroked="t" strokeweight="4.262pt" strokecolor="#BCBEC0">
                <v:path arrowok="t"/>
              </v:shape>
            </v:group>
            <v:group style="position:absolute;left:2556;top:6020;width:93;height:191" coordorigin="2556,6020" coordsize="93,191">
              <v:shape style="position:absolute;left:2556;top:6020;width:93;height:191" coordorigin="2556,6020" coordsize="93,191" path="m2650,6020l2556,6020,2556,6211,2650,6211,2650,6206,2640,6206,2640,6201,2566,6201,2566,6030,2650,6030,2650,6020xe" filled="t" fillcolor="#231F20" stroked="f">
                <v:path arrowok="t"/>
                <v:fill type="solid"/>
              </v:shape>
              <v:shape style="position:absolute;left:2556;top:6020;width:93;height:191" coordorigin="2556,6020" coordsize="93,191" path="m2650,6030l2640,6030,2640,6206,2645,6206,2645,6201,2650,6201,2650,6030xe" filled="t" fillcolor="#231F20" stroked="f">
                <v:path arrowok="t"/>
                <v:fill type="solid"/>
              </v:shape>
              <v:shape style="position:absolute;left:2556;top:6020;width:93;height:191" coordorigin="2556,6020" coordsize="93,191" path="m2650,6201l2645,6201,2645,6206,2650,6206,2650,6201xe" filled="t" fillcolor="#231F20" stroked="f">
                <v:path arrowok="t"/>
                <v:fill type="solid"/>
              </v:shape>
            </v:group>
            <v:group style="position:absolute;left:2603;top:6113;width:2;height:233" coordorigin="2603,6113" coordsize="2,233">
              <v:shape style="position:absolute;left:2603;top:6113;width:2;height:233" coordorigin="2603,6113" coordsize="0,233" path="m2603,6113l2603,6346e" filled="f" stroked="t" strokeweight="4.262pt" strokecolor="#231F20">
                <v:path arrowok="t"/>
              </v:shape>
            </v:group>
            <v:group style="position:absolute;left:2556;top:6108;width:93;height:243" coordorigin="2556,6108" coordsize="93,243">
              <v:shape style="position:absolute;left:2556;top:6108;width:93;height:243" coordorigin="2556,6108" coordsize="93,243" path="m2650,6108l2556,6108,2556,6351,2650,6351,2650,6346,2640,6346,2640,6341,2566,6341,2566,6118,2650,6118,2650,6108xe" filled="t" fillcolor="#231F20" stroked="f">
                <v:path arrowok="t"/>
                <v:fill type="solid"/>
              </v:shape>
              <v:shape style="position:absolute;left:2556;top:6108;width:93;height:243" coordorigin="2556,6108" coordsize="93,243" path="m2650,6118l2640,6118,2640,6346,2645,6346,2645,6341,2650,6341,2650,6118xe" filled="t" fillcolor="#231F20" stroked="f">
                <v:path arrowok="t"/>
                <v:fill type="solid"/>
              </v:shape>
              <v:shape style="position:absolute;left:2556;top:6108;width:93;height:243" coordorigin="2556,6108" coordsize="93,243" path="m2650,6341l2645,6341,2645,6346,2650,6346,2650,6341xe" filled="t" fillcolor="#231F20" stroked="f">
                <v:path arrowok="t"/>
                <v:fill type="solid"/>
              </v:shape>
            </v:group>
            <v:group style="position:absolute;left:2824;top:5887;width:2;height:460" coordorigin="2824,5887" coordsize="2,460">
              <v:shape style="position:absolute;left:2824;top:5887;width:2;height:460" coordorigin="2824,5887" coordsize="0,460" path="m2824,5887l2824,6347e" filled="f" stroked="t" strokeweight="4.262pt" strokecolor="#8EBCE0">
                <v:path arrowok="t"/>
              </v:shape>
            </v:group>
            <v:group style="position:absolute;left:2777;top:5882;width:93;height:470" coordorigin="2777,5882" coordsize="93,470">
              <v:shape style="position:absolute;left:2777;top:5882;width:93;height:470" coordorigin="2777,5882" coordsize="93,470" path="m2870,5882l2777,5882,2777,6352,2870,6352,2870,6347,2860,6347,2860,6342,2787,6342,2787,5892,2870,5892,2870,5882xe" filled="t" fillcolor="#231F20" stroked="f">
                <v:path arrowok="t"/>
                <v:fill type="solid"/>
              </v:shape>
              <v:shape style="position:absolute;left:2777;top:5882;width:93;height:470" coordorigin="2777,5882" coordsize="93,470" path="m2870,5892l2860,5892,2860,6347,2865,6347,2865,6342,2870,6342,2870,5892xe" filled="t" fillcolor="#231F20" stroked="f">
                <v:path arrowok="t"/>
                <v:fill type="solid"/>
              </v:shape>
              <v:shape style="position:absolute;left:2777;top:5882;width:93;height:470" coordorigin="2777,5882" coordsize="93,470" path="m2870,6342l2865,6342,2865,6347,2870,6347,2870,6342xe" filled="t" fillcolor="#231F20" stroked="f">
                <v:path arrowok="t"/>
                <v:fill type="solid"/>
              </v:shape>
            </v:group>
            <v:group style="position:absolute;left:2824;top:6040;width:2;height:166" coordorigin="2824,6040" coordsize="2,166">
              <v:shape style="position:absolute;left:2824;top:6040;width:2;height:166" coordorigin="2824,6040" coordsize="0,166" path="m2824,6040l2824,6206e" filled="f" stroked="t" strokeweight="4.262pt" strokecolor="#BCBEC0">
                <v:path arrowok="t"/>
              </v:shape>
            </v:group>
            <v:group style="position:absolute;left:2777;top:6035;width:93;height:176" coordorigin="2777,6035" coordsize="93,176">
              <v:shape style="position:absolute;left:2777;top:6035;width:93;height:176" coordorigin="2777,6035" coordsize="93,176" path="m2870,6035l2777,6035,2777,6211,2870,6211,2870,6206,2860,6206,2860,6201,2787,6201,2787,6045,2870,6045,2870,6035xe" filled="t" fillcolor="#231F20" stroked="f">
                <v:path arrowok="t"/>
                <v:fill type="solid"/>
              </v:shape>
              <v:shape style="position:absolute;left:2777;top:6035;width:93;height:176" coordorigin="2777,6035" coordsize="93,176" path="m2870,6045l2860,6045,2860,6206,2865,6206,2865,6201,2870,6201,2870,6045xe" filled="t" fillcolor="#231F20" stroked="f">
                <v:path arrowok="t"/>
                <v:fill type="solid"/>
              </v:shape>
              <v:shape style="position:absolute;left:2777;top:6035;width:93;height:176" coordorigin="2777,6035" coordsize="93,176" path="m2870,6201l2865,6201,2865,6206,2870,6206,2870,6201xe" filled="t" fillcolor="#231F20" stroked="f">
                <v:path arrowok="t"/>
                <v:fill type="solid"/>
              </v:shape>
            </v:group>
            <v:group style="position:absolute;left:2824;top:6123;width:2;height:223" coordorigin="2824,6123" coordsize="2,223">
              <v:shape style="position:absolute;left:2824;top:6123;width:2;height:223" coordorigin="2824,6123" coordsize="0,223" path="m2824,6123l2824,6346e" filled="f" stroked="t" strokeweight="4.262pt" strokecolor="#231F20">
                <v:path arrowok="t"/>
              </v:shape>
            </v:group>
            <v:group style="position:absolute;left:2777;top:6118;width:93;height:233" coordorigin="2777,6118" coordsize="93,233">
              <v:shape style="position:absolute;left:2777;top:6118;width:93;height:233" coordorigin="2777,6118" coordsize="93,233" path="m2870,6118l2777,6118,2777,6351,2870,6351,2870,6346,2860,6346,2860,6341,2787,6341,2787,6128,2870,6128,2870,6118xe" filled="t" fillcolor="#231F20" stroked="f">
                <v:path arrowok="t"/>
                <v:fill type="solid"/>
              </v:shape>
              <v:shape style="position:absolute;left:2777;top:6118;width:93;height:233" coordorigin="2777,6118" coordsize="93,233" path="m2870,6128l2860,6128,2860,6346,2865,6346,2865,6341,2870,6341,2870,6128xe" filled="t" fillcolor="#231F20" stroked="f">
                <v:path arrowok="t"/>
                <v:fill type="solid"/>
              </v:shape>
              <v:shape style="position:absolute;left:2777;top:6118;width:93;height:233" coordorigin="2777,6118" coordsize="93,233" path="m2870,6341l2865,6341,2865,6346,2870,6346,2870,6341xe" filled="t" fillcolor="#231F20" stroked="f">
                <v:path arrowok="t"/>
                <v:fill type="solid"/>
              </v:shape>
            </v:group>
            <v:group style="position:absolute;left:3050;top:5851;width:2;height:496" coordorigin="3050,5851" coordsize="2,496">
              <v:shape style="position:absolute;left:3050;top:5851;width:2;height:496" coordorigin="3050,5851" coordsize="0,496" path="m3050,5851l3050,6347e" filled="f" stroked="t" strokeweight="4.262pt" strokecolor="#8EBCE0">
                <v:path arrowok="t"/>
              </v:shape>
            </v:group>
            <v:group style="position:absolute;left:3003;top:5846;width:93;height:506" coordorigin="3003,5846" coordsize="93,506">
              <v:shape style="position:absolute;left:3003;top:5846;width:93;height:506" coordorigin="3003,5846" coordsize="93,506" path="m3096,5846l3003,5846,3003,6352,3096,6352,3096,6347,3086,6347,3086,6342,3013,6342,3013,5856,3096,5856,3096,5846xe" filled="t" fillcolor="#231F20" stroked="f">
                <v:path arrowok="t"/>
                <v:fill type="solid"/>
              </v:shape>
              <v:shape style="position:absolute;left:3003;top:5846;width:93;height:506" coordorigin="3003,5846" coordsize="93,506" path="m3096,5856l3086,5856,3086,6347,3091,6347,3091,6342,3096,6342,3096,5856xe" filled="t" fillcolor="#231F20" stroked="f">
                <v:path arrowok="t"/>
                <v:fill type="solid"/>
              </v:shape>
              <v:shape style="position:absolute;left:3003;top:5846;width:93;height:506" coordorigin="3003,5846" coordsize="93,506" path="m3096,6342l3091,6342,3091,6347,3096,6347,3096,6342xe" filled="t" fillcolor="#231F20" stroked="f">
                <v:path arrowok="t"/>
                <v:fill type="solid"/>
              </v:shape>
            </v:group>
            <v:group style="position:absolute;left:3050;top:5991;width:2;height:215" coordorigin="3050,5991" coordsize="2,215">
              <v:shape style="position:absolute;left:3050;top:5991;width:2;height:215" coordorigin="3050,5991" coordsize="0,215" path="m3050,5991l3050,6206e" filled="f" stroked="t" strokeweight="4.262pt" strokecolor="#BCBEC0">
                <v:path arrowok="t"/>
              </v:shape>
            </v:group>
            <v:group style="position:absolute;left:3003;top:5986;width:93;height:225" coordorigin="3003,5986" coordsize="93,225">
              <v:shape style="position:absolute;left:3003;top:5986;width:93;height:225" coordorigin="3003,5986" coordsize="93,225" path="m3096,5986l3003,5986,3003,6211,3096,6211,3096,6206,3086,6206,3086,6201,3013,6201,3013,5996,3096,5996,3096,5986xe" filled="t" fillcolor="#231F20" stroked="f">
                <v:path arrowok="t"/>
                <v:fill type="solid"/>
              </v:shape>
              <v:shape style="position:absolute;left:3003;top:5986;width:93;height:225" coordorigin="3003,5986" coordsize="93,225" path="m3096,5996l3086,5996,3086,6206,3091,6206,3091,6201,3096,6201,3096,5996xe" filled="t" fillcolor="#231F20" stroked="f">
                <v:path arrowok="t"/>
                <v:fill type="solid"/>
              </v:shape>
              <v:shape style="position:absolute;left:3003;top:5986;width:93;height:225" coordorigin="3003,5986" coordsize="93,225" path="m3096,6201l3091,6201,3091,6206,3096,6206,3096,6201xe" filled="t" fillcolor="#231F20" stroked="f">
                <v:path arrowok="t"/>
                <v:fill type="solid"/>
              </v:shape>
            </v:group>
            <v:group style="position:absolute;left:3050;top:6088;width:2;height:258" coordorigin="3050,6088" coordsize="2,258">
              <v:shape style="position:absolute;left:3050;top:6088;width:2;height:258" coordorigin="3050,6088" coordsize="0,258" path="m3050,6088l3050,6346e" filled="f" stroked="t" strokeweight="4.262pt" strokecolor="#231F20">
                <v:path arrowok="t"/>
              </v:shape>
            </v:group>
            <v:group style="position:absolute;left:3003;top:6083;width:93;height:268" coordorigin="3003,6083" coordsize="93,268">
              <v:shape style="position:absolute;left:3003;top:6083;width:93;height:268" coordorigin="3003,6083" coordsize="93,268" path="m3096,6083l3003,6083,3003,6351,3096,6351,3096,6346,3086,6346,3086,6341,3013,6341,3013,6093,3096,6093,3096,6083xe" filled="t" fillcolor="#231F20" stroked="f">
                <v:path arrowok="t"/>
                <v:fill type="solid"/>
              </v:shape>
              <v:shape style="position:absolute;left:3003;top:6083;width:93;height:268" coordorigin="3003,6083" coordsize="93,268" path="m3096,6093l3086,6093,3086,6346,3091,6346,3091,6341,3096,6341,3096,6093xe" filled="t" fillcolor="#231F20" stroked="f">
                <v:path arrowok="t"/>
                <v:fill type="solid"/>
              </v:shape>
              <v:shape style="position:absolute;left:3003;top:6083;width:93;height:268" coordorigin="3003,6083" coordsize="93,268" path="m3096,6341l3091,6341,3091,6346,3096,6346,3096,6341xe" filled="t" fillcolor="#231F20" stroked="f">
                <v:path arrowok="t"/>
                <v:fill type="solid"/>
              </v:shape>
            </v:group>
            <v:group style="position:absolute;left:3262;top:5707;width:2;height:634" coordorigin="3262,5707" coordsize="2,634">
              <v:shape style="position:absolute;left:3262;top:5707;width:2;height:634" coordorigin="3262,5707" coordsize="0,634" path="m3262,5707l3262,6342e" filled="f" stroked="t" strokeweight="4.262pt" strokecolor="#8EBCE0">
                <v:path arrowok="t"/>
              </v:shape>
            </v:group>
            <v:group style="position:absolute;left:3216;top:5702;width:93;height:644" coordorigin="3216,5702" coordsize="93,644">
              <v:shape style="position:absolute;left:3216;top:5702;width:93;height:644" coordorigin="3216,5702" coordsize="93,644" path="m3309,5702l3216,5702,3216,6347,3309,6347,3309,6342,3299,6342,3299,6337,3226,6337,3226,5712,3309,5712,3309,5702xe" filled="t" fillcolor="#231F20" stroked="f">
                <v:path arrowok="t"/>
                <v:fill type="solid"/>
              </v:shape>
              <v:shape style="position:absolute;left:3216;top:5702;width:93;height:644" coordorigin="3216,5702" coordsize="93,644" path="m3309,5712l3299,5712,3299,6342,3304,6342,3304,6337,3309,6337,3309,5712xe" filled="t" fillcolor="#231F20" stroked="f">
                <v:path arrowok="t"/>
                <v:fill type="solid"/>
              </v:shape>
              <v:shape style="position:absolute;left:3216;top:5702;width:93;height:644" coordorigin="3216,5702" coordsize="93,644" path="m3309,6337l3304,6337,3304,6342,3309,6342,3309,6337xe" filled="t" fillcolor="#231F20" stroked="f">
                <v:path arrowok="t"/>
                <v:fill type="solid"/>
              </v:shape>
            </v:group>
            <v:group style="position:absolute;left:3262;top:5879;width:2;height:321" coordorigin="3262,5879" coordsize="2,321">
              <v:shape style="position:absolute;left:3262;top:5879;width:2;height:321" coordorigin="3262,5879" coordsize="0,321" path="m3262,5879l3262,6200e" filled="f" stroked="t" strokeweight="4.262pt" strokecolor="#BCBEC0">
                <v:path arrowok="t"/>
              </v:shape>
            </v:group>
            <v:group style="position:absolute;left:3216;top:5874;width:93;height:331" coordorigin="3216,5874" coordsize="93,331">
              <v:shape style="position:absolute;left:3216;top:5874;width:93;height:331" coordorigin="3216,5874" coordsize="93,331" path="m3309,5874l3216,5874,3216,6205,3309,6205,3309,6200,3299,6200,3299,6195,3226,6195,3226,5884,3309,5884,3309,5874xe" filled="t" fillcolor="#231F20" stroked="f">
                <v:path arrowok="t"/>
                <v:fill type="solid"/>
              </v:shape>
              <v:shape style="position:absolute;left:3216;top:5874;width:93;height:331" coordorigin="3216,5874" coordsize="93,331" path="m3309,5884l3299,5884,3299,6200,3304,6200,3304,6195,3309,6195,3309,5884xe" filled="t" fillcolor="#231F20" stroked="f">
                <v:path arrowok="t"/>
                <v:fill type="solid"/>
              </v:shape>
              <v:shape style="position:absolute;left:3216;top:5874;width:93;height:331" coordorigin="3216,5874" coordsize="93,331" path="m3309,6195l3304,6195,3304,6200,3309,6200,3309,6195xe" filled="t" fillcolor="#231F20" stroked="f">
                <v:path arrowok="t"/>
                <v:fill type="solid"/>
              </v:shape>
            </v:group>
            <v:group style="position:absolute;left:3262;top:5994;width:2;height:347" coordorigin="3262,5994" coordsize="2,347">
              <v:shape style="position:absolute;left:3262;top:5994;width:2;height:347" coordorigin="3262,5994" coordsize="0,347" path="m3262,5994l3262,6341e" filled="f" stroked="t" strokeweight="4.262pt" strokecolor="#231F20">
                <v:path arrowok="t"/>
              </v:shape>
            </v:group>
            <v:group style="position:absolute;left:3216;top:5989;width:93;height:357" coordorigin="3216,5989" coordsize="93,357">
              <v:shape style="position:absolute;left:3216;top:5989;width:93;height:357" coordorigin="3216,5989" coordsize="93,357" path="m3309,5989l3216,5989,3216,6346,3309,6346,3309,6341,3299,6341,3299,6336,3226,6336,3226,5999,3309,5999,3309,5989xe" filled="t" fillcolor="#231F20" stroked="f">
                <v:path arrowok="t"/>
                <v:fill type="solid"/>
              </v:shape>
              <v:shape style="position:absolute;left:3216;top:5989;width:93;height:357" coordorigin="3216,5989" coordsize="93,357" path="m3309,5999l3299,5999,3299,6341,3304,6341,3304,6336,3309,6336,3309,5999xe" filled="t" fillcolor="#231F20" stroked="f">
                <v:path arrowok="t"/>
                <v:fill type="solid"/>
              </v:shape>
              <v:shape style="position:absolute;left:3216;top:5989;width:93;height:357" coordorigin="3216,5989" coordsize="93,357" path="m3309,6336l3304,6336,3304,6341,3309,6341,3309,6336xe" filled="t" fillcolor="#231F20" stroked="f">
                <v:path arrowok="t"/>
                <v:fill type="solid"/>
              </v:shape>
            </v:group>
            <v:group style="position:absolute;left:3485;top:5467;width:2;height:880" coordorigin="3485,5467" coordsize="2,880">
              <v:shape style="position:absolute;left:3485;top:5467;width:2;height:880" coordorigin="3485,5467" coordsize="0,880" path="m3485,5467l3485,6347e" filled="f" stroked="t" strokeweight="4.262pt" strokecolor="#8EBCE0">
                <v:path arrowok="t"/>
              </v:shape>
            </v:group>
            <v:group style="position:absolute;left:3438;top:5462;width:93;height:890" coordorigin="3438,5462" coordsize="93,890">
              <v:shape style="position:absolute;left:3438;top:5462;width:93;height:890" coordorigin="3438,5462" coordsize="93,890" path="m3532,5462l3438,5462,3438,6352,3532,6352,3532,6347,3522,6347,3522,6342,3448,6342,3448,5472,3532,5472,3532,5462xe" filled="t" fillcolor="#231F20" stroked="f">
                <v:path arrowok="t"/>
                <v:fill type="solid"/>
              </v:shape>
              <v:shape style="position:absolute;left:3438;top:5462;width:93;height:890" coordorigin="3438,5462" coordsize="93,890" path="m3532,5472l3522,5472,3522,6347,3527,6347,3527,6342,3532,6342,3532,5472xe" filled="t" fillcolor="#231F20" stroked="f">
                <v:path arrowok="t"/>
                <v:fill type="solid"/>
              </v:shape>
              <v:shape style="position:absolute;left:3438;top:5462;width:93;height:890" coordorigin="3438,5462" coordsize="93,890" path="m3532,6342l3527,6342,3527,6347,3532,6347,3532,6342xe" filled="t" fillcolor="#231F20" stroked="f">
                <v:path arrowok="t"/>
                <v:fill type="solid"/>
              </v:shape>
            </v:group>
            <v:group style="position:absolute;left:3485;top:5664;width:2;height:542" coordorigin="3485,5664" coordsize="2,542">
              <v:shape style="position:absolute;left:3485;top:5664;width:2;height:542" coordorigin="3485,5664" coordsize="0,542" path="m3485,5664l3485,6206e" filled="f" stroked="t" strokeweight="4.262pt" strokecolor="#BCBEC0">
                <v:path arrowok="t"/>
              </v:shape>
            </v:group>
            <v:group style="position:absolute;left:3438;top:5659;width:93;height:552" coordorigin="3438,5659" coordsize="93,552">
              <v:shape style="position:absolute;left:3438;top:5659;width:93;height:552" coordorigin="3438,5659" coordsize="93,552" path="m3532,5659l3438,5659,3438,6211,3532,6211,3532,6206,3522,6206,3522,6201,3448,6201,3448,5669,3532,5669,3532,5659xe" filled="t" fillcolor="#231F20" stroked="f">
                <v:path arrowok="t"/>
                <v:fill type="solid"/>
              </v:shape>
              <v:shape style="position:absolute;left:3438;top:5659;width:93;height:552" coordorigin="3438,5659" coordsize="93,552" path="m3532,5669l3522,5669,3522,6206,3527,6206,3527,6201,3532,6201,3532,5669xe" filled="t" fillcolor="#231F20" stroked="f">
                <v:path arrowok="t"/>
                <v:fill type="solid"/>
              </v:shape>
              <v:shape style="position:absolute;left:3438;top:5659;width:93;height:552" coordorigin="3438,5659" coordsize="93,552" path="m3532,6201l3527,6201,3527,6206,3532,6206,3532,6201xe" filled="t" fillcolor="#231F20" stroked="f">
                <v:path arrowok="t"/>
                <v:fill type="solid"/>
              </v:shape>
            </v:group>
            <v:group style="position:absolute;left:3485;top:5829;width:2;height:517" coordorigin="3485,5829" coordsize="2,517">
              <v:shape style="position:absolute;left:3485;top:5829;width:2;height:517" coordorigin="3485,5829" coordsize="0,517" path="m3485,5829l3485,6346e" filled="f" stroked="t" strokeweight="4.262pt" strokecolor="#231F20">
                <v:path arrowok="t"/>
              </v:shape>
            </v:group>
            <v:group style="position:absolute;left:3438;top:5824;width:93;height:527" coordorigin="3438,5824" coordsize="93,527">
              <v:shape style="position:absolute;left:3438;top:5824;width:93;height:527" coordorigin="3438,5824" coordsize="93,527" path="m3532,5824l3438,5824,3438,6351,3532,6351,3532,6346,3522,6346,3522,6341,3448,6341,3448,5834,3532,5834,3532,5824xe" filled="t" fillcolor="#231F20" stroked="f">
                <v:path arrowok="t"/>
                <v:fill type="solid"/>
              </v:shape>
              <v:shape style="position:absolute;left:3438;top:5824;width:93;height:527" coordorigin="3438,5824" coordsize="93,527" path="m3532,5834l3522,5834,3522,6346,3527,6346,3527,6341,3532,6341,3532,5834xe" filled="t" fillcolor="#231F20" stroked="f">
                <v:path arrowok="t"/>
                <v:fill type="solid"/>
              </v:shape>
              <v:shape style="position:absolute;left:3438;top:5824;width:93;height:527" coordorigin="3438,5824" coordsize="93,527" path="m3532,6341l3527,6341,3527,6346,3532,6346,3532,6341xe" filled="t" fillcolor="#231F20" stroked="f">
                <v:path arrowok="t"/>
                <v:fill type="solid"/>
              </v:shape>
            </v:group>
            <v:group style="position:absolute;left:3702;top:5039;width:2;height:1308" coordorigin="3702,5039" coordsize="2,1308">
              <v:shape style="position:absolute;left:3702;top:5039;width:2;height:1308" coordorigin="3702,5039" coordsize="0,1308" path="m3702,5039l3702,6347e" filled="f" stroked="t" strokeweight="4.262pt" strokecolor="#8EBCE0">
                <v:path arrowok="t"/>
              </v:shape>
            </v:group>
            <v:group style="position:absolute;left:3655;top:5034;width:93;height:1318" coordorigin="3655,5034" coordsize="93,1318">
              <v:shape style="position:absolute;left:3655;top:5034;width:93;height:1318" coordorigin="3655,5034" coordsize="93,1318" path="m3749,5034l3655,5034,3655,6352,3749,6352,3749,6347,3739,6347,3739,6342,3665,6342,3665,5044,3749,5044,3749,5034xe" filled="t" fillcolor="#231F20" stroked="f">
                <v:path arrowok="t"/>
                <v:fill type="solid"/>
              </v:shape>
              <v:shape style="position:absolute;left:3655;top:5034;width:93;height:1318" coordorigin="3655,5034" coordsize="93,1318" path="m3749,5044l3739,5044,3739,6347,3744,6347,3744,6342,3749,6342,3749,5044xe" filled="t" fillcolor="#231F20" stroked="f">
                <v:path arrowok="t"/>
                <v:fill type="solid"/>
              </v:shape>
              <v:shape style="position:absolute;left:3655;top:5034;width:93;height:1318" coordorigin="3655,5034" coordsize="93,1318" path="m3749,6342l3744,6342,3744,6347,3749,6347,3749,6342xe" filled="t" fillcolor="#231F20" stroked="f">
                <v:path arrowok="t"/>
                <v:fill type="solid"/>
              </v:shape>
            </v:group>
            <v:group style="position:absolute;left:3702;top:5313;width:2;height:893" coordorigin="3702,5313" coordsize="2,893">
              <v:shape style="position:absolute;left:3702;top:5313;width:2;height:893" coordorigin="3702,5313" coordsize="0,893" path="m3702,5313l3702,6206e" filled="f" stroked="t" strokeweight="4.262pt" strokecolor="#BCBEC0">
                <v:path arrowok="t"/>
              </v:shape>
            </v:group>
            <v:group style="position:absolute;left:3655;top:5308;width:93;height:903" coordorigin="3655,5308" coordsize="93,903">
              <v:shape style="position:absolute;left:3655;top:5308;width:93;height:903" coordorigin="3655,5308" coordsize="93,903" path="m3749,5308l3655,5308,3655,6211,3749,6211,3749,6206,3739,6206,3739,6201,3665,6201,3665,5318,3749,5318,3749,5308xe" filled="t" fillcolor="#231F20" stroked="f">
                <v:path arrowok="t"/>
                <v:fill type="solid"/>
              </v:shape>
              <v:shape style="position:absolute;left:3655;top:5308;width:93;height:903" coordorigin="3655,5308" coordsize="93,903" path="m3749,5318l3739,5318,3739,6206,3744,6206,3744,6201,3749,6201,3749,5318xe" filled="t" fillcolor="#231F20" stroked="f">
                <v:path arrowok="t"/>
                <v:fill type="solid"/>
              </v:shape>
              <v:shape style="position:absolute;left:3655;top:5308;width:93;height:903" coordorigin="3655,5308" coordsize="93,903" path="m3749,6201l3744,6201,3744,6206,3749,6206,3749,6201xe" filled="t" fillcolor="#231F20" stroked="f">
                <v:path arrowok="t"/>
                <v:fill type="solid"/>
              </v:shape>
            </v:group>
            <v:group style="position:absolute;left:3702;top:5605;width:2;height:742" coordorigin="3702,5605" coordsize="2,742">
              <v:shape style="position:absolute;left:3702;top:5605;width:2;height:742" coordorigin="3702,5605" coordsize="0,742" path="m3702,5605l3702,6346e" filled="f" stroked="t" strokeweight="4.262pt" strokecolor="#231F20">
                <v:path arrowok="t"/>
              </v:shape>
            </v:group>
            <v:group style="position:absolute;left:3655;top:5600;width:93;height:752" coordorigin="3655,5600" coordsize="93,752">
              <v:shape style="position:absolute;left:3655;top:5600;width:93;height:752" coordorigin="3655,5600" coordsize="93,752" path="m3749,5600l3655,5600,3655,6351,3749,6351,3749,6346,3739,6346,3739,6341,3665,6341,3665,5610,3749,5610,3749,5600xe" filled="t" fillcolor="#231F20" stroked="f">
                <v:path arrowok="t"/>
                <v:fill type="solid"/>
              </v:shape>
              <v:shape style="position:absolute;left:3655;top:5600;width:93;height:752" coordorigin="3655,5600" coordsize="93,752" path="m3749,5610l3739,5610,3739,6346,3744,6346,3744,6341,3749,6341,3749,5610xe" filled="t" fillcolor="#231F20" stroked="f">
                <v:path arrowok="t"/>
                <v:fill type="solid"/>
              </v:shape>
              <v:shape style="position:absolute;left:3655;top:5600;width:93;height:752" coordorigin="3655,5600" coordsize="93,752" path="m3749,6341l3744,6341,3744,6346,3749,6346,3749,6341xe" filled="t" fillcolor="#231F20" stroked="f">
                <v:path arrowok="t"/>
                <v:fill type="solid"/>
              </v:shape>
            </v:group>
            <v:group style="position:absolute;left:3920;top:4667;width:2;height:1680" coordorigin="3920,4667" coordsize="2,1680">
              <v:shape style="position:absolute;left:3920;top:4667;width:2;height:1680" coordorigin="3920,4667" coordsize="0,1680" path="m3920,4667l3920,6347e" filled="f" stroked="t" strokeweight="4.262pt" strokecolor="#8EBCE0">
                <v:path arrowok="t"/>
              </v:shape>
            </v:group>
            <v:group style="position:absolute;left:3874;top:4662;width:93;height:1690" coordorigin="3874,4662" coordsize="93,1690">
              <v:shape style="position:absolute;left:3874;top:4662;width:93;height:1690" coordorigin="3874,4662" coordsize="93,1690" path="m3967,4662l3874,4662,3874,6352,3967,6352,3967,6347,3957,6347,3957,6342,3884,6342,3884,4672,3967,4672,3967,4662xe" filled="t" fillcolor="#231F20" stroked="f">
                <v:path arrowok="t"/>
                <v:fill type="solid"/>
              </v:shape>
              <v:shape style="position:absolute;left:3874;top:4662;width:93;height:1690" coordorigin="3874,4662" coordsize="93,1690" path="m3967,4672l3957,4672,3957,6347,3962,6347,3962,6342,3967,6342,3967,4672xe" filled="t" fillcolor="#231F20" stroked="f">
                <v:path arrowok="t"/>
                <v:fill type="solid"/>
              </v:shape>
              <v:shape style="position:absolute;left:3874;top:4662;width:93;height:1690" coordorigin="3874,4662" coordsize="93,1690" path="m3967,6342l3962,6342,3962,6347,3967,6347,3967,6342xe" filled="t" fillcolor="#231F20" stroked="f">
                <v:path arrowok="t"/>
                <v:fill type="solid"/>
              </v:shape>
            </v:group>
            <v:group style="position:absolute;left:3920;top:5058;width:2;height:1148" coordorigin="3920,5058" coordsize="2,1148">
              <v:shape style="position:absolute;left:3920;top:5058;width:2;height:1148" coordorigin="3920,5058" coordsize="0,1148" path="m3920,5058l3920,6206e" filled="f" stroked="t" strokeweight="4.262pt" strokecolor="#BCBEC0">
                <v:path arrowok="t"/>
              </v:shape>
            </v:group>
            <v:group style="position:absolute;left:3874;top:5053;width:93;height:1158" coordorigin="3874,5053" coordsize="93,1158">
              <v:shape style="position:absolute;left:3874;top:5053;width:93;height:1158" coordorigin="3874,5053" coordsize="93,1158" path="m3967,5053l3874,5053,3874,6211,3967,6211,3967,6206,3957,6206,3957,6201,3884,6201,3884,5063,3967,5063,3967,5053xe" filled="t" fillcolor="#231F20" stroked="f">
                <v:path arrowok="t"/>
                <v:fill type="solid"/>
              </v:shape>
              <v:shape style="position:absolute;left:3874;top:5053;width:93;height:1158" coordorigin="3874,5053" coordsize="93,1158" path="m3967,5063l3957,5063,3957,6206,3962,6206,3962,6201,3967,6201,3967,5063xe" filled="t" fillcolor="#231F20" stroked="f">
                <v:path arrowok="t"/>
                <v:fill type="solid"/>
              </v:shape>
              <v:shape style="position:absolute;left:3874;top:5053;width:93;height:1158" coordorigin="3874,5053" coordsize="93,1158" path="m3967,6201l3962,6201,3962,6206,3967,6206,3967,6201xe" filled="t" fillcolor="#231F20" stroked="f">
                <v:path arrowok="t"/>
                <v:fill type="solid"/>
              </v:shape>
            </v:group>
            <v:group style="position:absolute;left:3920;top:5444;width:2;height:902" coordorigin="3920,5444" coordsize="2,902">
              <v:shape style="position:absolute;left:3920;top:5444;width:2;height:902" coordorigin="3920,5444" coordsize="0,902" path="m3920,5444l3920,6346e" filled="f" stroked="t" strokeweight="4.262pt" strokecolor="#231F20">
                <v:path arrowok="t"/>
              </v:shape>
            </v:group>
            <v:group style="position:absolute;left:3874;top:5439;width:93;height:912" coordorigin="3874,5439" coordsize="93,912">
              <v:shape style="position:absolute;left:3874;top:5439;width:93;height:912" coordorigin="3874,5439" coordsize="93,912" path="m3967,5439l3874,5439,3874,6351,3967,6351,3967,6346,3957,6346,3957,6341,3884,6341,3884,5449,3967,5449,3967,5439xe" filled="t" fillcolor="#231F20" stroked="f">
                <v:path arrowok="t"/>
                <v:fill type="solid"/>
              </v:shape>
              <v:shape style="position:absolute;left:3874;top:5439;width:93;height:912" coordorigin="3874,5439" coordsize="93,912" path="m3967,5449l3957,5449,3957,6346,3962,6346,3962,6341,3967,6341,3967,5449xe" filled="t" fillcolor="#231F20" stroked="f">
                <v:path arrowok="t"/>
                <v:fill type="solid"/>
              </v:shape>
              <v:shape style="position:absolute;left:3874;top:5439;width:93;height:912" coordorigin="3874,5439" coordsize="93,912" path="m3967,6341l3962,6341,3962,6346,3967,6346,3967,6341xe" filled="t" fillcolor="#231F20" stroked="f">
                <v:path arrowok="t"/>
                <v:fill type="solid"/>
              </v:shape>
            </v:group>
            <v:group style="position:absolute;left:4143;top:4435;width:2;height:1913" coordorigin="4143,4435" coordsize="2,1913">
              <v:shape style="position:absolute;left:4143;top:4435;width:2;height:1913" coordorigin="4143,4435" coordsize="0,1913" path="m4143,4435l4143,6347e" filled="f" stroked="t" strokeweight="4.262pt" strokecolor="#8EBCE0">
                <v:path arrowok="t"/>
              </v:shape>
            </v:group>
            <v:group style="position:absolute;left:4096;top:4430;width:93;height:1923" coordorigin="4096,4430" coordsize="93,1923">
              <v:shape style="position:absolute;left:4096;top:4430;width:93;height:1923" coordorigin="4096,4430" coordsize="93,1923" path="m4190,4430l4096,4430,4096,6352,4190,6352,4190,6347,4180,6347,4180,6342,4106,6342,4106,4440,4190,4440,4190,4430xe" filled="t" fillcolor="#231F20" stroked="f">
                <v:path arrowok="t"/>
                <v:fill type="solid"/>
              </v:shape>
              <v:shape style="position:absolute;left:4096;top:4430;width:93;height:1923" coordorigin="4096,4430" coordsize="93,1923" path="m4190,4440l4180,4440,4180,6347,4185,6347,4185,6342,4190,6342,4190,4440xe" filled="t" fillcolor="#231F20" stroked="f">
                <v:path arrowok="t"/>
                <v:fill type="solid"/>
              </v:shape>
              <v:shape style="position:absolute;left:4096;top:4430;width:93;height:1923" coordorigin="4096,4430" coordsize="93,1923" path="m4190,6342l4185,6342,4185,6347,4190,6347,4190,6342xe" filled="t" fillcolor="#231F20" stroked="f">
                <v:path arrowok="t"/>
                <v:fill type="solid"/>
              </v:shape>
            </v:group>
            <v:group style="position:absolute;left:4143;top:4816;width:2;height:1383" coordorigin="4143,4816" coordsize="2,1383">
              <v:shape style="position:absolute;left:4143;top:4816;width:2;height:1383" coordorigin="4143,4816" coordsize="0,1383" path="m4143,4816l4143,6198e" filled="f" stroked="t" strokeweight="4.262pt" strokecolor="#BCBEC0">
                <v:path arrowok="t"/>
              </v:shape>
            </v:group>
            <v:group style="position:absolute;left:4096;top:4811;width:93;height:1393" coordorigin="4096,4811" coordsize="93,1393">
              <v:shape style="position:absolute;left:4096;top:4811;width:93;height:1393" coordorigin="4096,4811" coordsize="93,1393" path="m4190,4811l4096,4811,4096,6203,4190,6203,4190,6198,4180,6198,4180,6193,4106,6193,4106,4821,4190,4821,4190,4811xe" filled="t" fillcolor="#231F20" stroked="f">
                <v:path arrowok="t"/>
                <v:fill type="solid"/>
              </v:shape>
              <v:shape style="position:absolute;left:4096;top:4811;width:93;height:1393" coordorigin="4096,4811" coordsize="93,1393" path="m4190,4821l4180,4821,4180,6198,4185,6198,4185,6193,4190,6193,4190,4821xe" filled="t" fillcolor="#231F20" stroked="f">
                <v:path arrowok="t"/>
                <v:fill type="solid"/>
              </v:shape>
              <v:shape style="position:absolute;left:4096;top:4811;width:93;height:1393" coordorigin="4096,4811" coordsize="93,1393" path="m4190,6193l4185,6193,4185,6198,4190,6198,4190,6193xe" filled="t" fillcolor="#231F20" stroked="f">
                <v:path arrowok="t"/>
                <v:fill type="solid"/>
              </v:shape>
            </v:group>
            <v:group style="position:absolute;left:4143;top:5273;width:2;height:1074" coordorigin="4143,5273" coordsize="2,1074">
              <v:shape style="position:absolute;left:4143;top:5273;width:2;height:1074" coordorigin="4143,5273" coordsize="0,1074" path="m4143,5273l4143,6346e" filled="f" stroked="t" strokeweight="4.262pt" strokecolor="#231F20">
                <v:path arrowok="t"/>
              </v:shape>
            </v:group>
            <v:group style="position:absolute;left:4096;top:5268;width:93;height:1084" coordorigin="4096,5268" coordsize="93,1084">
              <v:shape style="position:absolute;left:4096;top:5268;width:93;height:1084" coordorigin="4096,5268" coordsize="93,1084" path="m4190,5268l4096,5268,4096,6351,4190,6351,4190,6346,4180,6346,4180,6341,4106,6341,4106,5278,4190,5278,4190,5268xe" filled="t" fillcolor="#231F20" stroked="f">
                <v:path arrowok="t"/>
                <v:fill type="solid"/>
              </v:shape>
              <v:shape style="position:absolute;left:4096;top:5268;width:93;height:1084" coordorigin="4096,5268" coordsize="93,1084" path="m4190,5278l4180,5278,4180,6346,4185,6346,4185,6341,4190,6341,4190,5278xe" filled="t" fillcolor="#231F20" stroked="f">
                <v:path arrowok="t"/>
                <v:fill type="solid"/>
              </v:shape>
              <v:shape style="position:absolute;left:4096;top:5268;width:93;height:1084" coordorigin="4096,5268" coordsize="93,1084" path="m4190,6341l4185,6341,4185,6346,4190,6346,4190,6341xe" filled="t" fillcolor="#231F20" stroked="f">
                <v:path arrowok="t"/>
                <v:fill type="solid"/>
              </v:shape>
            </v:group>
            <v:group style="position:absolute;left:4364;top:3625;width:2;height:2722" coordorigin="4364,3625" coordsize="2,2722">
              <v:shape style="position:absolute;left:4364;top:3625;width:2;height:2722" coordorigin="4364,3625" coordsize="0,2722" path="m4364,3625l4364,6347e" filled="f" stroked="t" strokeweight="4.261pt" strokecolor="#8EBCE0">
                <v:path arrowok="t"/>
              </v:shape>
            </v:group>
            <v:group style="position:absolute;left:4317;top:3620;width:93;height:2732" coordorigin="4317,3620" coordsize="93,2732">
              <v:shape style="position:absolute;left:4317;top:3620;width:93;height:2732" coordorigin="4317,3620" coordsize="93,2732" path="m4411,3620l4317,3620,4317,6352,4411,6352,4411,6347,4401,6347,4401,6342,4327,6342,4327,3630,4411,3630,4411,3620xe" filled="t" fillcolor="#231F20" stroked="f">
                <v:path arrowok="t"/>
                <v:fill type="solid"/>
              </v:shape>
              <v:shape style="position:absolute;left:4317;top:3620;width:93;height:2732" coordorigin="4317,3620" coordsize="93,2732" path="m4411,3630l4401,3630,4401,6347,4406,6347,4406,6342,4411,6342,4411,3630xe" filled="t" fillcolor="#231F20" stroked="f">
                <v:path arrowok="t"/>
                <v:fill type="solid"/>
              </v:shape>
              <v:shape style="position:absolute;left:4317;top:3620;width:93;height:2732" coordorigin="4317,3620" coordsize="93,2732" path="m4411,6342l4406,6342,4406,6347,4411,6347,4411,6342xe" filled="t" fillcolor="#231F20" stroked="f">
                <v:path arrowok="t"/>
                <v:fill type="solid"/>
              </v:shape>
            </v:group>
            <v:group style="position:absolute;left:4365;top:4232;width:2;height:1974" coordorigin="4365,4232" coordsize="2,1974">
              <v:shape style="position:absolute;left:4365;top:4232;width:2;height:1974" coordorigin="4365,4232" coordsize="0,1974" path="m4365,4232l4365,6206e" filled="f" stroked="t" strokeweight="4.262pt" strokecolor="#BCBEC0">
                <v:path arrowok="t"/>
              </v:shape>
            </v:group>
            <v:group style="position:absolute;left:4318;top:4227;width:93;height:1984" coordorigin="4318,4227" coordsize="93,1984">
              <v:shape style="position:absolute;left:4318;top:4227;width:93;height:1984" coordorigin="4318,4227" coordsize="93,1984" path="m4412,4227l4318,4227,4318,6211,4412,6211,4412,6206,4402,6206,4402,6201,4328,6201,4328,4237,4412,4237,4412,4227xe" filled="t" fillcolor="#231F20" stroked="f">
                <v:path arrowok="t"/>
                <v:fill type="solid"/>
              </v:shape>
              <v:shape style="position:absolute;left:4318;top:4227;width:93;height:1984" coordorigin="4318,4227" coordsize="93,1984" path="m4412,4237l4402,4237,4402,6206,4407,6206,4407,6201,4412,6201,4412,4237xe" filled="t" fillcolor="#231F20" stroked="f">
                <v:path arrowok="t"/>
                <v:fill type="solid"/>
              </v:shape>
              <v:shape style="position:absolute;left:4318;top:4227;width:93;height:1984" coordorigin="4318,4227" coordsize="93,1984" path="m4412,6201l4407,6201,4407,6206,4412,6206,4412,6201xe" filled="t" fillcolor="#231F20" stroked="f">
                <v:path arrowok="t"/>
                <v:fill type="solid"/>
              </v:shape>
            </v:group>
            <v:group style="position:absolute;left:4364;top:4919;width:2;height:1427" coordorigin="4364,4919" coordsize="2,1427">
              <v:shape style="position:absolute;left:4364;top:4919;width:2;height:1427" coordorigin="4364,4919" coordsize="0,1427" path="m4364,4919l4364,6346e" filled="f" stroked="t" strokeweight="4.261pt" strokecolor="#231F20">
                <v:path arrowok="t"/>
              </v:shape>
            </v:group>
            <v:group style="position:absolute;left:4317;top:4914;width:93;height:1437" coordorigin="4317,4914" coordsize="93,1437">
              <v:shape style="position:absolute;left:4317;top:4914;width:93;height:1437" coordorigin="4317,4914" coordsize="93,1437" path="m4411,4914l4317,4914,4317,6351,4411,6351,4411,6346,4401,6346,4401,6341,4327,6341,4327,4924,4411,4924,4411,4914xe" filled="t" fillcolor="#231F20" stroked="f">
                <v:path arrowok="t"/>
                <v:fill type="solid"/>
              </v:shape>
              <v:shape style="position:absolute;left:4317;top:4914;width:93;height:1437" coordorigin="4317,4914" coordsize="93,1437" path="m4411,4924l4401,4924,4401,6346,4406,6346,4406,6341,4411,6341,4411,4924xe" filled="t" fillcolor="#231F20" stroked="f">
                <v:path arrowok="t"/>
                <v:fill type="solid"/>
              </v:shape>
              <v:shape style="position:absolute;left:4317;top:4914;width:93;height:1437" coordorigin="4317,4914" coordsize="93,1437" path="m4411,6341l4406,6341,4406,6346,4411,6346,4411,6341xe" filled="t" fillcolor="#231F20" stroked="f">
                <v:path arrowok="t"/>
                <v:fill type="solid"/>
              </v:shape>
            </v:group>
            <v:group style="position:absolute;left:4585;top:4671;width:2;height:1676" coordorigin="4585,4671" coordsize="2,1676">
              <v:shape style="position:absolute;left:4585;top:4671;width:2;height:1676" coordorigin="4585,4671" coordsize="0,1676" path="m4585,4671l4585,6347e" filled="f" stroked="t" strokeweight="4.261pt" strokecolor="#8EBCE0">
                <v:path arrowok="t"/>
              </v:shape>
            </v:group>
            <v:group style="position:absolute;left:4538;top:4666;width:93;height:1686" coordorigin="4538,4666" coordsize="93,1686">
              <v:shape style="position:absolute;left:4538;top:4666;width:93;height:1686" coordorigin="4538,4666" coordsize="93,1686" path="m4631,4666l4538,4666,4538,6352,4631,6352,4631,6347,4621,6347,4621,6342,4548,6342,4548,4676,4631,4676,4631,4666xe" filled="t" fillcolor="#231F20" stroked="f">
                <v:path arrowok="t"/>
                <v:fill type="solid"/>
              </v:shape>
              <v:shape style="position:absolute;left:4538;top:4666;width:93;height:1686" coordorigin="4538,4666" coordsize="93,1686" path="m4631,4676l4621,4676,4621,6347,4626,6347,4626,6342,4631,6342,4631,4676xe" filled="t" fillcolor="#231F20" stroked="f">
                <v:path arrowok="t"/>
                <v:fill type="solid"/>
              </v:shape>
              <v:shape style="position:absolute;left:4538;top:4666;width:93;height:1686" coordorigin="4538,4666" coordsize="93,1686" path="m4631,6342l4626,6342,4626,6347,4631,6347,4631,6342xe" filled="t" fillcolor="#231F20" stroked="f">
                <v:path arrowok="t"/>
                <v:fill type="solid"/>
              </v:shape>
            </v:group>
            <v:group style="position:absolute;left:4585;top:5039;width:2;height:1167" coordorigin="4585,5039" coordsize="2,1167">
              <v:shape style="position:absolute;left:4585;top:5039;width:2;height:1167" coordorigin="4585,5039" coordsize="0,1167" path="m4585,5039l4585,6206e" filled="f" stroked="t" strokeweight="4.261pt" strokecolor="#BCBEC0">
                <v:path arrowok="t"/>
              </v:shape>
            </v:group>
            <v:group style="position:absolute;left:4538;top:5034;width:93;height:1177" coordorigin="4538,5034" coordsize="93,1177">
              <v:shape style="position:absolute;left:4538;top:5034;width:93;height:1177" coordorigin="4538,5034" coordsize="93,1177" path="m4631,5034l4538,5034,4538,6211,4631,6211,4631,6206,4621,6206,4621,6201,4548,6201,4548,5044,4631,5044,4631,5034xe" filled="t" fillcolor="#231F20" stroked="f">
                <v:path arrowok="t"/>
                <v:fill type="solid"/>
              </v:shape>
              <v:shape style="position:absolute;left:4538;top:5034;width:93;height:1177" coordorigin="4538,5034" coordsize="93,1177" path="m4631,5044l4621,5044,4621,6206,4626,6206,4626,6201,4631,6201,4631,5044xe" filled="t" fillcolor="#231F20" stroked="f">
                <v:path arrowok="t"/>
                <v:fill type="solid"/>
              </v:shape>
              <v:shape style="position:absolute;left:4538;top:5034;width:93;height:1177" coordorigin="4538,5034" coordsize="93,1177" path="m4631,6201l4626,6201,4626,6206,4631,6206,4631,6201xe" filled="t" fillcolor="#231F20" stroked="f">
                <v:path arrowok="t"/>
                <v:fill type="solid"/>
              </v:shape>
            </v:group>
            <v:group style="position:absolute;left:4585;top:5449;width:2;height:897" coordorigin="4585,5449" coordsize="2,897">
              <v:shape style="position:absolute;left:4585;top:5449;width:2;height:897" coordorigin="4585,5449" coordsize="0,897" path="m4585,5449l4585,6346e" filled="f" stroked="t" strokeweight="4.261pt" strokecolor="#231F20">
                <v:path arrowok="t"/>
              </v:shape>
            </v:group>
            <v:group style="position:absolute;left:4538;top:5444;width:93;height:907" coordorigin="4538,5444" coordsize="93,907">
              <v:shape style="position:absolute;left:4538;top:5444;width:93;height:907" coordorigin="4538,5444" coordsize="93,907" path="m4631,5444l4538,5444,4538,6351,4631,6351,4631,6346,4621,6346,4621,6341,4548,6341,4548,5454,4631,5454,4631,5444xe" filled="t" fillcolor="#231F20" stroked="f">
                <v:path arrowok="t"/>
                <v:fill type="solid"/>
              </v:shape>
              <v:shape style="position:absolute;left:4538;top:5444;width:93;height:907" coordorigin="4538,5444" coordsize="93,907" path="m4631,5454l4621,5454,4621,6346,4626,6346,4626,6341,4631,6341,4631,5454xe" filled="t" fillcolor="#231F20" stroked="f">
                <v:path arrowok="t"/>
                <v:fill type="solid"/>
              </v:shape>
              <v:shape style="position:absolute;left:4538;top:5444;width:93;height:907" coordorigin="4538,5444" coordsize="93,907" path="m4631,6341l4626,6341,4626,6346,4631,6346,4631,6341xe" filled="t" fillcolor="#231F20" stroked="f">
                <v:path arrowok="t"/>
                <v:fill type="solid"/>
              </v:shape>
            </v:group>
            <v:group style="position:absolute;left:4806;top:4120;width:2;height:2227" coordorigin="4806,4120" coordsize="2,2227">
              <v:shape style="position:absolute;left:4806;top:4120;width:2;height:2227" coordorigin="4806,4120" coordsize="0,2227" path="m4806,4120l4806,6347e" filled="f" stroked="t" strokeweight="4.262pt" strokecolor="#8EBCE0">
                <v:path arrowok="t"/>
              </v:shape>
            </v:group>
            <v:group style="position:absolute;left:4759;top:4115;width:93;height:2237" coordorigin="4759,4115" coordsize="93,2237">
              <v:shape style="position:absolute;left:4759;top:4115;width:93;height:2237" coordorigin="4759,4115" coordsize="93,2237" path="m4853,4115l4759,4115,4759,6352,4853,6352,4853,6347,4843,6347,4843,6342,4769,6342,4769,4125,4853,4125,4853,4115xe" filled="t" fillcolor="#231F20" stroked="f">
                <v:path arrowok="t"/>
                <v:fill type="solid"/>
              </v:shape>
              <v:shape style="position:absolute;left:4759;top:4115;width:93;height:2237" coordorigin="4759,4115" coordsize="93,2237" path="m4853,4125l4843,4125,4843,6347,4848,6347,4848,6342,4853,6342,4853,4125xe" filled="t" fillcolor="#231F20" stroked="f">
                <v:path arrowok="t"/>
                <v:fill type="solid"/>
              </v:shape>
              <v:shape style="position:absolute;left:4759;top:4115;width:93;height:2237" coordorigin="4759,4115" coordsize="93,2237" path="m4853,6342l4848,6342,4848,6347,4853,6347,4853,6342xe" filled="t" fillcolor="#231F20" stroked="f">
                <v:path arrowok="t"/>
                <v:fill type="solid"/>
              </v:shape>
            </v:group>
            <v:group style="position:absolute;left:4806;top:4551;width:2;height:1655" coordorigin="4806,4551" coordsize="2,1655">
              <v:shape style="position:absolute;left:4806;top:4551;width:2;height:1655" coordorigin="4806,4551" coordsize="0,1655" path="m4806,4551l4806,6206e" filled="f" stroked="t" strokeweight="4.262pt" strokecolor="#BCBEC0">
                <v:path arrowok="t"/>
              </v:shape>
            </v:group>
            <v:group style="position:absolute;left:4759;top:4546;width:93;height:1665" coordorigin="4759,4546" coordsize="93,1665">
              <v:shape style="position:absolute;left:4759;top:4546;width:93;height:1665" coordorigin="4759,4546" coordsize="93,1665" path="m4853,4546l4759,4546,4759,6211,4853,6211,4853,6206,4843,6206,4843,6201,4769,6201,4769,4556,4853,4556,4853,4546xe" filled="t" fillcolor="#231F20" stroked="f">
                <v:path arrowok="t"/>
                <v:fill type="solid"/>
              </v:shape>
              <v:shape style="position:absolute;left:4759;top:4546;width:93;height:1665" coordorigin="4759,4546" coordsize="93,1665" path="m4853,4556l4843,4556,4843,6206,4848,6206,4848,6201,4853,6201,4853,4556xe" filled="t" fillcolor="#231F20" stroked="f">
                <v:path arrowok="t"/>
                <v:fill type="solid"/>
              </v:shape>
              <v:shape style="position:absolute;left:4759;top:4546;width:93;height:1665" coordorigin="4759,4546" coordsize="93,1665" path="m4853,6201l4848,6201,4848,6206,4853,6206,4853,6201xe" filled="t" fillcolor="#231F20" stroked="f">
                <v:path arrowok="t"/>
                <v:fill type="solid"/>
              </v:shape>
            </v:group>
            <v:group style="position:absolute;left:4806;top:5151;width:2;height:1195" coordorigin="4806,5151" coordsize="2,1195">
              <v:shape style="position:absolute;left:4806;top:5151;width:2;height:1195" coordorigin="4806,5151" coordsize="0,1195" path="m4806,5151l4806,6346e" filled="f" stroked="t" strokeweight="4.262pt" strokecolor="#231F20">
                <v:path arrowok="t"/>
              </v:shape>
            </v:group>
            <v:group style="position:absolute;left:4759;top:5146;width:93;height:1205" coordorigin="4759,5146" coordsize="93,1205">
              <v:shape style="position:absolute;left:4759;top:5146;width:93;height:1205" coordorigin="4759,5146" coordsize="93,1205" path="m4853,5146l4759,5146,4759,6351,4853,6351,4853,6346,4843,6346,4843,6341,4769,6341,4769,5156,4853,5156,4853,5146xe" filled="t" fillcolor="#231F20" stroked="f">
                <v:path arrowok="t"/>
                <v:fill type="solid"/>
              </v:shape>
              <v:shape style="position:absolute;left:4759;top:5146;width:93;height:1205" coordorigin="4759,5146" coordsize="93,1205" path="m4853,5156l4843,5156,4843,6346,4848,6346,4848,6341,4853,6341,4853,5156xe" filled="t" fillcolor="#231F20" stroked="f">
                <v:path arrowok="t"/>
                <v:fill type="solid"/>
              </v:shape>
              <v:shape style="position:absolute;left:4759;top:5146;width:93;height:1205" coordorigin="4759,5146" coordsize="93,1205" path="m4853,6341l4848,6341,4848,6346,4853,6346,4853,6341xe" filled="t" fillcolor="#231F20" stroked="f">
                <v:path arrowok="t"/>
                <v:fill type="solid"/>
              </v:shape>
            </v:group>
            <v:group style="position:absolute;left:5021;top:3382;width:2;height:2965" coordorigin="5021,3382" coordsize="2,2965">
              <v:shape style="position:absolute;left:5021;top:3382;width:2;height:2965" coordorigin="5021,3382" coordsize="0,2965" path="m5021,3382l5021,6347e" filled="f" stroked="t" strokeweight="4.263pt" strokecolor="#8EBCE0">
                <v:path arrowok="t"/>
              </v:shape>
            </v:group>
            <v:group style="position:absolute;left:4975;top:3377;width:93;height:2975" coordorigin="4975,3377" coordsize="93,2975">
              <v:shape style="position:absolute;left:4975;top:3377;width:93;height:2975" coordorigin="4975,3377" coordsize="93,2975" path="m5068,3377l4975,3377,4975,6352,5068,6352,5068,6347,5058,6347,5058,6342,4985,6342,4985,3387,5068,3387,5068,3377xe" filled="t" fillcolor="#231F20" stroked="f">
                <v:path arrowok="t"/>
                <v:fill type="solid"/>
              </v:shape>
              <v:shape style="position:absolute;left:4975;top:3377;width:93;height:2975" coordorigin="4975,3377" coordsize="93,2975" path="m5068,3387l5058,3387,5058,6347,5063,6347,5063,6342,5068,6342,5068,3387xe" filled="t" fillcolor="#231F20" stroked="f">
                <v:path arrowok="t"/>
                <v:fill type="solid"/>
              </v:shape>
              <v:shape style="position:absolute;left:4975;top:3377;width:93;height:2975" coordorigin="4975,3377" coordsize="93,2975" path="m5068,6342l5063,6342,5063,6347,5068,6347,5068,6342xe" filled="t" fillcolor="#231F20" stroked="f">
                <v:path arrowok="t"/>
                <v:fill type="solid"/>
              </v:shape>
            </v:group>
            <v:group style="position:absolute;left:5021;top:3942;width:2;height:2264" coordorigin="5021,3942" coordsize="2,2264">
              <v:shape style="position:absolute;left:5021;top:3942;width:2;height:2264" coordorigin="5021,3942" coordsize="0,2264" path="m5021,3942l5021,6206e" filled="f" stroked="t" strokeweight="4.263pt" strokecolor="#BCBEC0">
                <v:path arrowok="t"/>
              </v:shape>
            </v:group>
            <v:group style="position:absolute;left:4975;top:3937;width:93;height:2274" coordorigin="4975,3937" coordsize="93,2274">
              <v:shape style="position:absolute;left:4975;top:3937;width:93;height:2274" coordorigin="4975,3937" coordsize="93,2274" path="m5068,3937l4975,3937,4975,6211,5068,6211,5068,6206,5058,6206,5058,6201,4985,6201,4985,3947,5068,3947,5068,3937xe" filled="t" fillcolor="#231F20" stroked="f">
                <v:path arrowok="t"/>
                <v:fill type="solid"/>
              </v:shape>
              <v:shape style="position:absolute;left:4975;top:3937;width:93;height:2274" coordorigin="4975,3937" coordsize="93,2274" path="m5068,3947l5058,3947,5058,6206,5063,6206,5063,6201,5068,6201,5068,3947xe" filled="t" fillcolor="#231F20" stroked="f">
                <v:path arrowok="t"/>
                <v:fill type="solid"/>
              </v:shape>
              <v:shape style="position:absolute;left:4975;top:3937;width:93;height:2274" coordorigin="4975,3937" coordsize="93,2274" path="m5068,6201l5063,6201,5063,6206,5068,6206,5068,6201xe" filled="t" fillcolor="#231F20" stroked="f">
                <v:path arrowok="t"/>
                <v:fill type="solid"/>
              </v:shape>
            </v:group>
            <v:group style="position:absolute;left:5021;top:4771;width:2;height:1575" coordorigin="5021,4771" coordsize="2,1575">
              <v:shape style="position:absolute;left:5021;top:4771;width:2;height:1575" coordorigin="5021,4771" coordsize="0,1575" path="m5021,4771l5021,6346e" filled="f" stroked="t" strokeweight="4.263pt" strokecolor="#231F20">
                <v:path arrowok="t"/>
              </v:shape>
            </v:group>
            <v:group style="position:absolute;left:4975;top:4766;width:93;height:1585" coordorigin="4975,4766" coordsize="93,1585">
              <v:shape style="position:absolute;left:4975;top:4766;width:93;height:1585" coordorigin="4975,4766" coordsize="93,1585" path="m5068,4766l4975,4766,4975,6351,5068,6351,5068,6346,5058,6346,5058,6341,4985,6341,4985,4776,5068,4776,5068,4766xe" filled="t" fillcolor="#231F20" stroked="f">
                <v:path arrowok="t"/>
                <v:fill type="solid"/>
              </v:shape>
              <v:shape style="position:absolute;left:4975;top:4766;width:93;height:1585" coordorigin="4975,4766" coordsize="93,1585" path="m5068,4776l5058,4776,5058,6346,5063,6346,5063,6341,5068,6341,5068,4776xe" filled="t" fillcolor="#231F20" stroked="f">
                <v:path arrowok="t"/>
                <v:fill type="solid"/>
              </v:shape>
              <v:shape style="position:absolute;left:4975;top:4766;width:93;height:1585" coordorigin="4975,4766" coordsize="93,1585" path="m5068,6341l5063,6341,5063,6346,5068,6346,5068,6341xe" filled="t" fillcolor="#231F20" stroked="f">
                <v:path arrowok="t"/>
                <v:fill type="solid"/>
              </v:shape>
            </v:group>
            <v:group style="position:absolute;left:5238;top:3309;width:2;height:3038" coordorigin="5238,3309" coordsize="2,3038">
              <v:shape style="position:absolute;left:5238;top:3309;width:2;height:3038" coordorigin="5238,3309" coordsize="0,3038" path="m5238,3309l5238,6347e" filled="f" stroked="t" strokeweight="4.262pt" strokecolor="#8EBCE0">
                <v:path arrowok="t"/>
              </v:shape>
            </v:group>
            <v:group style="position:absolute;left:5192;top:3304;width:93;height:3048" coordorigin="5192,3304" coordsize="93,3048">
              <v:shape style="position:absolute;left:5192;top:3304;width:93;height:3048" coordorigin="5192,3304" coordsize="93,3048" path="m5285,3304l5192,3304,5192,6352,5285,6352,5285,6347,5275,6347,5275,6342,5202,6342,5202,3314,5285,3314,5285,3304xe" filled="t" fillcolor="#231F20" stroked="f">
                <v:path arrowok="t"/>
                <v:fill type="solid"/>
              </v:shape>
              <v:shape style="position:absolute;left:5192;top:3304;width:93;height:3048" coordorigin="5192,3304" coordsize="93,3048" path="m5285,3314l5275,3314,5275,6347,5280,6347,5280,6342,5285,6342,5285,3314xe" filled="t" fillcolor="#231F20" stroked="f">
                <v:path arrowok="t"/>
                <v:fill type="solid"/>
              </v:shape>
              <v:shape style="position:absolute;left:5192;top:3304;width:93;height:3048" coordorigin="5192,3304" coordsize="93,3048" path="m5285,6342l5280,6342,5280,6347,5285,6347,5285,6342xe" filled="t" fillcolor="#231F20" stroked="f">
                <v:path arrowok="t"/>
                <v:fill type="solid"/>
              </v:shape>
            </v:group>
            <v:group style="position:absolute;left:5238;top:3851;width:2;height:2355" coordorigin="5238,3851" coordsize="2,2355">
              <v:shape style="position:absolute;left:5238;top:3851;width:2;height:2355" coordorigin="5238,3851" coordsize="0,2355" path="m5238,3851l5238,6206e" filled="f" stroked="t" strokeweight="4.262pt" strokecolor="#BCBEC0">
                <v:path arrowok="t"/>
              </v:shape>
            </v:group>
            <v:group style="position:absolute;left:5192;top:3846;width:93;height:2365" coordorigin="5192,3846" coordsize="93,2365">
              <v:shape style="position:absolute;left:5192;top:3846;width:93;height:2365" coordorigin="5192,3846" coordsize="93,2365" path="m5285,3846l5192,3846,5192,6211,5285,6211,5285,6206,5275,6206,5275,6201,5202,6201,5202,3856,5285,3856,5285,3846xe" filled="t" fillcolor="#231F20" stroked="f">
                <v:path arrowok="t"/>
                <v:fill type="solid"/>
              </v:shape>
              <v:shape style="position:absolute;left:5192;top:3846;width:93;height:2365" coordorigin="5192,3846" coordsize="93,2365" path="m5285,3856l5275,3856,5275,6206,5280,6206,5280,6201,5285,6201,5285,3856xe" filled="t" fillcolor="#231F20" stroked="f">
                <v:path arrowok="t"/>
                <v:fill type="solid"/>
              </v:shape>
              <v:shape style="position:absolute;left:5192;top:3846;width:93;height:2365" coordorigin="5192,3846" coordsize="93,2365" path="m5285,6201l5280,6201,5280,6206,5285,6206,5285,6201xe" filled="t" fillcolor="#231F20" stroked="f">
                <v:path arrowok="t"/>
                <v:fill type="solid"/>
              </v:shape>
            </v:group>
            <v:group style="position:absolute;left:5238;top:4751;width:2;height:1595" coordorigin="5238,4751" coordsize="2,1595">
              <v:shape style="position:absolute;left:5238;top:4751;width:2;height:1595" coordorigin="5238,4751" coordsize="0,1595" path="m5238,4751l5238,6346e" filled="f" stroked="t" strokeweight="4.262pt" strokecolor="#231F20">
                <v:path arrowok="t"/>
              </v:shape>
            </v:group>
            <v:group style="position:absolute;left:5192;top:4746;width:93;height:1605" coordorigin="5192,4746" coordsize="93,1605">
              <v:shape style="position:absolute;left:5192;top:4746;width:93;height:1605" coordorigin="5192,4746" coordsize="93,1605" path="m5285,4746l5192,4746,5192,6351,5285,6351,5285,6346,5275,6346,5275,6341,5202,6341,5202,4756,5285,4756,5285,4746xe" filled="t" fillcolor="#231F20" stroked="f">
                <v:path arrowok="t"/>
                <v:fill type="solid"/>
              </v:shape>
              <v:shape style="position:absolute;left:5192;top:4746;width:93;height:1605" coordorigin="5192,4746" coordsize="93,1605" path="m5285,4756l5275,4756,5275,6346,5280,6346,5280,6341,5285,6341,5285,4756xe" filled="t" fillcolor="#231F20" stroked="f">
                <v:path arrowok="t"/>
                <v:fill type="solid"/>
              </v:shape>
              <v:shape style="position:absolute;left:5192;top:4746;width:93;height:1605" coordorigin="5192,4746" coordsize="93,1605" path="m5285,6341l5280,6341,5280,6346,5285,6346,5285,6341xe" filled="t" fillcolor="#231F20" stroked="f">
                <v:path arrowok="t"/>
                <v:fill type="solid"/>
              </v:shape>
            </v:group>
            <v:group style="position:absolute;left:5460;top:3285;width:2;height:3062" coordorigin="5460,3285" coordsize="2,3062">
              <v:shape style="position:absolute;left:5460;top:3285;width:2;height:3062" coordorigin="5460,3285" coordsize="0,3062" path="m5460,3285l5460,6347e" filled="f" stroked="t" strokeweight="4.262pt" strokecolor="#8EBCE0">
                <v:path arrowok="t"/>
              </v:shape>
            </v:group>
            <v:group style="position:absolute;left:5414;top:3280;width:93;height:3072" coordorigin="5414,3280" coordsize="93,3072">
              <v:shape style="position:absolute;left:5414;top:3280;width:93;height:3072" coordorigin="5414,3280" coordsize="93,3072" path="m5507,3280l5414,3280,5414,6352,5507,6352,5507,6347,5497,6347,5497,6342,5424,6342,5424,3290,5507,3290,5507,3280xe" filled="t" fillcolor="#231F20" stroked="f">
                <v:path arrowok="t"/>
                <v:fill type="solid"/>
              </v:shape>
              <v:shape style="position:absolute;left:5414;top:3280;width:93;height:3072" coordorigin="5414,3280" coordsize="93,3072" path="m5507,3290l5497,3290,5497,6347,5502,6347,5502,6342,5507,6342,5507,3290xe" filled="t" fillcolor="#231F20" stroked="f">
                <v:path arrowok="t"/>
                <v:fill type="solid"/>
              </v:shape>
              <v:shape style="position:absolute;left:5414;top:3280;width:93;height:3072" coordorigin="5414,3280" coordsize="93,3072" path="m5507,6342l5502,6342,5502,6347,5507,6347,5507,6342xe" filled="t" fillcolor="#231F20" stroked="f">
                <v:path arrowok="t"/>
                <v:fill type="solid"/>
              </v:shape>
            </v:group>
            <v:group style="position:absolute;left:5460;top:3864;width:2;height:2337" coordorigin="5460,3864" coordsize="2,2337">
              <v:shape style="position:absolute;left:5460;top:3864;width:2;height:2337" coordorigin="5460,3864" coordsize="0,2337" path="m5460,3864l5460,6201e" filled="f" stroked="t" strokeweight="4.262pt" strokecolor="#BCBEC0">
                <v:path arrowok="t"/>
              </v:shape>
            </v:group>
            <v:group style="position:absolute;left:5414;top:3859;width:93;height:2347" coordorigin="5414,3859" coordsize="93,2347">
              <v:shape style="position:absolute;left:5414;top:3859;width:93;height:2347" coordorigin="5414,3859" coordsize="93,2347" path="m5507,3859l5414,3859,5414,6206,5507,6206,5507,6201,5497,6201,5497,6196,5424,6196,5424,3869,5507,3869,5507,3859xe" filled="t" fillcolor="#231F20" stroked="f">
                <v:path arrowok="t"/>
                <v:fill type="solid"/>
              </v:shape>
              <v:shape style="position:absolute;left:5414;top:3859;width:93;height:2347" coordorigin="5414,3859" coordsize="93,2347" path="m5507,3869l5497,3869,5497,6201,5502,6201,5502,6196,5507,6196,5507,3869xe" filled="t" fillcolor="#231F20" stroked="f">
                <v:path arrowok="t"/>
                <v:fill type="solid"/>
              </v:shape>
              <v:shape style="position:absolute;left:5414;top:3859;width:93;height:2347" coordorigin="5414,3859" coordsize="93,2347" path="m5507,6196l5502,6196,5502,6201,5507,6201,5507,6196xe" filled="t" fillcolor="#231F20" stroked="f">
                <v:path arrowok="t"/>
                <v:fill type="solid"/>
              </v:shape>
            </v:group>
            <v:group style="position:absolute;left:5460;top:4808;width:2;height:1538" coordorigin="5460,4808" coordsize="2,1538">
              <v:shape style="position:absolute;left:5460;top:4808;width:2;height:1538" coordorigin="5460,4808" coordsize="0,1538" path="m5460,4808l5460,6346e" filled="f" stroked="t" strokeweight="4.262pt" strokecolor="#231F20">
                <v:path arrowok="t"/>
              </v:shape>
            </v:group>
            <v:group style="position:absolute;left:5414;top:4803;width:93;height:1548" coordorigin="5414,4803" coordsize="93,1548">
              <v:shape style="position:absolute;left:5414;top:4803;width:93;height:1548" coordorigin="5414,4803" coordsize="93,1548" path="m5507,4803l5414,4803,5414,6351,5507,6351,5507,6346,5497,6346,5497,6341,5424,6341,5424,4813,5507,4813,5507,4803xe" filled="t" fillcolor="#231F20" stroked="f">
                <v:path arrowok="t"/>
                <v:fill type="solid"/>
              </v:shape>
              <v:shape style="position:absolute;left:5414;top:4803;width:93;height:1548" coordorigin="5414,4803" coordsize="93,1548" path="m5507,4813l5497,4813,5497,6346,5502,6346,5502,6341,5507,6341,5507,4813xe" filled="t" fillcolor="#231F20" stroked="f">
                <v:path arrowok="t"/>
                <v:fill type="solid"/>
              </v:shape>
              <v:shape style="position:absolute;left:5414;top:4803;width:93;height:1548" coordorigin="5414,4803" coordsize="93,1548" path="m5507,6341l5502,6341,5502,6346,5507,6346,5507,6341xe" filled="t" fillcolor="#231F20" stroked="f">
                <v:path arrowok="t"/>
                <v:fill type="solid"/>
              </v:shape>
            </v:group>
            <v:group style="position:absolute;left:5683;top:3500;width:2;height:2847" coordorigin="5683,3500" coordsize="2,2847">
              <v:shape style="position:absolute;left:5683;top:3500;width:2;height:2847" coordorigin="5683,3500" coordsize="0,2847" path="m5683,3500l5683,6347e" filled="f" stroked="t" strokeweight="4.262pt" strokecolor="#8EBCE0">
                <v:path arrowok="t"/>
              </v:shape>
            </v:group>
            <v:group style="position:absolute;left:5636;top:3495;width:93;height:2857" coordorigin="5636,3495" coordsize="93,2857">
              <v:shape style="position:absolute;left:5636;top:3495;width:93;height:2857" coordorigin="5636,3495" coordsize="93,2857" path="m5730,3495l5636,3495,5636,6352,5730,6352,5730,6347,5720,6347,5720,6342,5646,6342,5646,3505,5730,3505,5730,3495xe" filled="t" fillcolor="#231F20" stroked="f">
                <v:path arrowok="t"/>
                <v:fill type="solid"/>
              </v:shape>
              <v:shape style="position:absolute;left:5636;top:3495;width:93;height:2857" coordorigin="5636,3495" coordsize="93,2857" path="m5730,3505l5720,3505,5720,6347,5725,6347,5725,6342,5730,6342,5730,3505xe" filled="t" fillcolor="#231F20" stroked="f">
                <v:path arrowok="t"/>
                <v:fill type="solid"/>
              </v:shape>
              <v:shape style="position:absolute;left:5636;top:3495;width:93;height:2857" coordorigin="5636,3495" coordsize="93,2857" path="m5730,6342l5725,6342,5725,6347,5730,6347,5730,6342xe" filled="t" fillcolor="#231F20" stroked="f">
                <v:path arrowok="t"/>
                <v:fill type="solid"/>
              </v:shape>
            </v:group>
            <v:group style="position:absolute;left:5683;top:3978;width:2;height:2228" coordorigin="5683,3978" coordsize="2,2228">
              <v:shape style="position:absolute;left:5683;top:3978;width:2;height:2228" coordorigin="5683,3978" coordsize="0,2228" path="m5683,3978l5683,6206e" filled="f" stroked="t" strokeweight="4.262pt" strokecolor="#BCBEC0">
                <v:path arrowok="t"/>
              </v:shape>
            </v:group>
            <v:group style="position:absolute;left:5636;top:3973;width:93;height:2238" coordorigin="5636,3973" coordsize="93,2238">
              <v:shape style="position:absolute;left:5636;top:3973;width:93;height:2238" coordorigin="5636,3973" coordsize="93,2238" path="m5730,3973l5636,3973,5636,6211,5730,6211,5730,6206,5720,6206,5720,6201,5646,6201,5646,3983,5730,3983,5730,3973xe" filled="t" fillcolor="#231F20" stroked="f">
                <v:path arrowok="t"/>
                <v:fill type="solid"/>
              </v:shape>
              <v:shape style="position:absolute;left:5636;top:3973;width:93;height:2238" coordorigin="5636,3973" coordsize="93,2238" path="m5730,3983l5720,3983,5720,6206,5725,6206,5725,6201,5730,6201,5730,3983xe" filled="t" fillcolor="#231F20" stroked="f">
                <v:path arrowok="t"/>
                <v:fill type="solid"/>
              </v:shape>
              <v:shape style="position:absolute;left:5636;top:3973;width:93;height:2238" coordorigin="5636,3973" coordsize="93,2238" path="m5730,6201l5725,6201,5725,6206,5730,6206,5730,6201xe" filled="t" fillcolor="#231F20" stroked="f">
                <v:path arrowok="t"/>
                <v:fill type="solid"/>
              </v:shape>
            </v:group>
            <v:group style="position:absolute;left:5683;top:4988;width:2;height:1358" coordorigin="5683,4988" coordsize="2,1358">
              <v:shape style="position:absolute;left:5683;top:4988;width:2;height:1358" coordorigin="5683,4988" coordsize="0,1358" path="m5683,4988l5683,6346e" filled="f" stroked="t" strokeweight="4.262pt" strokecolor="#231F20">
                <v:path arrowok="t"/>
              </v:shape>
            </v:group>
            <v:group style="position:absolute;left:5636;top:4983;width:93;height:1368" coordorigin="5636,4983" coordsize="93,1368">
              <v:shape style="position:absolute;left:5636;top:4983;width:93;height:1368" coordorigin="5636,4983" coordsize="93,1368" path="m5730,4983l5636,4983,5636,6351,5730,6351,5730,6346,5720,6346,5720,6341,5646,6341,5646,4993,5730,4993,5730,4983xe" filled="t" fillcolor="#231F20" stroked="f">
                <v:path arrowok="t"/>
                <v:fill type="solid"/>
              </v:shape>
              <v:shape style="position:absolute;left:5636;top:4983;width:93;height:1368" coordorigin="5636,4983" coordsize="93,1368" path="m5730,4993l5720,4993,5720,6346,5725,6346,5725,6341,5730,6341,5730,4993xe" filled="t" fillcolor="#231F20" stroked="f">
                <v:path arrowok="t"/>
                <v:fill type="solid"/>
              </v:shape>
              <v:shape style="position:absolute;left:5636;top:4983;width:93;height:1368" coordorigin="5636,4983" coordsize="93,1368" path="m5730,6341l5725,6341,5725,6346,5730,6346,5730,6341xe" filled="t" fillcolor="#231F20" stroked="f">
                <v:path arrowok="t"/>
                <v:fill type="solid"/>
              </v:shape>
            </v:group>
            <v:group style="position:absolute;left:5898;top:4600;width:2;height:1747" coordorigin="5898,4600" coordsize="2,1747">
              <v:shape style="position:absolute;left:5898;top:4600;width:2;height:1747" coordorigin="5898,4600" coordsize="0,1747" path="m5898,4600l5898,6347e" filled="f" stroked="t" strokeweight="4.262pt" strokecolor="#8EBCE0">
                <v:path arrowok="t"/>
              </v:shape>
            </v:group>
            <v:group style="position:absolute;left:5852;top:4595;width:93;height:1757" coordorigin="5852,4595" coordsize="93,1757">
              <v:shape style="position:absolute;left:5852;top:4595;width:93;height:1757" coordorigin="5852,4595" coordsize="93,1757" path="m5945,4595l5852,4595,5852,6352,5945,6352,5945,6347,5935,6347,5935,6342,5862,6342,5862,4605,5945,4605,5945,4595xe" filled="t" fillcolor="#231F20" stroked="f">
                <v:path arrowok="t"/>
                <v:fill type="solid"/>
              </v:shape>
              <v:shape style="position:absolute;left:5852;top:4595;width:93;height:1757" coordorigin="5852,4595" coordsize="93,1757" path="m5945,4605l5935,4605,5935,6347,5940,6347,5940,6342,5945,6342,5945,4605xe" filled="t" fillcolor="#231F20" stroked="f">
                <v:path arrowok="t"/>
                <v:fill type="solid"/>
              </v:shape>
              <v:shape style="position:absolute;left:5852;top:4595;width:93;height:1757" coordorigin="5852,4595" coordsize="93,1757" path="m5945,6342l5940,6342,5940,6347,5945,6347,5945,6342xe" filled="t" fillcolor="#231F20" stroked="f">
                <v:path arrowok="t"/>
                <v:fill type="solid"/>
              </v:shape>
            </v:group>
            <v:group style="position:absolute;left:5898;top:4965;width:2;height:1241" coordorigin="5898,4965" coordsize="2,1241">
              <v:shape style="position:absolute;left:5898;top:4965;width:2;height:1241" coordorigin="5898,4965" coordsize="0,1241" path="m5898,4965l5898,6206e" filled="f" stroked="t" strokeweight="4.262pt" strokecolor="#BCBEC0">
                <v:path arrowok="t"/>
              </v:shape>
            </v:group>
            <v:group style="position:absolute;left:5852;top:4960;width:93;height:1251" coordorigin="5852,4960" coordsize="93,1251">
              <v:shape style="position:absolute;left:5852;top:4960;width:93;height:1251" coordorigin="5852,4960" coordsize="93,1251" path="m5945,4960l5852,4960,5852,6211,5945,6211,5945,6206,5935,6206,5935,6201,5862,6201,5862,4970,5945,4970,5945,4960xe" filled="t" fillcolor="#231F20" stroked="f">
                <v:path arrowok="t"/>
                <v:fill type="solid"/>
              </v:shape>
              <v:shape style="position:absolute;left:5852;top:4960;width:93;height:1251" coordorigin="5852,4960" coordsize="93,1251" path="m5945,4970l5935,4970,5935,6206,5940,6206,5940,6201,5945,6201,5945,4970xe" filled="t" fillcolor="#231F20" stroked="f">
                <v:path arrowok="t"/>
                <v:fill type="solid"/>
              </v:shape>
              <v:shape style="position:absolute;left:5852;top:4960;width:93;height:1251" coordorigin="5852,4960" coordsize="93,1251" path="m5945,6201l5940,6201,5940,6206,5945,6206,5945,6201xe" filled="t" fillcolor="#231F20" stroked="f">
                <v:path arrowok="t"/>
                <v:fill type="solid"/>
              </v:shape>
            </v:group>
            <v:group style="position:absolute;left:5898;top:5553;width:2;height:794" coordorigin="5898,5553" coordsize="2,794">
              <v:shape style="position:absolute;left:5898;top:5553;width:2;height:794" coordorigin="5898,5553" coordsize="0,794" path="m5898,5553l5898,6346e" filled="f" stroked="t" strokeweight="4.262pt" strokecolor="#231F20">
                <v:path arrowok="t"/>
              </v:shape>
            </v:group>
            <v:group style="position:absolute;left:5852;top:5548;width:93;height:804" coordorigin="5852,5548" coordsize="93,804">
              <v:shape style="position:absolute;left:5852;top:5548;width:93;height:804" coordorigin="5852,5548" coordsize="93,804" path="m5945,5548l5852,5548,5852,6351,5945,6351,5945,6346,5935,6346,5935,6341,5862,6341,5862,5558,5945,5558,5945,5548xe" filled="t" fillcolor="#231F20" stroked="f">
                <v:path arrowok="t"/>
                <v:fill type="solid"/>
              </v:shape>
              <v:shape style="position:absolute;left:5852;top:5548;width:93;height:804" coordorigin="5852,5548" coordsize="93,804" path="m5945,5558l5935,5558,5935,6346,5940,6346,5940,6341,5945,6341,5945,5558xe" filled="t" fillcolor="#231F20" stroked="f">
                <v:path arrowok="t"/>
                <v:fill type="solid"/>
              </v:shape>
              <v:shape style="position:absolute;left:5852;top:5548;width:93;height:804" coordorigin="5852,5548" coordsize="93,804" path="m5945,6341l5940,6341,5940,6346,5945,6346,5945,6341xe" filled="t" fillcolor="#231F20" stroked="f">
                <v:path arrowok="t"/>
                <v:fill type="solid"/>
              </v:shape>
            </v:group>
            <v:group style="position:absolute;left:6123;top:5012;width:2;height:1335" coordorigin="6123,5012" coordsize="2,1335">
              <v:shape style="position:absolute;left:6123;top:5012;width:2;height:1335" coordorigin="6123,5012" coordsize="0,1335" path="m6123,5012l6123,6347e" filled="f" stroked="t" strokeweight="4.261pt" strokecolor="#8EBCE0">
                <v:path arrowok="t"/>
              </v:shape>
            </v:group>
            <v:group style="position:absolute;left:6077;top:5007;width:93;height:1345" coordorigin="6077,5007" coordsize="93,1345">
              <v:shape style="position:absolute;left:6077;top:5007;width:93;height:1345" coordorigin="6077,5007" coordsize="93,1345" path="m6170,5007l6077,5007,6077,6352,6170,6352,6170,6347,6160,6347,6160,6342,6087,6342,6087,5017,6170,5017,6170,5007xe" filled="t" fillcolor="#231F20" stroked="f">
                <v:path arrowok="t"/>
                <v:fill type="solid"/>
              </v:shape>
              <v:shape style="position:absolute;left:6077;top:5007;width:93;height:1345" coordorigin="6077,5007" coordsize="93,1345" path="m6170,5017l6160,5017,6160,6347,6165,6347,6165,6342,6170,6342,6170,5017xe" filled="t" fillcolor="#231F20" stroked="f">
                <v:path arrowok="t"/>
                <v:fill type="solid"/>
              </v:shape>
              <v:shape style="position:absolute;left:6077;top:5007;width:93;height:1345" coordorigin="6077,5007" coordsize="93,1345" path="m6170,6342l6165,6342,6165,6347,6170,6347,6170,6342xe" filled="t" fillcolor="#231F20" stroked="f">
                <v:path arrowok="t"/>
                <v:fill type="solid"/>
              </v:shape>
            </v:group>
            <v:group style="position:absolute;left:6123;top:5302;width:2;height:904" coordorigin="6123,5302" coordsize="2,904">
              <v:shape style="position:absolute;left:6123;top:5302;width:2;height:904" coordorigin="6123,5302" coordsize="0,904" path="m6123,5302l6123,6206e" filled="f" stroked="t" strokeweight="4.261pt" strokecolor="#BCBEC0">
                <v:path arrowok="t"/>
              </v:shape>
            </v:group>
            <v:group style="position:absolute;left:6077;top:5297;width:93;height:914" coordorigin="6077,5297" coordsize="93,914">
              <v:shape style="position:absolute;left:6077;top:5297;width:93;height:914" coordorigin="6077,5297" coordsize="93,914" path="m6170,5297l6077,5297,6077,6211,6170,6211,6170,6206,6160,6206,6160,6201,6087,6201,6087,5307,6170,5307,6170,5297xe" filled="t" fillcolor="#231F20" stroked="f">
                <v:path arrowok="t"/>
                <v:fill type="solid"/>
              </v:shape>
              <v:shape style="position:absolute;left:6077;top:5297;width:93;height:914" coordorigin="6077,5297" coordsize="93,914" path="m6170,5307l6160,5307,6160,6206,6165,6206,6165,6201,6170,6201,6170,5307xe" filled="t" fillcolor="#231F20" stroked="f">
                <v:path arrowok="t"/>
                <v:fill type="solid"/>
              </v:shape>
              <v:shape style="position:absolute;left:6077;top:5297;width:93;height:914" coordorigin="6077,5297" coordsize="93,914" path="m6170,6201l6165,6201,6165,6206,6170,6206,6170,6201xe" filled="t" fillcolor="#231F20" stroked="f">
                <v:path arrowok="t"/>
                <v:fill type="solid"/>
              </v:shape>
            </v:group>
            <v:group style="position:absolute;left:6123;top:5694;width:2;height:653" coordorigin="6123,5694" coordsize="2,653">
              <v:shape style="position:absolute;left:6123;top:5694;width:2;height:653" coordorigin="6123,5694" coordsize="0,653" path="m6123,5694l6123,6346e" filled="f" stroked="t" strokeweight="4.261pt" strokecolor="#231F20">
                <v:path arrowok="t"/>
              </v:shape>
            </v:group>
            <v:group style="position:absolute;left:6077;top:5689;width:93;height:663" coordorigin="6077,5689" coordsize="93,663">
              <v:shape style="position:absolute;left:6077;top:5689;width:93;height:663" coordorigin="6077,5689" coordsize="93,663" path="m6170,5689l6077,5689,6077,6351,6170,6351,6170,6346,6160,6346,6160,6341,6087,6341,6087,5699,6170,5699,6170,5689xe" filled="t" fillcolor="#231F20" stroked="f">
                <v:path arrowok="t"/>
                <v:fill type="solid"/>
              </v:shape>
              <v:shape style="position:absolute;left:6077;top:5689;width:93;height:663" coordorigin="6077,5689" coordsize="93,663" path="m6170,5699l6160,5699,6160,6346,6165,6346,6165,6341,6170,6341,6170,5699xe" filled="t" fillcolor="#231F20" stroked="f">
                <v:path arrowok="t"/>
                <v:fill type="solid"/>
              </v:shape>
              <v:shape style="position:absolute;left:6077;top:5689;width:93;height:663" coordorigin="6077,5689" coordsize="93,663" path="m6170,6341l6165,6341,6165,6346,6170,6346,6170,6341xe" filled="t" fillcolor="#231F20" stroked="f">
                <v:path arrowok="t"/>
                <v:fill type="solid"/>
              </v:shape>
            </v:group>
            <v:group style="position:absolute;left:6335;top:4669;width:2;height:1678" coordorigin="6335,4669" coordsize="2,1678">
              <v:shape style="position:absolute;left:6335;top:4669;width:2;height:1678" coordorigin="6335,4669" coordsize="0,1678" path="m6335,4669l6335,6347e" filled="f" stroked="t" strokeweight="4.262pt" strokecolor="#8EBCE0">
                <v:path arrowok="t"/>
              </v:shape>
            </v:group>
            <v:group style="position:absolute;left:6288;top:4664;width:93;height:1688" coordorigin="6288,4664" coordsize="93,1688">
              <v:shape style="position:absolute;left:6288;top:4664;width:93;height:1688" coordorigin="6288,4664" coordsize="93,1688" path="m6382,4664l6288,4664,6288,6352,6382,6352,6382,6347,6372,6347,6372,6342,6298,6342,6298,4674,6382,4674,6382,4664xe" filled="t" fillcolor="#231F20" stroked="f">
                <v:path arrowok="t"/>
                <v:fill type="solid"/>
              </v:shape>
              <v:shape style="position:absolute;left:6288;top:4664;width:93;height:1688" coordorigin="6288,4664" coordsize="93,1688" path="m6382,4674l6372,4674,6372,6347,6377,6347,6377,6342,6382,6342,6382,4674xe" filled="t" fillcolor="#231F20" stroked="f">
                <v:path arrowok="t"/>
                <v:fill type="solid"/>
              </v:shape>
              <v:shape style="position:absolute;left:6288;top:4664;width:93;height:1688" coordorigin="6288,4664" coordsize="93,1688" path="m6382,6342l6377,6342,6377,6347,6382,6347,6382,6342xe" filled="t" fillcolor="#231F20" stroked="f">
                <v:path arrowok="t"/>
                <v:fill type="solid"/>
              </v:shape>
            </v:group>
            <v:group style="position:absolute;left:6335;top:5012;width:2;height:1189" coordorigin="6335,5012" coordsize="2,1189">
              <v:shape style="position:absolute;left:6335;top:5012;width:2;height:1189" coordorigin="6335,5012" coordsize="0,1189" path="m6335,5012l6335,6201e" filled="f" stroked="t" strokeweight="4.262pt" strokecolor="#BCBEC0">
                <v:path arrowok="t"/>
              </v:shape>
            </v:group>
            <v:group style="position:absolute;left:6288;top:5007;width:93;height:1199" coordorigin="6288,5007" coordsize="93,1199">
              <v:shape style="position:absolute;left:6288;top:5007;width:93;height:1199" coordorigin="6288,5007" coordsize="93,1199" path="m6382,5007l6288,5007,6288,6206,6382,6206,6382,6201,6372,6201,6372,6196,6298,6196,6298,5017,6382,5017,6382,5007xe" filled="t" fillcolor="#231F20" stroked="f">
                <v:path arrowok="t"/>
                <v:fill type="solid"/>
              </v:shape>
              <v:shape style="position:absolute;left:6288;top:5007;width:93;height:1199" coordorigin="6288,5007" coordsize="93,1199" path="m6382,5017l6372,5017,6372,6201,6377,6201,6377,6196,6382,6196,6382,5017xe" filled="t" fillcolor="#231F20" stroked="f">
                <v:path arrowok="t"/>
                <v:fill type="solid"/>
              </v:shape>
              <v:shape style="position:absolute;left:6288;top:5007;width:93;height:1199" coordorigin="6288,5007" coordsize="93,1199" path="m6382,6196l6377,6196,6377,6201,6382,6201,6382,6196xe" filled="t" fillcolor="#231F20" stroked="f">
                <v:path arrowok="t"/>
                <v:fill type="solid"/>
              </v:shape>
            </v:group>
            <v:group style="position:absolute;left:6335;top:5518;width:2;height:829" coordorigin="6335,5518" coordsize="2,829">
              <v:shape style="position:absolute;left:6335;top:5518;width:2;height:829" coordorigin="6335,5518" coordsize="0,829" path="m6335,5518l6335,6346e" filled="f" stroked="t" strokeweight="4.262pt" strokecolor="#231F20">
                <v:path arrowok="t"/>
              </v:shape>
            </v:group>
            <v:group style="position:absolute;left:6288;top:5513;width:93;height:839" coordorigin="6288,5513" coordsize="93,839">
              <v:shape style="position:absolute;left:6288;top:5513;width:93;height:839" coordorigin="6288,5513" coordsize="93,839" path="m6382,5513l6288,5513,6288,6351,6382,6351,6382,6346,6372,6346,6372,6341,6298,6341,6298,5523,6382,5523,6382,5513xe" filled="t" fillcolor="#231F20" stroked="f">
                <v:path arrowok="t"/>
                <v:fill type="solid"/>
              </v:shape>
              <v:shape style="position:absolute;left:6288;top:5513;width:93;height:839" coordorigin="6288,5513" coordsize="93,839" path="m6382,5523l6372,5523,6372,6346,6377,6346,6377,6341,6382,6341,6382,5523xe" filled="t" fillcolor="#231F20" stroked="f">
                <v:path arrowok="t"/>
                <v:fill type="solid"/>
              </v:shape>
              <v:shape style="position:absolute;left:6288;top:5513;width:93;height:839" coordorigin="6288,5513" coordsize="93,839" path="m6382,6341l6377,6341,6377,6346,6382,6346,6382,6341xe" filled="t" fillcolor="#231F20" stroked="f">
                <v:path arrowok="t"/>
                <v:fill type="solid"/>
              </v:shape>
            </v:group>
            <v:group style="position:absolute;left:6559;top:4101;width:2;height:2246" coordorigin="6559,4101" coordsize="2,2246">
              <v:shape style="position:absolute;left:6559;top:4101;width:2;height:2246" coordorigin="6559,4101" coordsize="0,2246" path="m6559,4101l6559,6347e" filled="f" stroked="t" strokeweight="4.262pt" strokecolor="#8EBCE0">
                <v:path arrowok="t"/>
              </v:shape>
            </v:group>
            <v:group style="position:absolute;left:6512;top:4096;width:93;height:2256" coordorigin="6512,4096" coordsize="93,2256">
              <v:shape style="position:absolute;left:6512;top:4096;width:93;height:2256" coordorigin="6512,4096" coordsize="93,2256" path="m6605,4096l6512,4096,6512,6352,6605,6352,6605,6347,6595,6347,6595,6342,6522,6342,6522,4106,6605,4106,6605,4096xe" filled="t" fillcolor="#231F20" stroked="f">
                <v:path arrowok="t"/>
                <v:fill type="solid"/>
              </v:shape>
              <v:shape style="position:absolute;left:6512;top:4096;width:93;height:2256" coordorigin="6512,4096" coordsize="93,2256" path="m6605,4106l6595,4106,6595,6347,6600,6347,6600,6342,6605,6342,6605,4106xe" filled="t" fillcolor="#231F20" stroked="f">
                <v:path arrowok="t"/>
                <v:fill type="solid"/>
              </v:shape>
              <v:shape style="position:absolute;left:6512;top:4096;width:93;height:2256" coordorigin="6512,4096" coordsize="93,2256" path="m6605,6342l6600,6342,6600,6347,6605,6347,6605,6342xe" filled="t" fillcolor="#231F20" stroked="f">
                <v:path arrowok="t"/>
                <v:fill type="solid"/>
              </v:shape>
            </v:group>
            <v:group style="position:absolute;left:6559;top:4525;width:2;height:1681" coordorigin="6559,4525" coordsize="2,1681">
              <v:shape style="position:absolute;left:6559;top:4525;width:2;height:1681" coordorigin="6559,4525" coordsize="0,1681" path="m6559,4525l6559,6206e" filled="f" stroked="t" strokeweight="4.262pt" strokecolor="#BCBEC0">
                <v:path arrowok="t"/>
              </v:shape>
            </v:group>
            <v:group style="position:absolute;left:6512;top:4520;width:93;height:1691" coordorigin="6512,4520" coordsize="93,1691">
              <v:shape style="position:absolute;left:6512;top:4520;width:93;height:1691" coordorigin="6512,4520" coordsize="93,1691" path="m6605,4520l6512,4520,6512,6211,6605,6211,6605,6206,6595,6206,6595,6201,6522,6201,6522,4530,6605,4530,6605,4520xe" filled="t" fillcolor="#231F20" stroked="f">
                <v:path arrowok="t"/>
                <v:fill type="solid"/>
              </v:shape>
              <v:shape style="position:absolute;left:6512;top:4520;width:93;height:1691" coordorigin="6512,4520" coordsize="93,1691" path="m6605,4530l6595,4530,6595,6206,6600,6206,6600,6201,6605,6201,6605,4530xe" filled="t" fillcolor="#231F20" stroked="f">
                <v:path arrowok="t"/>
                <v:fill type="solid"/>
              </v:shape>
              <v:shape style="position:absolute;left:6512;top:4520;width:93;height:1691" coordorigin="6512,4520" coordsize="93,1691" path="m6605,6201l6600,6201,6600,6206,6605,6206,6605,6201xe" filled="t" fillcolor="#231F20" stroked="f">
                <v:path arrowok="t"/>
                <v:fill type="solid"/>
              </v:shape>
            </v:group>
            <v:group style="position:absolute;left:6559;top:5205;width:2;height:1141" coordorigin="6559,5205" coordsize="2,1141">
              <v:shape style="position:absolute;left:6559;top:5205;width:2;height:1141" coordorigin="6559,5205" coordsize="0,1141" path="m6559,5205l6559,6346e" filled="f" stroked="t" strokeweight="4.262pt" strokecolor="#231F20">
                <v:path arrowok="t"/>
              </v:shape>
            </v:group>
            <v:group style="position:absolute;left:6512;top:5200;width:93;height:1151" coordorigin="6512,5200" coordsize="93,1151">
              <v:shape style="position:absolute;left:6512;top:5200;width:93;height:1151" coordorigin="6512,5200" coordsize="93,1151" path="m6605,5200l6512,5200,6512,6351,6605,6351,6605,6346,6595,6346,6595,6341,6522,6341,6522,5210,6605,5210,6605,5200xe" filled="t" fillcolor="#231F20" stroked="f">
                <v:path arrowok="t"/>
                <v:fill type="solid"/>
              </v:shape>
              <v:shape style="position:absolute;left:6512;top:5200;width:93;height:1151" coordorigin="6512,5200" coordsize="93,1151" path="m6605,5210l6595,5210,6595,6346,6600,6346,6600,6341,6605,6341,6605,5210xe" filled="t" fillcolor="#231F20" stroked="f">
                <v:path arrowok="t"/>
                <v:fill type="solid"/>
              </v:shape>
              <v:shape style="position:absolute;left:6512;top:5200;width:93;height:1151" coordorigin="6512,5200" coordsize="93,1151" path="m6605,6341l6600,6341,6600,6346,6605,6346,6605,6341xe" filled="t" fillcolor="#231F20" stroked="f">
                <v:path arrowok="t"/>
                <v:fill type="solid"/>
              </v:shape>
            </v:group>
            <v:group style="position:absolute;left:6778;top:4319;width:2;height:2028" coordorigin="6778,4319" coordsize="2,2028">
              <v:shape style="position:absolute;left:6778;top:4319;width:2;height:2028" coordorigin="6778,4319" coordsize="0,2028" path="m6778,4319l6778,6347e" filled="f" stroked="t" strokeweight="4.262pt" strokecolor="#8EBCE0">
                <v:path arrowok="t"/>
              </v:shape>
            </v:group>
            <v:group style="position:absolute;left:6732;top:4314;width:93;height:2038" coordorigin="6732,4314" coordsize="93,2038">
              <v:shape style="position:absolute;left:6732;top:4314;width:93;height:2038" coordorigin="6732,4314" coordsize="93,2038" path="m6825,4314l6732,4314,6732,6352,6825,6352,6825,6347,6815,6347,6815,6342,6742,6342,6742,4324,6825,4324,6825,4314xe" filled="t" fillcolor="#231F20" stroked="f">
                <v:path arrowok="t"/>
                <v:fill type="solid"/>
              </v:shape>
              <v:shape style="position:absolute;left:6732;top:4314;width:93;height:2038" coordorigin="6732,4314" coordsize="93,2038" path="m6825,4324l6815,4324,6815,6347,6820,6347,6820,6342,6825,6342,6825,4324xe" filled="t" fillcolor="#231F20" stroked="f">
                <v:path arrowok="t"/>
                <v:fill type="solid"/>
              </v:shape>
              <v:shape style="position:absolute;left:6732;top:4314;width:93;height:2038" coordorigin="6732,4314" coordsize="93,2038" path="m6825,6342l6820,6342,6820,6347,6825,6347,6825,6342xe" filled="t" fillcolor="#231F20" stroked="f">
                <v:path arrowok="t"/>
                <v:fill type="solid"/>
              </v:shape>
            </v:group>
            <v:group style="position:absolute;left:6778;top:4688;width:2;height:1518" coordorigin="6778,4688" coordsize="2,1518">
              <v:shape style="position:absolute;left:6778;top:4688;width:2;height:1518" coordorigin="6778,4688" coordsize="0,1518" path="m6778,4688l6778,6206e" filled="f" stroked="t" strokeweight="4.262pt" strokecolor="#BCBEC0">
                <v:path arrowok="t"/>
              </v:shape>
            </v:group>
            <v:group style="position:absolute;left:6732;top:4683;width:93;height:1528" coordorigin="6732,4683" coordsize="93,1528">
              <v:shape style="position:absolute;left:6732;top:4683;width:93;height:1528" coordorigin="6732,4683" coordsize="93,1528" path="m6825,4683l6732,4683,6732,6211,6825,6211,6825,6206,6815,6206,6815,6201,6742,6201,6742,4693,6825,4693,6825,4683xe" filled="t" fillcolor="#231F20" stroked="f">
                <v:path arrowok="t"/>
                <v:fill type="solid"/>
              </v:shape>
              <v:shape style="position:absolute;left:6732;top:4683;width:93;height:1528" coordorigin="6732,4683" coordsize="93,1528" path="m6825,4693l6815,4693,6815,6206,6820,6206,6820,6201,6825,6201,6825,4693xe" filled="t" fillcolor="#231F20" stroked="f">
                <v:path arrowok="t"/>
                <v:fill type="solid"/>
              </v:shape>
              <v:shape style="position:absolute;left:6732;top:4683;width:93;height:1528" coordorigin="6732,4683" coordsize="93,1528" path="m6825,6201l6820,6201,6820,6206,6825,6206,6825,6201xe" filled="t" fillcolor="#231F20" stroked="f">
                <v:path arrowok="t"/>
                <v:fill type="solid"/>
              </v:shape>
            </v:group>
            <v:group style="position:absolute;left:6778;top:5264;width:2;height:1082" coordorigin="6778,5264" coordsize="2,1082">
              <v:shape style="position:absolute;left:6778;top:5264;width:2;height:1082" coordorigin="6778,5264" coordsize="0,1082" path="m6778,5264l6778,6346e" filled="f" stroked="t" strokeweight="4.262pt" strokecolor="#231F20">
                <v:path arrowok="t"/>
              </v:shape>
            </v:group>
            <v:group style="position:absolute;left:6732;top:5259;width:93;height:1092" coordorigin="6732,5259" coordsize="93,1092">
              <v:shape style="position:absolute;left:6732;top:5259;width:93;height:1092" coordorigin="6732,5259" coordsize="93,1092" path="m6825,5259l6732,5259,6732,6351,6825,6351,6825,6346,6815,6346,6815,6341,6742,6341,6742,5269,6825,5269,6825,5259xe" filled="t" fillcolor="#231F20" stroked="f">
                <v:path arrowok="t"/>
                <v:fill type="solid"/>
              </v:shape>
              <v:shape style="position:absolute;left:6732;top:5259;width:93;height:1092" coordorigin="6732,5259" coordsize="93,1092" path="m6825,5269l6815,5269,6815,6346,6820,6346,6820,6341,6825,6341,6825,5269xe" filled="t" fillcolor="#231F20" stroked="f">
                <v:path arrowok="t"/>
                <v:fill type="solid"/>
              </v:shape>
              <v:shape style="position:absolute;left:6732;top:5259;width:93;height:1092" coordorigin="6732,5259" coordsize="93,1092" path="m6825,6341l6820,6341,6820,6346,6825,6346,6825,6341xe" filled="t" fillcolor="#231F20" stroked="f">
                <v:path arrowok="t"/>
                <v:fill type="solid"/>
              </v:shape>
            </v:group>
            <v:group style="position:absolute;left:7221;top:4269;width:2;height:2078" coordorigin="7221,4269" coordsize="2,2078">
              <v:shape style="position:absolute;left:7221;top:4269;width:2;height:2078" coordorigin="7221,4269" coordsize="0,2078" path="m7221,4269l7221,6347e" filled="f" stroked="t" strokeweight="4.262pt" strokecolor="#8EBCE0">
                <v:path arrowok="t"/>
              </v:shape>
            </v:group>
            <v:group style="position:absolute;left:7175;top:4264;width:93;height:2088" coordorigin="7175,4264" coordsize="93,2088">
              <v:shape style="position:absolute;left:7175;top:4264;width:93;height:2088" coordorigin="7175,4264" coordsize="93,2088" path="m7268,4264l7175,4264,7175,6352,7268,6352,7268,6347,7258,6347,7258,6342,7185,6342,7185,4274,7268,4274,7268,4264xe" filled="t" fillcolor="#231F20" stroked="f">
                <v:path arrowok="t"/>
                <v:fill type="solid"/>
              </v:shape>
              <v:shape style="position:absolute;left:7175;top:4264;width:93;height:2088" coordorigin="7175,4264" coordsize="93,2088" path="m7268,4274l7258,4274,7258,6347,7263,6347,7263,6342,7268,6342,7268,4274xe" filled="t" fillcolor="#231F20" stroked="f">
                <v:path arrowok="t"/>
                <v:fill type="solid"/>
              </v:shape>
              <v:shape style="position:absolute;left:7175;top:4264;width:93;height:2088" coordorigin="7175,4264" coordsize="93,2088" path="m7268,6342l7263,6342,7263,6347,7268,6347,7268,6342xe" filled="t" fillcolor="#231F20" stroked="f">
                <v:path arrowok="t"/>
                <v:fill type="solid"/>
              </v:shape>
            </v:group>
            <v:group style="position:absolute;left:7221;top:4759;width:2;height:1448" coordorigin="7221,4759" coordsize="2,1448">
              <v:shape style="position:absolute;left:7221;top:4759;width:2;height:1448" coordorigin="7221,4759" coordsize="0,1448" path="m7221,4759l7221,6206e" filled="f" stroked="t" strokeweight="4.262pt" strokecolor="#BCBEC0">
                <v:path arrowok="t"/>
              </v:shape>
            </v:group>
            <v:group style="position:absolute;left:7175;top:4754;width:93;height:1458" coordorigin="7175,4754" coordsize="93,1458">
              <v:shape style="position:absolute;left:7175;top:4754;width:93;height:1458" coordorigin="7175,4754" coordsize="93,1458" path="m7268,4754l7175,4754,7175,6211,7268,6211,7268,6206,7258,6206,7258,6201,7185,6201,7185,4764,7268,4764,7268,4754xe" filled="t" fillcolor="#231F20" stroked="f">
                <v:path arrowok="t"/>
                <v:fill type="solid"/>
              </v:shape>
              <v:shape style="position:absolute;left:7175;top:4754;width:93;height:1458" coordorigin="7175,4754" coordsize="93,1458" path="m7268,4764l7258,4764,7258,6206,7263,6206,7263,6201,7268,6201,7268,4764xe" filled="t" fillcolor="#231F20" stroked="f">
                <v:path arrowok="t"/>
                <v:fill type="solid"/>
              </v:shape>
              <v:shape style="position:absolute;left:7175;top:4754;width:93;height:1458" coordorigin="7175,4754" coordsize="93,1458" path="m7268,6201l7263,6201,7263,6206,7268,6206,7268,6201xe" filled="t" fillcolor="#231F20" stroked="f">
                <v:path arrowok="t"/>
                <v:fill type="solid"/>
              </v:shape>
            </v:group>
            <v:group style="position:absolute;left:7221;top:5366;width:2;height:981" coordorigin="7221,5366" coordsize="2,981">
              <v:shape style="position:absolute;left:7221;top:5366;width:2;height:981" coordorigin="7221,5366" coordsize="0,981" path="m7221,5366l7221,6346e" filled="f" stroked="t" strokeweight="4.262pt" strokecolor="#231F20">
                <v:path arrowok="t"/>
              </v:shape>
            </v:group>
            <v:group style="position:absolute;left:7175;top:5361;width:93;height:991" coordorigin="7175,5361" coordsize="93,991">
              <v:shape style="position:absolute;left:7175;top:5361;width:93;height:991" coordorigin="7175,5361" coordsize="93,991" path="m7268,5361l7175,5361,7175,6351,7268,6351,7268,6346,7258,6346,7258,6341,7185,6341,7185,5371,7268,5371,7268,5361xe" filled="t" fillcolor="#231F20" stroked="f">
                <v:path arrowok="t"/>
                <v:fill type="solid"/>
              </v:shape>
              <v:shape style="position:absolute;left:7175;top:5361;width:93;height:991" coordorigin="7175,5361" coordsize="93,991" path="m7268,5371l7258,5371,7258,6346,7263,6346,7263,6341,7268,6341,7268,5371xe" filled="t" fillcolor="#231F20" stroked="f">
                <v:path arrowok="t"/>
                <v:fill type="solid"/>
              </v:shape>
              <v:shape style="position:absolute;left:7175;top:5361;width:93;height:991" coordorigin="7175,5361" coordsize="93,991" path="m7268,6341l7263,6341,7263,6346,7268,6346,7268,6341xe" filled="t" fillcolor="#231F20" stroked="f">
                <v:path arrowok="t"/>
                <v:fill type="solid"/>
              </v:shape>
            </v:group>
            <v:group style="position:absolute;left:6999;top:5077;width:2;height:1271" coordorigin="6999,5077" coordsize="2,1271">
              <v:shape style="position:absolute;left:6999;top:5077;width:2;height:1271" coordorigin="6999,5077" coordsize="0,1271" path="m6999,5077l6999,6347e" filled="f" stroked="t" strokeweight="4.262pt" strokecolor="#8EBCE0">
                <v:path arrowok="t"/>
              </v:shape>
            </v:group>
            <v:group style="position:absolute;left:6953;top:5072;width:93;height:1281" coordorigin="6953,5072" coordsize="93,1281">
              <v:shape style="position:absolute;left:6953;top:5072;width:93;height:1281" coordorigin="6953,5072" coordsize="93,1281" path="m7046,5072l6953,5072,6953,6352,7046,6352,7046,6347,7036,6347,7036,6342,6963,6342,6963,5082,7046,5082,7046,5072xe" filled="t" fillcolor="#231F20" stroked="f">
                <v:path arrowok="t"/>
                <v:fill type="solid"/>
              </v:shape>
              <v:shape style="position:absolute;left:6953;top:5072;width:93;height:1281" coordorigin="6953,5072" coordsize="93,1281" path="m7046,5082l7036,5082,7036,6347,7041,6347,7041,6342,7046,6342,7046,5082xe" filled="t" fillcolor="#231F20" stroked="f">
                <v:path arrowok="t"/>
                <v:fill type="solid"/>
              </v:shape>
              <v:shape style="position:absolute;left:6953;top:5072;width:93;height:1281" coordorigin="6953,5072" coordsize="93,1281" path="m7046,6342l7041,6342,7041,6347,7046,6347,7046,6342xe" filled="t" fillcolor="#231F20" stroked="f">
                <v:path arrowok="t"/>
                <v:fill type="solid"/>
              </v:shape>
            </v:group>
            <v:group style="position:absolute;left:6999;top:5313;width:2;height:893" coordorigin="6999,5313" coordsize="2,893">
              <v:shape style="position:absolute;left:6999;top:5313;width:2;height:893" coordorigin="6999,5313" coordsize="0,893" path="m6999,5313l6999,6206e" filled="f" stroked="t" strokeweight="4.262pt" strokecolor="#BCBEC0">
                <v:path arrowok="t"/>
              </v:shape>
            </v:group>
            <v:group style="position:absolute;left:6953;top:5308;width:93;height:903" coordorigin="6953,5308" coordsize="93,903">
              <v:shape style="position:absolute;left:6953;top:5308;width:93;height:903" coordorigin="6953,5308" coordsize="93,903" path="m7046,5308l6953,5308,6953,6211,7046,6211,7046,6206,7036,6206,7036,6201,6963,6201,6963,5318,7046,5318,7046,5308xe" filled="t" fillcolor="#231F20" stroked="f">
                <v:path arrowok="t"/>
                <v:fill type="solid"/>
              </v:shape>
              <v:shape style="position:absolute;left:6953;top:5308;width:93;height:903" coordorigin="6953,5308" coordsize="93,903" path="m7046,5318l7036,5318,7036,6206,7041,6206,7041,6201,7046,6201,7046,5318xe" filled="t" fillcolor="#231F20" stroked="f">
                <v:path arrowok="t"/>
                <v:fill type="solid"/>
              </v:shape>
              <v:shape style="position:absolute;left:6953;top:5308;width:93;height:903" coordorigin="6953,5308" coordsize="93,903" path="m7046,6201l7041,6201,7041,6206,7046,6206,7046,6201xe" filled="t" fillcolor="#231F20" stroked="f">
                <v:path arrowok="t"/>
                <v:fill type="solid"/>
              </v:shape>
            </v:group>
            <v:group style="position:absolute;left:6999;top:5697;width:2;height:649" coordorigin="6999,5697" coordsize="2,649">
              <v:shape style="position:absolute;left:6999;top:5697;width:2;height:649" coordorigin="6999,5697" coordsize="0,649" path="m6999,5697l6999,6346e" filled="f" stroked="t" strokeweight="4.262pt" strokecolor="#231F20">
                <v:path arrowok="t"/>
              </v:shape>
            </v:group>
            <v:group style="position:absolute;left:6953;top:5692;width:93;height:659" coordorigin="6953,5692" coordsize="93,659">
              <v:shape style="position:absolute;left:6953;top:5692;width:93;height:659" coordorigin="6953,5692" coordsize="93,659" path="m7046,5692l6953,5692,6953,6351,7046,6351,7046,6346,7036,6346,7036,6341,6963,6341,6963,5702,7046,5702,7046,5692xe" filled="t" fillcolor="#231F20" stroked="f">
                <v:path arrowok="t"/>
                <v:fill type="solid"/>
              </v:shape>
              <v:shape style="position:absolute;left:6953;top:5692;width:93;height:659" coordorigin="6953,5692" coordsize="93,659" path="m7046,5702l7036,5702,7036,6346,7041,6346,7041,6341,7046,6341,7046,5702xe" filled="t" fillcolor="#231F20" stroked="f">
                <v:path arrowok="t"/>
                <v:fill type="solid"/>
              </v:shape>
              <v:shape style="position:absolute;left:6953;top:5692;width:93;height:659" coordorigin="6953,5692" coordsize="93,659" path="m7046,6341l7041,6341,7041,6346,7046,6346,7046,6341xe" filled="t" fillcolor="#231F20" stroked="f">
                <v:path arrowok="t"/>
                <v:fill type="solid"/>
              </v:shape>
            </v:group>
            <v:group style="position:absolute;left:7441;top:3540;width:2;height:2802" coordorigin="7441,3540" coordsize="2,2802">
              <v:shape style="position:absolute;left:7441;top:3540;width:2;height:2802" coordorigin="7441,3540" coordsize="0,2802" path="m7441,3540l7441,6343e" filled="f" stroked="t" strokeweight="4.262pt" strokecolor="#8EBCE0">
                <v:path arrowok="t"/>
              </v:shape>
            </v:group>
            <v:group style="position:absolute;left:7395;top:3535;width:93;height:2812" coordorigin="7395,3535" coordsize="93,2812">
              <v:shape style="position:absolute;left:7395;top:3535;width:93;height:2812" coordorigin="7395,3535" coordsize="93,2812" path="m7488,3535l7395,3535,7395,6348,7488,6348,7488,6343,7478,6343,7478,6338,7405,6338,7405,3545,7488,3545,7488,3535xe" filled="t" fillcolor="#231F20" stroked="f">
                <v:path arrowok="t"/>
                <v:fill type="solid"/>
              </v:shape>
              <v:shape style="position:absolute;left:7395;top:3535;width:93;height:2812" coordorigin="7395,3535" coordsize="93,2812" path="m7488,3545l7478,3545,7478,6343,7483,6343,7483,6338,7488,6338,7488,3545xe" filled="t" fillcolor="#231F20" stroked="f">
                <v:path arrowok="t"/>
                <v:fill type="solid"/>
              </v:shape>
              <v:shape style="position:absolute;left:7395;top:3535;width:93;height:2812" coordorigin="7395,3535" coordsize="93,2812" path="m7488,6338l7483,6338,7483,6343,7488,6343,7488,6338xe" filled="t" fillcolor="#231F20" stroked="f">
                <v:path arrowok="t"/>
                <v:fill type="solid"/>
              </v:shape>
            </v:group>
            <v:group style="position:absolute;left:7441;top:4397;width:2;height:1805" coordorigin="7441,4397" coordsize="2,1805">
              <v:shape style="position:absolute;left:7441;top:4397;width:2;height:1805" coordorigin="7441,4397" coordsize="0,1805" path="m7441,4397l7441,6202e" filled="f" stroked="t" strokeweight="4.262pt" strokecolor="#BCBEC0">
                <v:path arrowok="t"/>
              </v:shape>
            </v:group>
            <v:group style="position:absolute;left:7395;top:4392;width:93;height:1815" coordorigin="7395,4392" coordsize="93,1815">
              <v:shape style="position:absolute;left:7395;top:4392;width:93;height:1815" coordorigin="7395,4392" coordsize="93,1815" path="m7488,4392l7395,4392,7395,6207,7488,6207,7488,6202,7478,6202,7478,6197,7405,6197,7405,4402,7488,4402,7488,4392xe" filled="t" fillcolor="#231F20" stroked="f">
                <v:path arrowok="t"/>
                <v:fill type="solid"/>
              </v:shape>
              <v:shape style="position:absolute;left:7395;top:4392;width:93;height:1815" coordorigin="7395,4392" coordsize="93,1815" path="m7488,4402l7478,4402,7478,6202,7483,6202,7483,6197,7488,6197,7488,4402xe" filled="t" fillcolor="#231F20" stroked="f">
                <v:path arrowok="t"/>
                <v:fill type="solid"/>
              </v:shape>
              <v:shape style="position:absolute;left:7395;top:4392;width:93;height:1815" coordorigin="7395,4392" coordsize="93,1815" path="m7488,6197l7483,6197,7483,6202,7488,6202,7488,6197xe" filled="t" fillcolor="#231F20" stroked="f">
                <v:path arrowok="t"/>
                <v:fill type="solid"/>
              </v:shape>
            </v:group>
            <v:group style="position:absolute;left:7441;top:5050;width:2;height:1292" coordorigin="7441,5050" coordsize="2,1292">
              <v:shape style="position:absolute;left:7441;top:5050;width:2;height:1292" coordorigin="7441,5050" coordsize="0,1292" path="m7441,5050l7441,6342e" filled="f" stroked="t" strokeweight="4.262pt" strokecolor="#231F20">
                <v:path arrowok="t"/>
              </v:shape>
            </v:group>
            <v:group style="position:absolute;left:7395;top:5045;width:93;height:1302" coordorigin="7395,5045" coordsize="93,1302">
              <v:shape style="position:absolute;left:7395;top:5045;width:93;height:1302" coordorigin="7395,5045" coordsize="93,1302" path="m7488,5045l7395,5045,7395,6347,7488,6347,7488,6342,7478,6342,7478,6337,7405,6337,7405,5055,7488,5055,7488,5045xe" filled="t" fillcolor="#231F20" stroked="f">
                <v:path arrowok="t"/>
                <v:fill type="solid"/>
              </v:shape>
              <v:shape style="position:absolute;left:7395;top:5045;width:93;height:1302" coordorigin="7395,5045" coordsize="93,1302" path="m7488,5055l7478,5055,7478,6342,7483,6342,7483,6337,7488,6337,7488,5055xe" filled="t" fillcolor="#231F20" stroked="f">
                <v:path arrowok="t"/>
                <v:fill type="solid"/>
              </v:shape>
              <v:shape style="position:absolute;left:7395;top:5045;width:93;height:1302" coordorigin="7395,5045" coordsize="93,1302" path="m7488,6337l7483,6337,7483,6342,7488,6342,7488,6337xe" filled="t" fillcolor="#231F20" stroked="f">
                <v:path arrowok="t"/>
                <v:fill type="solid"/>
              </v:shape>
            </v:group>
            <v:group style="position:absolute;left:7656;top:3666;width:2;height:2681" coordorigin="7656,3666" coordsize="2,2681">
              <v:shape style="position:absolute;left:7656;top:3666;width:2;height:2681" coordorigin="7656,3666" coordsize="0,2681" path="m7656,3666l7656,6347e" filled="f" stroked="t" strokeweight="4.262pt" strokecolor="#8EBCE0">
                <v:path arrowok="t"/>
              </v:shape>
            </v:group>
            <v:group style="position:absolute;left:7609;top:3661;width:93;height:2691" coordorigin="7609,3661" coordsize="93,2691">
              <v:shape style="position:absolute;left:7609;top:3661;width:93;height:2691" coordorigin="7609,3661" coordsize="93,2691" path="m7702,3661l7609,3661,7609,6352,7702,6352,7702,6347,7692,6347,7692,6342,7619,6342,7619,3671,7702,3671,7702,3661xe" filled="t" fillcolor="#231F20" stroked="f">
                <v:path arrowok="t"/>
                <v:fill type="solid"/>
              </v:shape>
              <v:shape style="position:absolute;left:7609;top:3661;width:93;height:2691" coordorigin="7609,3661" coordsize="93,2691" path="m7702,3671l7692,3671,7692,6347,7697,6347,7697,6342,7702,6342,7702,3671xe" filled="t" fillcolor="#231F20" stroked="f">
                <v:path arrowok="t"/>
                <v:fill type="solid"/>
              </v:shape>
              <v:shape style="position:absolute;left:7609;top:3661;width:93;height:2691" coordorigin="7609,3661" coordsize="93,2691" path="m7702,6342l7697,6342,7697,6347,7702,6347,7702,6342xe" filled="t" fillcolor="#231F20" stroked="f">
                <v:path arrowok="t"/>
                <v:fill type="solid"/>
              </v:shape>
            </v:group>
            <v:group style="position:absolute;left:7656;top:4415;width:2;height:1791" coordorigin="7656,4415" coordsize="2,1791">
              <v:shape style="position:absolute;left:7656;top:4415;width:2;height:1791" coordorigin="7656,4415" coordsize="0,1791" path="m7656,4415l7656,6206e" filled="f" stroked="t" strokeweight="4.262pt" strokecolor="#BCBEC0">
                <v:path arrowok="t"/>
              </v:shape>
            </v:group>
            <v:group style="position:absolute;left:7609;top:4410;width:93;height:1801" coordorigin="7609,4410" coordsize="93,1801">
              <v:shape style="position:absolute;left:7609;top:4410;width:93;height:1801" coordorigin="7609,4410" coordsize="93,1801" path="m7702,4410l7609,4410,7609,6211,7702,6211,7702,6206,7692,6206,7692,6201,7619,6201,7619,4420,7702,4420,7702,4410xe" filled="t" fillcolor="#231F20" stroked="f">
                <v:path arrowok="t"/>
                <v:fill type="solid"/>
              </v:shape>
              <v:shape style="position:absolute;left:7609;top:4410;width:93;height:1801" coordorigin="7609,4410" coordsize="93,1801" path="m7702,4420l7692,4420,7692,6206,7697,6206,7697,6201,7702,6201,7702,4420xe" filled="t" fillcolor="#231F20" stroked="f">
                <v:path arrowok="t"/>
                <v:fill type="solid"/>
              </v:shape>
              <v:shape style="position:absolute;left:7609;top:4410;width:93;height:1801" coordorigin="7609,4410" coordsize="93,1801" path="m7702,6201l7697,6201,7697,6206,7702,6206,7702,6201xe" filled="t" fillcolor="#231F20" stroked="f">
                <v:path arrowok="t"/>
                <v:fill type="solid"/>
              </v:shape>
            </v:group>
            <v:group style="position:absolute;left:7656;top:5024;width:2;height:1317" coordorigin="7656,5024" coordsize="2,1317">
              <v:shape style="position:absolute;left:7656;top:5024;width:2;height:1317" coordorigin="7656,5024" coordsize="0,1317" path="m7656,5024l7656,6341e" filled="f" stroked="t" strokeweight="4.262pt" strokecolor="#231F20">
                <v:path arrowok="t"/>
              </v:shape>
            </v:group>
            <v:group style="position:absolute;left:7609;top:5019;width:93;height:1327" coordorigin="7609,5019" coordsize="93,1327">
              <v:shape style="position:absolute;left:7609;top:5019;width:93;height:1327" coordorigin="7609,5019" coordsize="93,1327" path="m7702,5019l7609,5019,7609,6346,7702,6346,7702,6341,7692,6341,7692,6336,7619,6336,7619,5029,7702,5029,7702,5019xe" filled="t" fillcolor="#231F20" stroked="f">
                <v:path arrowok="t"/>
                <v:fill type="solid"/>
              </v:shape>
              <v:shape style="position:absolute;left:7609;top:5019;width:93;height:1327" coordorigin="7609,5019" coordsize="93,1327" path="m7702,5029l7692,5029,7692,6341,7697,6341,7697,6336,7702,6336,7702,5029xe" filled="t" fillcolor="#231F20" stroked="f">
                <v:path arrowok="t"/>
                <v:fill type="solid"/>
              </v:shape>
              <v:shape style="position:absolute;left:7609;top:5019;width:93;height:1327" coordorigin="7609,5019" coordsize="93,1327" path="m7702,6336l7697,6336,7697,6341,7702,6341,7702,6336xe" filled="t" fillcolor="#231F20" stroked="f">
                <v:path arrowok="t"/>
                <v:fill type="solid"/>
              </v:shape>
            </v:group>
            <v:group style="position:absolute;left:7877;top:4062;width:2;height:2285" coordorigin="7877,4062" coordsize="2,2285">
              <v:shape style="position:absolute;left:7877;top:4062;width:2;height:2285" coordorigin="7877,4062" coordsize="0,2285" path="m7877,4062l7877,6347e" filled="f" stroked="t" strokeweight="4.261pt" strokecolor="#8EBCE0">
                <v:path arrowok="t"/>
              </v:shape>
            </v:group>
            <v:group style="position:absolute;left:7831;top:4057;width:93;height:2295" coordorigin="7831,4057" coordsize="93,2295">
              <v:shape style="position:absolute;left:7831;top:4057;width:93;height:2295" coordorigin="7831,4057" coordsize="93,2295" path="m7924,4057l7831,4057,7831,6352,7924,6352,7924,6347,7914,6347,7914,6342,7841,6342,7841,4067,7924,4067,7924,4057xe" filled="t" fillcolor="#231F20" stroked="f">
                <v:path arrowok="t"/>
                <v:fill type="solid"/>
              </v:shape>
              <v:shape style="position:absolute;left:7831;top:4057;width:93;height:2295" coordorigin="7831,4057" coordsize="93,2295" path="m7924,4067l7914,4067,7914,6347,7919,6347,7919,6342,7924,6342,7924,4067xe" filled="t" fillcolor="#231F20" stroked="f">
                <v:path arrowok="t"/>
                <v:fill type="solid"/>
              </v:shape>
              <v:shape style="position:absolute;left:7831;top:4057;width:93;height:2295" coordorigin="7831,4057" coordsize="93,2295" path="m7924,6342l7919,6342,7919,6347,7924,6347,7924,6342xe" filled="t" fillcolor="#231F20" stroked="f">
                <v:path arrowok="t"/>
                <v:fill type="solid"/>
              </v:shape>
            </v:group>
            <v:group style="position:absolute;left:7877;top:4636;width:2;height:1570" coordorigin="7877,4636" coordsize="2,1570">
              <v:shape style="position:absolute;left:7877;top:4636;width:2;height:1570" coordorigin="7877,4636" coordsize="0,1570" path="m7877,4636l7877,6206e" filled="f" stroked="t" strokeweight="4.261pt" strokecolor="#BCBEC0">
                <v:path arrowok="t"/>
              </v:shape>
            </v:group>
            <v:group style="position:absolute;left:7831;top:4631;width:93;height:1580" coordorigin="7831,4631" coordsize="93,1580">
              <v:shape style="position:absolute;left:7831;top:4631;width:93;height:1580" coordorigin="7831,4631" coordsize="93,1580" path="m7924,4631l7831,4631,7831,6211,7924,6211,7924,6206,7914,6206,7914,6201,7841,6201,7841,4641,7924,4641,7924,4631xe" filled="t" fillcolor="#231F20" stroked="f">
                <v:path arrowok="t"/>
                <v:fill type="solid"/>
              </v:shape>
              <v:shape style="position:absolute;left:7831;top:4631;width:93;height:1580" coordorigin="7831,4631" coordsize="93,1580" path="m7924,4641l7914,4641,7914,6206,7919,6206,7919,6201,7924,6201,7924,4641xe" filled="t" fillcolor="#231F20" stroked="f">
                <v:path arrowok="t"/>
                <v:fill type="solid"/>
              </v:shape>
              <v:shape style="position:absolute;left:7831;top:4631;width:93;height:1580" coordorigin="7831,4631" coordsize="93,1580" path="m7924,6201l7919,6201,7919,6206,7924,6206,7924,6201xe" filled="t" fillcolor="#231F20" stroked="f">
                <v:path arrowok="t"/>
                <v:fill type="solid"/>
              </v:shape>
            </v:group>
            <v:group style="position:absolute;left:7877;top:5199;width:2;height:1146" coordorigin="7877,5199" coordsize="2,1146">
              <v:shape style="position:absolute;left:7877;top:5199;width:2;height:1146" coordorigin="7877,5199" coordsize="0,1146" path="m7877,5199l7877,6346e" filled="f" stroked="t" strokeweight="4.261pt" strokecolor="#231F20">
                <v:path arrowok="t"/>
              </v:shape>
            </v:group>
            <v:group style="position:absolute;left:7831;top:5194;width:93;height:1156" coordorigin="7831,5194" coordsize="93,1156">
              <v:shape style="position:absolute;left:7831;top:5194;width:93;height:1156" coordorigin="7831,5194" coordsize="93,1156" path="m7924,5194l7831,5194,7831,6351,7924,6351,7924,6346,7914,6346,7914,6341,7841,6341,7841,5204,7924,5204,7924,5194xe" filled="t" fillcolor="#231F20" stroked="f">
                <v:path arrowok="t"/>
                <v:fill type="solid"/>
              </v:shape>
              <v:shape style="position:absolute;left:7831;top:5194;width:93;height:1156" coordorigin="7831,5194" coordsize="93,1156" path="m7924,5204l7914,5204,7914,6346,7919,6346,7919,6341,7924,6341,7924,5204xe" filled="t" fillcolor="#231F20" stroked="f">
                <v:path arrowok="t"/>
                <v:fill type="solid"/>
              </v:shape>
              <v:shape style="position:absolute;left:7831;top:5194;width:93;height:1156" coordorigin="7831,5194" coordsize="93,1156" path="m7924,6341l7919,6341,7919,6346,7924,6346,7924,6341xe" filled="t" fillcolor="#231F20" stroked="f">
                <v:path arrowok="t"/>
                <v:fill type="solid"/>
              </v:shape>
            </v:group>
            <v:group style="position:absolute;left:2383;top:6073;width:2;height:274" coordorigin="2383,6073" coordsize="2,274">
              <v:shape style="position:absolute;left:2383;top:6073;width:2;height:274" coordorigin="2383,6073" coordsize="0,274" path="m2383,6073l2383,6347e" filled="f" stroked="t" strokeweight="4.262pt" strokecolor="#8EBCE0">
                <v:path arrowok="t"/>
              </v:shape>
            </v:group>
            <v:group style="position:absolute;left:2336;top:6068;width:93;height:284" coordorigin="2336,6068" coordsize="93,284">
              <v:shape style="position:absolute;left:2336;top:6068;width:93;height:284" coordorigin="2336,6068" coordsize="93,284" path="m2430,6068l2336,6068,2336,6352,2430,6352,2430,6347,2420,6347,2420,6342,2346,6342,2346,6078,2430,6078,2430,6068xe" filled="t" fillcolor="#231F20" stroked="f">
                <v:path arrowok="t"/>
                <v:fill type="solid"/>
              </v:shape>
              <v:shape style="position:absolute;left:2336;top:6068;width:93;height:284" coordorigin="2336,6068" coordsize="93,284" path="m2430,6078l2420,6078,2420,6347,2425,6347,2425,6342,2430,6342,2430,6078xe" filled="t" fillcolor="#231F20" stroked="f">
                <v:path arrowok="t"/>
                <v:fill type="solid"/>
              </v:shape>
              <v:shape style="position:absolute;left:2336;top:6068;width:93;height:284" coordorigin="2336,6068" coordsize="93,284" path="m2430,6342l2425,6342,2425,6347,2430,6347,2430,6342xe" filled="t" fillcolor="#231F20" stroked="f">
                <v:path arrowok="t"/>
                <v:fill type="solid"/>
              </v:shape>
            </v:group>
            <v:group style="position:absolute;left:2341;top:6185;width:83;height:2" coordorigin="2341,6185" coordsize="83,2">
              <v:shape style="position:absolute;left:2341;top:6185;width:83;height:2" coordorigin="2341,6185" coordsize="83,0" path="m2341,6185l2425,6185e" filled="f" stroked="t" strokeweight="2.181pt" strokecolor="#BCBEC0">
                <v:path arrowok="t"/>
              </v:shape>
            </v:group>
            <v:group style="position:absolute;left:2336;top:6159;width:93;height:52" coordorigin="2336,6159" coordsize="93,52">
              <v:shape style="position:absolute;left:2336;top:6159;width:93;height:52" coordorigin="2336,6159" coordsize="93,52" path="m2430,6159l2336,6159,2336,6211,2430,6211,2430,6206,2420,6206,2420,6201,2346,6201,2346,6169,2430,6169,2430,6159xe" filled="t" fillcolor="#231F20" stroked="f">
                <v:path arrowok="t"/>
                <v:fill type="solid"/>
              </v:shape>
              <v:shape style="position:absolute;left:2336;top:6159;width:93;height:52" coordorigin="2336,6159" coordsize="93,52" path="m2430,6169l2420,6169,2420,6206,2425,6206,2425,6201,2430,6201,2430,6169xe" filled="t" fillcolor="#231F20" stroked="f">
                <v:path arrowok="t"/>
                <v:fill type="solid"/>
              </v:shape>
              <v:shape style="position:absolute;left:2336;top:6159;width:93;height:52" coordorigin="2336,6159" coordsize="93,52" path="m2430,6201l2425,6201,2425,6206,2430,6206,2430,6201xe" filled="t" fillcolor="#231F20" stroked="f">
                <v:path arrowok="t"/>
                <v:fill type="solid"/>
              </v:shape>
            </v:group>
            <v:group style="position:absolute;left:2383;top:6211;width:2;height:135" coordorigin="2383,6211" coordsize="2,135">
              <v:shape style="position:absolute;left:2383;top:6211;width:2;height:135" coordorigin="2383,6211" coordsize="0,135" path="m2383,6211l2383,6346e" filled="f" stroked="t" strokeweight="4.262pt" strokecolor="#231F20">
                <v:path arrowok="t"/>
              </v:shape>
            </v:group>
            <v:group style="position:absolute;left:2336;top:6206;width:93;height:145" coordorigin="2336,6206" coordsize="93,145">
              <v:shape style="position:absolute;left:2336;top:6206;width:93;height:145" coordorigin="2336,6206" coordsize="93,145" path="m2430,6206l2336,6206,2336,6351,2430,6351,2430,6346,2420,6346,2420,6341,2346,6341,2346,6216,2430,6216,2430,6206xe" filled="t" fillcolor="#231F20" stroked="f">
                <v:path arrowok="t"/>
                <v:fill type="solid"/>
              </v:shape>
              <v:shape style="position:absolute;left:2336;top:6206;width:93;height:145" coordorigin="2336,6206" coordsize="93,145" path="m2430,6216l2420,6216,2420,6346,2425,6346,2425,6341,2430,6341,2430,6216xe" filled="t" fillcolor="#231F20" stroked="f">
                <v:path arrowok="t"/>
                <v:fill type="solid"/>
              </v:shape>
              <v:shape style="position:absolute;left:2336;top:6206;width:93;height:145" coordorigin="2336,6206" coordsize="93,145" path="m2430,6341l2425,6341,2425,6346,2430,6346,2430,6341xe" filled="t" fillcolor="#231F20" stroked="f">
                <v:path arrowok="t"/>
                <v:fill type="solid"/>
              </v:shape>
            </v:group>
            <v:group style="position:absolute;left:2163;top:6096;width:2;height:252" coordorigin="2163,6096" coordsize="2,252">
              <v:shape style="position:absolute;left:2163;top:6096;width:2;height:252" coordorigin="2163,6096" coordsize="0,252" path="m2163,6096l2163,6347e" filled="f" stroked="t" strokeweight="4.262pt" strokecolor="#8EBCE0">
                <v:path arrowok="t"/>
              </v:shape>
            </v:group>
            <v:group style="position:absolute;left:2117;top:6091;width:93;height:262" coordorigin="2117,6091" coordsize="93,262">
              <v:shape style="position:absolute;left:2117;top:6091;width:93;height:262" coordorigin="2117,6091" coordsize="93,262" path="m2210,6091l2117,6091,2117,6352,2210,6352,2210,6347,2200,6347,2200,6342,2127,6342,2127,6101,2210,6101,2210,6091xe" filled="t" fillcolor="#231F20" stroked="f">
                <v:path arrowok="t"/>
                <v:fill type="solid"/>
              </v:shape>
              <v:shape style="position:absolute;left:2117;top:6091;width:93;height:262" coordorigin="2117,6091" coordsize="93,262" path="m2210,6101l2200,6101,2200,6347,2205,6347,2205,6342,2210,6342,2210,6101xe" filled="t" fillcolor="#231F20" stroked="f">
                <v:path arrowok="t"/>
                <v:fill type="solid"/>
              </v:shape>
              <v:shape style="position:absolute;left:2117;top:6091;width:93;height:262" coordorigin="2117,6091" coordsize="93,262" path="m2210,6342l2205,6342,2205,6347,2210,6347,2210,6342xe" filled="t" fillcolor="#231F20" stroked="f">
                <v:path arrowok="t"/>
                <v:fill type="solid"/>
              </v:shape>
            </v:group>
            <v:group style="position:absolute;left:2122;top:6230;width:83;height:2" coordorigin="2122,6230" coordsize="83,2">
              <v:shape style="position:absolute;left:2122;top:6230;width:83;height:2" coordorigin="2122,6230" coordsize="83,0" path="m2122,6230l2205,6230e" filled="f" stroked="t" strokeweight="2.31pt" strokecolor="#BCBEC0">
                <v:path arrowok="t"/>
              </v:shape>
            </v:group>
            <v:group style="position:absolute;left:2117;top:6203;width:93;height:54" coordorigin="2117,6203" coordsize="93,54">
              <v:shape style="position:absolute;left:2117;top:6203;width:93;height:54" coordorigin="2117,6203" coordsize="93,54" path="m2210,6203l2117,6203,2117,6257,2210,6257,2210,6252,2200,6252,2200,6247,2127,6247,2127,6213,2210,6213,2210,6203xe" filled="t" fillcolor="#231F20" stroked="f">
                <v:path arrowok="t"/>
                <v:fill type="solid"/>
              </v:shape>
              <v:shape style="position:absolute;left:2117;top:6203;width:93;height:54" coordorigin="2117,6203" coordsize="93,54" path="m2210,6213l2200,6213,2200,6252,2205,6252,2205,6247,2210,6247,2210,6213xe" filled="t" fillcolor="#231F20" stroked="f">
                <v:path arrowok="t"/>
                <v:fill type="solid"/>
              </v:shape>
              <v:shape style="position:absolute;left:2117;top:6203;width:93;height:54" coordorigin="2117,6203" coordsize="93,54" path="m2210,6247l2205,6247,2205,6252,2210,6252,2210,6247xe" filled="t" fillcolor="#231F20" stroked="f">
                <v:path arrowok="t"/>
                <v:fill type="solid"/>
              </v:shape>
            </v:group>
            <v:group style="position:absolute;left:2163;top:6252;width:2;height:95" coordorigin="2163,6252" coordsize="2,95">
              <v:shape style="position:absolute;left:2163;top:6252;width:2;height:95" coordorigin="2163,6252" coordsize="0,95" path="m2163,6252l2163,6346e" filled="f" stroked="t" strokeweight="4.262pt" strokecolor="#231F20">
                <v:path arrowok="t"/>
              </v:shape>
            </v:group>
            <v:group style="position:absolute;left:2117;top:6247;width:93;height:105" coordorigin="2117,6247" coordsize="93,105">
              <v:shape style="position:absolute;left:2117;top:6247;width:93;height:105" coordorigin="2117,6247" coordsize="93,105" path="m2210,6247l2117,6247,2117,6351,2210,6351,2210,6346,2200,6346,2200,6341,2127,6341,2127,6257,2210,6257,2210,6247xe" filled="t" fillcolor="#231F20" stroked="f">
                <v:path arrowok="t"/>
                <v:fill type="solid"/>
              </v:shape>
              <v:shape style="position:absolute;left:2117;top:6247;width:93;height:105" coordorigin="2117,6247" coordsize="93,105" path="m2210,6257l2200,6257,2200,6346,2205,6346,2205,6341,2210,6341,2210,6257xe" filled="t" fillcolor="#231F20" stroked="f">
                <v:path arrowok="t"/>
                <v:fill type="solid"/>
              </v:shape>
              <v:shape style="position:absolute;left:2117;top:6247;width:93;height:105" coordorigin="2117,6247" coordsize="93,105" path="m2210,6341l2205,6341,2205,6346,2210,6346,2210,6341xe" filled="t" fillcolor="#231F20" stroked="f">
                <v:path arrowok="t"/>
                <v:fill type="solid"/>
              </v:shape>
            </v:group>
            <v:group style="position:absolute;left:1941;top:6007;width:2;height:340" coordorigin="1941,6007" coordsize="2,340">
              <v:shape style="position:absolute;left:1941;top:6007;width:2;height:340" coordorigin="1941,6007" coordsize="0,340" path="m1941,6007l1941,6347e" filled="f" stroked="t" strokeweight="4.262pt" strokecolor="#8EBCE0">
                <v:path arrowok="t"/>
              </v:shape>
            </v:group>
            <v:group style="position:absolute;left:1894;top:6002;width:93;height:350" coordorigin="1894,6002" coordsize="93,350">
              <v:shape style="position:absolute;left:1894;top:6002;width:93;height:350" coordorigin="1894,6002" coordsize="93,350" path="m1987,6002l1894,6002,1894,6352,1987,6352,1987,6347,1977,6347,1977,6342,1904,6342,1904,6012,1987,6012,1987,6002xe" filled="t" fillcolor="#231F20" stroked="f">
                <v:path arrowok="t"/>
                <v:fill type="solid"/>
              </v:shape>
              <v:shape style="position:absolute;left:1894;top:6002;width:93;height:350" coordorigin="1894,6002" coordsize="93,350" path="m1987,6012l1977,6012,1977,6347,1982,6347,1982,6342,1987,6342,1987,6012xe" filled="t" fillcolor="#231F20" stroked="f">
                <v:path arrowok="t"/>
                <v:fill type="solid"/>
              </v:shape>
              <v:shape style="position:absolute;left:1894;top:6002;width:93;height:350" coordorigin="1894,6002" coordsize="93,350" path="m1987,6342l1982,6342,1982,6347,1987,6347,1987,6342xe" filled="t" fillcolor="#231F20" stroked="f">
                <v:path arrowok="t"/>
                <v:fill type="solid"/>
              </v:shape>
            </v:group>
            <v:group style="position:absolute;left:1899;top:6178;width:83;height:2" coordorigin="1899,6178" coordsize="83,2">
              <v:shape style="position:absolute;left:1899;top:6178;width:83;height:2" coordorigin="1899,6178" coordsize="83,0" path="m1899,6178l1982,6178e" filled="f" stroked="t" strokeweight="2.906pt" strokecolor="#BCBEC0">
                <v:path arrowok="t"/>
              </v:shape>
            </v:group>
            <v:group style="position:absolute;left:1894;top:6145;width:93;height:66" coordorigin="1894,6145" coordsize="93,66">
              <v:shape style="position:absolute;left:1894;top:6145;width:93;height:66" coordorigin="1894,6145" coordsize="93,66" path="m1987,6145l1894,6145,1894,6211,1987,6211,1987,6206,1977,6206,1977,6201,1904,6201,1904,6155,1987,6155,1987,6145xe" filled="t" fillcolor="#231F20" stroked="f">
                <v:path arrowok="t"/>
                <v:fill type="solid"/>
              </v:shape>
              <v:shape style="position:absolute;left:1894;top:6145;width:93;height:66" coordorigin="1894,6145" coordsize="93,66" path="m1987,6155l1977,6155,1977,6206,1982,6206,1982,6201,1987,6201,1987,6155xe" filled="t" fillcolor="#231F20" stroked="f">
                <v:path arrowok="t"/>
                <v:fill type="solid"/>
              </v:shape>
              <v:shape style="position:absolute;left:1894;top:6145;width:93;height:66" coordorigin="1894,6145" coordsize="93,66" path="m1987,6201l1982,6201,1982,6206,1987,6206,1987,6201xe" filled="t" fillcolor="#231F20" stroked="f">
                <v:path arrowok="t"/>
                <v:fill type="solid"/>
              </v:shape>
            </v:group>
            <v:group style="position:absolute;left:1941;top:6201;width:2;height:145" coordorigin="1941,6201" coordsize="2,145">
              <v:shape style="position:absolute;left:1941;top:6201;width:2;height:145" coordorigin="1941,6201" coordsize="0,145" path="m1941,6201l1941,6346e" filled="f" stroked="t" strokeweight="4.262pt" strokecolor="#231F20">
                <v:path arrowok="t"/>
              </v:shape>
            </v:group>
            <v:group style="position:absolute;left:1894;top:6196;width:93;height:155" coordorigin="1894,6196" coordsize="93,155">
              <v:shape style="position:absolute;left:1894;top:6196;width:93;height:155" coordorigin="1894,6196" coordsize="93,155" path="m1987,6196l1894,6196,1894,6351,1987,6351,1987,6346,1977,6346,1977,6341,1904,6341,1904,6206,1987,6206,1987,6196xe" filled="t" fillcolor="#231F20" stroked="f">
                <v:path arrowok="t"/>
                <v:fill type="solid"/>
              </v:shape>
              <v:shape style="position:absolute;left:1894;top:6196;width:93;height:155" coordorigin="1894,6196" coordsize="93,155" path="m1987,6206l1977,6206,1977,6346,1982,6346,1982,6341,1987,6341,1987,6206xe" filled="t" fillcolor="#231F20" stroked="f">
                <v:path arrowok="t"/>
                <v:fill type="solid"/>
              </v:shape>
              <v:shape style="position:absolute;left:1894;top:6196;width:93;height:155" coordorigin="1894,6196" coordsize="93,155" path="m1987,6341l1982,6341,1982,6346,1987,6346,1987,6341xe" filled="t" fillcolor="#231F20" stroked="f">
                <v:path arrowok="t"/>
                <v:fill type="solid"/>
              </v:shape>
            </v:group>
            <v:group style="position:absolute;left:1728;top:5999;width:2;height:349" coordorigin="1728,5999" coordsize="2,349">
              <v:shape style="position:absolute;left:1728;top:5999;width:2;height:349" coordorigin="1728,5999" coordsize="0,349" path="m1728,5999l1728,6347e" filled="f" stroked="t" strokeweight="4.262pt" strokecolor="#8EBCE0">
                <v:path arrowok="t"/>
              </v:shape>
            </v:group>
            <v:group style="position:absolute;left:1681;top:5994;width:93;height:359" coordorigin="1681,5994" coordsize="93,359">
              <v:shape style="position:absolute;left:1681;top:5994;width:93;height:359" coordorigin="1681,5994" coordsize="93,359" path="m1774,5994l1681,5994,1681,6352,1774,6352,1774,6347,1764,6347,1764,6342,1691,6342,1691,6004,1774,6004,1774,5994xe" filled="t" fillcolor="#231F20" stroked="f">
                <v:path arrowok="t"/>
                <v:fill type="solid"/>
              </v:shape>
              <v:shape style="position:absolute;left:1681;top:5994;width:93;height:359" coordorigin="1681,5994" coordsize="93,359" path="m1774,6004l1764,6004,1764,6347,1769,6347,1769,6342,1774,6342,1774,6004xe" filled="t" fillcolor="#231F20" stroked="f">
                <v:path arrowok="t"/>
                <v:fill type="solid"/>
              </v:shape>
              <v:shape style="position:absolute;left:1681;top:5994;width:93;height:359" coordorigin="1681,5994" coordsize="93,359" path="m1774,6342l1769,6342,1769,6347,1774,6347,1774,6342xe" filled="t" fillcolor="#231F20" stroked="f">
                <v:path arrowok="t"/>
                <v:fill type="solid"/>
              </v:shape>
            </v:group>
            <v:group style="position:absolute;left:1686;top:6169;width:83;height:2" coordorigin="1686,6169" coordsize="83,2">
              <v:shape style="position:absolute;left:1686;top:6169;width:83;height:2" coordorigin="1686,6169" coordsize="83,0" path="m1686,6169l1769,6169e" filled="f" stroked="t" strokeweight="3.808pt" strokecolor="#BCBEC0">
                <v:path arrowok="t"/>
              </v:shape>
            </v:group>
            <v:group style="position:absolute;left:1681;top:6127;width:93;height:84" coordorigin="1681,6127" coordsize="93,84">
              <v:shape style="position:absolute;left:1681;top:6127;width:93;height:84" coordorigin="1681,6127" coordsize="93,84" path="m1774,6127l1681,6127,1681,6211,1774,6211,1774,6206,1764,6206,1764,6201,1691,6201,1691,6137,1774,6137,1774,6127xe" filled="t" fillcolor="#231F20" stroked="f">
                <v:path arrowok="t"/>
                <v:fill type="solid"/>
              </v:shape>
              <v:shape style="position:absolute;left:1681;top:6127;width:93;height:84" coordorigin="1681,6127" coordsize="93,84" path="m1774,6137l1764,6137,1764,6206,1769,6206,1769,6201,1774,6201,1774,6137xe" filled="t" fillcolor="#231F20" stroked="f">
                <v:path arrowok="t"/>
                <v:fill type="solid"/>
              </v:shape>
              <v:shape style="position:absolute;left:1681;top:6127;width:93;height:84" coordorigin="1681,6127" coordsize="93,84" path="m1774,6201l1769,6201,1769,6206,1774,6206,1774,6201xe" filled="t" fillcolor="#231F20" stroked="f">
                <v:path arrowok="t"/>
                <v:fill type="solid"/>
              </v:shape>
            </v:group>
            <v:group style="position:absolute;left:1728;top:6201;width:2;height:145" coordorigin="1728,6201" coordsize="2,145">
              <v:shape style="position:absolute;left:1728;top:6201;width:2;height:145" coordorigin="1728,6201" coordsize="0,145" path="m1728,6201l1728,6346e" filled="f" stroked="t" strokeweight="4.262pt" strokecolor="#231F20">
                <v:path arrowok="t"/>
              </v:shape>
            </v:group>
            <v:group style="position:absolute;left:1681;top:6196;width:93;height:155" coordorigin="1681,6196" coordsize="93,155">
              <v:shape style="position:absolute;left:1681;top:6196;width:93;height:155" coordorigin="1681,6196" coordsize="93,155" path="m1774,6196l1681,6196,1681,6351,1774,6351,1774,6346,1764,6346,1764,6341,1691,6341,1691,6206,1774,6206,1774,6196xe" filled="t" fillcolor="#231F20" stroked="f">
                <v:path arrowok="t"/>
                <v:fill type="solid"/>
              </v:shape>
              <v:shape style="position:absolute;left:1681;top:6196;width:93;height:155" coordorigin="1681,6196" coordsize="93,155" path="m1774,6206l1764,6206,1764,6346,1769,6346,1769,6341,1774,6341,1774,6206xe" filled="t" fillcolor="#231F20" stroked="f">
                <v:path arrowok="t"/>
                <v:fill type="solid"/>
              </v:shape>
              <v:shape style="position:absolute;left:1681;top:6196;width:93;height:155" coordorigin="1681,6196" coordsize="93,155" path="m1774,6341l1769,6341,1769,6346,1774,6346,1774,6341xe" filled="t" fillcolor="#231F20" stroked="f">
                <v:path arrowok="t"/>
                <v:fill type="solid"/>
              </v:shape>
            </v:group>
            <v:group style="position:absolute;left:1501;top:6068;width:2;height:279" coordorigin="1501,6068" coordsize="2,279">
              <v:shape style="position:absolute;left:1501;top:6068;width:2;height:279" coordorigin="1501,6068" coordsize="0,279" path="m1501,6068l1501,6347e" filled="f" stroked="t" strokeweight="4.262pt" strokecolor="#8EBCE0">
                <v:path arrowok="t"/>
              </v:shape>
            </v:group>
            <v:group style="position:absolute;left:1455;top:6063;width:93;height:289" coordorigin="1455,6063" coordsize="93,289">
              <v:shape style="position:absolute;left:1455;top:6063;width:93;height:289" coordorigin="1455,6063" coordsize="93,289" path="m1548,6063l1455,6063,1455,6352,1548,6352,1548,6347,1538,6347,1538,6342,1465,6342,1465,6073,1548,6073,1548,6063xe" filled="t" fillcolor="#231F20" stroked="f">
                <v:path arrowok="t"/>
                <v:fill type="solid"/>
              </v:shape>
              <v:shape style="position:absolute;left:1455;top:6063;width:93;height:289" coordorigin="1455,6063" coordsize="93,289" path="m1548,6073l1538,6073,1538,6347,1543,6347,1543,6342,1548,6342,1548,6073xe" filled="t" fillcolor="#231F20" stroked="f">
                <v:path arrowok="t"/>
                <v:fill type="solid"/>
              </v:shape>
              <v:shape style="position:absolute;left:1455;top:6063;width:93;height:289" coordorigin="1455,6063" coordsize="93,289" path="m1548,6342l1543,6342,1543,6347,1548,6347,1548,6342xe" filled="t" fillcolor="#231F20" stroked="f">
                <v:path arrowok="t"/>
                <v:fill type="solid"/>
              </v:shape>
            </v:group>
            <v:group style="position:absolute;left:1460;top:6211;width:83;height:2" coordorigin="1460,6211" coordsize="83,2">
              <v:shape style="position:absolute;left:1460;top:6211;width:83;height:2" coordorigin="1460,6211" coordsize="83,0" path="m1460,6211l1543,6211e" filled="f" stroked="t" strokeweight="2.402pt" strokecolor="#BCBEC0">
                <v:path arrowok="t"/>
              </v:shape>
            </v:group>
            <v:group style="position:absolute;left:1455;top:6183;width:93;height:56" coordorigin="1455,6183" coordsize="93,56">
              <v:shape style="position:absolute;left:1455;top:6183;width:93;height:56" coordorigin="1455,6183" coordsize="93,56" path="m1548,6183l1455,6183,1455,6239,1548,6239,1548,6234,1538,6234,1538,6229,1465,6229,1465,6193,1548,6193,1548,6183xe" filled="t" fillcolor="#231F20" stroked="f">
                <v:path arrowok="t"/>
                <v:fill type="solid"/>
              </v:shape>
              <v:shape style="position:absolute;left:1455;top:6183;width:93;height:56" coordorigin="1455,6183" coordsize="93,56" path="m1548,6193l1538,6193,1538,6234,1543,6234,1543,6229,1548,6229,1548,6193xe" filled="t" fillcolor="#231F20" stroked="f">
                <v:path arrowok="t"/>
                <v:fill type="solid"/>
              </v:shape>
              <v:shape style="position:absolute;left:1455;top:6183;width:93;height:56" coordorigin="1455,6183" coordsize="93,56" path="m1548,6229l1543,6229,1543,6234,1548,6234,1548,6229xe" filled="t" fillcolor="#231F20" stroked="f">
                <v:path arrowok="t"/>
                <v:fill type="solid"/>
              </v:shape>
            </v:group>
            <v:group style="position:absolute;left:1501;top:6234;width:2;height:112" coordorigin="1501,6234" coordsize="2,112">
              <v:shape style="position:absolute;left:1501;top:6234;width:2;height:112" coordorigin="1501,6234" coordsize="0,112" path="m1501,6234l1501,6346e" filled="f" stroked="t" strokeweight="4.262pt" strokecolor="#231F20">
                <v:path arrowok="t"/>
              </v:shape>
            </v:group>
            <v:group style="position:absolute;left:1455;top:6229;width:93;height:122" coordorigin="1455,6229" coordsize="93,122">
              <v:shape style="position:absolute;left:1455;top:6229;width:93;height:122" coordorigin="1455,6229" coordsize="93,122" path="m1548,6229l1455,6229,1455,6351,1548,6351,1548,6346,1538,6346,1538,6341,1465,6341,1465,6239,1548,6239,1548,6229xe" filled="t" fillcolor="#231F20" stroked="f">
                <v:path arrowok="t"/>
                <v:fill type="solid"/>
              </v:shape>
              <v:shape style="position:absolute;left:1455;top:6229;width:93;height:122" coordorigin="1455,6229" coordsize="93,122" path="m1548,6239l1538,6239,1538,6346,1543,6346,1543,6341,1548,6341,1548,6239xe" filled="t" fillcolor="#231F20" stroked="f">
                <v:path arrowok="t"/>
                <v:fill type="solid"/>
              </v:shape>
              <v:shape style="position:absolute;left:1455;top:6229;width:93;height:122" coordorigin="1455,6229" coordsize="93,122" path="m1548,6341l1543,6341,1543,6346,1548,6346,1548,6341xe" filled="t" fillcolor="#231F20" stroked="f">
                <v:path arrowok="t"/>
                <v:fill type="solid"/>
              </v:shape>
            </v:group>
            <v:group style="position:absolute;left:1280;top:6096;width:2;height:253" coordorigin="1280,6096" coordsize="2,253">
              <v:shape style="position:absolute;left:1280;top:6096;width:2;height:253" coordorigin="1280,6096" coordsize="0,253" path="m1280,6096l1280,6348e" filled="f" stroked="t" strokeweight="4.262pt" strokecolor="#8EBCE0">
                <v:path arrowok="t"/>
              </v:shape>
            </v:group>
            <v:group style="position:absolute;left:1233;top:6091;width:93;height:263" coordorigin="1233,6091" coordsize="93,263">
              <v:shape style="position:absolute;left:1233;top:6091;width:93;height:263" coordorigin="1233,6091" coordsize="93,263" path="m1327,6091l1233,6091,1233,6353,1327,6353,1327,6348,1317,6348,1317,6343,1243,6343,1243,6101,1327,6101,1327,6091xe" filled="t" fillcolor="#231F20" stroked="f">
                <v:path arrowok="t"/>
                <v:fill type="solid"/>
              </v:shape>
              <v:shape style="position:absolute;left:1233;top:6091;width:93;height:263" coordorigin="1233,6091" coordsize="93,263" path="m1327,6101l1317,6101,1317,6348,1322,6348,1322,6343,1327,6343,1327,6101xe" filled="t" fillcolor="#231F20" stroked="f">
                <v:path arrowok="t"/>
                <v:fill type="solid"/>
              </v:shape>
              <v:shape style="position:absolute;left:1233;top:6091;width:93;height:263" coordorigin="1233,6091" coordsize="93,263" path="m1327,6343l1322,6343,1322,6348,1327,6348,1327,6343xe" filled="t" fillcolor="#231F20" stroked="f">
                <v:path arrowok="t"/>
                <v:fill type="solid"/>
              </v:shape>
            </v:group>
            <v:group style="position:absolute;left:1238;top:6218;width:83;height:2" coordorigin="1238,6218" coordsize="83,2">
              <v:shape style="position:absolute;left:1238;top:6218;width:83;height:2" coordorigin="1238,6218" coordsize="83,0" path="m1238,6218l1322,6218e" filled="f" stroked="t" strokeweight="1.738pt" strokecolor="#BCBEC0">
                <v:path arrowok="t"/>
              </v:shape>
            </v:group>
            <v:group style="position:absolute;left:1233;top:6196;width:93;height:43" coordorigin="1233,6196" coordsize="93,43">
              <v:shape style="position:absolute;left:1233;top:6196;width:93;height:43" coordorigin="1233,6196" coordsize="93,43" path="m1327,6196l1233,6196,1233,6239,1327,6239,1327,6234,1317,6234,1317,6229,1243,6229,1243,6206,1327,6206,1327,6196xe" filled="t" fillcolor="#231F20" stroked="f">
                <v:path arrowok="t"/>
                <v:fill type="solid"/>
              </v:shape>
              <v:shape style="position:absolute;left:1233;top:6196;width:93;height:43" coordorigin="1233,6196" coordsize="93,43" path="m1327,6206l1317,6206,1317,6234,1322,6234,1322,6229,1327,6229,1327,6206xe" filled="t" fillcolor="#231F20" stroked="f">
                <v:path arrowok="t"/>
                <v:fill type="solid"/>
              </v:shape>
              <v:shape style="position:absolute;left:1233;top:6196;width:93;height:43" coordorigin="1233,6196" coordsize="93,43" path="m1327,6229l1322,6229,1322,6234,1327,6234,1327,6229xe" filled="t" fillcolor="#231F20" stroked="f">
                <v:path arrowok="t"/>
                <v:fill type="solid"/>
              </v:shape>
            </v:group>
            <v:group style="position:absolute;left:1280;top:6234;width:2;height:113" coordorigin="1280,6234" coordsize="2,113">
              <v:shape style="position:absolute;left:1280;top:6234;width:2;height:113" coordorigin="1280,6234" coordsize="0,113" path="m1280,6234l1280,6347e" filled="f" stroked="t" strokeweight="4.262pt" strokecolor="#231F20">
                <v:path arrowok="t"/>
              </v:shape>
            </v:group>
            <v:group style="position:absolute;left:1233;top:6229;width:93;height:123" coordorigin="1233,6229" coordsize="93,123">
              <v:shape style="position:absolute;left:1233;top:6229;width:93;height:123" coordorigin="1233,6229" coordsize="93,123" path="m1327,6229l1233,6229,1233,6352,1327,6352,1327,6347,1317,6347,1317,6342,1243,6342,1243,6239,1327,6239,1327,6229xe" filled="t" fillcolor="#231F20" stroked="f">
                <v:path arrowok="t"/>
                <v:fill type="solid"/>
              </v:shape>
              <v:shape style="position:absolute;left:1233;top:6229;width:93;height:123" coordorigin="1233,6229" coordsize="93,123" path="m1327,6239l1317,6239,1317,6347,1322,6347,1322,6342,1327,6342,1327,6239xe" filled="t" fillcolor="#231F20" stroked="f">
                <v:path arrowok="t"/>
                <v:fill type="solid"/>
              </v:shape>
              <v:shape style="position:absolute;left:1233;top:6229;width:93;height:123" coordorigin="1233,6229" coordsize="93,123" path="m1327,6342l1322,6342,1322,6347,1327,6347,1327,6342xe" filled="t" fillcolor="#231F20" stroked="f">
                <v:path arrowok="t"/>
                <v:fill type="solid"/>
              </v:shape>
            </v:group>
            <v:group style="position:absolute;left:7598;top:539;width:115;height:115" coordorigin="7598,539" coordsize="115,115">
              <v:shape style="position:absolute;left:7598;top:539;width:115;height:115" coordorigin="7598,539" coordsize="115,115" path="m7651,539l7630,544,7613,557,7602,576,7598,599,7603,621,7616,638,7634,650,7657,654,7679,649,7697,636,7709,618,7713,596,7713,591,7707,570,7694,554,7675,543,7651,539xe" filled="t" fillcolor="#58595B" stroked="f">
                <v:path arrowok="t"/>
                <v:fill type="solid"/>
              </v:shape>
            </v:group>
            <v:group style="position:absolute;left:7826;top:1334;width:115;height:115" coordorigin="7826,1334" coordsize="115,115">
              <v:shape style="position:absolute;left:7826;top:1334;width:115;height:115" coordorigin="7826,1334" coordsize="115,115" path="m7880,1334l7859,1340,7842,1353,7830,1371,7826,1395,7832,1416,7844,1433,7863,1445,7886,1449,7907,1444,7925,1432,7937,1414,7942,1392,7941,1386,7935,1366,7922,1349,7903,1338,7880,1334xe" filled="t" fillcolor="#58595B" stroked="f">
                <v:path arrowok="t"/>
                <v:fill type="solid"/>
              </v:shape>
            </v:group>
            <v:group style="position:absolute;left:6680;top:687;width:1213;height:1887" coordorigin="6680,687" coordsize="1213,1887">
              <v:shape style="position:absolute;left:6680;top:687;width:1213;height:1887" coordorigin="6680,687" coordsize="1213,1887" path="m6699,1533l6680,1539,6996,2574,7019,2512,6998,2512,6699,1533xe" filled="t" fillcolor="#58595B" stroked="f">
                <v:path arrowok="t"/>
                <v:fill type="solid"/>
              </v:shape>
              <v:shape style="position:absolute;left:6680;top:687;width:1213;height:1887" coordorigin="6680,687" coordsize="1213,1887" path="m7677,687l6998,2512,7019,2512,7675,750,7696,750,7677,687xe" filled="t" fillcolor="#58595B" stroked="f">
                <v:path arrowok="t"/>
                <v:fill type="solid"/>
              </v:shape>
              <v:shape style="position:absolute;left:6680;top:687;width:1213;height:1887" coordorigin="6680,687" coordsize="1213,1887" path="m7696,750l7675,750,7874,1394,7893,1389,7696,750xe" filled="t" fillcolor="#58595B" stroked="f">
                <v:path arrowok="t"/>
                <v:fill type="solid"/>
              </v:shape>
            </v:group>
            <v:group style="position:absolute;left:6097;top:1526;width:513;height:39" coordorigin="6097,1526" coordsize="513,39">
              <v:shape style="position:absolute;left:6097;top:1526;width:513;height:39" coordorigin="6097,1526" coordsize="513,39" path="m6609,1526l6097,1545,6098,1565,6610,1546,6609,1526xe" filled="t" fillcolor="#58595B" stroked="f">
                <v:path arrowok="t"/>
                <v:fill type="solid"/>
              </v:shape>
            </v:group>
            <v:group style="position:absolute;left:5504;top:549;width:547;height:1011" coordorigin="5504,549" coordsize="547,1011">
              <v:shape style="position:absolute;left:5504;top:549;width:547;height:1011" coordorigin="5504,549" coordsize="547,1011" path="m5521,549l5504,558,6033,1560,6051,1550,5521,549xe" filled="t" fillcolor="#58595B" stroked="f">
                <v:path arrowok="t"/>
                <v:fill type="solid"/>
              </v:shape>
            </v:group>
            <v:group style="position:absolute;left:4116;top:544;width:1277;height:287" coordorigin="4116,544" coordsize="1277,287">
              <v:shape style="position:absolute;left:4116;top:544;width:1277;height:287" coordorigin="4116,544" coordsize="1277,287" path="m5388,544l4116,812,4120,831,5393,564,5388,544xe" filled="t" fillcolor="#58595B" stroked="f">
                <v:path arrowok="t"/>
                <v:fill type="solid"/>
              </v:shape>
            </v:group>
            <v:group style="position:absolute;left:3602;top:875;width:492;height:658" coordorigin="3602,875" coordsize="492,658">
              <v:shape style="position:absolute;left:3602;top:875;width:492;height:658" coordorigin="3602,875" coordsize="492,658" path="m4078,875l3602,1522,3618,1533,4094,887,4078,875xe" filled="t" fillcolor="#58595B" stroked="f">
                <v:path arrowok="t"/>
                <v:fill type="solid"/>
              </v:shape>
            </v:group>
            <v:group style="position:absolute;left:2663;top:1565;width:930;height:432" coordorigin="2663,1565" coordsize="930,432">
              <v:shape style="position:absolute;left:2663;top:1565;width:930;height:432" coordorigin="2663,1565" coordsize="930,432" path="m3585,1565l2663,1979,2671,1998,3593,1583,3585,1565xe" filled="t" fillcolor="#58595B" stroked="f">
                <v:path arrowok="t"/>
                <v:fill type="solid"/>
              </v:shape>
            </v:group>
            <v:group style="position:absolute;left:2244;top:2000;width:375;height:859" coordorigin="2244,2000" coordsize="375,859">
              <v:shape style="position:absolute;left:2244;top:2000;width:375;height:859" coordorigin="2244,2000" coordsize="375,859" path="m2600,2000l2244,2852,2263,2860,2619,2008,2600,2000xe" filled="t" fillcolor="#58595B" stroked="f">
                <v:path arrowok="t"/>
                <v:fill type="solid"/>
              </v:shape>
            </v:group>
            <v:group style="position:absolute;left:1307;top:2855;width:844;height:2" coordorigin="1307,2855" coordsize="844,2">
              <v:shape style="position:absolute;left:1307;top:2855;width:844;height:2" coordorigin="1307,2855" coordsize="844,0" path="m1307,2855l2151,2855e" filled="f" stroked="t" strokeweight="1.196pt" strokecolor="#58595B">
                <v:path arrowok="t"/>
              </v:shape>
            </v:group>
            <v:group style="position:absolute;left:3984;top:2759;width:1439;height:708" coordorigin="3984,2759" coordsize="1439,708">
              <v:shape style="position:absolute;left:3984;top:2759;width:1439;height:708" coordorigin="3984,2759" coordsize="1439,708" path="m4900,2759l3984,2759,3984,2769,4895,2769,5415,3466,5423,3460,4900,2759xe" filled="t" fillcolor="#231F20" stroked="f">
                <v:path arrowok="t"/>
                <v:fill type="solid"/>
              </v:shape>
            </v:group>
            <v:group style="position:absolute;left:3913;top:2723;width:99;height:81" coordorigin="3913,2723" coordsize="99,81">
              <v:shape style="position:absolute;left:3913;top:2723;width:99;height:81" coordorigin="3913,2723" coordsize="99,81" path="m4013,2723l3913,2764,4013,2804,3989,2764,4013,2723xe" filled="t" fillcolor="#231F20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Г$</w:t>
      </w:r>
      <w:r>
        <w:rPr>
          <w:rFonts w:ascii="Arial" w:hAnsi="Arial" w:cs="Arial" w:eastAsia="Arial"/>
          <w:color w:val="231F20"/>
          <w:w w:val="100"/>
          <w:position w:val="-3"/>
          <w:sz w:val="14"/>
          <w:szCs w:val="14"/>
        </w:rPr>
        <w:t>Б</w:t>
      </w:r>
      <w:r>
        <w:rPr>
          <w:rFonts w:ascii="Arial" w:hAnsi="Arial" w:cs="Arial" w:eastAsia="Arial"/>
          <w:color w:val="231F20"/>
          <w:w w:val="100"/>
          <w:position w:val="-3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6"/>
        <w:rPr>
          <w:sz w:val="16"/>
          <w:szCs w:val="16"/>
        </w:rPr>
      </w:pPr>
      <w:r>
        <w:rPr>
          <w:sz w:val="16"/>
          <w:szCs w:val="16"/>
        </w:rPr>
      </w:r>
    </w:p>
    <w:p>
      <w:pPr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tabs>
          <w:tab w:pos="7429" w:val="left" w:leader="none"/>
        </w:tabs>
        <w:spacing w:before="78"/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position w:val="2"/>
          <w:sz w:val="18"/>
          <w:szCs w:val="18"/>
        </w:rPr>
        <w:t>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7429" w:val="left" w:leader="none"/>
        </w:tabs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500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position w:val="1"/>
          <w:sz w:val="18"/>
          <w:szCs w:val="18"/>
        </w:rPr>
        <w:t>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12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10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7429" w:val="left" w:leader="none"/>
        </w:tabs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400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position w:val="2"/>
          <w:sz w:val="18"/>
          <w:szCs w:val="18"/>
        </w:rPr>
        <w:t>40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16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7429" w:val="left" w:leader="none"/>
        </w:tabs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300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30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7429" w:val="left" w:leader="none"/>
        </w:tabs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200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17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6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7429" w:val="left" w:leader="none"/>
        </w:tabs>
        <w:ind w:left="0" w:right="434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100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position w:val="2"/>
          <w:sz w:val="18"/>
          <w:szCs w:val="18"/>
        </w:rPr>
        <w:t>10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535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9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7226" w:val="left" w:leader="none"/>
        </w:tabs>
        <w:ind w:left="0" w:right="205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59.605335pt;margin-top:12.61198pt;width:339.0546pt;height:25.769001pt;mso-position-horizontal-relative:page;mso-position-vertical-relative:paragraph;z-index:-1258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5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3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6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6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5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3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7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7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4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2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9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7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6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0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3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0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0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3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7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5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5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3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6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6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2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8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200" w:lineRule="exact"/>
                    <w:ind w:left="9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98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2024*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position w:val="1"/>
          <w:sz w:val="18"/>
          <w:szCs w:val="18"/>
        </w:rPr>
        <w:t>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0" w:lineRule="exact" w:before="6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pgSz w:w="9355" w:h="13620"/>
          <w:pgMar w:header="775" w:footer="0" w:top="1180" w:bottom="280" w:left="620" w:right="540"/>
        </w:sectPr>
      </w:pPr>
    </w:p>
    <w:p>
      <w:pPr>
        <w:spacing w:line="316" w:lineRule="auto" w:before="77"/>
        <w:ind w:left="1277" w:right="0" w:hanging="7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62.743301pt;margin-top:18.292988pt;width:26.867pt;height:9.504pt;mso-position-horizontal-relative:page;mso-position-vertical-relative:paragraph;z-index:-12592" coordorigin="1255,366" coordsize="537,190">
            <v:group style="position:absolute;left:1266;top:376;width:515;height:170" coordorigin="1266,376" coordsize="515,170">
              <v:shape style="position:absolute;left:1266;top:376;width:515;height:170" coordorigin="1266,376" coordsize="515,170" path="m1781,546l1266,546,1266,376,1781,376,1781,546xe" filled="t" fillcolor="#BCBEC0" stroked="f">
                <v:path arrowok="t"/>
                <v:fill type="solid"/>
              </v:shape>
            </v:group>
            <v:group style="position:absolute;left:1261;top:544;width:525;height:2" coordorigin="1261,544" coordsize="525,2">
              <v:shape style="position:absolute;left:1261;top:544;width:525;height:2" coordorigin="1261,544" coordsize="525,0" path="m1261,544l1786,544e" filled="f" stroked="t" strokeweight=".3pt" strokecolor="#231F20">
                <v:path arrowok="t"/>
              </v:shape>
            </v:group>
            <v:group style="position:absolute;left:1266;top:380;width:2;height:162" coordorigin="1266,380" coordsize="2,162">
              <v:shape style="position:absolute;left:1266;top:380;width:2;height:162" coordorigin="1266,380" coordsize="0,162" path="m1266,380l1266,542e" filled="f" stroked="t" strokeweight=".6pt" strokecolor="#231F20">
                <v:path arrowok="t"/>
              </v:shape>
            </v:group>
            <v:group style="position:absolute;left:1261;top:375;width:525;height:2" coordorigin="1261,375" coordsize="525,2">
              <v:shape style="position:absolute;left:1261;top:375;width:525;height:2" coordorigin="1261,375" coordsize="525,0" path="m1261,375l1786,375e" filled="f" stroked="t" strokeweight=".6pt" strokecolor="#231F20">
                <v:path arrowok="t"/>
              </v:shape>
            </v:group>
            <v:group style="position:absolute;left:1781;top:380;width:2;height:162" coordorigin="1781,380" coordsize="2,162">
              <v:shape style="position:absolute;left:1781;top:380;width:2;height:162" coordorigin="1781,380" coordsize="0,162" path="m1781,380l1781,542e" filled="f" stroked="t" strokeweight=".6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62.743301pt;margin-top:4.655988pt;width:26.867pt;height:9.504pt;mso-position-horizontal-relative:page;mso-position-vertical-relative:paragraph;z-index:-12591" coordorigin="1255,93" coordsize="537,190">
            <v:group style="position:absolute;left:1266;top:103;width:515;height:170" coordorigin="1266,103" coordsize="515,170">
              <v:shape style="position:absolute;left:1266;top:103;width:515;height:170" coordorigin="1266,103" coordsize="515,170" path="m1781,273l1266,273,1266,103,1781,103,1781,273xe" filled="t" fillcolor="#231F20" stroked="f">
                <v:path arrowok="t"/>
                <v:fill type="solid"/>
              </v:shape>
            </v:group>
            <v:group style="position:absolute;left:1261;top:271;width:525;height:2" coordorigin="1261,271" coordsize="525,2">
              <v:shape style="position:absolute;left:1261;top:271;width:525;height:2" coordorigin="1261,271" coordsize="525,0" path="m1261,271l1786,271e" filled="f" stroked="t" strokeweight=".3pt" strokecolor="#231F20">
                <v:path arrowok="t"/>
              </v:shape>
            </v:group>
            <v:group style="position:absolute;left:1266;top:107;width:2;height:162" coordorigin="1266,107" coordsize="2,162">
              <v:shape style="position:absolute;left:1266;top:107;width:2;height:162" coordorigin="1266,107" coordsize="0,162" path="m1266,107l1266,269e" filled="f" stroked="t" strokeweight=".6pt" strokecolor="#231F20">
                <v:path arrowok="t"/>
              </v:shape>
            </v:group>
            <v:group style="position:absolute;left:1261;top:102;width:525;height:2" coordorigin="1261,102" coordsize="525,2">
              <v:shape style="position:absolute;left:1261;top:102;width:525;height:2" coordorigin="1261,102" coordsize="525,0" path="m1261,102l1786,102e" filled="f" stroked="t" strokeweight=".6pt" strokecolor="#231F20">
                <v:path arrowok="t"/>
              </v:shape>
            </v:group>
            <v:group style="position:absolute;left:1781;top:107;width:2;height:162" coordorigin="1781,107" coordsize="2,162">
              <v:shape style="position:absolute;left:1781;top:107;width:2;height:162" coordorigin="1781,107" coordsize="0,162" path="m1781,107l1781,269e" filled="f" stroked="t" strokeweight=".6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Нефть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сырая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Нефтепроду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ты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77"/>
        <w:ind w:left="921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spacing w:val="-12"/>
          <w:w w:val="105"/>
          <w:sz w:val="18"/>
          <w:szCs w:val="18"/>
        </w:rPr>
        <w:t>Г</w:t>
      </w:r>
      <w:r>
        <w:rPr>
          <w:rFonts w:ascii="Arial" w:hAnsi="Arial" w:cs="Arial" w:eastAsia="Arial"/>
          <w:color w:val="231F20"/>
          <w:w w:val="105"/>
          <w:sz w:val="18"/>
          <w:szCs w:val="18"/>
        </w:rPr>
        <w:t>а</w:t>
      </w:r>
      <w:r>
        <w:rPr>
          <w:rFonts w:ascii="Arial" w:hAnsi="Arial" w:cs="Arial" w:eastAsia="Arial"/>
          <w:color w:val="231F20"/>
          <w:w w:val="105"/>
          <w:sz w:val="18"/>
          <w:szCs w:val="18"/>
        </w:rPr>
        <w:t>з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65"/>
        <w:ind w:left="921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174.049698pt;margin-top:-9.579007pt;width:26.866pt;height:9.504pt;mso-position-horizontal-relative:page;mso-position-vertical-relative:paragraph;z-index:-12590" coordorigin="3481,-192" coordsize="537,190">
            <v:group style="position:absolute;left:3492;top:-182;width:515;height:170" coordorigin="3492,-182" coordsize="515,170">
              <v:shape style="position:absolute;left:3492;top:-182;width:515;height:170" coordorigin="3492,-182" coordsize="515,170" path="m4007,-12l3492,-12,3492,-182,4007,-182,4007,-12xe" filled="t" fillcolor="#8EBCE0" stroked="f">
                <v:path arrowok="t"/>
                <v:fill type="solid"/>
              </v:shape>
            </v:group>
            <v:group style="position:absolute;left:3487;top:-14;width:525;height:2" coordorigin="3487,-14" coordsize="525,2">
              <v:shape style="position:absolute;left:3487;top:-14;width:525;height:2" coordorigin="3487,-14" coordsize="525,0" path="m3487,-14l4012,-14e" filled="f" stroked="t" strokeweight=".3pt" strokecolor="#231F20">
                <v:path arrowok="t"/>
              </v:shape>
            </v:group>
            <v:group style="position:absolute;left:3492;top:-178;width:2;height:162" coordorigin="3492,-178" coordsize="2,162">
              <v:shape style="position:absolute;left:3492;top:-178;width:2;height:162" coordorigin="3492,-178" coordsize="0,162" path="m3492,-178l3492,-16e" filled="f" stroked="t" strokeweight=".6pt" strokecolor="#231F20">
                <v:path arrowok="t"/>
              </v:shape>
            </v:group>
            <v:group style="position:absolute;left:3487;top:-183;width:525;height:2" coordorigin="3487,-183" coordsize="525,2">
              <v:shape style="position:absolute;left:3487;top:-183;width:525;height:2" coordorigin="3487,-183" coordsize="525,0" path="m3487,-183l4012,-183e" filled="f" stroked="t" strokeweight=".6pt" strokecolor="#231F20">
                <v:path arrowok="t"/>
              </v:shape>
            </v:group>
            <v:group style="position:absolute;left:4007;top:-178;width:2;height:162" coordorigin="4007,-178" coordsize="2,162">
              <v:shape style="position:absolute;left:4007;top:-178;width:2;height:162" coordorigin="4007,-178" coordsize="0,162" path="m4007,-178l4007,-16e" filled="f" stroked="t" strokeweight=".6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83.230789pt;margin-top:4.558067pt;width:8.503646pt;height:8.503798pt;mso-position-horizontal-relative:page;mso-position-vertical-relative:paragraph;z-index:-12589" coordorigin="3665,91" coordsize="170,170">
            <v:shape style="position:absolute;left:3665;top:91;width:170;height:170" coordorigin="3665,91" coordsize="170,170" path="m3749,91l3689,116,3665,177,3668,199,3707,250,3750,261,3772,258,3823,219,3835,175,3831,153,3792,103,3749,91xe" filled="t" fillcolor="#58595B" stroked="f">
              <v:path arrowok="t"/>
              <v:fill type="solid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о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ля</w:t>
      </w:r>
      <w:r>
        <w:rPr>
          <w:rFonts w:ascii="Arial" w:hAnsi="Arial" w:cs="Arial" w:eastAsia="Arial"/>
          <w:color w:val="231F20"/>
          <w:spacing w:val="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нефти,</w:t>
      </w:r>
      <w:r>
        <w:rPr>
          <w:rFonts w:ascii="Arial" w:hAnsi="Arial" w:cs="Arial" w:eastAsia="Arial"/>
          <w:color w:val="231F20"/>
          <w:spacing w:val="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нефтепроду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тов</w:t>
      </w:r>
      <w:r>
        <w:rPr>
          <w:rFonts w:ascii="Arial" w:hAnsi="Arial" w:cs="Arial" w:eastAsia="Arial"/>
          <w:color w:val="231F20"/>
          <w:spacing w:val="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газа</w:t>
      </w:r>
      <w:r>
        <w:rPr>
          <w:rFonts w:ascii="Arial" w:hAnsi="Arial" w:cs="Arial" w:eastAsia="Arial"/>
          <w:color w:val="231F20"/>
          <w:spacing w:val="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9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э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спорт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е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620" w:right="540"/>
          <w:cols w:num="2" w:equalWidth="0">
            <w:col w:w="2642" w:space="40"/>
            <w:col w:w="5513"/>
          </w:cols>
        </w:sectPr>
      </w:pPr>
    </w:p>
    <w:p>
      <w:pPr>
        <w:spacing w:line="140" w:lineRule="exact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67" w:lineRule="exact"/>
        <w:ind w:left="11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3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67" w:lineRule="exact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620" w:right="540"/>
        </w:sectPr>
      </w:pPr>
    </w:p>
    <w:p>
      <w:pPr>
        <w:spacing w:line="308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5"/>
          <w:w w:val="95"/>
          <w:position w:val="1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7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8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ны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8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8"/>
          <w:w w:val="100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3"/>
          <w:w w:val="95"/>
          <w:position w:val="1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000000"/>
          <w:spacing w:val="-28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6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before="21"/>
        <w:ind w:left="75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620" w:right="540"/>
          <w:cols w:num="2" w:equalWidth="0">
            <w:col w:w="3940" w:space="40"/>
            <w:col w:w="4215"/>
          </w:cols>
        </w:sectPr>
      </w:pPr>
    </w:p>
    <w:p>
      <w:pPr>
        <w:spacing w:line="250" w:lineRule="auto"/>
        <w:ind w:left="900" w:right="424" w:hanging="784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shape style="position:absolute;margin-left:229.200897pt;margin-top:-4.520140pt;width:4.5936pt;height:6.96pt;mso-position-horizontal-relative:page;mso-position-vertical-relative:paragraph;z-index:-12588" type="#_x0000_t202" filled="f" stroked="f">
            <v:textbox inset="0,0,0,0">
              <w:txbxContent>
                <w:p>
                  <w:pPr>
                    <w:spacing w:line="139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4"/>
                      <w:szCs w:val="14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110"/>
                      <w:sz w:val="14"/>
                      <w:szCs w:val="14"/>
                    </w:rPr>
                    <w:t>Б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w w:val="89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80" w:lineRule="exact" w:before="1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Heading4"/>
        <w:ind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w w:val="90"/>
        </w:rPr>
        <w:t>Д</w:t>
      </w:r>
      <w:r>
        <w:rPr>
          <w:rFonts w:ascii="Arial" w:hAnsi="Arial" w:cs="Arial" w:eastAsia="Arial"/>
          <w:color w:val="231F20"/>
          <w:w w:val="90"/>
        </w:rPr>
        <w:t>ин</w:t>
      </w:r>
      <w:r>
        <w:rPr>
          <w:rFonts w:ascii="Arial" w:hAnsi="Arial" w:cs="Arial" w:eastAsia="Arial"/>
          <w:color w:val="231F20"/>
          <w:spacing w:val="-1"/>
          <w:w w:val="90"/>
        </w:rPr>
        <w:t>а</w:t>
      </w:r>
      <w:r>
        <w:rPr>
          <w:rFonts w:ascii="Arial" w:hAnsi="Arial" w:cs="Arial" w:eastAsia="Arial"/>
          <w:color w:val="231F20"/>
          <w:w w:val="90"/>
        </w:rPr>
        <w:t>м</w:t>
      </w:r>
      <w:r>
        <w:rPr>
          <w:rFonts w:ascii="Arial" w:hAnsi="Arial" w:cs="Arial" w:eastAsia="Arial"/>
          <w:color w:val="231F20"/>
          <w:spacing w:val="-1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ка</w:t>
      </w:r>
      <w:r>
        <w:rPr>
          <w:rFonts w:ascii="Arial" w:hAnsi="Arial" w:cs="Arial" w:eastAsia="Arial"/>
          <w:color w:val="231F20"/>
          <w:spacing w:val="32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в</w:t>
      </w:r>
      <w:r>
        <w:rPr>
          <w:rFonts w:ascii="Arial" w:hAnsi="Arial" w:cs="Arial" w:eastAsia="Arial"/>
          <w:color w:val="231F20"/>
          <w:w w:val="90"/>
        </w:rPr>
        <w:t>а</w:t>
      </w:r>
      <w:r>
        <w:rPr>
          <w:rFonts w:ascii="Arial" w:hAnsi="Arial" w:cs="Arial" w:eastAsia="Arial"/>
          <w:color w:val="231F20"/>
          <w:w w:val="90"/>
        </w:rPr>
        <w:t>лю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-1"/>
          <w:w w:val="90"/>
        </w:rPr>
        <w:t>г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32"/>
          <w:w w:val="90"/>
        </w:rPr>
        <w:t> </w:t>
      </w:r>
      <w:r>
        <w:rPr>
          <w:rFonts w:ascii="Arial" w:hAnsi="Arial" w:cs="Arial" w:eastAsia="Arial"/>
          <w:color w:val="231F20"/>
          <w:spacing w:val="6"/>
          <w:w w:val="90"/>
        </w:rPr>
        <w:t>к</w:t>
      </w:r>
      <w:r>
        <w:rPr>
          <w:rFonts w:ascii="Arial" w:hAnsi="Arial" w:cs="Arial" w:eastAsia="Arial"/>
          <w:color w:val="231F20"/>
          <w:w w:val="90"/>
        </w:rPr>
        <w:t>у</w:t>
      </w:r>
      <w:r>
        <w:rPr>
          <w:rFonts w:ascii="Arial" w:hAnsi="Arial" w:cs="Arial" w:eastAsia="Arial"/>
          <w:color w:val="231F20"/>
          <w:w w:val="90"/>
        </w:rPr>
        <w:t>р</w:t>
      </w:r>
      <w:r>
        <w:rPr>
          <w:rFonts w:ascii="Arial" w:hAnsi="Arial" w:cs="Arial" w:eastAsia="Arial"/>
          <w:color w:val="231F20"/>
          <w:spacing w:val="-1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а</w:t>
      </w:r>
      <w:r>
        <w:rPr>
          <w:rFonts w:ascii="Arial" w:hAnsi="Arial" w:cs="Arial" w:eastAsia="Arial"/>
          <w:color w:val="231F20"/>
          <w:spacing w:val="32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в</w:t>
      </w:r>
      <w:r>
        <w:rPr>
          <w:rFonts w:ascii="Arial" w:hAnsi="Arial" w:cs="Arial" w:eastAsia="Arial"/>
          <w:color w:val="231F20"/>
          <w:spacing w:val="33"/>
          <w:w w:val="90"/>
        </w:rPr>
        <w:t> </w:t>
      </w:r>
      <w:r>
        <w:rPr>
          <w:rFonts w:ascii="Arial" w:hAnsi="Arial" w:cs="Arial" w:eastAsia="Arial"/>
          <w:color w:val="231F20"/>
          <w:spacing w:val="-7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-4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ии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00" w:lineRule="exact" w:before="1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65" w:lineRule="auto"/>
        <w:ind w:right="421" w:firstLine="283"/>
        <w:jc w:val="both"/>
      </w:pPr>
      <w:r>
        <w:rPr>
          <w:color w:val="231F20"/>
          <w:w w:val="90"/>
        </w:rPr>
        <w:t>На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рис</w:t>
      </w:r>
      <w:r>
        <w:rPr>
          <w:color w:val="231F20"/>
          <w:w w:val="90"/>
        </w:rPr>
        <w:t>�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75"/>
        </w:rPr>
        <w:t>1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3</w:t>
      </w:r>
      <w:r>
        <w:rPr>
          <w:color w:val="231F20"/>
          <w:w w:val="75"/>
        </w:rPr>
        <w:t>�</w:t>
      </w:r>
      <w:r>
        <w:rPr>
          <w:color w:val="231F20"/>
          <w:spacing w:val="-4"/>
          <w:w w:val="75"/>
        </w:rPr>
        <w:t> </w:t>
      </w:r>
      <w:r>
        <w:rPr>
          <w:color w:val="231F20"/>
          <w:w w:val="90"/>
        </w:rPr>
        <w:t>показано,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как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менялись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экспорт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углеводоро</w:t>
      </w:r>
      <w:r>
        <w:rPr>
          <w:color w:val="231F20"/>
          <w:spacing w:val="-1"/>
          <w:w w:val="90"/>
        </w:rPr>
        <w:t>д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ног</w:t>
      </w:r>
      <w:r>
        <w:rPr>
          <w:color w:val="231F20"/>
          <w:w w:val="90"/>
        </w:rPr>
        <w:t>о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сырь</w:t>
      </w:r>
      <w:r>
        <w:rPr>
          <w:color w:val="231F20"/>
          <w:w w:val="90"/>
        </w:rPr>
        <w:t>я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топлив</w:t>
      </w:r>
      <w:r>
        <w:rPr>
          <w:color w:val="231F20"/>
          <w:w w:val="90"/>
        </w:rPr>
        <w:t>а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з</w:t>
      </w:r>
      <w:r>
        <w:rPr>
          <w:color w:val="231F20"/>
          <w:spacing w:val="72"/>
          <w:w w:val="90"/>
        </w:rPr>
        <w:t> </w:t>
      </w:r>
      <w:r>
        <w:rPr>
          <w:color w:val="231F20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ка</w:t>
      </w:r>
      <w:r>
        <w:rPr>
          <w:color w:val="231F20"/>
          <w:w w:val="90"/>
        </w:rPr>
        <w:t>к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менялс</w:t>
      </w:r>
      <w:r>
        <w:rPr>
          <w:color w:val="231F20"/>
          <w:w w:val="90"/>
        </w:rPr>
        <w:t>я</w:t>
      </w:r>
      <w:r>
        <w:rPr>
          <w:color w:val="231F20"/>
          <w:spacing w:val="72"/>
          <w:w w:val="90"/>
        </w:rPr>
        <w:t> </w:t>
      </w:r>
      <w:r>
        <w:rPr>
          <w:color w:val="231F20"/>
          <w:w w:val="90"/>
        </w:rPr>
        <w:t>рублевый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85"/>
        </w:rPr>
        <w:t>курс</w:t>
      </w:r>
      <w:r>
        <w:rPr>
          <w:color w:val="231F20"/>
          <w:spacing w:val="-40"/>
          <w:w w:val="85"/>
        </w:rPr>
        <w:t> </w:t>
      </w:r>
      <w:r>
        <w:rPr>
          <w:color w:val="231F20"/>
          <w:w w:val="85"/>
        </w:rPr>
        <w:t>доллара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23" w:firstLine="283"/>
        <w:jc w:val="both"/>
      </w:pPr>
      <w:r>
        <w:rPr>
          <w:color w:val="231F20"/>
          <w:spacing w:val="-4"/>
          <w:w w:val="85"/>
        </w:rPr>
        <w:t>Н</w:t>
      </w:r>
      <w:r>
        <w:rPr>
          <w:color w:val="231F20"/>
          <w:w w:val="85"/>
        </w:rPr>
        <w:t>а</w:t>
      </w:r>
      <w:r>
        <w:rPr>
          <w:color w:val="231F20"/>
          <w:spacing w:val="-15"/>
          <w:w w:val="85"/>
        </w:rPr>
        <w:t> </w:t>
      </w:r>
      <w:r>
        <w:rPr>
          <w:color w:val="231F20"/>
          <w:spacing w:val="-4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-14"/>
          <w:w w:val="85"/>
        </w:rPr>
        <w:t> </w:t>
      </w:r>
      <w:r>
        <w:rPr>
          <w:color w:val="231F20"/>
          <w:spacing w:val="-4"/>
          <w:w w:val="85"/>
        </w:rPr>
        <w:t>1</w:t>
      </w:r>
      <w:r>
        <w:rPr>
          <w:color w:val="231F20"/>
          <w:spacing w:val="-13"/>
          <w:w w:val="85"/>
        </w:rPr>
        <w:t>�</w:t>
      </w:r>
      <w:r>
        <w:rPr>
          <w:color w:val="231F20"/>
          <w:w w:val="85"/>
        </w:rPr>
        <w:t>3</w:t>
      </w:r>
      <w:r>
        <w:rPr>
          <w:color w:val="231F20"/>
          <w:spacing w:val="-14"/>
          <w:w w:val="85"/>
        </w:rPr>
        <w:t> </w:t>
      </w:r>
      <w:r>
        <w:rPr>
          <w:color w:val="231F20"/>
          <w:spacing w:val="-4"/>
          <w:w w:val="85"/>
        </w:rPr>
        <w:t>видно</w:t>
      </w:r>
      <w:r>
        <w:rPr>
          <w:color w:val="231F20"/>
          <w:w w:val="85"/>
        </w:rPr>
        <w:t>,</w:t>
      </w:r>
      <w:r>
        <w:rPr>
          <w:color w:val="231F20"/>
          <w:spacing w:val="-14"/>
          <w:w w:val="85"/>
        </w:rPr>
        <w:t> </w:t>
      </w:r>
      <w:r>
        <w:rPr>
          <w:color w:val="231F20"/>
          <w:spacing w:val="-4"/>
          <w:w w:val="85"/>
        </w:rPr>
        <w:t>чт</w:t>
      </w:r>
      <w:r>
        <w:rPr>
          <w:color w:val="231F20"/>
          <w:w w:val="85"/>
        </w:rPr>
        <w:t>о</w:t>
      </w:r>
      <w:r>
        <w:rPr>
          <w:color w:val="231F20"/>
          <w:spacing w:val="-15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-14"/>
          <w:w w:val="85"/>
        </w:rPr>
        <w:t> </w:t>
      </w:r>
      <w:r>
        <w:rPr>
          <w:color w:val="231F20"/>
          <w:spacing w:val="-4"/>
          <w:w w:val="85"/>
        </w:rPr>
        <w:t>6-летне</w:t>
      </w:r>
      <w:r>
        <w:rPr>
          <w:color w:val="231F20"/>
          <w:w w:val="85"/>
        </w:rPr>
        <w:t>м</w:t>
      </w:r>
      <w:r>
        <w:rPr>
          <w:color w:val="231F20"/>
          <w:spacing w:val="-14"/>
          <w:w w:val="85"/>
        </w:rPr>
        <w:t> </w:t>
      </w:r>
      <w:r>
        <w:rPr>
          <w:color w:val="231F20"/>
          <w:spacing w:val="-4"/>
          <w:w w:val="85"/>
        </w:rPr>
        <w:t>диапазон</w:t>
      </w:r>
      <w:r>
        <w:rPr>
          <w:color w:val="231F20"/>
          <w:w w:val="85"/>
        </w:rPr>
        <w:t>е</w:t>
      </w:r>
      <w:r>
        <w:rPr>
          <w:color w:val="231F20"/>
          <w:spacing w:val="-14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-14"/>
          <w:w w:val="85"/>
        </w:rPr>
        <w:t> </w:t>
      </w:r>
      <w:r>
        <w:rPr>
          <w:color w:val="231F20"/>
          <w:spacing w:val="-4"/>
          <w:w w:val="85"/>
        </w:rPr>
        <w:t>200</w:t>
      </w:r>
      <w:r>
        <w:rPr>
          <w:color w:val="231F20"/>
          <w:w w:val="85"/>
        </w:rPr>
        <w:t>9</w:t>
      </w:r>
      <w:r>
        <w:rPr>
          <w:color w:val="231F20"/>
          <w:spacing w:val="-15"/>
          <w:w w:val="85"/>
        </w:rPr>
        <w:t> </w:t>
      </w:r>
      <w:r>
        <w:rPr>
          <w:color w:val="231F20"/>
          <w:spacing w:val="-4"/>
          <w:w w:val="85"/>
        </w:rPr>
        <w:t>п</w:t>
      </w:r>
      <w:r>
        <w:rPr>
          <w:color w:val="231F20"/>
          <w:w w:val="85"/>
        </w:rPr>
        <w:t>о</w:t>
      </w:r>
      <w:r>
        <w:rPr>
          <w:color w:val="231F20"/>
          <w:spacing w:val="-14"/>
          <w:w w:val="85"/>
        </w:rPr>
        <w:t> </w:t>
      </w:r>
      <w:r>
        <w:rPr>
          <w:color w:val="231F20"/>
          <w:spacing w:val="-4"/>
          <w:w w:val="85"/>
        </w:rPr>
        <w:t>201</w:t>
      </w:r>
      <w:r>
        <w:rPr>
          <w:color w:val="231F20"/>
          <w:w w:val="85"/>
        </w:rPr>
        <w:t>4</w:t>
      </w:r>
      <w:r>
        <w:rPr>
          <w:color w:val="231F20"/>
          <w:spacing w:val="-19"/>
          <w:w w:val="85"/>
        </w:rPr>
        <w:t> </w:t>
      </w:r>
      <w:r>
        <w:rPr>
          <w:color w:val="231F20"/>
          <w:spacing w:val="-3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-4"/>
          <w:w w:val="85"/>
        </w:rPr>
        <w:t>кур</w:t>
      </w:r>
      <w:r>
        <w:rPr>
          <w:color w:val="231F20"/>
          <w:w w:val="85"/>
        </w:rPr>
        <w:t>с</w:t>
      </w:r>
      <w:r>
        <w:rPr>
          <w:color w:val="231F20"/>
          <w:spacing w:val="25"/>
          <w:w w:val="85"/>
        </w:rPr>
        <w:t> </w:t>
      </w:r>
      <w:r>
        <w:rPr>
          <w:color w:val="231F20"/>
          <w:spacing w:val="-4"/>
          <w:w w:val="85"/>
        </w:rPr>
        <w:t>доллар</w:t>
      </w:r>
      <w:r>
        <w:rPr>
          <w:color w:val="231F20"/>
          <w:w w:val="85"/>
        </w:rPr>
        <w:t>а</w:t>
      </w:r>
      <w:r>
        <w:rPr>
          <w:color w:val="231F20"/>
          <w:spacing w:val="26"/>
          <w:w w:val="85"/>
        </w:rPr>
        <w:t> </w:t>
      </w:r>
      <w:r>
        <w:rPr>
          <w:color w:val="231F20"/>
          <w:spacing w:val="-4"/>
          <w:w w:val="85"/>
        </w:rPr>
        <w:t>удерживалс</w:t>
      </w:r>
      <w:r>
        <w:rPr>
          <w:color w:val="231F20"/>
          <w:w w:val="85"/>
        </w:rPr>
        <w:t>я</w:t>
      </w:r>
      <w:r>
        <w:rPr>
          <w:color w:val="231F20"/>
          <w:spacing w:val="26"/>
          <w:w w:val="85"/>
        </w:rPr>
        <w:t> </w:t>
      </w:r>
      <w:r>
        <w:rPr>
          <w:color w:val="231F20"/>
          <w:spacing w:val="-4"/>
          <w:w w:val="85"/>
        </w:rPr>
        <w:t>н</w:t>
      </w:r>
      <w:r>
        <w:rPr>
          <w:color w:val="231F20"/>
          <w:w w:val="85"/>
        </w:rPr>
        <w:t>а</w:t>
      </w:r>
      <w:r>
        <w:rPr>
          <w:color w:val="231F20"/>
          <w:spacing w:val="25"/>
          <w:w w:val="85"/>
        </w:rPr>
        <w:t> </w:t>
      </w:r>
      <w:r>
        <w:rPr>
          <w:color w:val="231F20"/>
          <w:spacing w:val="-4"/>
          <w:w w:val="85"/>
        </w:rPr>
        <w:t>уровн</w:t>
      </w:r>
      <w:r>
        <w:rPr>
          <w:color w:val="231F20"/>
          <w:w w:val="85"/>
        </w:rPr>
        <w:t>е</w:t>
      </w:r>
      <w:r>
        <w:rPr>
          <w:color w:val="231F20"/>
          <w:spacing w:val="26"/>
          <w:w w:val="85"/>
        </w:rPr>
        <w:t> </w:t>
      </w:r>
      <w:r>
        <w:rPr>
          <w:color w:val="231F20"/>
          <w:spacing w:val="-5"/>
          <w:w w:val="85"/>
        </w:rPr>
        <w:t>$</w:t>
      </w:r>
      <w:r>
        <w:rPr>
          <w:color w:val="231F20"/>
          <w:w w:val="85"/>
          <w:position w:val="-8"/>
          <w:sz w:val="16"/>
          <w:szCs w:val="16"/>
        </w:rPr>
        <w:t>Б</w:t>
      </w:r>
      <w:r>
        <w:rPr>
          <w:color w:val="231F20"/>
          <w:w w:val="85"/>
          <w:position w:val="-8"/>
          <w:sz w:val="16"/>
          <w:szCs w:val="16"/>
        </w:rPr>
        <w:t> </w:t>
      </w:r>
      <w:r>
        <w:rPr>
          <w:color w:val="231F20"/>
          <w:spacing w:val="17"/>
          <w:w w:val="85"/>
          <w:position w:val="-8"/>
          <w:sz w:val="16"/>
          <w:szCs w:val="16"/>
        </w:rPr>
        <w:t> </w:t>
      </w:r>
      <w:r>
        <w:rPr>
          <w:color w:val="231F20"/>
          <w:w w:val="85"/>
        </w:rPr>
        <w:t>=</w:t>
      </w:r>
      <w:r>
        <w:rPr>
          <w:color w:val="231F20"/>
          <w:spacing w:val="26"/>
          <w:w w:val="85"/>
        </w:rPr>
        <w:t> </w:t>
      </w:r>
      <w:r>
        <w:rPr>
          <w:rFonts w:ascii="Times New Roman" w:hAnsi="Times New Roman" w:cs="Times New Roman" w:eastAsia="Times New Roman"/>
          <w:color w:val="231F20"/>
          <w:spacing w:val="-4"/>
          <w:w w:val="85"/>
        </w:rPr>
        <w:t>₽</w:t>
      </w:r>
      <w:r>
        <w:rPr>
          <w:color w:val="231F20"/>
          <w:spacing w:val="-2"/>
          <w:w w:val="85"/>
          <w:position w:val="-8"/>
          <w:sz w:val="16"/>
          <w:szCs w:val="16"/>
        </w:rPr>
        <w:t>$</w:t>
      </w:r>
      <w:r>
        <w:rPr>
          <w:color w:val="231F20"/>
          <w:w w:val="85"/>
          <w:position w:val="-8"/>
          <w:sz w:val="16"/>
          <w:szCs w:val="16"/>
        </w:rPr>
        <w:t>Б</w:t>
      </w:r>
      <w:r>
        <w:rPr>
          <w:color w:val="231F20"/>
          <w:w w:val="85"/>
          <w:position w:val="-8"/>
          <w:sz w:val="16"/>
          <w:szCs w:val="16"/>
        </w:rPr>
        <w:t> </w:t>
      </w:r>
      <w:r>
        <w:rPr>
          <w:color w:val="231F20"/>
          <w:spacing w:val="17"/>
          <w:w w:val="8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85"/>
        </w:rPr>
        <w:t>≈</w:t>
      </w:r>
      <w:r>
        <w:rPr>
          <w:rFonts w:ascii="Arial" w:hAnsi="Arial" w:cs="Arial" w:eastAsia="Arial"/>
          <w:color w:val="231F20"/>
          <w:spacing w:val="44"/>
          <w:w w:val="85"/>
        </w:rPr>
        <w:t> </w:t>
      </w:r>
      <w:r>
        <w:rPr>
          <w:color w:val="231F20"/>
          <w:spacing w:val="-4"/>
          <w:w w:val="85"/>
        </w:rPr>
        <w:t>3</w:t>
      </w:r>
      <w:r>
        <w:rPr>
          <w:color w:val="231F20"/>
          <w:w w:val="85"/>
        </w:rPr>
        <w:t>2</w:t>
      </w:r>
      <w:r>
        <w:rPr>
          <w:color w:val="231F20"/>
          <w:spacing w:val="26"/>
          <w:w w:val="85"/>
        </w:rPr>
        <w:t> </w:t>
      </w:r>
      <w:r>
        <w:rPr>
          <w:rFonts w:ascii="Times New Roman" w:hAnsi="Times New Roman" w:cs="Times New Roman" w:eastAsia="Times New Roman"/>
          <w:color w:val="231F20"/>
          <w:spacing w:val="-4"/>
          <w:w w:val="90"/>
        </w:rPr>
        <w:t>₽</w:t>
      </w:r>
      <w:r>
        <w:rPr>
          <w:color w:val="231F20"/>
          <w:w w:val="90"/>
        </w:rPr>
        <w:t>,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85"/>
        </w:rPr>
        <w:t>а</w:t>
      </w:r>
      <w:r>
        <w:rPr>
          <w:color w:val="231F20"/>
          <w:spacing w:val="26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26"/>
          <w:w w:val="85"/>
        </w:rPr>
        <w:t> </w:t>
      </w:r>
      <w:r>
        <w:rPr>
          <w:color w:val="231F20"/>
          <w:spacing w:val="-4"/>
          <w:w w:val="85"/>
        </w:rPr>
        <w:t>середи</w:t>
      </w:r>
      <w:r>
        <w:rPr>
          <w:color w:val="231F20"/>
          <w:w w:val="85"/>
        </w:rPr>
        <w:t>-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type w:val="continuous"/>
          <w:pgSz w:w="9355" w:h="13620"/>
          <w:pgMar w:top="1340" w:bottom="280" w:left="620" w:right="5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57" w:lineRule="auto" w:before="43"/>
        <w:ind w:left="443" w:right="117"/>
        <w:jc w:val="both"/>
      </w:pP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201</w:t>
      </w:r>
      <w:r>
        <w:rPr>
          <w:color w:val="231F20"/>
          <w:w w:val="95"/>
        </w:rPr>
        <w:t>4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3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13"/>
          <w:w w:val="80"/>
        </w:rPr>
        <w:t> </w:t>
      </w:r>
      <w:r>
        <w:rPr>
          <w:color w:val="231F20"/>
          <w:spacing w:val="-3"/>
          <w:w w:val="95"/>
        </w:rPr>
        <w:t>скачко</w:t>
      </w:r>
      <w:r>
        <w:rPr>
          <w:color w:val="231F20"/>
          <w:w w:val="95"/>
        </w:rPr>
        <w:t>м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3"/>
          <w:w w:val="95"/>
        </w:rPr>
        <w:t>поднялс</w:t>
      </w:r>
      <w:r>
        <w:rPr>
          <w:color w:val="231F20"/>
          <w:w w:val="95"/>
        </w:rPr>
        <w:t>я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13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28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95"/>
        </w:rPr>
        <w:t>₽</w:t>
      </w:r>
      <w:r>
        <w:rPr>
          <w:color w:val="231F20"/>
          <w:spacing w:val="-2"/>
          <w:w w:val="95"/>
          <w:position w:val="-8"/>
          <w:sz w:val="16"/>
          <w:szCs w:val="16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13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6</w:t>
      </w:r>
      <w:r>
        <w:rPr>
          <w:color w:val="231F20"/>
          <w:w w:val="95"/>
        </w:rPr>
        <w:t>0</w:t>
      </w:r>
      <w:r>
        <w:rPr>
          <w:color w:val="231F20"/>
          <w:spacing w:val="-28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80"/>
        </w:rPr>
        <w:t>₽</w:t>
      </w:r>
      <w:r>
        <w:rPr>
          <w:color w:val="231F20"/>
          <w:w w:val="80"/>
        </w:rPr>
        <w:t>�</w:t>
      </w:r>
      <w:r>
        <w:rPr>
          <w:color w:val="231F20"/>
          <w:spacing w:val="-13"/>
          <w:w w:val="80"/>
        </w:rPr>
        <w:t> </w:t>
      </w:r>
      <w:r>
        <w:rPr>
          <w:color w:val="231F20"/>
          <w:spacing w:val="-3"/>
          <w:w w:val="95"/>
        </w:rPr>
        <w:t>Вмест</w:t>
      </w:r>
      <w:r>
        <w:rPr>
          <w:color w:val="231F20"/>
          <w:w w:val="95"/>
        </w:rPr>
        <w:t>о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одно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таког</w:t>
      </w:r>
      <w:r>
        <w:rPr>
          <w:color w:val="231F20"/>
          <w:w w:val="95"/>
        </w:rPr>
        <w:t>о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3"/>
          <w:w w:val="95"/>
        </w:rPr>
        <w:t>скачк</w:t>
      </w:r>
      <w:r>
        <w:rPr>
          <w:color w:val="231F20"/>
          <w:w w:val="95"/>
        </w:rPr>
        <w:t>а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4"/>
          <w:w w:val="95"/>
        </w:rPr>
        <w:t>следовал</w:t>
      </w:r>
      <w:r>
        <w:rPr>
          <w:color w:val="231F20"/>
          <w:w w:val="95"/>
        </w:rPr>
        <w:t>о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3"/>
          <w:w w:val="95"/>
        </w:rPr>
        <w:t>это</w:t>
      </w:r>
      <w:r>
        <w:rPr>
          <w:color w:val="231F20"/>
          <w:w w:val="95"/>
        </w:rPr>
        <w:t>т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кур</w:t>
      </w:r>
      <w:r>
        <w:rPr>
          <w:color w:val="231F20"/>
          <w:w w:val="95"/>
        </w:rPr>
        <w:t>с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3"/>
          <w:w w:val="95"/>
        </w:rPr>
        <w:t>поднимат</w:t>
      </w:r>
      <w:r>
        <w:rPr>
          <w:color w:val="231F20"/>
          <w:w w:val="95"/>
        </w:rPr>
        <w:t>ь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4"/>
          <w:w w:val="95"/>
        </w:rPr>
        <w:t>двум</w:t>
      </w:r>
      <w:r>
        <w:rPr>
          <w:color w:val="231F20"/>
          <w:w w:val="95"/>
        </w:rPr>
        <w:t>я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3"/>
          <w:w w:val="95"/>
        </w:rPr>
        <w:t>ска</w:t>
      </w:r>
      <w:r>
        <w:rPr>
          <w:color w:val="231F20"/>
          <w:spacing w:val="1"/>
          <w:w w:val="95"/>
        </w:rPr>
        <w:t>ч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ками</w:t>
      </w:r>
      <w:r>
        <w:rPr>
          <w:color w:val="231F20"/>
          <w:w w:val="95"/>
        </w:rPr>
        <w:t>�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2"/>
          <w:w w:val="95"/>
        </w:rPr>
        <w:t>Первы</w:t>
      </w:r>
      <w:r>
        <w:rPr>
          <w:color w:val="231F20"/>
          <w:w w:val="95"/>
        </w:rPr>
        <w:t>й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2"/>
          <w:w w:val="95"/>
        </w:rPr>
        <w:t>скачо</w:t>
      </w:r>
      <w:r>
        <w:rPr>
          <w:color w:val="231F20"/>
          <w:w w:val="95"/>
        </w:rPr>
        <w:t>к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2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3"/>
          <w:w w:val="95"/>
        </w:rPr>
        <w:t>период</w:t>
      </w:r>
      <w:r>
        <w:rPr>
          <w:color w:val="231F20"/>
          <w:w w:val="95"/>
        </w:rPr>
        <w:t>е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2"/>
          <w:w w:val="95"/>
        </w:rPr>
        <w:t>2009–201</w:t>
      </w:r>
      <w:r>
        <w:rPr>
          <w:color w:val="231F20"/>
          <w:w w:val="95"/>
        </w:rPr>
        <w:t>4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2"/>
          <w:w w:val="80"/>
        </w:rPr>
        <w:t>гг</w:t>
      </w:r>
      <w:r>
        <w:rPr>
          <w:color w:val="231F20"/>
          <w:w w:val="80"/>
        </w:rPr>
        <w:t>�</w:t>
      </w:r>
      <w:r>
        <w:rPr>
          <w:color w:val="231F20"/>
          <w:spacing w:val="-16"/>
          <w:w w:val="80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-6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10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3"/>
          <w:w w:val="95"/>
        </w:rPr>
        <w:t>3</w:t>
      </w:r>
      <w:r>
        <w:rPr>
          <w:color w:val="231F20"/>
          <w:w w:val="95"/>
        </w:rPr>
        <w:t>2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3"/>
          <w:w w:val="95"/>
        </w:rPr>
        <w:t>до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-4"/>
          <w:w w:val="95"/>
        </w:rPr>
        <w:t>4</w:t>
      </w:r>
      <w:r>
        <w:rPr>
          <w:color w:val="231F20"/>
          <w:w w:val="95"/>
        </w:rPr>
        <w:t>5</w:t>
      </w:r>
      <w:r>
        <w:rPr>
          <w:color w:val="231F20"/>
          <w:spacing w:val="-34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spacing w:val="-3"/>
          <w:w w:val="95"/>
        </w:rPr>
        <w:t>₽</w:t>
      </w:r>
      <w:r>
        <w:rPr>
          <w:color w:val="231F20"/>
          <w:w w:val="95"/>
        </w:rPr>
        <w:t>,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4"/>
          <w:w w:val="95"/>
        </w:rPr>
        <w:t>второ</w:t>
      </w:r>
      <w:r>
        <w:rPr>
          <w:color w:val="231F20"/>
          <w:w w:val="95"/>
        </w:rPr>
        <w:t>й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3"/>
          <w:w w:val="95"/>
        </w:rPr>
        <w:t>скачо</w:t>
      </w:r>
      <w:r>
        <w:rPr>
          <w:color w:val="231F20"/>
          <w:w w:val="95"/>
        </w:rPr>
        <w:t>к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3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4"/>
          <w:w w:val="95"/>
        </w:rPr>
        <w:t>период</w:t>
      </w:r>
      <w:r>
        <w:rPr>
          <w:color w:val="231F20"/>
          <w:w w:val="95"/>
        </w:rPr>
        <w:t>е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4"/>
          <w:w w:val="95"/>
        </w:rPr>
        <w:t>201</w:t>
      </w:r>
      <w:r>
        <w:rPr>
          <w:color w:val="231F20"/>
          <w:w w:val="95"/>
        </w:rPr>
        <w:t>5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3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19"/>
          <w:w w:val="80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4"/>
          <w:w w:val="95"/>
        </w:rPr>
        <w:t>дале</w:t>
      </w:r>
      <w:r>
        <w:rPr>
          <w:color w:val="231F20"/>
          <w:w w:val="95"/>
        </w:rPr>
        <w:t>е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3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7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4"/>
          <w:w w:val="95"/>
        </w:rPr>
        <w:t>4</w:t>
      </w:r>
      <w:r>
        <w:rPr>
          <w:color w:val="231F20"/>
          <w:w w:val="95"/>
        </w:rPr>
        <w:t>5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4"/>
          <w:w w:val="95"/>
        </w:rPr>
        <w:t>до</w:t>
      </w:r>
      <w:r>
        <w:rPr>
          <w:color w:val="231F20"/>
          <w:spacing w:val="-3"/>
          <w:w w:val="90"/>
        </w:rPr>
        <w:t> </w:t>
      </w:r>
      <w:r>
        <w:rPr>
          <w:color w:val="231F20"/>
          <w:spacing w:val="-4"/>
          <w:w w:val="95"/>
        </w:rPr>
        <w:t>6</w:t>
      </w:r>
      <w:r>
        <w:rPr>
          <w:color w:val="231F20"/>
          <w:w w:val="95"/>
        </w:rPr>
        <w:t>0</w:t>
      </w:r>
      <w:r>
        <w:rPr>
          <w:color w:val="231F20"/>
          <w:spacing w:val="-53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rFonts w:ascii="Times New Roman" w:hAnsi="Times New Roman" w:cs="Times New Roman" w:eastAsia="Times New Roman"/>
          <w:color w:val="231F20"/>
          <w:spacing w:val="-2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3"/>
          <w:w w:val="95"/>
        </w:rPr>
        <w:t>выше</w:t>
      </w:r>
      <w:r>
        <w:rPr>
          <w:color w:val="231F20"/>
          <w:w w:val="95"/>
        </w:rPr>
        <w:t>�</w:t>
      </w:r>
      <w:r>
        <w:rPr>
          <w:color w:val="231F20"/>
          <w:spacing w:val="-52"/>
          <w:w w:val="95"/>
        </w:rPr>
        <w:t> </w:t>
      </w:r>
      <w:r>
        <w:rPr>
          <w:color w:val="231F20"/>
          <w:spacing w:val="-3"/>
          <w:w w:val="95"/>
        </w:rPr>
        <w:t>Тогд</w:t>
      </w:r>
      <w:r>
        <w:rPr>
          <w:color w:val="231F20"/>
          <w:w w:val="95"/>
        </w:rPr>
        <w:t>а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3"/>
          <w:w w:val="95"/>
        </w:rPr>
        <w:t>средни</w:t>
      </w:r>
      <w:r>
        <w:rPr>
          <w:color w:val="231F20"/>
          <w:w w:val="95"/>
        </w:rPr>
        <w:t>й</w:t>
      </w:r>
      <w:r>
        <w:rPr>
          <w:color w:val="231F20"/>
          <w:spacing w:val="-52"/>
          <w:w w:val="95"/>
        </w:rPr>
        <w:t> </w:t>
      </w:r>
      <w:r>
        <w:rPr>
          <w:color w:val="231F20"/>
          <w:spacing w:val="-3"/>
          <w:w w:val="95"/>
        </w:rPr>
        <w:t>кур</w:t>
      </w:r>
      <w:r>
        <w:rPr>
          <w:color w:val="231F20"/>
          <w:w w:val="95"/>
        </w:rPr>
        <w:t>с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2"/>
          <w:w w:val="95"/>
        </w:rPr>
        <w:t> </w:t>
      </w:r>
      <w:r>
        <w:rPr>
          <w:color w:val="231F20"/>
          <w:spacing w:val="-4"/>
          <w:w w:val="95"/>
        </w:rPr>
        <w:t>рассматриваемо</w:t>
      </w:r>
      <w:r>
        <w:rPr>
          <w:color w:val="231F20"/>
          <w:w w:val="95"/>
        </w:rPr>
        <w:t>м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3"/>
          <w:w w:val="95"/>
        </w:rPr>
        <w:t>6-летнем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3"/>
          <w:w w:val="95"/>
        </w:rPr>
        <w:t>диапазон</w:t>
      </w:r>
      <w:r>
        <w:rPr>
          <w:color w:val="231F20"/>
          <w:w w:val="95"/>
        </w:rPr>
        <w:t>е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2"/>
          <w:w w:val="95"/>
        </w:rPr>
        <w:t>бы</w:t>
      </w:r>
      <w:r>
        <w:rPr>
          <w:color w:val="231F20"/>
          <w:w w:val="95"/>
        </w:rPr>
        <w:t>л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2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3"/>
          <w:w w:val="95"/>
        </w:rPr>
        <w:t>раве</w:t>
      </w:r>
      <w:r>
        <w:rPr>
          <w:color w:val="231F20"/>
          <w:w w:val="95"/>
        </w:rPr>
        <w:t>н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1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41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1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95"/>
        </w:rPr>
        <w:t>₽</w:t>
      </w:r>
      <w:r>
        <w:rPr>
          <w:color w:val="231F20"/>
          <w:spacing w:val="-2"/>
          <w:w w:val="95"/>
          <w:position w:val="-8"/>
          <w:sz w:val="16"/>
          <w:szCs w:val="16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spacing w:val="40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w w:val="95"/>
        </w:rPr>
        <w:t> </w:t>
      </w:r>
      <w:r>
        <w:rPr>
          <w:color w:val="231F20"/>
          <w:spacing w:val="-3"/>
          <w:w w:val="95"/>
        </w:rPr>
        <w:t>4</w:t>
      </w:r>
      <w:r>
        <w:rPr>
          <w:color w:val="231F20"/>
          <w:w w:val="95"/>
        </w:rPr>
        <w:t>5</w:t>
      </w:r>
      <w:r>
        <w:rPr>
          <w:color w:val="231F20"/>
          <w:spacing w:val="-1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spacing w:val="-2"/>
          <w:w w:val="95"/>
        </w:rPr>
        <w:t>₽</w:t>
      </w:r>
      <w:r>
        <w:rPr>
          <w:color w:val="231F20"/>
          <w:w w:val="95"/>
        </w:rPr>
        <w:t>,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2"/>
          <w:w w:val="95"/>
        </w:rPr>
        <w:t>ка</w:t>
      </w:r>
      <w:r>
        <w:rPr>
          <w:color w:val="231F20"/>
          <w:w w:val="95"/>
        </w:rPr>
        <w:t>к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2"/>
          <w:w w:val="95"/>
        </w:rPr>
        <w:t>показан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 </w:t>
      </w:r>
      <w:r>
        <w:rPr>
          <w:color w:val="231F20"/>
          <w:spacing w:val="-2"/>
          <w:w w:val="95"/>
        </w:rPr>
        <w:t>гори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зонтально</w:t>
      </w:r>
      <w:r>
        <w:rPr>
          <w:color w:val="231F20"/>
          <w:w w:val="95"/>
        </w:rPr>
        <w:t>й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2"/>
          <w:w w:val="95"/>
        </w:rPr>
        <w:t>сине</w:t>
      </w:r>
      <w:r>
        <w:rPr>
          <w:color w:val="231F20"/>
          <w:w w:val="95"/>
        </w:rPr>
        <w:t>й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2"/>
          <w:w w:val="95"/>
        </w:rPr>
        <w:t>штрихово</w:t>
      </w:r>
      <w:r>
        <w:rPr>
          <w:color w:val="231F20"/>
          <w:w w:val="95"/>
        </w:rPr>
        <w:t>й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2"/>
          <w:w w:val="95"/>
        </w:rPr>
        <w:t>линией</w:t>
      </w:r>
      <w:r>
        <w:rPr>
          <w:color w:val="231F20"/>
          <w:w w:val="95"/>
        </w:rPr>
        <w:t>�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2"/>
          <w:w w:val="95"/>
        </w:rPr>
        <w:t>Тогд</w:t>
      </w:r>
      <w:r>
        <w:rPr>
          <w:color w:val="231F20"/>
          <w:w w:val="95"/>
        </w:rPr>
        <w:t>а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2"/>
          <w:w w:val="95"/>
        </w:rPr>
        <w:t>из</w:t>
      </w:r>
      <w:r>
        <w:rPr>
          <w:color w:val="231F20"/>
          <w:spacing w:val="-2"/>
          <w:w w:val="95"/>
        </w:rPr>
        <w:t>-</w:t>
      </w:r>
      <w:r>
        <w:rPr>
          <w:color w:val="231F20"/>
          <w:spacing w:val="-3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удорож</w:t>
      </w:r>
      <w:r>
        <w:rPr>
          <w:color w:val="231F20"/>
          <w:spacing w:val="-5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ни</w:t>
      </w:r>
      <w:r>
        <w:rPr>
          <w:color w:val="231F20"/>
          <w:w w:val="95"/>
        </w:rPr>
        <w:t>я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4"/>
          <w:w w:val="95"/>
        </w:rPr>
        <w:t>импорт</w:t>
      </w:r>
      <w:r>
        <w:rPr>
          <w:color w:val="231F20"/>
          <w:w w:val="95"/>
        </w:rPr>
        <w:t>а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4"/>
          <w:w w:val="95"/>
        </w:rPr>
        <w:t>ег</w:t>
      </w:r>
      <w:r>
        <w:rPr>
          <w:color w:val="231F20"/>
          <w:w w:val="95"/>
        </w:rPr>
        <w:t>о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4"/>
          <w:w w:val="95"/>
        </w:rPr>
        <w:t>следовал</w:t>
      </w:r>
      <w:r>
        <w:rPr>
          <w:color w:val="231F20"/>
          <w:w w:val="95"/>
        </w:rPr>
        <w:t>о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снизит</w:t>
      </w:r>
      <w:r>
        <w:rPr>
          <w:color w:val="231F20"/>
          <w:w w:val="95"/>
        </w:rPr>
        <w:t>ь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75</w:t>
      </w:r>
      <w:r>
        <w:rPr>
          <w:color w:val="231F20"/>
          <w:w w:val="95"/>
        </w:rPr>
        <w:t>%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4"/>
          <w:w w:val="95"/>
        </w:rPr>
        <w:t>уровн</w:t>
      </w:r>
      <w:r>
        <w:rPr>
          <w:color w:val="231F20"/>
          <w:w w:val="95"/>
        </w:rPr>
        <w:t>я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экспор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65%</w:t>
      </w:r>
      <w:r>
        <w:rPr>
          <w:color w:val="231F20"/>
          <w:w w:val="95"/>
        </w:rPr>
        <w:t>,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каки</w:t>
      </w:r>
      <w:r>
        <w:rPr>
          <w:color w:val="231F20"/>
          <w:w w:val="95"/>
        </w:rPr>
        <w:t>м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н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бы</w:t>
      </w:r>
      <w:r>
        <w:rPr>
          <w:color w:val="231F20"/>
          <w:w w:val="95"/>
        </w:rPr>
        <w:t>л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3"/>
          <w:w w:val="95"/>
        </w:rPr>
        <w:t>199</w:t>
      </w:r>
      <w:r>
        <w:rPr>
          <w:color w:val="231F20"/>
          <w:w w:val="95"/>
        </w:rPr>
        <w:t>9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3"/>
          <w:w w:val="95"/>
        </w:rPr>
        <w:t>200</w:t>
      </w:r>
      <w:r>
        <w:rPr>
          <w:color w:val="231F20"/>
          <w:w w:val="95"/>
        </w:rPr>
        <w:t>8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2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2"/>
          <w:w w:val="80"/>
        </w:rPr>
        <w:t> </w:t>
      </w:r>
      <w:r>
        <w:rPr>
          <w:color w:val="231F20"/>
          <w:spacing w:val="-2"/>
          <w:w w:val="95"/>
        </w:rPr>
        <w:t>согласн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красной</w:t>
      </w:r>
      <w:r>
        <w:rPr>
          <w:color w:val="231F20"/>
          <w:spacing w:val="-2"/>
          <w:w w:val="96"/>
        </w:rPr>
        <w:t> </w:t>
      </w:r>
      <w:r>
        <w:rPr>
          <w:color w:val="231F20"/>
          <w:spacing w:val="-2"/>
          <w:w w:val="95"/>
        </w:rPr>
        <w:t>штрихово</w:t>
      </w:r>
      <w:r>
        <w:rPr>
          <w:color w:val="231F20"/>
          <w:w w:val="95"/>
        </w:rPr>
        <w:t>й</w:t>
      </w:r>
      <w:r>
        <w:rPr>
          <w:color w:val="231F20"/>
          <w:spacing w:val="-48"/>
          <w:w w:val="95"/>
        </w:rPr>
        <w:t> </w:t>
      </w:r>
      <w:r>
        <w:rPr>
          <w:color w:val="231F20"/>
          <w:spacing w:val="-2"/>
          <w:w w:val="95"/>
        </w:rPr>
        <w:t>лини</w:t>
      </w:r>
      <w:r>
        <w:rPr>
          <w:color w:val="231F20"/>
          <w:w w:val="95"/>
        </w:rPr>
        <w:t>и</w:t>
      </w:r>
      <w:r>
        <w:rPr>
          <w:color w:val="231F20"/>
          <w:spacing w:val="-48"/>
          <w:w w:val="95"/>
        </w:rPr>
        <w:t> </w:t>
      </w:r>
      <w:r>
        <w:rPr>
          <w:color w:val="231F20"/>
          <w:spacing w:val="-2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-47"/>
          <w:w w:val="95"/>
        </w:rPr>
        <w:t> </w:t>
      </w:r>
      <w:r>
        <w:rPr>
          <w:rFonts w:ascii="Arial" w:hAnsi="Arial" w:cs="Arial" w:eastAsia="Arial"/>
          <w:i/>
          <w:color w:val="231F20"/>
          <w:spacing w:val="-3"/>
          <w:w w:val="95"/>
        </w:rPr>
        <w:t>Им</w:t>
      </w:r>
      <w:r>
        <w:rPr>
          <w:rFonts w:ascii="Georgia" w:hAnsi="Georgia" w:cs="Georgia" w:eastAsia="Georgia"/>
          <w:i/>
          <w:color w:val="231F20"/>
          <w:spacing w:val="-2"/>
          <w:w w:val="95"/>
        </w:rPr>
        <w:t>/</w:t>
      </w:r>
      <w:r>
        <w:rPr>
          <w:rFonts w:ascii="Arial" w:hAnsi="Arial" w:cs="Arial" w:eastAsia="Arial"/>
          <w:i/>
          <w:color w:val="231F20"/>
          <w:spacing w:val="-3"/>
          <w:w w:val="95"/>
        </w:rPr>
        <w:t>Э</w:t>
      </w:r>
      <w:r>
        <w:rPr>
          <w:rFonts w:ascii="Arial" w:hAnsi="Arial" w:cs="Arial" w:eastAsia="Arial"/>
          <w:i/>
          <w:color w:val="231F20"/>
          <w:w w:val="95"/>
        </w:rPr>
        <w:t>к</w:t>
      </w:r>
      <w:r>
        <w:rPr>
          <w:rFonts w:ascii="Arial" w:hAnsi="Arial" w:cs="Arial" w:eastAsia="Arial"/>
          <w:i/>
          <w:color w:val="231F20"/>
          <w:spacing w:val="-28"/>
          <w:w w:val="95"/>
        </w:rPr>
        <w:t> </w:t>
      </w:r>
      <w:r>
        <w:rPr>
          <w:color w:val="231F20"/>
          <w:spacing w:val="-2"/>
          <w:w w:val="95"/>
        </w:rPr>
        <w:t>(см</w:t>
      </w:r>
      <w:r>
        <w:rPr>
          <w:color w:val="231F20"/>
          <w:w w:val="95"/>
        </w:rPr>
        <w:t>�</w:t>
      </w:r>
      <w:r>
        <w:rPr>
          <w:color w:val="231F20"/>
          <w:spacing w:val="-48"/>
          <w:w w:val="95"/>
        </w:rPr>
        <w:t> </w:t>
      </w:r>
      <w:r>
        <w:rPr>
          <w:color w:val="231F20"/>
          <w:spacing w:val="-2"/>
          <w:w w:val="80"/>
        </w:rPr>
        <w:t>рис</w:t>
      </w:r>
      <w:r>
        <w:rPr>
          <w:color w:val="231F20"/>
          <w:w w:val="80"/>
        </w:rPr>
        <w:t>�</w:t>
      </w:r>
      <w:r>
        <w:rPr>
          <w:color w:val="231F20"/>
          <w:spacing w:val="-33"/>
          <w:w w:val="80"/>
        </w:rPr>
        <w:t> </w:t>
      </w:r>
      <w:r>
        <w:rPr>
          <w:color w:val="231F20"/>
          <w:spacing w:val="-2"/>
          <w:w w:val="80"/>
        </w:rPr>
        <w:t>1</w:t>
      </w:r>
      <w:r>
        <w:rPr>
          <w:color w:val="231F20"/>
          <w:spacing w:val="-6"/>
          <w:w w:val="80"/>
        </w:rPr>
        <w:t>�</w:t>
      </w:r>
      <w:r>
        <w:rPr>
          <w:color w:val="231F20"/>
          <w:spacing w:val="-2"/>
          <w:w w:val="80"/>
        </w:rPr>
        <w:t>1)</w:t>
      </w:r>
      <w:r>
        <w:rPr>
          <w:color w:val="231F20"/>
          <w:w w:val="80"/>
        </w:rPr>
        <w:t>�</w:t>
      </w:r>
      <w:r>
        <w:rPr>
          <w:color w:val="231F20"/>
          <w:spacing w:val="-33"/>
          <w:w w:val="80"/>
        </w:rPr>
        <w:t> </w:t>
      </w:r>
      <w:r>
        <w:rPr>
          <w:color w:val="231F20"/>
          <w:spacing w:val="-2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-3"/>
          <w:w w:val="95"/>
        </w:rPr>
        <w:t>привел</w:t>
      </w:r>
      <w:r>
        <w:rPr>
          <w:color w:val="231F20"/>
          <w:w w:val="95"/>
        </w:rPr>
        <w:t>о</w:t>
      </w:r>
      <w:r>
        <w:rPr>
          <w:color w:val="231F20"/>
          <w:spacing w:val="-48"/>
          <w:w w:val="95"/>
        </w:rPr>
        <w:t> </w:t>
      </w:r>
      <w:r>
        <w:rPr>
          <w:color w:val="231F20"/>
          <w:spacing w:val="-2"/>
          <w:w w:val="95"/>
        </w:rPr>
        <w:t>бы</w:t>
      </w:r>
      <w:r>
        <w:rPr>
          <w:color w:val="000000"/>
          <w:w w:val="100"/>
        </w:rPr>
      </w:r>
    </w:p>
    <w:p>
      <w:pPr>
        <w:spacing w:after="0" w:line="157" w:lineRule="auto"/>
        <w:jc w:val="both"/>
        <w:sectPr>
          <w:headerReference w:type="default" r:id="rId11"/>
          <w:headerReference w:type="even" r:id="rId12"/>
          <w:pgSz w:w="9355" w:h="13620"/>
          <w:pgMar w:header="775" w:footer="0" w:top="1180" w:bottom="280" w:left="520" w:right="620"/>
        </w:sectPr>
      </w:pPr>
    </w:p>
    <w:p>
      <w:pPr>
        <w:spacing w:line="373" w:lineRule="exact"/>
        <w:ind w:left="443" w:right="0" w:firstLine="0"/>
        <w:jc w:val="left"/>
        <w:rPr>
          <w:rFonts w:ascii="Malgun Gothic" w:hAnsi="Malgun Gothic" w:cs="Malgun Gothic" w:eastAsia="Malgun Gothic"/>
          <w:sz w:val="31"/>
          <w:szCs w:val="31"/>
        </w:rPr>
      </w:pPr>
      <w:r>
        <w:rPr/>
        <w:pict>
          <v:shape style="position:absolute;margin-left:360.527893pt;margin-top:12.778288pt;width:5.35920pt;height:8.120000pt;mso-position-horizontal-relative:page;mso-position-vertical-relative:paragraph;z-index:-12584" type="#_x0000_t202" filled="f" stroked="f">
            <v:textbox inset="0,0,0,0">
              <w:txbxContent>
                <w:p>
                  <w:pPr>
                    <w:spacing w:line="162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6"/>
                      <w:szCs w:val="16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115"/>
                      <w:sz w:val="16"/>
                      <w:szCs w:val="16"/>
                    </w:rPr>
                    <w:t>Б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position w:val="1"/>
          <w:sz w:val="28"/>
          <w:szCs w:val="28"/>
        </w:rPr>
        <w:t>уменьшени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ю</w:t>
      </w:r>
      <w:r>
        <w:rPr>
          <w:rFonts w:ascii="Malgun Gothic" w:hAnsi="Malgun Gothic" w:cs="Malgun Gothic" w:eastAsia="Malgun Gothic"/>
          <w:color w:val="231F20"/>
          <w:spacing w:val="7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position w:val="1"/>
          <w:sz w:val="28"/>
          <w:szCs w:val="28"/>
        </w:rPr>
        <w:t>затра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position w:val="1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7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position w:val="1"/>
          <w:sz w:val="28"/>
          <w:szCs w:val="28"/>
        </w:rPr>
        <w:t>импор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  <w:position w:val="1"/>
          <w:sz w:val="28"/>
          <w:szCs w:val="28"/>
        </w:rPr>
        <w:t>39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position w:val="1"/>
          <w:sz w:val="28"/>
          <w:szCs w:val="28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33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position w:val="1"/>
          <w:sz w:val="28"/>
          <w:szCs w:val="28"/>
        </w:rPr>
        <w:t>д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  <w:position w:val="1"/>
          <w:sz w:val="28"/>
          <w:szCs w:val="28"/>
        </w:rPr>
        <w:t>33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position w:val="1"/>
          <w:sz w:val="28"/>
          <w:szCs w:val="28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22"/>
          <w:w w:val="100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5"/>
          <w:position w:val="1"/>
          <w:sz w:val="28"/>
          <w:szCs w:val="28"/>
        </w:rPr>
        <w:t>Г</w:t>
      </w:r>
      <w:r>
        <w:rPr>
          <w:rFonts w:ascii="Malgun Gothic" w:hAnsi="Malgun Gothic" w:cs="Malgun Gothic" w:eastAsia="Malgun Gothic"/>
          <w:color w:val="000000"/>
          <w:spacing w:val="-38"/>
          <w:w w:val="95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31"/>
          <w:szCs w:val="31"/>
        </w:rPr>
      </w:r>
    </w:p>
    <w:p>
      <w:pPr>
        <w:pStyle w:val="BodyText"/>
        <w:spacing w:line="355" w:lineRule="exact"/>
        <w:ind w:left="53" w:right="0"/>
        <w:jc w:val="left"/>
      </w:pPr>
      <w:r>
        <w:rPr>
          <w:w w:val="95"/>
        </w:rPr>
        <w:br w:type="column"/>
      </w:r>
      <w:r>
        <w:rPr>
          <w:color w:val="231F20"/>
          <w:spacing w:val="-2"/>
          <w:w w:val="95"/>
        </w:rPr>
        <w:t>[согласно</w:t>
      </w:r>
      <w:r>
        <w:rPr>
          <w:color w:val="000000"/>
          <w:w w:val="100"/>
        </w:rPr>
      </w:r>
    </w:p>
    <w:p>
      <w:pPr>
        <w:spacing w:after="0" w:line="355" w:lineRule="exact"/>
        <w:jc w:val="left"/>
        <w:sectPr>
          <w:type w:val="continuous"/>
          <w:pgSz w:w="9355" w:h="13620"/>
          <w:pgMar w:top="1340" w:bottom="280" w:left="520" w:right="620"/>
          <w:cols w:num="2" w:equalWidth="0">
            <w:col w:w="6798" w:space="40"/>
            <w:col w:w="1377"/>
          </w:cols>
        </w:sectPr>
      </w:pPr>
    </w:p>
    <w:p>
      <w:pPr>
        <w:pStyle w:val="BodyText"/>
        <w:spacing w:line="314" w:lineRule="exact"/>
        <w:ind w:left="443" w:right="0"/>
        <w:jc w:val="left"/>
      </w:pPr>
      <w:r>
        <w:rPr>
          <w:color w:val="231F20"/>
          <w:spacing w:val="-3"/>
          <w:w w:val="90"/>
        </w:rPr>
        <w:t>голубы</w:t>
      </w:r>
      <w:r>
        <w:rPr>
          <w:color w:val="231F20"/>
          <w:w w:val="90"/>
        </w:rPr>
        <w:t>м</w:t>
      </w:r>
      <w:r>
        <w:rPr>
          <w:color w:val="231F20"/>
          <w:spacing w:val="-23"/>
          <w:w w:val="90"/>
        </w:rPr>
        <w:t> </w:t>
      </w:r>
      <w:r>
        <w:rPr>
          <w:color w:val="231F20"/>
          <w:spacing w:val="-3"/>
          <w:w w:val="90"/>
        </w:rPr>
        <w:t>штриховы</w:t>
      </w:r>
      <w:r>
        <w:rPr>
          <w:color w:val="231F20"/>
          <w:w w:val="90"/>
        </w:rPr>
        <w:t>м</w:t>
      </w:r>
      <w:r>
        <w:rPr>
          <w:color w:val="231F20"/>
          <w:spacing w:val="-23"/>
          <w:w w:val="90"/>
        </w:rPr>
        <w:t> </w:t>
      </w:r>
      <w:r>
        <w:rPr>
          <w:color w:val="231F20"/>
          <w:spacing w:val="-3"/>
          <w:w w:val="90"/>
        </w:rPr>
        <w:t>линия</w:t>
      </w:r>
      <w:r>
        <w:rPr>
          <w:color w:val="231F20"/>
          <w:w w:val="90"/>
        </w:rPr>
        <w:t>м</w:t>
      </w:r>
      <w:r>
        <w:rPr>
          <w:color w:val="231F20"/>
          <w:spacing w:val="-23"/>
          <w:w w:val="90"/>
        </w:rPr>
        <w:t> </w:t>
      </w:r>
      <w:r>
        <w:rPr>
          <w:color w:val="231F20"/>
          <w:spacing w:val="-3"/>
          <w:w w:val="90"/>
        </w:rPr>
        <w:t>дл</w:t>
      </w:r>
      <w:r>
        <w:rPr>
          <w:color w:val="231F20"/>
          <w:w w:val="90"/>
        </w:rPr>
        <w:t>я</w:t>
      </w:r>
      <w:r>
        <w:rPr>
          <w:color w:val="231F20"/>
          <w:spacing w:val="-21"/>
          <w:w w:val="90"/>
        </w:rPr>
        <w:t> </w:t>
      </w:r>
      <w:r>
        <w:rPr>
          <w:rFonts w:ascii="Arial" w:hAnsi="Arial" w:cs="Arial" w:eastAsia="Arial"/>
          <w:i/>
          <w:color w:val="231F20"/>
          <w:spacing w:val="-3"/>
          <w:w w:val="90"/>
        </w:rPr>
        <w:t>И</w:t>
      </w:r>
      <w:r>
        <w:rPr>
          <w:rFonts w:ascii="Arial" w:hAnsi="Arial" w:cs="Arial" w:eastAsia="Arial"/>
          <w:i/>
          <w:color w:val="231F20"/>
          <w:w w:val="90"/>
        </w:rPr>
        <w:t>м</w:t>
      </w:r>
      <w:r>
        <w:rPr>
          <w:rFonts w:ascii="Arial" w:hAnsi="Arial" w:cs="Arial" w:eastAsia="Arial"/>
          <w:i/>
          <w:color w:val="231F20"/>
          <w:spacing w:val="-4"/>
          <w:w w:val="90"/>
        </w:rPr>
        <w:t> </w:t>
      </w:r>
      <w:r>
        <w:rPr>
          <w:color w:val="231F20"/>
          <w:spacing w:val="-3"/>
          <w:w w:val="80"/>
        </w:rPr>
        <w:t>(см</w:t>
      </w:r>
      <w:r>
        <w:rPr>
          <w:color w:val="231F20"/>
          <w:w w:val="80"/>
        </w:rPr>
        <w:t>�</w:t>
      </w:r>
      <w:r>
        <w:rPr>
          <w:color w:val="231F20"/>
          <w:spacing w:val="-13"/>
          <w:w w:val="80"/>
        </w:rPr>
        <w:t> </w:t>
      </w:r>
      <w:r>
        <w:rPr>
          <w:color w:val="231F20"/>
          <w:spacing w:val="-3"/>
          <w:w w:val="80"/>
        </w:rPr>
        <w:t>рис</w:t>
      </w:r>
      <w:r>
        <w:rPr>
          <w:color w:val="231F20"/>
          <w:w w:val="80"/>
        </w:rPr>
        <w:t>�</w:t>
      </w:r>
      <w:r>
        <w:rPr>
          <w:color w:val="231F20"/>
          <w:spacing w:val="-13"/>
          <w:w w:val="80"/>
        </w:rPr>
        <w:t> </w:t>
      </w:r>
      <w:r>
        <w:rPr>
          <w:color w:val="231F20"/>
          <w:spacing w:val="-3"/>
          <w:w w:val="80"/>
        </w:rPr>
        <w:t>1</w:t>
      </w:r>
      <w:r>
        <w:rPr>
          <w:color w:val="231F20"/>
          <w:spacing w:val="-9"/>
          <w:w w:val="80"/>
        </w:rPr>
        <w:t>�</w:t>
      </w:r>
      <w:r>
        <w:rPr>
          <w:color w:val="231F20"/>
          <w:spacing w:val="-3"/>
          <w:w w:val="80"/>
        </w:rPr>
        <w:t>1)]</w:t>
      </w:r>
      <w:r>
        <w:rPr>
          <w:color w:val="231F20"/>
          <w:w w:val="80"/>
        </w:rPr>
        <w:t>�</w:t>
      </w:r>
      <w:r>
        <w:rPr>
          <w:color w:val="231F20"/>
          <w:spacing w:val="-13"/>
          <w:w w:val="8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22"/>
          <w:w w:val="90"/>
        </w:rPr>
        <w:t> </w:t>
      </w:r>
      <w:r>
        <w:rPr>
          <w:color w:val="231F20"/>
          <w:spacing w:val="-3"/>
          <w:w w:val="90"/>
        </w:rPr>
        <w:t>з</w:t>
      </w:r>
      <w:r>
        <w:rPr>
          <w:color w:val="231F20"/>
          <w:w w:val="90"/>
        </w:rPr>
        <w:t>а</w:t>
      </w:r>
      <w:r>
        <w:rPr>
          <w:color w:val="231F20"/>
          <w:spacing w:val="-23"/>
          <w:w w:val="90"/>
        </w:rPr>
        <w:t> </w:t>
      </w:r>
      <w:r>
        <w:rPr>
          <w:color w:val="231F20"/>
          <w:w w:val="90"/>
        </w:rPr>
        <w:t>6</w:t>
      </w:r>
      <w:r>
        <w:rPr>
          <w:color w:val="231F20"/>
          <w:spacing w:val="-23"/>
          <w:w w:val="90"/>
        </w:rPr>
        <w:t> </w:t>
      </w:r>
      <w:r>
        <w:rPr>
          <w:color w:val="231F20"/>
          <w:spacing w:val="-3"/>
          <w:w w:val="90"/>
        </w:rPr>
        <w:t>лет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-3"/>
          <w:w w:val="95"/>
        </w:rPr>
        <w:t>экономи</w:t>
      </w:r>
      <w:r>
        <w:rPr>
          <w:color w:val="231F20"/>
          <w:w w:val="95"/>
        </w:rPr>
        <w:t>я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3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импорт</w:t>
      </w:r>
      <w:r>
        <w:rPr>
          <w:color w:val="231F20"/>
          <w:w w:val="95"/>
        </w:rPr>
        <w:t>е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3"/>
          <w:w w:val="95"/>
        </w:rPr>
        <w:t>составил</w:t>
      </w:r>
      <w:r>
        <w:rPr>
          <w:color w:val="231F20"/>
          <w:w w:val="95"/>
        </w:rPr>
        <w:t>а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6</w:t>
      </w:r>
      <w:r>
        <w:rPr>
          <w:color w:val="231F20"/>
          <w:w w:val="95"/>
        </w:rPr>
        <w:t>0</w:t>
      </w:r>
      <w:r>
        <w:rPr>
          <w:color w:val="231F20"/>
          <w:spacing w:val="-28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×</w:t>
      </w:r>
      <w:r>
        <w:rPr>
          <w:rFonts w:ascii="Arial" w:hAnsi="Arial" w:cs="Arial" w:eastAsia="Arial"/>
          <w:color w:val="231F20"/>
          <w:spacing w:val="-8"/>
          <w:w w:val="95"/>
        </w:rPr>
        <w:t> </w:t>
      </w:r>
      <w:r>
        <w:rPr>
          <w:color w:val="231F20"/>
          <w:w w:val="95"/>
        </w:rPr>
        <w:t>6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36</w:t>
      </w:r>
      <w:r>
        <w:rPr>
          <w:color w:val="231F20"/>
          <w:w w:val="95"/>
        </w:rPr>
        <w:t>0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3"/>
          <w:w w:val="95"/>
        </w:rPr>
        <w:t>Г$</w:t>
      </w:r>
      <w:r>
        <w:rPr>
          <w:color w:val="231F20"/>
          <w:w w:val="95"/>
        </w:rPr>
        <w:t>�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4"/>
          <w:w w:val="95"/>
        </w:rPr>
        <w:t>Переве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-2"/>
          <w:w w:val="95"/>
        </w:rPr>
        <w:t>д</w:t>
      </w:r>
      <w:r>
        <w:rPr>
          <w:color w:val="231F20"/>
          <w:w w:val="95"/>
        </w:rPr>
        <w:t>я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рубли</w:t>
      </w:r>
      <w:r>
        <w:rPr>
          <w:color w:val="231F20"/>
          <w:w w:val="95"/>
        </w:rPr>
        <w:t>,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2"/>
          <w:w w:val="95"/>
        </w:rPr>
        <w:t>получил</w:t>
      </w:r>
      <w:r>
        <w:rPr>
          <w:color w:val="231F20"/>
          <w:w w:val="95"/>
        </w:rPr>
        <w:t>и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2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3"/>
          <w:w w:val="95"/>
        </w:rPr>
        <w:t>36</w:t>
      </w:r>
      <w:r>
        <w:rPr>
          <w:color w:val="231F20"/>
          <w:w w:val="95"/>
        </w:rPr>
        <w:t>0</w:t>
      </w:r>
      <w:r>
        <w:rPr>
          <w:color w:val="231F20"/>
          <w:spacing w:val="-15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×</w:t>
      </w:r>
      <w:r>
        <w:rPr>
          <w:rFonts w:ascii="Arial" w:hAnsi="Arial" w:cs="Arial" w:eastAsia="Arial"/>
          <w:color w:val="231F20"/>
          <w:spacing w:val="4"/>
          <w:w w:val="95"/>
        </w:rPr>
        <w:t> </w:t>
      </w:r>
      <w:r>
        <w:rPr>
          <w:color w:val="231F20"/>
          <w:spacing w:val="-3"/>
          <w:w w:val="95"/>
        </w:rPr>
        <w:t>4</w:t>
      </w:r>
      <w:r>
        <w:rPr>
          <w:color w:val="231F20"/>
          <w:w w:val="95"/>
        </w:rPr>
        <w:t>5</w:t>
      </w:r>
      <w:r>
        <w:rPr>
          <w:color w:val="231F20"/>
          <w:spacing w:val="-15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≈</w:t>
      </w:r>
      <w:r>
        <w:rPr>
          <w:rFonts w:ascii="Arial" w:hAnsi="Arial" w:cs="Arial" w:eastAsia="Arial"/>
          <w:color w:val="231F20"/>
          <w:spacing w:val="5"/>
          <w:w w:val="95"/>
        </w:rPr>
        <w:t> </w:t>
      </w:r>
      <w:r>
        <w:rPr>
          <w:color w:val="231F20"/>
          <w:spacing w:val="-3"/>
          <w:w w:val="95"/>
        </w:rPr>
        <w:t>1</w:t>
      </w:r>
      <w:r>
        <w:rPr>
          <w:color w:val="231F20"/>
          <w:w w:val="95"/>
        </w:rPr>
        <w:t>6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spacing w:val="-2"/>
          <w:w w:val="95"/>
        </w:rPr>
        <w:t>₽</w:t>
      </w:r>
      <w:r>
        <w:rPr>
          <w:color w:val="231F20"/>
          <w:w w:val="95"/>
        </w:rPr>
        <w:t>�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2"/>
          <w:w w:val="95"/>
        </w:rPr>
        <w:t>Эт</w:t>
      </w:r>
      <w:r>
        <w:rPr>
          <w:color w:val="231F20"/>
          <w:w w:val="95"/>
        </w:rPr>
        <w:t>у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2"/>
          <w:w w:val="95"/>
        </w:rPr>
        <w:t>экономию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4"/>
          <w:w w:val="95"/>
        </w:rPr>
        <w:t>м</w:t>
      </w:r>
      <w:r>
        <w:rPr>
          <w:color w:val="231F20"/>
          <w:spacing w:val="-4"/>
          <w:w w:val="95"/>
        </w:rPr>
        <w:t>п</w:t>
      </w:r>
      <w:r>
        <w:rPr>
          <w:color w:val="231F20"/>
          <w:spacing w:val="-5"/>
          <w:w w:val="95"/>
        </w:rPr>
        <w:t>о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-4"/>
          <w:w w:val="95"/>
        </w:rPr>
        <w:t>т</w:t>
      </w:r>
      <w:r>
        <w:rPr>
          <w:color w:val="231F20"/>
          <w:w w:val="95"/>
        </w:rPr>
        <w:t>е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5"/>
          <w:w w:val="95"/>
        </w:rPr>
        <w:t>м</w:t>
      </w:r>
      <w:r>
        <w:rPr>
          <w:color w:val="231F20"/>
          <w:spacing w:val="-5"/>
          <w:w w:val="95"/>
        </w:rPr>
        <w:t>о</w:t>
      </w:r>
      <w:r>
        <w:rPr>
          <w:color w:val="231F20"/>
          <w:spacing w:val="-3"/>
          <w:w w:val="95"/>
        </w:rPr>
        <w:t>ж</w:t>
      </w: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5"/>
          <w:w w:val="95"/>
        </w:rPr>
        <w:t>б</w:t>
      </w:r>
      <w:r>
        <w:rPr>
          <w:color w:val="231F20"/>
          <w:spacing w:val="-3"/>
          <w:w w:val="95"/>
        </w:rPr>
        <w:t>ы</w:t>
      </w:r>
      <w:r>
        <w:rPr>
          <w:color w:val="231F20"/>
          <w:spacing w:val="-4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5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4"/>
          <w:w w:val="95"/>
        </w:rPr>
        <w:t>с</w:t>
      </w:r>
      <w:r>
        <w:rPr>
          <w:color w:val="231F20"/>
          <w:spacing w:val="-4"/>
          <w:w w:val="95"/>
        </w:rPr>
        <w:t>п</w:t>
      </w:r>
      <w:r>
        <w:rPr>
          <w:color w:val="231F20"/>
          <w:spacing w:val="-5"/>
          <w:w w:val="95"/>
        </w:rPr>
        <w:t>о</w:t>
      </w:r>
      <w:r>
        <w:rPr>
          <w:color w:val="231F20"/>
          <w:spacing w:val="-4"/>
          <w:w w:val="95"/>
        </w:rPr>
        <w:t>л</w:t>
      </w:r>
      <w:r>
        <w:rPr>
          <w:color w:val="231F20"/>
          <w:spacing w:val="-4"/>
          <w:w w:val="95"/>
        </w:rPr>
        <w:t>ь</w:t>
      </w:r>
      <w:r>
        <w:rPr>
          <w:color w:val="231F20"/>
          <w:spacing w:val="-5"/>
          <w:w w:val="95"/>
        </w:rPr>
        <w:t>з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5"/>
          <w:w w:val="95"/>
        </w:rPr>
        <w:t>в</w:t>
      </w:r>
      <w:r>
        <w:rPr>
          <w:color w:val="231F20"/>
          <w:spacing w:val="-5"/>
          <w:w w:val="95"/>
        </w:rPr>
        <w:t>а</w:t>
      </w:r>
      <w:r>
        <w:rPr>
          <w:color w:val="231F20"/>
          <w:spacing w:val="-3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-5"/>
          <w:w w:val="95"/>
        </w:rPr>
        <w:t>а</w:t>
      </w:r>
      <w:r>
        <w:rPr>
          <w:color w:val="231F20"/>
          <w:spacing w:val="-3"/>
          <w:w w:val="95"/>
        </w:rPr>
        <w:t>л</w:t>
      </w:r>
      <w:r>
        <w:rPr>
          <w:color w:val="231F20"/>
          <w:spacing w:val="-4"/>
          <w:w w:val="95"/>
        </w:rPr>
        <w:t>и</w:t>
      </w:r>
      <w:r>
        <w:rPr>
          <w:color w:val="231F20"/>
          <w:spacing w:val="-5"/>
          <w:w w:val="95"/>
        </w:rPr>
        <w:t>з</w:t>
      </w:r>
      <w:r>
        <w:rPr>
          <w:color w:val="231F20"/>
          <w:spacing w:val="-4"/>
          <w:w w:val="95"/>
        </w:rPr>
        <w:t>а</w:t>
      </w:r>
      <w:r>
        <w:rPr>
          <w:color w:val="231F20"/>
          <w:spacing w:val="-5"/>
          <w:w w:val="95"/>
        </w:rPr>
        <w:t>ц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ю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4"/>
          <w:w w:val="95"/>
        </w:rPr>
        <w:t>п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-5"/>
          <w:w w:val="95"/>
        </w:rPr>
        <w:t>грамм</w:t>
      </w:r>
      <w:r>
        <w:rPr>
          <w:color w:val="231F20"/>
          <w:w w:val="95"/>
        </w:rPr>
        <w:t>ы</w:t>
      </w:r>
      <w:r>
        <w:rPr>
          <w:color w:val="231F20"/>
          <w:spacing w:val="-63"/>
          <w:w w:val="95"/>
        </w:rPr>
        <w:t> </w:t>
      </w:r>
      <w:r>
        <w:rPr>
          <w:color w:val="231F20"/>
          <w:spacing w:val="-5"/>
          <w:w w:val="95"/>
        </w:rPr>
        <w:t>импортозамещени</w:t>
      </w:r>
      <w:r>
        <w:rPr>
          <w:color w:val="231F20"/>
          <w:w w:val="95"/>
        </w:rPr>
        <w:t>я</w:t>
      </w:r>
      <w:r>
        <w:rPr>
          <w:color w:val="231F20"/>
          <w:spacing w:val="-62"/>
          <w:w w:val="95"/>
        </w:rPr>
        <w:t> </w:t>
      </w: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6</w:t>
      </w:r>
      <w:r>
        <w:rPr>
          <w:color w:val="231F20"/>
          <w:spacing w:val="-63"/>
          <w:w w:val="95"/>
        </w:rPr>
        <w:t> </w:t>
      </w:r>
      <w:r>
        <w:rPr>
          <w:color w:val="231F20"/>
          <w:spacing w:val="-4"/>
          <w:w w:val="95"/>
        </w:rPr>
        <w:t>лет</w:t>
      </w:r>
      <w:r>
        <w:rPr>
          <w:color w:val="231F20"/>
          <w:w w:val="95"/>
        </w:rPr>
        <w:t>�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63"/>
          <w:w w:val="95"/>
        </w:rPr>
        <w:t> </w:t>
      </w:r>
      <w:r>
        <w:rPr>
          <w:color w:val="231F20"/>
          <w:spacing w:val="-4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-62"/>
          <w:w w:val="95"/>
        </w:rPr>
        <w:t> </w:t>
      </w:r>
      <w:r>
        <w:rPr>
          <w:color w:val="231F20"/>
          <w:spacing w:val="-5"/>
          <w:w w:val="95"/>
        </w:rPr>
        <w:t>1</w:t>
      </w:r>
      <w:r>
        <w:rPr>
          <w:color w:val="231F20"/>
          <w:w w:val="95"/>
        </w:rPr>
        <w:t>6</w:t>
      </w:r>
      <w:r>
        <w:rPr>
          <w:rFonts w:ascii="Georgia" w:hAnsi="Georgia" w:cs="Georgia" w:eastAsia="Georgia"/>
          <w:i/>
          <w:color w:val="231F20"/>
          <w:spacing w:val="-3"/>
          <w:w w:val="95"/>
        </w:rPr>
        <w:t>/</w:t>
      </w:r>
      <w:r>
        <w:rPr>
          <w:color w:val="231F20"/>
          <w:w w:val="95"/>
        </w:rPr>
        <w:t>6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62"/>
          <w:w w:val="95"/>
        </w:rPr>
        <w:t> </w:t>
      </w:r>
      <w:r>
        <w:rPr>
          <w:color w:val="231F20"/>
          <w:spacing w:val="-4"/>
          <w:w w:val="95"/>
        </w:rPr>
        <w:t>2,</w:t>
      </w:r>
      <w:r>
        <w:rPr>
          <w:color w:val="231F20"/>
          <w:w w:val="95"/>
        </w:rPr>
        <w:t>7</w:t>
      </w:r>
      <w:r>
        <w:rPr>
          <w:color w:val="231F20"/>
          <w:spacing w:val="-63"/>
          <w:w w:val="95"/>
        </w:rPr>
        <w:t> </w:t>
      </w:r>
      <w:r>
        <w:rPr>
          <w:color w:val="231F20"/>
          <w:spacing w:val="-3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rFonts w:ascii="Times New Roman" w:hAnsi="Times New Roman" w:cs="Times New Roman" w:eastAsia="Times New Roman"/>
          <w:color w:val="231F20"/>
          <w:spacing w:val="-3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2"/>
          <w:w w:val="95"/>
        </w:rPr>
        <w:t> </w:t>
      </w:r>
      <w:r>
        <w:rPr>
          <w:color w:val="231F20"/>
          <w:spacing w:val="-5"/>
          <w:w w:val="95"/>
        </w:rPr>
        <w:t>год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  <w:rPr>
          <w:rFonts w:ascii="Times New Roman" w:hAnsi="Times New Roman" w:cs="Times New Roman" w:eastAsia="Times New Roman"/>
        </w:rPr>
      </w:pPr>
      <w:r>
        <w:rPr>
          <w:color w:val="231F20"/>
          <w:spacing w:val="-3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3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3"/>
          <w:w w:val="95"/>
        </w:rPr>
        <w:t>этог</w:t>
      </w:r>
      <w:r>
        <w:rPr>
          <w:color w:val="231F20"/>
          <w:w w:val="95"/>
        </w:rPr>
        <w:t>о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4"/>
          <w:w w:val="95"/>
        </w:rPr>
        <w:t>необходим</w:t>
      </w:r>
      <w:r>
        <w:rPr>
          <w:color w:val="231F20"/>
          <w:w w:val="95"/>
        </w:rPr>
        <w:t>о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4"/>
          <w:w w:val="95"/>
        </w:rPr>
        <w:t>был</w:t>
      </w:r>
      <w:r>
        <w:rPr>
          <w:color w:val="231F20"/>
          <w:w w:val="95"/>
        </w:rPr>
        <w:t>о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3"/>
          <w:w w:val="95"/>
        </w:rPr>
        <w:t>имет</w:t>
      </w:r>
      <w:r>
        <w:rPr>
          <w:color w:val="231F20"/>
          <w:w w:val="95"/>
        </w:rPr>
        <w:t>ь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4"/>
          <w:w w:val="95"/>
        </w:rPr>
        <w:t>совершенн</w:t>
      </w:r>
      <w:r>
        <w:rPr>
          <w:color w:val="231F20"/>
          <w:w w:val="95"/>
        </w:rPr>
        <w:t>о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4"/>
          <w:w w:val="95"/>
        </w:rPr>
        <w:t>друго</w:t>
      </w:r>
      <w:r>
        <w:rPr>
          <w:color w:val="231F20"/>
          <w:w w:val="95"/>
        </w:rPr>
        <w:t>й</w:t>
      </w:r>
      <w:r>
        <w:rPr>
          <w:color w:val="231F20"/>
          <w:spacing w:val="-36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</w:rPr>
        <w:t>ур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4"/>
          <w:w w:val="95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332" w:lineRule="exact"/>
        <w:ind w:left="443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  <w:sz w:val="28"/>
          <w:szCs w:val="28"/>
        </w:rPr>
        <w:t>вен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22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  <w:sz w:val="28"/>
          <w:szCs w:val="28"/>
        </w:rPr>
        <w:t>управлени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2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8"/>
          <w:szCs w:val="28"/>
        </w:rPr>
        <w:t>экономико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й</w:t>
      </w:r>
      <w:r>
        <w:rPr>
          <w:rFonts w:ascii="Malgun Gothic" w:hAnsi="Malgun Gothic" w:cs="Malgun Gothic" w:eastAsia="Malgun Gothic"/>
          <w:color w:val="231F20"/>
          <w:spacing w:val="-4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4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8"/>
          <w:szCs w:val="28"/>
        </w:rPr>
        <w:t>валютны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м</w:t>
      </w:r>
      <w:r>
        <w:rPr>
          <w:rFonts w:ascii="Malgun Gothic" w:hAnsi="Malgun Gothic" w:cs="Malgun Gothic" w:eastAsia="Malgun Gothic"/>
          <w:color w:val="231F20"/>
          <w:spacing w:val="-4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8"/>
          <w:szCs w:val="28"/>
        </w:rPr>
        <w:t>курсо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м</w:t>
      </w:r>
      <w:r>
        <w:rPr>
          <w:rFonts w:ascii="Malgun Gothic" w:hAnsi="Malgun Gothic" w:cs="Malgun Gothic" w:eastAsia="Malgun Gothic"/>
          <w:color w:val="231F20"/>
          <w:spacing w:val="-4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4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8"/>
          <w:szCs w:val="28"/>
        </w:rPr>
        <w:t>стране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727" w:right="0"/>
        <w:jc w:val="left"/>
      </w:pPr>
      <w:r>
        <w:rPr>
          <w:color w:val="231F20"/>
          <w:w w:val="95"/>
        </w:rPr>
        <w:t>П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и</w:t>
      </w:r>
      <w:r>
        <w:rPr>
          <w:color w:val="231F20"/>
          <w:spacing w:val="44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м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44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а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,</w:t>
      </w:r>
      <w:r>
        <w:rPr>
          <w:color w:val="231F20"/>
          <w:spacing w:val="44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м</w:t>
      </w:r>
      <w:r>
        <w:rPr>
          <w:color w:val="231F20"/>
          <w:spacing w:val="4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85"/>
        </w:rPr>
        <w:t>пунктирно</w:t>
      </w:r>
      <w:r>
        <w:rPr>
          <w:color w:val="231F20"/>
          <w:w w:val="85"/>
        </w:rPr>
        <w:t>й</w:t>
      </w:r>
      <w:r>
        <w:rPr>
          <w:color w:val="231F20"/>
          <w:spacing w:val="66"/>
          <w:w w:val="85"/>
        </w:rPr>
        <w:t> </w:t>
      </w:r>
      <w:r>
        <w:rPr>
          <w:color w:val="231F20"/>
          <w:w w:val="85"/>
        </w:rPr>
        <w:t>линие</w:t>
      </w:r>
      <w:r>
        <w:rPr>
          <w:color w:val="231F20"/>
          <w:w w:val="85"/>
        </w:rPr>
        <w:t>й</w:t>
      </w:r>
      <w:r>
        <w:rPr>
          <w:color w:val="231F20"/>
          <w:spacing w:val="67"/>
          <w:w w:val="85"/>
        </w:rPr>
        <w:t> 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а</w:t>
      </w:r>
      <w:r>
        <w:rPr>
          <w:color w:val="231F20"/>
          <w:spacing w:val="66"/>
          <w:w w:val="85"/>
        </w:rPr>
        <w:t> </w:t>
      </w:r>
      <w:r>
        <w:rPr>
          <w:color w:val="231F20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69"/>
          <w:w w:val="85"/>
        </w:rPr>
        <w:t> </w:t>
      </w:r>
      <w:r>
        <w:rPr>
          <w:color w:val="231F20"/>
          <w:w w:val="85"/>
        </w:rPr>
        <w:t>1</w:t>
      </w:r>
      <w:r>
        <w:rPr>
          <w:color w:val="231F20"/>
          <w:spacing w:val="3"/>
          <w:w w:val="85"/>
        </w:rPr>
        <w:t>�</w:t>
      </w:r>
      <w:r>
        <w:rPr>
          <w:color w:val="231F20"/>
          <w:w w:val="85"/>
        </w:rPr>
        <w:t>3</w:t>
      </w:r>
      <w:r>
        <w:rPr>
          <w:color w:val="231F20"/>
          <w:w w:val="85"/>
        </w:rPr>
        <w:t>,</w:t>
      </w:r>
      <w:r>
        <w:rPr>
          <w:color w:val="231F20"/>
          <w:spacing w:val="66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66"/>
          <w:w w:val="85"/>
        </w:rPr>
        <w:t> </w:t>
      </w:r>
      <w:r>
        <w:rPr>
          <w:color w:val="231F20"/>
          <w:w w:val="85"/>
        </w:rPr>
        <w:t>2009–201</w:t>
      </w:r>
      <w:r>
        <w:rPr>
          <w:color w:val="231F20"/>
          <w:w w:val="85"/>
        </w:rPr>
        <w:t>4</w:t>
      </w:r>
      <w:r>
        <w:rPr>
          <w:color w:val="231F20"/>
          <w:spacing w:val="69"/>
          <w:w w:val="8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66"/>
          <w:w w:val="85"/>
        </w:rPr>
        <w:t> </w:t>
      </w:r>
      <w:r>
        <w:rPr>
          <w:color w:val="231F20"/>
          <w:w w:val="85"/>
        </w:rPr>
        <w:t>эконом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1"/>
          <w:w w:val="95"/>
        </w:rPr>
        <w:t>чески</w:t>
      </w:r>
      <w:r>
        <w:rPr>
          <w:color w:val="231F20"/>
          <w:w w:val="95"/>
        </w:rPr>
        <w:t>й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рос</w:t>
      </w:r>
      <w:r>
        <w:rPr>
          <w:color w:val="231F20"/>
          <w:w w:val="95"/>
        </w:rPr>
        <w:t>т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стран</w:t>
      </w:r>
      <w:r>
        <w:rPr>
          <w:color w:val="231F20"/>
          <w:w w:val="95"/>
        </w:rPr>
        <w:t>е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продолжа</w:t>
      </w:r>
      <w:r>
        <w:rPr>
          <w:color w:val="231F20"/>
          <w:w w:val="95"/>
        </w:rPr>
        <w:t>л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оставатьс</w:t>
      </w:r>
      <w:r>
        <w:rPr>
          <w:color w:val="231F20"/>
          <w:w w:val="95"/>
        </w:rPr>
        <w:t>я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среднем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0"/>
        </w:rPr>
        <w:t>на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уровне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7%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год,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как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1999–2008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,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3,6%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год</w:t>
      </w:r>
      <w:r>
        <w:rPr>
          <w:color w:val="231F20"/>
          <w:w w:val="90"/>
        </w:rPr>
        <w:t>�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Это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2"/>
          <w:w w:val="95"/>
        </w:rPr>
        <w:t>объясняетс</w:t>
      </w:r>
      <w:r>
        <w:rPr>
          <w:color w:val="231F20"/>
          <w:w w:val="95"/>
        </w:rPr>
        <w:t>я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тем</w:t>
      </w:r>
      <w:r>
        <w:rPr>
          <w:color w:val="231F20"/>
          <w:w w:val="95"/>
        </w:rPr>
        <w:t>,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2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ежегодны</w:t>
      </w:r>
      <w:r>
        <w:rPr>
          <w:color w:val="231F20"/>
          <w:w w:val="95"/>
        </w:rPr>
        <w:t>е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1"/>
          <w:w w:val="95"/>
        </w:rPr>
        <w:t>темп</w:t>
      </w:r>
      <w:r>
        <w:rPr>
          <w:color w:val="231F20"/>
          <w:w w:val="95"/>
        </w:rPr>
        <w:t>ы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1"/>
          <w:w w:val="95"/>
        </w:rPr>
        <w:t>ИО</w:t>
      </w:r>
      <w:r>
        <w:rPr>
          <w:color w:val="231F20"/>
          <w:w w:val="95"/>
        </w:rPr>
        <w:t>К</w:t>
      </w:r>
      <w:r>
        <w:rPr>
          <w:color w:val="231F20"/>
          <w:spacing w:val="4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-2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блях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(в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том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числе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импортозамещение)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сохранялись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0"/>
        </w:rPr>
        <w:t>на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уровне</w:t>
      </w:r>
      <w:r>
        <w:rPr>
          <w:color w:val="231F20"/>
          <w:spacing w:val="20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D</w:t>
      </w:r>
      <w:r>
        <w:rPr>
          <w:rFonts w:ascii="Georgia" w:hAnsi="Georgia" w:cs="Georgia" w:eastAsia="Georgia"/>
          <w:i/>
          <w:color w:val="231F20"/>
          <w:w w:val="90"/>
        </w:rPr>
        <w:t>С</w:t>
      </w:r>
      <w:r>
        <w:rPr>
          <w:rFonts w:ascii="Georgia" w:hAnsi="Georgia" w:cs="Georgia" w:eastAsia="Georgia"/>
          <w:i/>
          <w:color w:val="231F20"/>
          <w:spacing w:val="48"/>
          <w:w w:val="90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13%,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упали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бы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6,2</w:t>
      </w:r>
      <w:r>
        <w:rPr>
          <w:color w:val="231F20"/>
          <w:w w:val="90"/>
        </w:rPr>
        <w:t>%</w:t>
      </w:r>
      <w:r>
        <w:rPr>
          <w:color w:val="231F20"/>
          <w:w w:val="90"/>
          <w:position w:val="9"/>
          <w:sz w:val="16"/>
          <w:szCs w:val="16"/>
        </w:rPr>
        <w:t>1</w:t>
      </w:r>
      <w:r>
        <w:rPr>
          <w:color w:val="231F20"/>
          <w:w w:val="90"/>
        </w:rPr>
        <w:t>�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При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этом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ч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е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,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б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л</w:t>
      </w:r>
      <w:r>
        <w:rPr>
          <w:color w:val="231F20"/>
          <w:spacing w:val="2"/>
          <w:w w:val="95"/>
        </w:rPr>
        <w:t>ь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е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х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1"/>
          <w:w w:val="95"/>
        </w:rPr>
        <w:t>я</w:t>
      </w:r>
      <w:r>
        <w:rPr>
          <w:color w:val="231F20"/>
          <w:spacing w:val="1"/>
          <w:w w:val="95"/>
        </w:rPr>
        <w:t>й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0"/>
        </w:rPr>
        <w:t>уже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санкций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2014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19"/>
          <w:w w:val="75"/>
        </w:rPr>
        <w:t> </w:t>
      </w:r>
      <w:r>
        <w:rPr>
          <w:color w:val="231F20"/>
          <w:w w:val="90"/>
        </w:rPr>
        <w:t>(на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5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лет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раньше)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получило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бы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сущ</w:t>
      </w:r>
      <w:r>
        <w:rPr>
          <w:color w:val="231F20"/>
          <w:spacing w:val="-1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85"/>
        </w:rPr>
        <w:t>ственное</w:t>
      </w:r>
      <w:r>
        <w:rPr>
          <w:color w:val="231F20"/>
          <w:spacing w:val="28"/>
          <w:w w:val="85"/>
        </w:rPr>
        <w:t> </w:t>
      </w:r>
      <w:r>
        <w:rPr>
          <w:color w:val="231F20"/>
          <w:w w:val="85"/>
        </w:rPr>
        <w:t>развитие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727" w:right="0"/>
        <w:jc w:val="left"/>
      </w:pPr>
      <w:r>
        <w:rPr>
          <w:color w:val="231F20"/>
          <w:w w:val="95"/>
        </w:rPr>
        <w:t>Рассчитанна</w:t>
      </w:r>
      <w:r>
        <w:rPr>
          <w:color w:val="231F20"/>
          <w:w w:val="95"/>
        </w:rPr>
        <w:t>я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выш</w:t>
      </w:r>
      <w:r>
        <w:rPr>
          <w:color w:val="231F20"/>
          <w:w w:val="95"/>
        </w:rPr>
        <w:t>е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экономи</w:t>
      </w:r>
      <w:r>
        <w:rPr>
          <w:color w:val="231F20"/>
          <w:w w:val="95"/>
        </w:rPr>
        <w:t>я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сче</w:t>
      </w:r>
      <w:r>
        <w:rPr>
          <w:color w:val="231F20"/>
          <w:w w:val="95"/>
        </w:rPr>
        <w:t>т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снижени</w:t>
      </w:r>
      <w:r>
        <w:rPr>
          <w:color w:val="231F20"/>
          <w:w w:val="95"/>
        </w:rPr>
        <w:t>я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импо</w:t>
      </w:r>
      <w:r>
        <w:rPr>
          <w:color w:val="231F20"/>
          <w:spacing w:val="-1"/>
          <w:w w:val="95"/>
        </w:rPr>
        <w:t>р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та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2009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2014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,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5"/>
        </w:rPr>
        <w:t>равная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16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1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rFonts w:ascii="Times New Roman" w:hAnsi="Times New Roman" w:cs="Times New Roman" w:eastAsia="Times New Roman"/>
          <w:color w:val="231F20"/>
          <w:spacing w:val="-4"/>
          <w:w w:val="95"/>
        </w:rPr>
        <w:t> </w:t>
      </w:r>
      <w:r>
        <w:rPr>
          <w:color w:val="231F20"/>
          <w:w w:val="95"/>
        </w:rPr>
        <w:t>была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потеряна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за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пер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162" w:lineRule="auto" w:before="45"/>
        <w:ind w:left="443" w:right="110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99pt;margin-top:.275415pt;width:56.693pt;height:.1pt;mso-position-horizontal-relative:page;mso-position-vertical-relative:paragraph;z-index:-12586" coordorigin="964,6" coordsize="1134,2">
            <v:shape style="position:absolute;left:964;top:6;width:1134;height:2" coordorigin="964,6" coordsize="1134,0" path="m964,6l2098,6e" filled="f" stroked="t" strokeweight=".5pt" strokecolor="#231F20">
              <v:path arrowok="t"/>
            </v:shape>
            <w10:wrap type="none"/>
          </v:group>
        </w:pict>
      </w:r>
      <w:r>
        <w:rPr/>
        <w:pict>
          <v:group style="position:absolute;margin-left:52.894402pt;margin-top:19.559715pt;width:5.273pt;height:.1pt;mso-position-horizontal-relative:page;mso-position-vertical-relative:paragraph;z-index:-12585" coordorigin="1058,391" coordsize="105,2">
            <v:shape style="position:absolute;left:1058;top:391;width:105;height:2" coordorigin="1058,391" coordsize="105,0" path="m1058,391l1163,391e" filled="f" stroked="t" strokeweight=".557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36"/>
          <w:w w:val="9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щ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ти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ин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тиций</w:t>
      </w:r>
      <w:r>
        <w:rPr>
          <w:rFonts w:ascii="Malgun Gothic" w:hAnsi="Malgun Gothic" w:cs="Malgun Gothic" w:eastAsia="Malgun Gothic"/>
          <w:color w:val="231F20"/>
          <w:spacing w:val="8"/>
          <w:w w:val="9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[</w:t>
      </w:r>
      <w:r>
        <w:rPr>
          <w:rFonts w:ascii="Arial" w:hAnsi="Arial" w:cs="Arial" w:eastAsia="Arial"/>
          <w:color w:val="231F20"/>
          <w:spacing w:val="-4"/>
          <w:w w:val="95"/>
          <w:position w:val="3"/>
          <w:sz w:val="22"/>
          <w:szCs w:val="22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2"/>
          <w:sz w:val="13"/>
          <w:szCs w:val="13"/>
        </w:rPr>
        <w:t>C</w:t>
      </w:r>
      <w:r>
        <w:rPr>
          <w:rFonts w:ascii="Arial" w:hAnsi="Arial" w:cs="Arial" w:eastAsia="Arial"/>
          <w:i/>
          <w:color w:val="231F20"/>
          <w:spacing w:val="19"/>
          <w:w w:val="95"/>
          <w:position w:val="-2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=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]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45"/>
          <w:w w:val="95"/>
          <w:sz w:val="24"/>
          <w:szCs w:val="24"/>
        </w:rPr>
        <w:t> </w:t>
      </w:r>
      <w:r>
        <w:rPr>
          <w:rFonts w:ascii="Symbol" w:hAnsi="Symbol" w:cs="Symbol" w:eastAsia="Symbol"/>
          <w:color w:val="000000"/>
          <w:spacing w:val="-119"/>
          <w:w w:val="95"/>
          <w:sz w:val="20"/>
          <w:szCs w:val="20"/>
        </w:rPr>
        <w:t></w:t>
      </w:r>
      <w:r>
        <w:rPr>
          <w:rFonts w:ascii="Cambria" w:hAnsi="Cambria" w:cs="Cambria" w:eastAsia="Cambria"/>
          <w:color w:val="000000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w w:val="102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color w:val="000000"/>
          <w:spacing w:val="-17"/>
          <w:w w:val="100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color w:val="000000"/>
          <w:spacing w:val="-74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83"/>
          <w:w w:val="95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w w:val="95"/>
          <w:position w:val="4"/>
          <w:sz w:val="20"/>
          <w:szCs w:val="20"/>
        </w:rPr>
        <w:t>  </w:t>
      </w:r>
      <w:r>
        <w:rPr>
          <w:rFonts w:ascii="Cambria" w:hAnsi="Cambria" w:cs="Cambria" w:eastAsia="Cambria"/>
          <w:shadow w:val="0"/>
          <w:color w:val="000000"/>
          <w:spacing w:val="38"/>
          <w:w w:val="95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4"/>
          <w:szCs w:val="24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95"/>
          <w:sz w:val="24"/>
          <w:szCs w:val="24"/>
        </w:rPr>
      </w:r>
      <w:r>
        <w:rPr>
          <w:rFonts w:ascii="Malgun Gothic" w:hAnsi="Malgun Gothic" w:cs="Malgun Gothic" w:eastAsia="Malgun Gothic"/>
          <w:shadow w:val="0"/>
          <w:color w:val="231F20"/>
          <w:spacing w:val="-10"/>
          <w:w w:val="95"/>
          <w:sz w:val="24"/>
          <w:szCs w:val="24"/>
        </w:rPr>
        <w:t>1</w:t>
      </w:r>
      <w:r>
        <w:rPr>
          <w:rFonts w:ascii="Malgun Gothic" w:hAnsi="Malgun Gothic" w:cs="Malgun Gothic" w:eastAsia="Malgun Gothic"/>
          <w:shadow w:val="0"/>
          <w:color w:val="231F20"/>
          <w:spacing w:val="-10"/>
          <w:w w:val="95"/>
          <w:sz w:val="24"/>
          <w:szCs w:val="24"/>
        </w:rPr>
        <w:t>3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4"/>
          <w:szCs w:val="24"/>
        </w:rPr>
        <w:t>%</w:t>
      </w:r>
      <w:r>
        <w:rPr>
          <w:rFonts w:ascii="Malgun Gothic" w:hAnsi="Malgun Gothic" w:cs="Malgun Gothic" w:eastAsia="Malgun Gothic"/>
          <w:shadow w:val="0"/>
          <w:color w:val="231F20"/>
          <w:spacing w:val="-25"/>
          <w:w w:val="95"/>
          <w:sz w:val="24"/>
          <w:szCs w:val="24"/>
        </w:rPr>
        <w:t> </w:t>
      </w:r>
      <w:r>
        <w:rPr>
          <w:rFonts w:ascii="Arial" w:hAnsi="Arial" w:cs="Arial" w:eastAsia="Arial"/>
          <w:shadow w:val="0"/>
          <w:color w:val="231F20"/>
          <w:w w:val="95"/>
          <w:sz w:val="24"/>
          <w:szCs w:val="24"/>
        </w:rPr>
        <w:t>×</w:t>
      </w:r>
      <w:r>
        <w:rPr>
          <w:rFonts w:ascii="Arial" w:hAnsi="Arial" w:cs="Arial" w:eastAsia="Arial"/>
          <w:shadow w:val="0"/>
          <w:color w:val="231F20"/>
          <w:spacing w:val="-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6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shadow w:val="0"/>
          <w:color w:val="231F20"/>
          <w:spacing w:val="-8"/>
          <w:w w:val="95"/>
          <w:sz w:val="24"/>
          <w:szCs w:val="24"/>
        </w:rPr>
        <w:t>5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4"/>
          <w:szCs w:val="24"/>
        </w:rPr>
        <w:t>9</w:t>
      </w:r>
      <w:r>
        <w:rPr>
          <w:rFonts w:ascii="Malgun Gothic" w:hAnsi="Malgun Gothic" w:cs="Malgun Gothic" w:eastAsia="Malgun Gothic"/>
          <w:shadow w:val="0"/>
          <w:color w:val="231F20"/>
          <w:spacing w:val="-26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4"/>
          <w:szCs w:val="24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26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25"/>
          <w:w w:val="95"/>
          <w:sz w:val="24"/>
          <w:szCs w:val="24"/>
        </w:rPr>
        <w:t>7</w:t>
      </w:r>
      <w:r>
        <w:rPr>
          <w:rFonts w:ascii="Malgun Gothic" w:hAnsi="Malgun Gothic" w:cs="Malgun Gothic" w:eastAsia="Malgun Gothic"/>
          <w:shadow w:val="0"/>
          <w:color w:val="231F20"/>
          <w:spacing w:val="-9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shadow w:val="0"/>
          <w:color w:val="231F20"/>
          <w:spacing w:val="-12"/>
          <w:w w:val="95"/>
          <w:sz w:val="24"/>
          <w:szCs w:val="24"/>
        </w:rPr>
        <w:t>7</w:t>
      </w:r>
      <w:r>
        <w:rPr>
          <w:rFonts w:ascii="Malgun Gothic" w:hAnsi="Malgun Gothic" w:cs="Malgun Gothic" w:eastAsia="Malgun Gothic"/>
          <w:shadow w:val="0"/>
          <w:color w:val="231F20"/>
          <w:spacing w:val="-9"/>
          <w:w w:val="95"/>
          <w:sz w:val="24"/>
          <w:szCs w:val="24"/>
        </w:rPr>
        <w:t>%</w:t>
      </w:r>
      <w:r>
        <w:rPr>
          <w:rFonts w:ascii="Malgun Gothic" w:hAnsi="Malgun Gothic" w:cs="Malgun Gothic" w:eastAsia="Malgun Gothic"/>
          <w:shadow w:val="0"/>
          <w:color w:val="231F20"/>
          <w:spacing w:val="-10"/>
          <w:w w:val="95"/>
          <w:sz w:val="24"/>
          <w:szCs w:val="24"/>
        </w:rPr>
        <w:t>)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4"/>
          <w:szCs w:val="24"/>
        </w:rPr>
      </w:r>
    </w:p>
    <w:p>
      <w:pPr>
        <w:spacing w:after="0" w:line="162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2" w:lineRule="auto" w:before="34"/>
        <w:ind w:right="420"/>
        <w:jc w:val="both"/>
      </w:pPr>
      <w:r>
        <w:rPr>
          <w:color w:val="231F20"/>
          <w:spacing w:val="1"/>
          <w:w w:val="95"/>
        </w:rPr>
        <w:t>у</w:t>
      </w:r>
      <w:r>
        <w:rPr>
          <w:color w:val="231F20"/>
          <w:w w:val="95"/>
        </w:rPr>
        <w:t>кр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пл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ни</w:t>
      </w:r>
      <w:r>
        <w:rPr>
          <w:color w:val="231F20"/>
          <w:w w:val="95"/>
        </w:rPr>
        <w:t>я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уб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ан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же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ог</w:t>
      </w:r>
      <w:r>
        <w:rPr>
          <w:color w:val="231F20"/>
          <w:w w:val="95"/>
        </w:rPr>
        <w:t>о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ур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д</w:t>
      </w:r>
      <w:r>
        <w:rPr>
          <w:color w:val="231F20"/>
          <w:spacing w:val="1"/>
          <w:w w:val="95"/>
        </w:rPr>
        <w:t>ол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ар</w:t>
      </w:r>
      <w:r>
        <w:rPr>
          <w:color w:val="231F20"/>
          <w:w w:val="95"/>
        </w:rPr>
        <w:t>а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2"/>
          <w:w w:val="95"/>
        </w:rPr>
        <w:t>(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color w:val="231F20"/>
          <w:w w:val="95"/>
          <w:position w:val="-8"/>
          <w:sz w:val="16"/>
          <w:szCs w:val="16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w w:val="95"/>
        </w:rPr>
        <w:t>)</w:t>
      </w:r>
      <w:r>
        <w:rPr>
          <w:color w:val="231F20"/>
          <w:w w:val="95"/>
        </w:rPr>
        <w:t>�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и</w:t>
      </w:r>
      <w:r>
        <w:rPr>
          <w:color w:val="231F20"/>
          <w:w w:val="99"/>
        </w:rPr>
        <w:t> </w:t>
      </w:r>
      <w:r>
        <w:rPr>
          <w:color w:val="231F20"/>
          <w:spacing w:val="1"/>
          <w:w w:val="95"/>
        </w:rPr>
        <w:t>средств</w:t>
      </w:r>
      <w:r>
        <w:rPr>
          <w:color w:val="231F20"/>
          <w:w w:val="95"/>
        </w:rPr>
        <w:t>а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1"/>
          <w:w w:val="95"/>
        </w:rPr>
        <w:t>можн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был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использоват</w:t>
      </w:r>
      <w:r>
        <w:rPr>
          <w:color w:val="231F20"/>
          <w:w w:val="95"/>
        </w:rPr>
        <w:t>ь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развити</w:t>
      </w:r>
      <w:r>
        <w:rPr>
          <w:color w:val="231F20"/>
          <w:w w:val="95"/>
        </w:rPr>
        <w:t>е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экон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мики,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рост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благосостояния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населения,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также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поддерж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у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мп</w:t>
      </w:r>
      <w:r>
        <w:rPr>
          <w:color w:val="231F20"/>
          <w:spacing w:val="1"/>
          <w:w w:val="95"/>
        </w:rPr>
        <w:t>ор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ри</w:t>
      </w:r>
      <w:r>
        <w:rPr>
          <w:color w:val="231F20"/>
          <w:w w:val="95"/>
        </w:rPr>
        <w:t>ти</w:t>
      </w:r>
      <w:r>
        <w:rPr>
          <w:color w:val="231F20"/>
          <w:spacing w:val="1"/>
          <w:w w:val="95"/>
        </w:rPr>
        <w:t>че</w:t>
      </w:r>
      <w:r>
        <w:rPr>
          <w:color w:val="231F20"/>
          <w:w w:val="95"/>
        </w:rPr>
        <w:t>ск</w:t>
      </w:r>
      <w:r>
        <w:rPr>
          <w:color w:val="231F20"/>
          <w:spacing w:val="1"/>
          <w:w w:val="95"/>
        </w:rPr>
        <w:t>ог</w:t>
      </w:r>
      <w:r>
        <w:rPr>
          <w:color w:val="231F20"/>
          <w:w w:val="95"/>
        </w:rPr>
        <w:t>о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об</w:t>
      </w:r>
      <w:r>
        <w:rPr>
          <w:color w:val="231F20"/>
          <w:spacing w:val="1"/>
          <w:w w:val="95"/>
        </w:rPr>
        <w:t>ор</w:t>
      </w:r>
      <w:r>
        <w:rPr>
          <w:color w:val="231F20"/>
          <w:spacing w:val="1"/>
          <w:w w:val="95"/>
        </w:rPr>
        <w:t>уд</w:t>
      </w:r>
      <w:r>
        <w:rPr>
          <w:color w:val="231F20"/>
          <w:spacing w:val="1"/>
          <w:w w:val="95"/>
        </w:rPr>
        <w:t>ов</w:t>
      </w:r>
      <w:r>
        <w:rPr>
          <w:color w:val="231F20"/>
          <w:spacing w:val="1"/>
          <w:w w:val="95"/>
        </w:rPr>
        <w:t>ан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сче</w:t>
      </w:r>
      <w:r>
        <w:rPr>
          <w:color w:val="231F20"/>
          <w:w w:val="95"/>
        </w:rPr>
        <w:t>т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об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ул</w:t>
      </w:r>
      <w:r>
        <w:rPr>
          <w:color w:val="231F20"/>
          <w:spacing w:val="1"/>
          <w:w w:val="95"/>
        </w:rPr>
        <w:t>ен</w:t>
      </w:r>
      <w:r>
        <w:rPr>
          <w:color w:val="231F20"/>
          <w:w w:val="95"/>
        </w:rPr>
        <w:t>ия</w:t>
      </w:r>
      <w:r>
        <w:rPr>
          <w:color w:val="231F20"/>
          <w:spacing w:val="1"/>
          <w:w w:val="99"/>
        </w:rPr>
        <w:t> </w:t>
      </w:r>
      <w:r>
        <w:rPr>
          <w:color w:val="231F20"/>
          <w:spacing w:val="1"/>
          <w:w w:val="95"/>
        </w:rPr>
        <w:t>импортны</w:t>
      </w:r>
      <w:r>
        <w:rPr>
          <w:color w:val="231F20"/>
          <w:w w:val="95"/>
        </w:rPr>
        <w:t>х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1"/>
          <w:w w:val="95"/>
        </w:rPr>
        <w:t>пошли</w:t>
      </w:r>
      <w:r>
        <w:rPr>
          <w:color w:val="231F20"/>
          <w:w w:val="95"/>
        </w:rPr>
        <w:t>н</w:t>
      </w:r>
      <w:r>
        <w:rPr>
          <w:color w:val="231F20"/>
          <w:spacing w:val="5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1"/>
          <w:w w:val="95"/>
        </w:rPr>
        <w:t>част</w:t>
      </w:r>
      <w:r>
        <w:rPr>
          <w:color w:val="231F20"/>
          <w:w w:val="95"/>
        </w:rPr>
        <w:t>и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2"/>
          <w:w w:val="95"/>
        </w:rPr>
        <w:t>налог</w:t>
      </w:r>
      <w:r>
        <w:rPr>
          <w:color w:val="231F20"/>
          <w:w w:val="95"/>
        </w:rPr>
        <w:t>а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1"/>
          <w:w w:val="95"/>
        </w:rPr>
        <w:t>прибыль</w:t>
      </w:r>
      <w:r>
        <w:rPr>
          <w:color w:val="231F20"/>
          <w:w w:val="95"/>
        </w:rPr>
        <w:t>,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2"/>
          <w:w w:val="95"/>
        </w:rPr>
        <w:t>идущей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развитие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производства,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также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других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налоговых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нагр</w:t>
      </w:r>
      <w:r>
        <w:rPr>
          <w:color w:val="231F20"/>
          <w:spacing w:val="-1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зок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бизнес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производству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товаров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услуг,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потребля</w:t>
      </w:r>
      <w:r>
        <w:rPr>
          <w:color w:val="231F20"/>
          <w:spacing w:val="-1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мых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внутри</w:t>
      </w:r>
      <w:r>
        <w:rPr>
          <w:color w:val="231F20"/>
          <w:spacing w:val="-24"/>
          <w:w w:val="90"/>
        </w:rPr>
        <w:t> </w:t>
      </w:r>
      <w:r>
        <w:rPr>
          <w:color w:val="231F20"/>
          <w:w w:val="90"/>
        </w:rPr>
        <w:t>страны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10" w:lineRule="exact" w:before="9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187" w:right="503" w:firstLine="0"/>
        <w:jc w:val="both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49.203548pt;margin-top:7.744952pt;width:354.835053pt;height:227.1557pt;mso-position-horizontal-relative:page;mso-position-vertical-relative:paragraph;z-index:-12583" coordorigin="984,155" coordsize="7097,4543">
            <v:group style="position:absolute;left:1069;top:3706;width:6877;height:2" coordorigin="1069,3706" coordsize="6877,2">
              <v:shape style="position:absolute;left:1069;top:3706;width:6877;height:2" coordorigin="1069,3706" coordsize="6877,0" path="m1069,3706l7947,3706e" filled="f" stroked="t" strokeweight=".595pt" strokecolor="#939598">
                <v:path arrowok="t"/>
              </v:shape>
            </v:group>
            <v:group style="position:absolute;left:2019;top:3711;width:148;height:878" coordorigin="2019,3711" coordsize="148,878">
              <v:shape style="position:absolute;left:2019;top:3711;width:148;height:878" coordorigin="2019,3711" coordsize="148,878" path="m2168,3711l2019,3711,2019,4589,2168,4589,2168,3711xe" filled="t" fillcolor="#BFC8E6" stroked="f">
                <v:path arrowok="t"/>
                <v:fill type="solid"/>
              </v:shape>
            </v:group>
            <v:group style="position:absolute;left:1069;top:2815;width:6877;height:2" coordorigin="1069,2815" coordsize="6877,2">
              <v:shape style="position:absolute;left:1069;top:2815;width:6877;height:2" coordorigin="1069,2815" coordsize="6877,0" path="m1069,2815l7947,2815e" filled="f" stroked="t" strokeweight=".595pt" strokecolor="#939598">
                <v:path arrowok="t"/>
              </v:shape>
            </v:group>
            <v:group style="position:absolute;left:2019;top:2820;width:148;height:881" coordorigin="2019,2820" coordsize="148,881">
              <v:shape style="position:absolute;left:2019;top:2820;width:148;height:881" coordorigin="2019,2820" coordsize="148,881" path="m2168,2820l2019,2820,2019,3701,2168,3701,2168,2820xe" filled="t" fillcolor="#BFC8E6" stroked="f">
                <v:path arrowok="t"/>
                <v:fill type="solid"/>
              </v:shape>
            </v:group>
            <v:group style="position:absolute;left:1069;top:1932;width:6877;height:2" coordorigin="1069,1932" coordsize="6877,2">
              <v:shape style="position:absolute;left:1069;top:1932;width:6877;height:2" coordorigin="1069,1932" coordsize="6877,0" path="m1069,1932l7947,1932e" filled="f" stroked="t" strokeweight=".595pt" strokecolor="#939598">
                <v:path arrowok="t"/>
              </v:shape>
            </v:group>
            <v:group style="position:absolute;left:2019;top:1937;width:148;height:873" coordorigin="2019,1937" coordsize="148,873">
              <v:shape style="position:absolute;left:2019;top:1937;width:148;height:873" coordorigin="2019,1937" coordsize="148,873" path="m2168,1937l2019,1937,2019,2810,2168,2810,2168,1937xe" filled="t" fillcolor="#BFC8E6" stroked="f">
                <v:path arrowok="t"/>
                <v:fill type="solid"/>
              </v:shape>
            </v:group>
            <v:group style="position:absolute;left:1069;top:1048;width:6877;height:2" coordorigin="1069,1048" coordsize="6877,2">
              <v:shape style="position:absolute;left:1069;top:1048;width:6877;height:2" coordorigin="1069,1048" coordsize="6877,0" path="m1069,1048l7947,1048e" filled="f" stroked="t" strokeweight=".595pt" strokecolor="#939598">
                <v:path arrowok="t"/>
              </v:shape>
            </v:group>
            <v:group style="position:absolute;left:2019;top:1053;width:148;height:874" coordorigin="2019,1053" coordsize="148,874">
              <v:shape style="position:absolute;left:2019;top:1053;width:148;height:874" coordorigin="2019,1053" coordsize="148,874" path="m2168,1053l2019,1053,2019,1927,2168,1927,2168,1053xe" filled="t" fillcolor="#BFC8E6" stroked="f">
                <v:path arrowok="t"/>
                <v:fill type="solid"/>
              </v:shape>
            </v:group>
            <v:group style="position:absolute;left:1601;top:163;width:5900;height:2" coordorigin="1601,163" coordsize="5900,2">
              <v:shape style="position:absolute;left:1601;top:163;width:5900;height:2" coordorigin="1601,163" coordsize="5900,0" path="m1601,163l7500,163e" filled="f" stroked="t" strokeweight=".595pt" strokecolor="#939598">
                <v:path arrowok="t"/>
              </v:shape>
            </v:group>
            <v:group style="position:absolute;left:2019;top:168;width:148;height:876" coordorigin="2019,168" coordsize="148,876">
              <v:shape style="position:absolute;left:2019;top:168;width:148;height:876" coordorigin="2019,168" coordsize="148,876" path="m2168,168l2019,168,2019,1044,2168,1044,2168,168xe" filled="t" fillcolor="#BFC8E6" stroked="f">
                <v:path arrowok="t"/>
                <v:fill type="solid"/>
              </v:shape>
            </v:group>
            <v:group style="position:absolute;left:2019;top:3706;width:148;height:2" coordorigin="2019,3706" coordsize="148,2">
              <v:shape style="position:absolute;left:2019;top:3706;width:148;height:2" coordorigin="2019,3706" coordsize="148,0" path="m2019,3706l2168,3706e" filled="f" stroked="t" strokeweight=".595pt" strokecolor="#878FA6">
                <v:path arrowok="t"/>
              </v:shape>
            </v:group>
            <v:group style="position:absolute;left:2019;top:2815;width:148;height:2" coordorigin="2019,2815" coordsize="148,2">
              <v:shape style="position:absolute;left:2019;top:2815;width:148;height:2" coordorigin="2019,2815" coordsize="148,0" path="m2019,2815l2168,2815e" filled="f" stroked="t" strokeweight=".595pt" strokecolor="#878FA6">
                <v:path arrowok="t"/>
              </v:shape>
            </v:group>
            <v:group style="position:absolute;left:2019;top:1932;width:148;height:2" coordorigin="2019,1932" coordsize="148,2">
              <v:shape style="position:absolute;left:2019;top:1932;width:148;height:2" coordorigin="2019,1932" coordsize="148,0" path="m2019,1932l2168,1932e" filled="f" stroked="t" strokeweight=".595pt" strokecolor="#878FA6">
                <v:path arrowok="t"/>
              </v:shape>
            </v:group>
            <v:group style="position:absolute;left:2019;top:1048;width:148;height:2" coordorigin="2019,1048" coordsize="148,2">
              <v:shape style="position:absolute;left:2019;top:1048;width:148;height:2" coordorigin="2019,1048" coordsize="148,0" path="m2019,1048l2168,1048e" filled="f" stroked="t" strokeweight=".595pt" strokecolor="#878FA6">
                <v:path arrowok="t"/>
              </v:shape>
            </v:group>
            <v:group style="position:absolute;left:2019;top:165;width:148;height:2" coordorigin="2019,165" coordsize="148,2">
              <v:shape style="position:absolute;left:2019;top:165;width:148;height:2" coordorigin="2019,165" coordsize="148,0" path="m2019,165l2168,165e" filled="f" stroked="t" strokeweight=".347pt" strokecolor="#878FA6">
                <v:path arrowok="t"/>
              </v:shape>
            </v:group>
            <v:group style="position:absolute;left:4430;top:3711;width:113;height:878" coordorigin="4430,3711" coordsize="113,878">
              <v:shape style="position:absolute;left:4430;top:3711;width:113;height:878" coordorigin="4430,3711" coordsize="113,878" path="m4544,3711l4430,3711,4430,4589,4544,4589,4544,3711xe" filled="t" fillcolor="#BFC8E6" stroked="f">
                <v:path arrowok="t"/>
                <v:fill type="solid"/>
              </v:shape>
            </v:group>
            <v:group style="position:absolute;left:4430;top:2820;width:113;height:881" coordorigin="4430,2820" coordsize="113,881">
              <v:shape style="position:absolute;left:4430;top:2820;width:113;height:881" coordorigin="4430,2820" coordsize="113,881" path="m4544,2820l4430,2820,4430,3701,4544,3701,4544,2820xe" filled="t" fillcolor="#BFC8E6" stroked="f">
                <v:path arrowok="t"/>
                <v:fill type="solid"/>
              </v:shape>
            </v:group>
            <v:group style="position:absolute;left:4430;top:1937;width:113;height:873" coordorigin="4430,1937" coordsize="113,873">
              <v:shape style="position:absolute;left:4430;top:1937;width:113;height:873" coordorigin="4430,1937" coordsize="113,873" path="m4544,1937l4430,1937,4430,2810,4544,2810,4544,1937xe" filled="t" fillcolor="#BFC8E6" stroked="f">
                <v:path arrowok="t"/>
                <v:fill type="solid"/>
              </v:shape>
            </v:group>
            <v:group style="position:absolute;left:4430;top:1053;width:113;height:874" coordorigin="4430,1053" coordsize="113,874">
              <v:shape style="position:absolute;left:4430;top:1053;width:113;height:874" coordorigin="4430,1053" coordsize="113,874" path="m4544,1053l4430,1053,4430,1927,4544,1927,4544,1053xe" filled="t" fillcolor="#BFC8E6" stroked="f">
                <v:path arrowok="t"/>
                <v:fill type="solid"/>
              </v:shape>
            </v:group>
            <v:group style="position:absolute;left:4430;top:168;width:113;height:876" coordorigin="4430,168" coordsize="113,876">
              <v:shape style="position:absolute;left:4430;top:168;width:113;height:876" coordorigin="4430,168" coordsize="113,876" path="m4544,168l4430,168,4430,1044,4544,1044,4544,168xe" filled="t" fillcolor="#BFC8E6" stroked="f">
                <v:path arrowok="t"/>
                <v:fill type="solid"/>
              </v:shape>
            </v:group>
            <v:group style="position:absolute;left:4430;top:157;width:113;height:2" coordorigin="4430,157" coordsize="113,2">
              <v:shape style="position:absolute;left:4430;top:157;width:113;height:2" coordorigin="4430,157" coordsize="113,0" path="m4430,157l4544,157e" filled="f" stroked="t" strokeweight=".19pt" strokecolor="#BFC8E6">
                <v:path arrowok="t"/>
              </v:shape>
            </v:group>
            <v:group style="position:absolute;left:4430;top:3706;width:113;height:2" coordorigin="4430,3706" coordsize="113,2">
              <v:shape style="position:absolute;left:4430;top:3706;width:113;height:2" coordorigin="4430,3706" coordsize="113,0" path="m4430,3706l4544,3706e" filled="f" stroked="t" strokeweight=".595pt" strokecolor="#878FA6">
                <v:path arrowok="t"/>
              </v:shape>
            </v:group>
            <v:group style="position:absolute;left:4430;top:2815;width:113;height:2" coordorigin="4430,2815" coordsize="113,2">
              <v:shape style="position:absolute;left:4430;top:2815;width:113;height:2" coordorigin="4430,2815" coordsize="113,0" path="m4430,2815l4544,2815e" filled="f" stroked="t" strokeweight=".595pt" strokecolor="#878FA6">
                <v:path arrowok="t"/>
              </v:shape>
            </v:group>
            <v:group style="position:absolute;left:4430;top:1932;width:113;height:2" coordorigin="4430,1932" coordsize="113,2">
              <v:shape style="position:absolute;left:4430;top:1932;width:113;height:2" coordorigin="4430,1932" coordsize="113,0" path="m4430,1932l4544,1932e" filled="f" stroked="t" strokeweight=".595pt" strokecolor="#878FA6">
                <v:path arrowok="t"/>
              </v:shape>
            </v:group>
            <v:group style="position:absolute;left:4430;top:1048;width:113;height:2" coordorigin="4430,1048" coordsize="113,2">
              <v:shape style="position:absolute;left:4430;top:1048;width:113;height:2" coordorigin="4430,1048" coordsize="113,0" path="m4430,1048l4544,1048e" filled="f" stroked="t" strokeweight=".595pt" strokecolor="#878FA6">
                <v:path arrowok="t"/>
              </v:shape>
            </v:group>
            <v:group style="position:absolute;left:4430;top:163;width:113;height:2" coordorigin="4430,163" coordsize="113,2">
              <v:shape style="position:absolute;left:4430;top:163;width:113;height:2" coordorigin="4430,163" coordsize="113,0" path="m4430,163l4544,163e" filled="f" stroked="t" strokeweight=".595pt" strokecolor="#878FA6">
                <v:path arrowok="t"/>
              </v:shape>
            </v:group>
            <v:group style="position:absolute;left:5766;top:3711;width:113;height:878" coordorigin="5766,3711" coordsize="113,878">
              <v:shape style="position:absolute;left:5766;top:3711;width:113;height:878" coordorigin="5766,3711" coordsize="113,878" path="m5879,3711l5766,3711,5766,4589,5879,4589,5879,3711xe" filled="t" fillcolor="#BFC8E6" stroked="f">
                <v:path arrowok="t"/>
                <v:fill type="solid"/>
              </v:shape>
            </v:group>
            <v:group style="position:absolute;left:5766;top:2820;width:113;height:881" coordorigin="5766,2820" coordsize="113,881">
              <v:shape style="position:absolute;left:5766;top:2820;width:113;height:881" coordorigin="5766,2820" coordsize="113,881" path="m5879,2820l5766,2820,5766,3701,5879,3701,5879,2820xe" filled="t" fillcolor="#BFC8E6" stroked="f">
                <v:path arrowok="t"/>
                <v:fill type="solid"/>
              </v:shape>
            </v:group>
            <v:group style="position:absolute;left:5766;top:1937;width:113;height:873" coordorigin="5766,1937" coordsize="113,873">
              <v:shape style="position:absolute;left:5766;top:1937;width:113;height:873" coordorigin="5766,1937" coordsize="113,873" path="m5879,1937l5766,1937,5766,2810,5879,2810,5879,1937xe" filled="t" fillcolor="#BFC8E6" stroked="f">
                <v:path arrowok="t"/>
                <v:fill type="solid"/>
              </v:shape>
            </v:group>
            <v:group style="position:absolute;left:5766;top:1053;width:113;height:874" coordorigin="5766,1053" coordsize="113,874">
              <v:shape style="position:absolute;left:5766;top:1053;width:113;height:874" coordorigin="5766,1053" coordsize="113,874" path="m5879,1053l5766,1053,5766,1927,5879,1927,5879,1053xe" filled="t" fillcolor="#BFC8E6" stroked="f">
                <v:path arrowok="t"/>
                <v:fill type="solid"/>
              </v:shape>
            </v:group>
            <v:group style="position:absolute;left:5766;top:168;width:113;height:876" coordorigin="5766,168" coordsize="113,876">
              <v:shape style="position:absolute;left:5766;top:168;width:113;height:876" coordorigin="5766,168" coordsize="113,876" path="m5879,168l5766,168,5766,1044,5879,1044,5879,168xe" filled="t" fillcolor="#BFC8E6" stroked="f">
                <v:path arrowok="t"/>
                <v:fill type="solid"/>
              </v:shape>
            </v:group>
            <v:group style="position:absolute;left:5766;top:157;width:113;height:2" coordorigin="5766,157" coordsize="113,2">
              <v:shape style="position:absolute;left:5766;top:157;width:113;height:2" coordorigin="5766,157" coordsize="113,0" path="m5766,157l5879,157e" filled="f" stroked="t" strokeweight=".19pt" strokecolor="#BFC8E6">
                <v:path arrowok="t"/>
              </v:shape>
            </v:group>
            <v:group style="position:absolute;left:5766;top:3706;width:113;height:2" coordorigin="5766,3706" coordsize="113,2">
              <v:shape style="position:absolute;left:5766;top:3706;width:113;height:2" coordorigin="5766,3706" coordsize="113,0" path="m5766,3706l5879,3706e" filled="f" stroked="t" strokeweight=".595pt" strokecolor="#878FA6">
                <v:path arrowok="t"/>
              </v:shape>
            </v:group>
            <v:group style="position:absolute;left:5766;top:2815;width:113;height:2" coordorigin="5766,2815" coordsize="113,2">
              <v:shape style="position:absolute;left:5766;top:2815;width:113;height:2" coordorigin="5766,2815" coordsize="113,0" path="m5766,2815l5879,2815e" filled="f" stroked="t" strokeweight=".595pt" strokecolor="#878FA6">
                <v:path arrowok="t"/>
              </v:shape>
            </v:group>
            <v:group style="position:absolute;left:5766;top:1932;width:113;height:2" coordorigin="5766,1932" coordsize="113,2">
              <v:shape style="position:absolute;left:5766;top:1932;width:113;height:2" coordorigin="5766,1932" coordsize="113,0" path="m5766,1932l5879,1932e" filled="f" stroked="t" strokeweight=".595pt" strokecolor="#878FA6">
                <v:path arrowok="t"/>
              </v:shape>
            </v:group>
            <v:group style="position:absolute;left:5766;top:1048;width:113;height:2" coordorigin="5766,1048" coordsize="113,2">
              <v:shape style="position:absolute;left:5766;top:1048;width:113;height:2" coordorigin="5766,1048" coordsize="113,0" path="m5766,1048l5879,1048e" filled="f" stroked="t" strokeweight=".595pt" strokecolor="#878FA6">
                <v:path arrowok="t"/>
              </v:shape>
            </v:group>
            <v:group style="position:absolute;left:5766;top:163;width:113;height:2" coordorigin="5766,163" coordsize="113,2">
              <v:shape style="position:absolute;left:5766;top:163;width:113;height:2" coordorigin="5766,163" coordsize="113,0" path="m5766,163l5879,163e" filled="f" stroked="t" strokeweight=".595pt" strokecolor="#878FA6">
                <v:path arrowok="t"/>
              </v:shape>
            </v:group>
            <v:group style="position:absolute;left:6902;top:3711;width:105;height:878" coordorigin="6902,3711" coordsize="105,878">
              <v:shape style="position:absolute;left:6902;top:3711;width:105;height:878" coordorigin="6902,3711" coordsize="105,878" path="m7008,3711l6902,3711,6902,4589,7008,4589,7008,3711xe" filled="t" fillcolor="#BFC8E6" stroked="f">
                <v:path arrowok="t"/>
                <v:fill type="solid"/>
              </v:shape>
            </v:group>
            <v:group style="position:absolute;left:6902;top:2820;width:105;height:881" coordorigin="6902,2820" coordsize="105,881">
              <v:shape style="position:absolute;left:6902;top:2820;width:105;height:881" coordorigin="6902,2820" coordsize="105,881" path="m7008,2820l6902,2820,6902,3701,7008,3701,7008,2820xe" filled="t" fillcolor="#BFC8E6" stroked="f">
                <v:path arrowok="t"/>
                <v:fill type="solid"/>
              </v:shape>
            </v:group>
            <v:group style="position:absolute;left:6902;top:1937;width:105;height:873" coordorigin="6902,1937" coordsize="105,873">
              <v:shape style="position:absolute;left:6902;top:1937;width:105;height:873" coordorigin="6902,1937" coordsize="105,873" path="m7008,1937l6902,1937,6902,2810,7008,2810,7008,1937xe" filled="t" fillcolor="#BFC8E6" stroked="f">
                <v:path arrowok="t"/>
                <v:fill type="solid"/>
              </v:shape>
            </v:group>
            <v:group style="position:absolute;left:6902;top:1053;width:105;height:874" coordorigin="6902,1053" coordsize="105,874">
              <v:shape style="position:absolute;left:6902;top:1053;width:105;height:874" coordorigin="6902,1053" coordsize="105,874" path="m7008,1053l6902,1053,6902,1927,7008,1927,7008,1053xe" filled="t" fillcolor="#BFC8E6" stroked="f">
                <v:path arrowok="t"/>
                <v:fill type="solid"/>
              </v:shape>
            </v:group>
            <v:group style="position:absolute;left:6902;top:168;width:105;height:876" coordorigin="6902,168" coordsize="105,876">
              <v:shape style="position:absolute;left:6902;top:168;width:105;height:876" coordorigin="6902,168" coordsize="105,876" path="m7008,168l6902,168,6902,1044,7008,1044,7008,168xe" filled="t" fillcolor="#BFC8E6" stroked="f">
                <v:path arrowok="t"/>
                <v:fill type="solid"/>
              </v:shape>
            </v:group>
            <v:group style="position:absolute;left:6902;top:157;width:105;height:2" coordorigin="6902,157" coordsize="105,2">
              <v:shape style="position:absolute;left:6902;top:157;width:105;height:2" coordorigin="6902,157" coordsize="105,0" path="m6902,157l7008,157e" filled="f" stroked="t" strokeweight=".19pt" strokecolor="#BFC8E6">
                <v:path arrowok="t"/>
              </v:shape>
            </v:group>
            <v:group style="position:absolute;left:6902;top:3706;width:105;height:2" coordorigin="6902,3706" coordsize="105,2">
              <v:shape style="position:absolute;left:6902;top:3706;width:105;height:2" coordorigin="6902,3706" coordsize="105,0" path="m6902,3706l7008,3706e" filled="f" stroked="t" strokeweight=".595pt" strokecolor="#878FA6">
                <v:path arrowok="t"/>
              </v:shape>
            </v:group>
            <v:group style="position:absolute;left:6902;top:2815;width:105;height:2" coordorigin="6902,2815" coordsize="105,2">
              <v:shape style="position:absolute;left:6902;top:2815;width:105;height:2" coordorigin="6902,2815" coordsize="105,0" path="m6902,2815l7008,2815e" filled="f" stroked="t" strokeweight=".595pt" strokecolor="#878FA6">
                <v:path arrowok="t"/>
              </v:shape>
            </v:group>
            <v:group style="position:absolute;left:6902;top:1932;width:105;height:2" coordorigin="6902,1932" coordsize="105,2">
              <v:shape style="position:absolute;left:6902;top:1932;width:105;height:2" coordorigin="6902,1932" coordsize="105,0" path="m6902,1932l7008,1932e" filled="f" stroked="t" strokeweight=".595pt" strokecolor="#878FA6">
                <v:path arrowok="t"/>
              </v:shape>
            </v:group>
            <v:group style="position:absolute;left:6902;top:1048;width:105;height:2" coordorigin="6902,1048" coordsize="105,2">
              <v:shape style="position:absolute;left:6902;top:1048;width:105;height:2" coordorigin="6902,1048" coordsize="105,0" path="m6902,1048l7008,1048e" filled="f" stroked="t" strokeweight=".595pt" strokecolor="#878FA6">
                <v:path arrowok="t"/>
              </v:shape>
            </v:group>
            <v:group style="position:absolute;left:6902;top:163;width:105;height:2" coordorigin="6902,163" coordsize="105,2">
              <v:shape style="position:absolute;left:6902;top:163;width:105;height:2" coordorigin="6902,163" coordsize="105,0" path="m6902,163l7008,163e" filled="f" stroked="t" strokeweight=".595pt" strokecolor="#878FA6">
                <v:path arrowok="t"/>
              </v:shape>
            </v:group>
            <v:group style="position:absolute;left:7351;top:3711;width:105;height:878" coordorigin="7351,3711" coordsize="105,878">
              <v:shape style="position:absolute;left:7351;top:3711;width:105;height:878" coordorigin="7351,3711" coordsize="105,878" path="m7456,3711l7351,3711,7351,4589,7456,4589,7456,3711xe" filled="t" fillcolor="#BFC8E6" stroked="f">
                <v:path arrowok="t"/>
                <v:fill type="solid"/>
              </v:shape>
            </v:group>
            <v:group style="position:absolute;left:7351;top:2820;width:105;height:881" coordorigin="7351,2820" coordsize="105,881">
              <v:shape style="position:absolute;left:7351;top:2820;width:105;height:881" coordorigin="7351,2820" coordsize="105,881" path="m7456,2820l7351,2820,7351,3701,7456,3701,7456,2820xe" filled="t" fillcolor="#BFC8E6" stroked="f">
                <v:path arrowok="t"/>
                <v:fill type="solid"/>
              </v:shape>
            </v:group>
            <v:group style="position:absolute;left:7351;top:1937;width:105;height:873" coordorigin="7351,1937" coordsize="105,873">
              <v:shape style="position:absolute;left:7351;top:1937;width:105;height:873" coordorigin="7351,1937" coordsize="105,873" path="m7456,1937l7351,1937,7351,2810,7456,2810,7456,1937xe" filled="t" fillcolor="#BFC8E6" stroked="f">
                <v:path arrowok="t"/>
                <v:fill type="solid"/>
              </v:shape>
            </v:group>
            <v:group style="position:absolute;left:7351;top:1053;width:105;height:874" coordorigin="7351,1053" coordsize="105,874">
              <v:shape style="position:absolute;left:7351;top:1053;width:105;height:874" coordorigin="7351,1053" coordsize="105,874" path="m7456,1053l7351,1053,7351,1927,7456,1927,7456,1053xe" filled="t" fillcolor="#BFC8E6" stroked="f">
                <v:path arrowok="t"/>
                <v:fill type="solid"/>
              </v:shape>
            </v:group>
            <v:group style="position:absolute;left:7351;top:168;width:105;height:876" coordorigin="7351,168" coordsize="105,876">
              <v:shape style="position:absolute;left:7351;top:168;width:105;height:876" coordorigin="7351,168" coordsize="105,876" path="m7456,168l7351,168,7351,1044,7456,1044,7456,168xe" filled="t" fillcolor="#BFC8E6" stroked="f">
                <v:path arrowok="t"/>
                <v:fill type="solid"/>
              </v:shape>
            </v:group>
            <v:group style="position:absolute;left:7351;top:157;width:105;height:2" coordorigin="7351,157" coordsize="105,2">
              <v:shape style="position:absolute;left:7351;top:157;width:105;height:2" coordorigin="7351,157" coordsize="105,0" path="m7351,157l7456,157e" filled="f" stroked="t" strokeweight=".19pt" strokecolor="#BFC8E6">
                <v:path arrowok="t"/>
              </v:shape>
            </v:group>
            <v:group style="position:absolute;left:7351;top:3706;width:105;height:2" coordorigin="7351,3706" coordsize="105,2">
              <v:shape style="position:absolute;left:7351;top:3706;width:105;height:2" coordorigin="7351,3706" coordsize="105,0" path="m7351,3706l7456,3706e" filled="f" stroked="t" strokeweight=".595pt" strokecolor="#878FA6">
                <v:path arrowok="t"/>
              </v:shape>
            </v:group>
            <v:group style="position:absolute;left:7351;top:2815;width:105;height:2" coordorigin="7351,2815" coordsize="105,2">
              <v:shape style="position:absolute;left:7351;top:2815;width:105;height:2" coordorigin="7351,2815" coordsize="105,0" path="m7351,2815l7456,2815e" filled="f" stroked="t" strokeweight=".595pt" strokecolor="#878FA6">
                <v:path arrowok="t"/>
              </v:shape>
            </v:group>
            <v:group style="position:absolute;left:7351;top:1932;width:105;height:2" coordorigin="7351,1932" coordsize="105,2">
              <v:shape style="position:absolute;left:7351;top:1932;width:105;height:2" coordorigin="7351,1932" coordsize="105,0" path="m7351,1932l7456,1932e" filled="f" stroked="t" strokeweight=".595pt" strokecolor="#878FA6">
                <v:path arrowok="t"/>
              </v:shape>
            </v:group>
            <v:group style="position:absolute;left:7351;top:1048;width:105;height:2" coordorigin="7351,1048" coordsize="105,2">
              <v:shape style="position:absolute;left:7351;top:1048;width:105;height:2" coordorigin="7351,1048" coordsize="105,0" path="m7351,1048l7456,1048e" filled="f" stroked="t" strokeweight=".595pt" strokecolor="#878FA6">
                <v:path arrowok="t"/>
              </v:shape>
            </v:group>
            <v:group style="position:absolute;left:7351;top:163;width:105;height:2" coordorigin="7351,163" coordsize="105,2">
              <v:shape style="position:absolute;left:7351;top:163;width:105;height:2" coordorigin="7351,163" coordsize="105,0" path="m7351,163l7456,163e" filled="f" stroked="t" strokeweight=".595pt" strokecolor="#878FA6">
                <v:path arrowok="t"/>
              </v:shape>
            </v:group>
            <v:group style="position:absolute;left:991;top:4589;width:7029;height:2" coordorigin="991,4589" coordsize="7029,2">
              <v:shape style="position:absolute;left:991;top:4589;width:7029;height:2" coordorigin="991,4589" coordsize="7029,0" path="m991,4589l8020,4589e" filled="f" stroked="t" strokeweight=".68390pt" strokecolor="#231F20">
                <v:path arrowok="t"/>
              </v:shape>
            </v:group>
            <v:group style="position:absolute;left:1069;top:326;width:2;height:4338" coordorigin="1069,326" coordsize="2,4338">
              <v:shape style="position:absolute;left:1069;top:326;width:2;height:4338" coordorigin="1069,326" coordsize="0,4338" path="m1069,326l1069,4664e" filled="f" stroked="t" strokeweight=".595pt" strokecolor="#231F20">
                <v:path arrowok="t"/>
              </v:shape>
            </v:group>
            <v:group style="position:absolute;left:7947;top:352;width:2;height:4232" coordorigin="7947,352" coordsize="2,4232">
              <v:shape style="position:absolute;left:7947;top:352;width:2;height:4232" coordorigin="7947,352" coordsize="0,4232" path="m7947,352l7947,4584e" filled="f" stroked="t" strokeweight=".595pt" strokecolor="#231F20">
                <v:path arrowok="t"/>
              </v:shape>
              <v:shape style="position:absolute;left:1026;top:431;width:7055;height:4267" type="#_x0000_t75" stroked="false">
                <v:imagedata r:id="rId13" o:title=""/>
              </v:shape>
            </v:group>
            <v:group style="position:absolute;left:991;top:3701;width:79;height:10" coordorigin="991,3701" coordsize="79,10">
              <v:shape style="position:absolute;left:991;top:3701;width:79;height:10" coordorigin="991,3701" coordsize="79,10" path="m991,3706l1069,3706e" filled="f" stroked="t" strokeweight=".595pt" strokecolor="#231F20">
                <v:path arrowok="t"/>
              </v:shape>
            </v:group>
            <v:group style="position:absolute;left:991;top:2810;width:79;height:10" coordorigin="991,2810" coordsize="79,10">
              <v:shape style="position:absolute;left:991;top:2810;width:79;height:10" coordorigin="991,2810" coordsize="79,10" path="m991,2815l1069,2815e" filled="f" stroked="t" strokeweight=".595pt" strokecolor="#231F20">
                <v:path arrowok="t"/>
              </v:shape>
            </v:group>
            <v:group style="position:absolute;left:991;top:1927;width:79;height:10" coordorigin="991,1927" coordsize="79,10">
              <v:shape style="position:absolute;left:991;top:1927;width:79;height:10" coordorigin="991,1927" coordsize="79,10" path="m991,1932l1069,1932e" filled="f" stroked="t" strokeweight=".595pt" strokecolor="#231F20">
                <v:path arrowok="t"/>
              </v:shape>
            </v:group>
            <v:group style="position:absolute;left:991;top:1044;width:79;height:10" coordorigin="991,1044" coordsize="79,10">
              <v:shape style="position:absolute;left:991;top:1044;width:79;height:10" coordorigin="991,1044" coordsize="79,10" path="m991,1048l1069,1048e" filled="f" stroked="t" strokeweight=".595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Т</w:t>
      </w:r>
      <w:r>
        <w:rPr>
          <w:rFonts w:ascii="Arial" w:hAnsi="Arial" w:cs="Arial" w:eastAsia="Arial"/>
          <w:color w:val="231F20"/>
          <w:spacing w:val="61"/>
          <w:w w:val="105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61"/>
          <w:w w:val="105"/>
          <w:sz w:val="25"/>
          <w:szCs w:val="25"/>
        </w:rPr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/год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                                                                                          </w:t>
      </w:r>
      <w:r>
        <w:rPr>
          <w:rFonts w:ascii="Arial" w:hAnsi="Arial" w:cs="Arial" w:eastAsia="Arial"/>
          <w:color w:val="231F20"/>
          <w:spacing w:val="31"/>
          <w:w w:val="105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31"/>
          <w:w w:val="105"/>
          <w:position w:val="-3"/>
          <w:sz w:val="27"/>
          <w:szCs w:val="27"/>
        </w:rPr>
      </w:r>
      <w:r>
        <w:rPr>
          <w:rFonts w:ascii="Arial" w:hAnsi="Arial" w:cs="Arial" w:eastAsia="Arial"/>
          <w:color w:val="231F20"/>
          <w:w w:val="105"/>
          <w:position w:val="-7"/>
          <w:sz w:val="14"/>
          <w:szCs w:val="14"/>
        </w:rPr>
        <w:t>$Б</w:t>
      </w:r>
      <w:r>
        <w:rPr>
          <w:rFonts w:ascii="Arial" w:hAnsi="Arial" w:cs="Arial" w:eastAsia="Arial"/>
          <w:color w:val="231F20"/>
          <w:w w:val="105"/>
          <w:position w:val="-3"/>
          <w:sz w:val="23"/>
          <w:szCs w:val="23"/>
        </w:rPr>
        <w:t>,</w:t>
      </w:r>
      <w:r>
        <w:rPr>
          <w:rFonts w:ascii="Arial" w:hAnsi="Arial" w:cs="Arial" w:eastAsia="Arial"/>
          <w:color w:val="231F20"/>
          <w:w w:val="105"/>
          <w:position w:val="-3"/>
          <w:sz w:val="23"/>
          <w:szCs w:val="23"/>
        </w:rPr>
        <w:t>  </w:t>
      </w:r>
      <w:r>
        <w:rPr>
          <w:rFonts w:ascii="Arial" w:hAnsi="Arial" w:cs="Arial" w:eastAsia="Arial"/>
          <w:color w:val="231F20"/>
          <w:spacing w:val="2"/>
          <w:w w:val="105"/>
          <w:position w:val="-3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2"/>
          <w:w w:val="105"/>
          <w:position w:val="-3"/>
          <w:sz w:val="27"/>
          <w:szCs w:val="27"/>
        </w:rPr>
      </w:r>
      <w:r>
        <w:rPr>
          <w:rFonts w:ascii="Arial" w:hAnsi="Arial" w:cs="Arial" w:eastAsia="Arial"/>
          <w:color w:val="231F20"/>
          <w:w w:val="105"/>
          <w:position w:val="-3"/>
          <w:sz w:val="23"/>
          <w:szCs w:val="23"/>
        </w:rPr>
        <w:t>/$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110" w:lineRule="exact" w:before="9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7416" w:val="left" w:leader="none"/>
        </w:tabs>
        <w:spacing w:before="75"/>
        <w:ind w:left="161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80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2"/>
        <w:rPr>
          <w:sz w:val="28"/>
          <w:szCs w:val="28"/>
        </w:rPr>
      </w:pPr>
      <w:r>
        <w:rPr>
          <w:sz w:val="28"/>
          <w:szCs w:val="28"/>
        </w:rPr>
      </w:r>
    </w:p>
    <w:p>
      <w:pPr>
        <w:tabs>
          <w:tab w:pos="7416" w:val="left" w:leader="none"/>
        </w:tabs>
        <w:ind w:left="161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20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before="75"/>
        <w:ind w:left="4099" w:right="353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4374B9"/>
          <w:spacing w:val="4"/>
          <w:w w:val="100"/>
          <w:sz w:val="18"/>
          <w:szCs w:val="18"/>
        </w:rPr>
        <w:t>4</w:t>
      </w:r>
      <w:r>
        <w:rPr>
          <w:rFonts w:ascii="Arial" w:hAnsi="Arial" w:cs="Arial" w:eastAsia="Arial"/>
          <w:color w:val="4374B9"/>
          <w:w w:val="100"/>
          <w:sz w:val="18"/>
          <w:szCs w:val="18"/>
        </w:rPr>
        <w:t>5</w:t>
      </w:r>
      <w:r>
        <w:rPr>
          <w:rFonts w:ascii="Arial" w:hAnsi="Arial" w:cs="Arial" w:eastAsia="Arial"/>
          <w:color w:val="4374B9"/>
          <w:spacing w:val="-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4374B9"/>
          <w:spacing w:val="-7"/>
          <w:w w:val="100"/>
          <w:sz w:val="18"/>
          <w:szCs w:val="18"/>
        </w:rPr>
        <w:t>Р</w:t>
      </w:r>
      <w:r>
        <w:rPr>
          <w:rFonts w:ascii="Arial" w:hAnsi="Arial" w:cs="Arial" w:eastAsia="Arial"/>
          <w:color w:val="4374B9"/>
          <w:spacing w:val="2"/>
          <w:w w:val="100"/>
          <w:sz w:val="18"/>
          <w:szCs w:val="18"/>
        </w:rPr>
        <w:t>/$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10"/>
        <w:rPr>
          <w:sz w:val="13"/>
          <w:szCs w:val="13"/>
        </w:rPr>
      </w:pPr>
      <w:r>
        <w:rPr>
          <w:sz w:val="13"/>
          <w:szCs w:val="13"/>
        </w:rPr>
      </w:r>
    </w:p>
    <w:p>
      <w:pPr>
        <w:tabs>
          <w:tab w:pos="7254" w:val="left" w:leader="none"/>
        </w:tabs>
        <w:spacing w:line="223" w:lineRule="exact"/>
        <w:ind w:left="0" w:right="416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position w:val="-1"/>
          <w:sz w:val="18"/>
          <w:szCs w:val="18"/>
        </w:rPr>
        <w:t>20</w:t>
      </w:r>
      <w:r>
        <w:rPr>
          <w:rFonts w:ascii="Arial" w:hAnsi="Arial" w:cs="Arial" w:eastAsia="Arial"/>
          <w:color w:val="231F20"/>
          <w:w w:val="100"/>
          <w:position w:val="-1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40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8" w:lineRule="exact"/>
        <w:ind w:left="4099" w:right="353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ED1C24"/>
          <w:spacing w:val="3"/>
          <w:w w:val="100"/>
          <w:sz w:val="18"/>
          <w:szCs w:val="18"/>
        </w:rPr>
        <w:t>3</w:t>
      </w:r>
      <w:r>
        <w:rPr>
          <w:rFonts w:ascii="Arial" w:hAnsi="Arial" w:cs="Arial" w:eastAsia="Arial"/>
          <w:color w:val="ED1C24"/>
          <w:w w:val="100"/>
          <w:sz w:val="18"/>
          <w:szCs w:val="18"/>
        </w:rPr>
        <w:t>2</w:t>
      </w:r>
      <w:r>
        <w:rPr>
          <w:rFonts w:ascii="Arial" w:hAnsi="Arial" w:cs="Arial" w:eastAsia="Arial"/>
          <w:color w:val="ED1C24"/>
          <w:spacing w:val="-4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ED1C24"/>
          <w:spacing w:val="-7"/>
          <w:w w:val="100"/>
          <w:sz w:val="18"/>
          <w:szCs w:val="18"/>
        </w:rPr>
        <w:t>Р</w:t>
      </w:r>
      <w:r>
        <w:rPr>
          <w:rFonts w:ascii="Arial" w:hAnsi="Arial" w:cs="Arial" w:eastAsia="Arial"/>
          <w:color w:val="ED1C24"/>
          <w:spacing w:val="2"/>
          <w:w w:val="100"/>
          <w:sz w:val="18"/>
          <w:szCs w:val="18"/>
        </w:rPr>
        <w:t>/$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8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7254" w:val="left" w:leader="none"/>
        </w:tabs>
        <w:ind w:left="0" w:right="416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20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7154" w:val="left" w:leader="none"/>
        </w:tabs>
        <w:ind w:left="0" w:right="416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53.409573pt;margin-top:13.029483pt;width:10.91pt;height:22.029681pt;mso-position-horizontal-relative:page;mso-position-vertical-relative:paragraph;z-index:-12577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6.201355pt;margin-top:13.029483pt;width:10.91pt;height:22.029681pt;mso-position-horizontal-relative:page;mso-position-vertical-relative:paragraph;z-index:-12576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8.636734pt;margin-top:13.029483pt;width:10.91pt;height:22.029681pt;mso-position-horizontal-relative:page;mso-position-vertical-relative:paragraph;z-index:-12575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20.359314pt;margin-top:13.029483pt;width:10.91pt;height:22.029681pt;mso-position-horizontal-relative:page;mso-position-vertical-relative:paragraph;z-index:-12574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42.509567pt;margin-top:13.029483pt;width:10.91pt;height:22.029681pt;mso-position-horizontal-relative:page;mso-position-vertical-relative:paragraph;z-index:-12573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4.775665pt;margin-top:13.029483pt;width:10.91pt;height:22.029681pt;mso-position-horizontal-relative:page;mso-position-vertical-relative:paragraph;z-index:-12572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88.012939pt;margin-top:13.029483pt;width:10.91pt;height:22.029681pt;mso-position-horizontal-relative:page;mso-position-vertical-relative:paragraph;z-index:-12571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9.655334pt;margin-top:13.029483pt;width:10.91pt;height:22.029681pt;mso-position-horizontal-relative:page;mso-position-vertical-relative:paragraph;z-index:-12570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1.787766pt;margin-top:13.029482pt;width:10.91pt;height:22.029681pt;mso-position-horizontal-relative:page;mso-position-vertical-relative:paragraph;z-index:-12569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3.367798pt;margin-top:13.029482pt;width:10.91pt;height:22.029681pt;mso-position-horizontal-relative:page;mso-position-vertical-relative:paragraph;z-index:-12568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6.088287pt;margin-top:13.029482pt;width:10.91pt;height:22.029681pt;mso-position-horizontal-relative:page;mso-position-vertical-relative:paragraph;z-index:-12567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8.933533pt;margin-top:13.029482pt;width:10.91pt;height:22.029681pt;mso-position-horizontal-relative:page;mso-position-vertical-relative:paragraph;z-index:-12566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0.629395pt;margin-top:13.029482pt;width:10.91pt;height:22.029681pt;mso-position-horizontal-relative:page;mso-position-vertical-relative:paragraph;z-index:-12565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2.743988pt;margin-top:13.029483pt;width:10.91pt;height:22.029681pt;mso-position-horizontal-relative:page;mso-position-vertical-relative:paragraph;z-index:-12564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6.097107pt;margin-top:13.029483pt;width:10.91pt;height:22.029681pt;mso-position-horizontal-relative:page;mso-position-vertical-relative:paragraph;z-index:-12563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86.501007pt;margin-top:13.029483pt;width:10.91pt;height:25.531311pt;mso-position-horizontal-relative:page;mso-position-vertical-relative:paragraph;z-index:-12562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2024*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position w:val="-1"/>
          <w:sz w:val="18"/>
          <w:szCs w:val="18"/>
        </w:rPr>
        <w:t>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4046" w:val="left" w:leader="none"/>
        </w:tabs>
        <w:spacing w:line="390" w:lineRule="auto" w:before="75"/>
        <w:ind w:left="791" w:right="461" w:hanging="14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38.443401pt;margin-top:4.627591pt;width:26.604pt;height:9.419pt;mso-position-horizontal-relative:page;mso-position-vertical-relative:paragraph;z-index:-12582" coordorigin="769,93" coordsize="532,188">
            <v:group style="position:absolute;left:780;top:103;width:510;height:168" coordorigin="780,103" coordsize="510,168">
              <v:shape style="position:absolute;left:780;top:103;width:510;height:168" coordorigin="780,103" coordsize="510,168" path="m1290,271l780,271,780,103,1290,103,1290,271xe" filled="t" fillcolor="#231F20" stroked="f">
                <v:path arrowok="t"/>
                <v:fill type="solid"/>
              </v:shape>
            </v:group>
            <v:group style="position:absolute;left:775;top:269;width:520;height:2" coordorigin="775,269" coordsize="520,2">
              <v:shape style="position:absolute;left:775;top:269;width:520;height:2" coordorigin="775,269" coordsize="520,0" path="m775,269l1295,269e" filled="f" stroked="t" strokeweight=".3pt" strokecolor="#231F20">
                <v:path arrowok="t"/>
              </v:shape>
            </v:group>
            <v:group style="position:absolute;left:780;top:107;width:2;height:160" coordorigin="780,107" coordsize="2,160">
              <v:shape style="position:absolute;left:780;top:107;width:2;height:160" coordorigin="780,107" coordsize="0,160" path="m780,107l780,267e" filled="f" stroked="t" strokeweight=".595pt" strokecolor="#231F20">
                <v:path arrowok="t"/>
              </v:shape>
            </v:group>
            <v:group style="position:absolute;left:775;top:102;width:520;height:2" coordorigin="775,102" coordsize="520,2">
              <v:shape style="position:absolute;left:775;top:102;width:520;height:2" coordorigin="775,102" coordsize="520,0" path="m775,102l1295,102e" filled="f" stroked="t" strokeweight=".6pt" strokecolor="#231F20">
                <v:path arrowok="t"/>
              </v:shape>
            </v:group>
            <v:group style="position:absolute;left:1290;top:107;width:2;height:160" coordorigin="1290,107" coordsize="2,160">
              <v:shape style="position:absolute;left:1290;top:107;width:2;height:160" coordorigin="1290,107" coordsize="0,160" path="m1290,107l1290,267e" filled="f" stroked="t" strokeweight=".595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02.2061pt;margin-top:4.627591pt;width:26.604pt;height:9.419pt;mso-position-horizontal-relative:page;mso-position-vertical-relative:paragraph;z-index:-12581" coordorigin="4044,93" coordsize="532,188">
            <v:group style="position:absolute;left:4055;top:103;width:510;height:168" coordorigin="4055,103" coordsize="510,168">
              <v:shape style="position:absolute;left:4055;top:103;width:510;height:168" coordorigin="4055,103" coordsize="510,168" path="m4565,271l4055,271,4055,103,4565,103,4565,271xe" filled="t" fillcolor="#009444" stroked="f">
                <v:path arrowok="t"/>
                <v:fill type="solid"/>
              </v:shape>
            </v:group>
            <v:group style="position:absolute;left:4050;top:269;width:520;height:2" coordorigin="4050,269" coordsize="520,2">
              <v:shape style="position:absolute;left:4050;top:269;width:520;height:2" coordorigin="4050,269" coordsize="520,0" path="m4050,269l4570,269e" filled="f" stroked="t" strokeweight=".3pt" strokecolor="#231F20">
                <v:path arrowok="t"/>
              </v:shape>
            </v:group>
            <v:group style="position:absolute;left:4055;top:107;width:2;height:160" coordorigin="4055,107" coordsize="2,160">
              <v:shape style="position:absolute;left:4055;top:107;width:2;height:160" coordorigin="4055,107" coordsize="0,160" path="m4055,107l4055,267e" filled="f" stroked="t" strokeweight=".595pt" strokecolor="#231F20">
                <v:path arrowok="t"/>
              </v:shape>
            </v:group>
            <v:group style="position:absolute;left:4050;top:102;width:520;height:2" coordorigin="4050,102" coordsize="520,2">
              <v:shape style="position:absolute;left:4050;top:102;width:520;height:2" coordorigin="4050,102" coordsize="520,0" path="m4050,102l4570,102e" filled="f" stroked="t" strokeweight=".6pt" strokecolor="#231F20">
                <v:path arrowok="t"/>
              </v:shape>
            </v:group>
            <v:group style="position:absolute;left:4565;top:107;width:2;height:160" coordorigin="4565,107" coordsize="2,160">
              <v:shape style="position:absolute;left:4565;top:107;width:2;height:160" coordorigin="4565,107" coordsize="0,160" path="m4565,107l4565,267e" filled="f" stroked="t" strokeweight=".594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41.164001pt;margin-top:21.514908pt;width:21.164pt;height:9.230483pt;mso-position-horizontal-relative:page;mso-position-vertical-relative:paragraph;z-index:-12580" coordorigin="823,430" coordsize="423,185">
            <v:group style="position:absolute;left:834;top:523;width:401;height:2" coordorigin="834,523" coordsize="401,2">
              <v:shape style="position:absolute;left:834;top:523;width:401;height:2" coordorigin="834,523" coordsize="401,0" path="m834,523l1236,523e" filled="f" stroked="t" strokeweight="1.090pt" strokecolor="#ED1C24">
                <v:path arrowok="t"/>
              </v:shape>
            </v:group>
            <v:group style="position:absolute;left:952;top:440;width:167;height:165" coordorigin="952,440" coordsize="167,165">
              <v:shape style="position:absolute;left:952;top:440;width:167;height:165" coordorigin="952,440" coordsize="167,165" path="m1022,440l961,490,952,540,959,559,1005,598,1056,605,1077,597,1094,583,1107,566,1116,546,1119,523,1119,514,1089,461,1022,440xe" filled="t" fillcolor="#ED1C24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Нефть,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нефтепроду</w:t>
      </w:r>
      <w:r>
        <w:rPr>
          <w:rFonts w:ascii="Arial" w:hAnsi="Arial" w:cs="Arial" w:eastAsia="Arial"/>
          <w:color w:val="231F20"/>
          <w:spacing w:val="2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ты</w:t>
      </w:r>
      <w:r>
        <w:rPr>
          <w:rFonts w:ascii="Arial" w:hAnsi="Arial" w:cs="Arial" w:eastAsia="Arial"/>
          <w:color w:val="231F20"/>
          <w:spacing w:val="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и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газ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Выигрыш</w:t>
      </w:r>
      <w:r>
        <w:rPr>
          <w:rFonts w:ascii="Arial" w:hAnsi="Arial" w:cs="Arial" w:eastAsia="Arial"/>
          <w:color w:val="231F20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при</w:t>
      </w:r>
      <w:r>
        <w:rPr>
          <w:rFonts w:ascii="Arial" w:hAnsi="Arial" w:cs="Arial" w:eastAsia="Arial"/>
          <w:color w:val="231F20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2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у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рсе</w:t>
      </w:r>
      <w:r>
        <w:rPr>
          <w:rFonts w:ascii="Arial" w:hAnsi="Arial" w:cs="Arial" w:eastAsia="Arial"/>
          <w:color w:val="231F20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45</w:t>
      </w:r>
      <w:r>
        <w:rPr>
          <w:rFonts w:ascii="Arial" w:hAnsi="Arial" w:cs="Arial" w:eastAsia="Arial"/>
          <w:color w:val="231F20"/>
          <w:spacing w:val="6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руб.</w:t>
      </w:r>
      <w:r>
        <w:rPr>
          <w:rFonts w:ascii="Arial" w:hAnsi="Arial" w:cs="Arial" w:eastAsia="Arial"/>
          <w:color w:val="231F20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</w:t>
      </w:r>
      <w:r>
        <w:rPr>
          <w:rFonts w:ascii="Arial" w:hAnsi="Arial" w:cs="Arial" w:eastAsia="Arial"/>
          <w:color w:val="231F20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2</w:t>
      </w:r>
      <w:r>
        <w:rPr>
          <w:rFonts w:ascii="Arial" w:hAnsi="Arial" w:cs="Arial" w:eastAsia="Arial"/>
          <w:color w:val="231F20"/>
          <w:spacing w:val="5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231F20"/>
          <w:spacing w:val="4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231F20"/>
          <w:spacing w:val="9"/>
          <w:w w:val="100"/>
          <w:sz w:val="18"/>
          <w:szCs w:val="18"/>
        </w:rPr>
        <w:t>9</w:t>
      </w:r>
      <w:r>
        <w:rPr>
          <w:rFonts w:ascii="Arial" w:hAnsi="Arial" w:cs="Arial" w:eastAsia="Arial"/>
          <w:color w:val="231F20"/>
          <w:spacing w:val="5"/>
          <w:w w:val="100"/>
          <w:sz w:val="18"/>
          <w:szCs w:val="18"/>
        </w:rPr>
        <w:t>–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2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231F20"/>
          <w:spacing w:val="-10"/>
          <w:w w:val="100"/>
          <w:sz w:val="18"/>
          <w:szCs w:val="18"/>
        </w:rPr>
        <w:t>1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4</w:t>
      </w:r>
      <w:r>
        <w:rPr>
          <w:rFonts w:ascii="Arial" w:hAnsi="Arial" w:cs="Arial" w:eastAsia="Arial"/>
          <w:color w:val="231F20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гг.</w:t>
      </w:r>
      <w:r>
        <w:rPr>
          <w:rFonts w:ascii="Arial" w:hAnsi="Arial" w:cs="Arial" w:eastAsia="Arial"/>
          <w:color w:val="231F20"/>
          <w:w w:val="109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у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</w:t>
      </w:r>
      <w:r>
        <w:rPr>
          <w:rFonts w:ascii="Arial" w:hAnsi="Arial" w:cs="Arial" w:eastAsia="Arial"/>
          <w:color w:val="231F20"/>
          <w:spacing w:val="-5"/>
          <w:w w:val="100"/>
          <w:sz w:val="18"/>
          <w:szCs w:val="18"/>
        </w:rPr>
        <w:t>о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ллар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9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88" w:lineRule="exact"/>
        <w:ind w:left="117" w:right="423" w:firstLine="0"/>
        <w:jc w:val="center"/>
        <w:rPr>
          <w:rFonts w:ascii="Arial" w:hAnsi="Arial" w:cs="Arial" w:eastAsia="Arial"/>
          <w:sz w:val="24"/>
          <w:szCs w:val="24"/>
        </w:rPr>
      </w:pPr>
      <w:r>
        <w:rPr/>
        <w:pict>
          <v:shape style="position:absolute;margin-left:415.957214pt;margin-top:16.447594pt;width:3.57048pt;height:6.96pt;mso-position-horizontal-relative:page;mso-position-vertical-relative:paragraph;z-index:-12578" type="#_x0000_t202" filled="f" stroked="f">
            <v:textbox inset="0,0,0,0">
              <w:txbxContent>
                <w:p>
                  <w:pPr>
                    <w:spacing w:line="139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0"/>
                      <w:sz w:val="14"/>
                      <w:szCs w:val="14"/>
                    </w:rPr>
                    <w:t>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1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7"/>
          <w:w w:val="95"/>
          <w:sz w:val="24"/>
          <w:szCs w:val="24"/>
        </w:rPr>
        <w:t>Т</w:t>
      </w:r>
      <w:r>
        <w:rPr>
          <w:rFonts w:ascii="Times New Roman" w:hAnsi="Times New Roman" w:cs="Times New Roman" w:eastAsia="Times New Roman"/>
          <w:color w:val="231F20"/>
          <w:spacing w:val="-14"/>
          <w:w w:val="95"/>
          <w:sz w:val="24"/>
          <w:szCs w:val="24"/>
        </w:rPr>
        <w:t>₽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/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8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color w:val="231F20"/>
          <w:spacing w:val="-4"/>
          <w:w w:val="95"/>
          <w:sz w:val="24"/>
          <w:szCs w:val="24"/>
        </w:rPr>
        <w:t>₽</w:t>
      </w:r>
      <w:r>
        <w:rPr>
          <w:rFonts w:ascii="Arial" w:hAnsi="Arial" w:cs="Arial" w:eastAsia="Arial"/>
          <w:color w:val="231F20"/>
          <w:spacing w:val="-2"/>
          <w:w w:val="95"/>
          <w:position w:val="-7"/>
          <w:sz w:val="14"/>
          <w:szCs w:val="14"/>
        </w:rPr>
        <w:t>$Б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6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74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6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20" w:lineRule="exact" w:before="1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67" w:lineRule="auto" w:before="38"/>
        <w:ind w:left="117" w:right="423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851pt;width:56.693pt;height:.1pt;mso-position-horizontal-relative:page;mso-position-vertical-relative:paragraph;z-index:-12579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2"/>
          <w:w w:val="90"/>
          <w:sz w:val="24"/>
          <w:szCs w:val="24"/>
        </w:rPr>
        <w:t> </w:t>
      </w:r>
      <w:hyperlink r:id="rId14">
        <w:r>
          <w:rPr>
            <w:rFonts w:ascii="Malgun Gothic" w:hAnsi="Malgun Gothic" w:cs="Malgun Gothic" w:eastAsia="Malgun Gothic"/>
            <w:color w:val="231F20"/>
            <w:spacing w:val="-3"/>
            <w:w w:val="90"/>
            <w:sz w:val="24"/>
            <w:szCs w:val="24"/>
          </w:rPr>
          <w:t>h</w:t>
        </w:r>
        <w:r>
          <w:rPr>
            <w:rFonts w:ascii="Malgun Gothic" w:hAnsi="Malgun Gothic" w:cs="Malgun Gothic" w:eastAsia="Malgun Gothic"/>
            <w:color w:val="231F20"/>
            <w:spacing w:val="2"/>
            <w:w w:val="90"/>
            <w:sz w:val="24"/>
            <w:szCs w:val="24"/>
          </w:rPr>
          <w:t>t</w:t>
        </w:r>
        <w:r>
          <w:rPr>
            <w:rFonts w:ascii="Malgun Gothic" w:hAnsi="Malgun Gothic" w:cs="Malgun Gothic" w:eastAsia="Malgun Gothic"/>
            <w:color w:val="231F20"/>
            <w:spacing w:val="1"/>
            <w:w w:val="90"/>
            <w:sz w:val="24"/>
            <w:szCs w:val="24"/>
          </w:rPr>
          <w:t>t</w:t>
        </w:r>
        <w:r>
          <w:rPr>
            <w:rFonts w:ascii="Malgun Gothic" w:hAnsi="Malgun Gothic" w:cs="Malgun Gothic" w:eastAsia="Malgun Gothic"/>
            <w:color w:val="231F20"/>
            <w:spacing w:val="-8"/>
            <w:w w:val="90"/>
            <w:sz w:val="24"/>
            <w:szCs w:val="24"/>
          </w:rPr>
          <w:t>p</w:t>
        </w:r>
        <w:r>
          <w:rPr>
            <w:rFonts w:ascii="Malgun Gothic" w:hAnsi="Malgun Gothic" w:cs="Malgun Gothic" w:eastAsia="Malgun Gothic"/>
            <w:color w:val="231F20"/>
            <w:spacing w:val="-6"/>
            <w:w w:val="90"/>
            <w:sz w:val="24"/>
            <w:szCs w:val="24"/>
          </w:rPr>
          <w:t>:</w:t>
        </w:r>
        <w:r>
          <w:rPr>
            <w:rFonts w:ascii="Malgun Gothic" w:hAnsi="Malgun Gothic" w:cs="Malgun Gothic" w:eastAsia="Malgun Gothic"/>
            <w:color w:val="231F20"/>
            <w:spacing w:val="-21"/>
            <w:w w:val="90"/>
            <w:sz w:val="24"/>
            <w:szCs w:val="24"/>
          </w:rPr>
          <w:t>/</w:t>
        </w:r>
        <w:r>
          <w:rPr>
            <w:rFonts w:ascii="Malgun Gothic" w:hAnsi="Malgun Gothic" w:cs="Malgun Gothic" w:eastAsia="Malgun Gothic"/>
            <w:color w:val="231F20"/>
            <w:w w:val="90"/>
            <w:sz w:val="24"/>
            <w:szCs w:val="24"/>
          </w:rPr>
          <w:t>/</w:t>
        </w:r>
        <w:r>
          <w:rPr>
            <w:rFonts w:ascii="Malgun Gothic" w:hAnsi="Malgun Gothic" w:cs="Malgun Gothic" w:eastAsia="Malgun Gothic"/>
            <w:color w:val="231F20"/>
            <w:spacing w:val="10"/>
            <w:w w:val="90"/>
            <w:sz w:val="24"/>
            <w:szCs w:val="24"/>
          </w:rPr>
          <w:t>w</w:t>
        </w:r>
        <w:r>
          <w:rPr>
            <w:rFonts w:ascii="Malgun Gothic" w:hAnsi="Malgun Gothic" w:cs="Malgun Gothic" w:eastAsia="Malgun Gothic"/>
            <w:color w:val="231F20"/>
            <w:spacing w:val="10"/>
            <w:w w:val="90"/>
            <w:sz w:val="24"/>
            <w:szCs w:val="24"/>
          </w:rPr>
          <w:t>w</w:t>
        </w:r>
        <w:r>
          <w:rPr>
            <w:rFonts w:ascii="Malgun Gothic" w:hAnsi="Malgun Gothic" w:cs="Malgun Gothic" w:eastAsia="Malgun Gothic"/>
            <w:color w:val="231F20"/>
            <w:spacing w:val="-16"/>
            <w:w w:val="90"/>
            <w:sz w:val="24"/>
            <w:szCs w:val="24"/>
          </w:rPr>
          <w:t>w</w:t>
        </w:r>
      </w:hyperlink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_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_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75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41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left"/>
        <w:rPr>
          <w:rFonts w:ascii="Malgun Gothic" w:hAnsi="Malgun Gothic" w:cs="Malgun Gothic" w:eastAsia="Malgun Gothic"/>
          <w:sz w:val="24"/>
          <w:szCs w:val="24"/>
        </w:rPr>
        <w:sectPr>
          <w:pgSz w:w="9355" w:h="13620"/>
          <w:pgMar w:header="775" w:footer="0" w:top="1180" w:bottom="280" w:left="620" w:right="5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43" w:right="113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2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3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3"/>
          <w:w w:val="95"/>
        </w:rPr>
        <w:t>1</w:t>
      </w:r>
      <w:r>
        <w:rPr>
          <w:color w:val="231F20"/>
          <w:w w:val="95"/>
        </w:rPr>
        <w:t>5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3"/>
          <w:w w:val="95"/>
        </w:rPr>
        <w:t>ле</w:t>
      </w:r>
      <w:r>
        <w:rPr>
          <w:color w:val="231F20"/>
          <w:w w:val="95"/>
        </w:rPr>
        <w:t>т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2"/>
          <w:w w:val="95"/>
        </w:rPr>
        <w:t>(2009–2023</w:t>
      </w:r>
      <w:r>
        <w:rPr>
          <w:color w:val="231F20"/>
          <w:w w:val="95"/>
        </w:rPr>
        <w:t>)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3"/>
          <w:w w:val="95"/>
        </w:rPr>
        <w:t>суммарны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3"/>
          <w:w w:val="95"/>
        </w:rPr>
        <w:t>доход</w:t>
      </w:r>
      <w:r>
        <w:rPr>
          <w:color w:val="231F20"/>
          <w:w w:val="95"/>
        </w:rPr>
        <w:t>ы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3"/>
          <w:w w:val="95"/>
        </w:rPr>
        <w:t>бю</w:t>
      </w:r>
      <w:r>
        <w:rPr>
          <w:color w:val="231F20"/>
          <w:spacing w:val="-2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5"/>
          <w:w w:val="95"/>
        </w:rPr>
        <w:t>жет</w:t>
      </w:r>
      <w:r>
        <w:rPr>
          <w:color w:val="231F20"/>
          <w:w w:val="95"/>
        </w:rPr>
        <w:t>а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5"/>
          <w:w w:val="95"/>
        </w:rPr>
        <w:t>ввозны</w:t>
      </w:r>
      <w:r>
        <w:rPr>
          <w:color w:val="231F20"/>
          <w:w w:val="95"/>
        </w:rPr>
        <w:t>х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4"/>
          <w:w w:val="95"/>
        </w:rPr>
        <w:t>пошли</w:t>
      </w:r>
      <w:r>
        <w:rPr>
          <w:color w:val="231F20"/>
          <w:w w:val="95"/>
        </w:rPr>
        <w:t>н</w:t>
      </w:r>
      <w:r>
        <w:rPr>
          <w:color w:val="231F20"/>
          <w:spacing w:val="4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5"/>
          <w:w w:val="95"/>
        </w:rPr>
        <w:t>налог</w:t>
      </w:r>
      <w:r>
        <w:rPr>
          <w:color w:val="231F20"/>
          <w:w w:val="95"/>
        </w:rPr>
        <w:t>а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5"/>
          <w:w w:val="95"/>
        </w:rPr>
        <w:t>прибыл</w:t>
      </w:r>
      <w:r>
        <w:rPr>
          <w:color w:val="231F20"/>
          <w:w w:val="95"/>
        </w:rPr>
        <w:t>ь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5"/>
          <w:w w:val="95"/>
        </w:rPr>
        <w:t>состав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3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3"/>
          <w:w w:val="95"/>
        </w:rPr>
        <w:t>22,</w:t>
      </w:r>
      <w:r>
        <w:rPr>
          <w:color w:val="231F20"/>
          <w:w w:val="95"/>
        </w:rPr>
        <w:t>3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3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spacing w:val="3"/>
          <w:w w:val="95"/>
        </w:rPr>
        <w:t>₽</w:t>
      </w:r>
      <w:r>
        <w:rPr>
          <w:color w:val="231F20"/>
          <w:w w:val="95"/>
        </w:rPr>
        <w:t>�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3"/>
          <w:w w:val="95"/>
        </w:rPr>
        <w:t>Миниму</w:t>
      </w:r>
      <w:r>
        <w:rPr>
          <w:color w:val="231F20"/>
          <w:w w:val="95"/>
        </w:rPr>
        <w:t>м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4"/>
          <w:w w:val="95"/>
        </w:rPr>
        <w:t>половин</w:t>
      </w:r>
      <w:r>
        <w:rPr>
          <w:color w:val="231F20"/>
          <w:w w:val="95"/>
        </w:rPr>
        <w:t>у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3"/>
          <w:w w:val="95"/>
        </w:rPr>
        <w:t>это</w:t>
      </w:r>
      <w:r>
        <w:rPr>
          <w:color w:val="231F20"/>
          <w:w w:val="95"/>
        </w:rPr>
        <w:t>й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3"/>
          <w:w w:val="95"/>
        </w:rPr>
        <w:t>сумм</w:t>
      </w:r>
      <w:r>
        <w:rPr>
          <w:color w:val="231F20"/>
          <w:w w:val="95"/>
        </w:rPr>
        <w:t>ы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3"/>
          <w:w w:val="95"/>
        </w:rPr>
        <w:t>(11,</w:t>
      </w:r>
      <w:r>
        <w:rPr>
          <w:color w:val="231F20"/>
          <w:w w:val="95"/>
        </w:rPr>
        <w:t>0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3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spacing w:val="3"/>
          <w:w w:val="95"/>
        </w:rPr>
        <w:t>₽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spacing w:val="2"/>
          <w:w w:val="95"/>
        </w:rPr>
        <w:t>ил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3"/>
          <w:w w:val="95"/>
        </w:rPr>
        <w:t>средне</w:t>
      </w:r>
      <w:r>
        <w:rPr>
          <w:color w:val="231F20"/>
          <w:w w:val="95"/>
        </w:rPr>
        <w:t>м</w:t>
      </w:r>
      <w:r>
        <w:rPr>
          <w:color w:val="231F20"/>
          <w:spacing w:val="29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95"/>
        </w:rPr>
        <w:t>0,7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5</w:t>
      </w:r>
      <w:r>
        <w:rPr>
          <w:rFonts w:ascii="Times New Roman" w:hAnsi="Times New Roman" w:cs="Times New Roman" w:eastAsia="Times New Roman"/>
          <w:b/>
          <w:bCs/>
          <w:color w:val="231F20"/>
          <w:spacing w:val="55"/>
          <w:w w:val="95"/>
        </w:rPr>
        <w:t> </w:t>
      </w:r>
      <w:r>
        <w:rPr>
          <w:color w:val="231F20"/>
          <w:spacing w:val="2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spacing w:val="2"/>
          <w:w w:val="95"/>
        </w:rPr>
        <w:t>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</w:rPr>
        <w:t>/</w:t>
      </w:r>
      <w:r>
        <w:rPr>
          <w:color w:val="231F20"/>
          <w:spacing w:val="2"/>
          <w:w w:val="95"/>
        </w:rPr>
        <w:t>год</w:t>
      </w:r>
      <w:r>
        <w:rPr>
          <w:color w:val="231F20"/>
          <w:w w:val="95"/>
        </w:rPr>
        <w:t>)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2"/>
          <w:w w:val="95"/>
        </w:rPr>
        <w:t>могл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2"/>
          <w:w w:val="95"/>
        </w:rPr>
        <w:t>быт</w:t>
      </w:r>
      <w:r>
        <w:rPr>
          <w:color w:val="231F20"/>
          <w:w w:val="95"/>
        </w:rPr>
        <w:t>ь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3"/>
          <w:w w:val="95"/>
        </w:rPr>
        <w:t>скомпенсированы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2"/>
          <w:w w:val="95"/>
        </w:rPr>
        <w:t>недополученны</w:t>
      </w:r>
      <w:r>
        <w:rPr>
          <w:color w:val="231F20"/>
          <w:w w:val="95"/>
        </w:rPr>
        <w:t>х</w:t>
      </w:r>
      <w:r>
        <w:rPr>
          <w:color w:val="231F20"/>
          <w:spacing w:val="11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1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6</w:t>
      </w:r>
      <w:r>
        <w:rPr>
          <w:rFonts w:ascii="Times New Roman" w:hAnsi="Times New Roman" w:cs="Times New Roman" w:eastAsia="Times New Roman"/>
          <w:b/>
          <w:bCs/>
          <w:color w:val="231F20"/>
          <w:spacing w:val="39"/>
          <w:w w:val="95"/>
        </w:rPr>
        <w:t> </w:t>
      </w:r>
      <w:r>
        <w:rPr>
          <w:color w:val="231F20"/>
          <w:spacing w:val="1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rFonts w:ascii="Times New Roman" w:hAnsi="Times New Roman" w:cs="Times New Roman" w:eastAsia="Times New Roman"/>
          <w:color w:val="231F20"/>
          <w:spacing w:val="3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остатьс</w:t>
      </w:r>
      <w:r>
        <w:rPr>
          <w:color w:val="231F20"/>
          <w:w w:val="95"/>
        </w:rPr>
        <w:t>я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экономик</w:t>
      </w:r>
      <w:r>
        <w:rPr>
          <w:color w:val="231F20"/>
          <w:w w:val="95"/>
        </w:rPr>
        <w:t>е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2"/>
          <w:w w:val="95"/>
        </w:rPr>
        <w:t>ув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личени</w:t>
      </w:r>
      <w:r>
        <w:rPr>
          <w:color w:val="231F20"/>
          <w:w w:val="95"/>
        </w:rPr>
        <w:t>я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2"/>
          <w:w w:val="95"/>
        </w:rPr>
        <w:t>валовог</w:t>
      </w:r>
      <w:r>
        <w:rPr>
          <w:color w:val="231F20"/>
          <w:w w:val="95"/>
        </w:rPr>
        <w:t>о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накоплени</w:t>
      </w:r>
      <w:r>
        <w:rPr>
          <w:color w:val="231F20"/>
          <w:w w:val="95"/>
        </w:rPr>
        <w:t>я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2"/>
          <w:w w:val="95"/>
        </w:rPr>
        <w:t>основног</w:t>
      </w:r>
      <w:r>
        <w:rPr>
          <w:color w:val="231F20"/>
          <w:w w:val="95"/>
        </w:rPr>
        <w:t>о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капитал</w:t>
      </w:r>
      <w:r>
        <w:rPr>
          <w:color w:val="231F20"/>
          <w:w w:val="95"/>
        </w:rPr>
        <w:t>а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(ВНОК)</w:t>
      </w:r>
      <w:r>
        <w:rPr>
          <w:color w:val="231F20"/>
          <w:spacing w:val="2"/>
          <w:w w:val="114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4"/>
          <w:w w:val="95"/>
        </w:rPr>
        <w:t>соответствующег</w:t>
      </w:r>
      <w:r>
        <w:rPr>
          <w:color w:val="231F20"/>
          <w:w w:val="95"/>
        </w:rPr>
        <w:t>о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4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3"/>
          <w:w w:val="95"/>
        </w:rPr>
        <w:t>ВВП</w:t>
      </w:r>
      <w:r>
        <w:rPr>
          <w:color w:val="231F20"/>
          <w:w w:val="95"/>
        </w:rPr>
        <w:t>�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3"/>
          <w:w w:val="95"/>
        </w:rPr>
        <w:t>Сюд</w:t>
      </w:r>
      <w:r>
        <w:rPr>
          <w:color w:val="231F20"/>
          <w:w w:val="95"/>
        </w:rPr>
        <w:t>а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4"/>
          <w:w w:val="95"/>
        </w:rPr>
        <w:t>входил</w:t>
      </w:r>
      <w:r>
        <w:rPr>
          <w:color w:val="231F20"/>
          <w:w w:val="95"/>
        </w:rPr>
        <w:t>о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4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4"/>
          <w:w w:val="95"/>
        </w:rPr>
        <w:t>обн</w:t>
      </w:r>
      <w:r>
        <w:rPr>
          <w:color w:val="231F20"/>
          <w:spacing w:val="9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5"/>
          <w:w w:val="95"/>
        </w:rPr>
        <w:t>лени</w:t>
      </w:r>
      <w:r>
        <w:rPr>
          <w:color w:val="231F20"/>
          <w:w w:val="95"/>
        </w:rPr>
        <w:t>е</w:t>
      </w:r>
      <w:r>
        <w:rPr>
          <w:color w:val="231F20"/>
          <w:spacing w:val="59"/>
          <w:w w:val="95"/>
        </w:rPr>
        <w:t> </w:t>
      </w:r>
      <w:r>
        <w:rPr>
          <w:color w:val="231F20"/>
          <w:spacing w:val="5"/>
          <w:w w:val="95"/>
        </w:rPr>
        <w:t>ввозны</w:t>
      </w:r>
      <w:r>
        <w:rPr>
          <w:color w:val="231F20"/>
          <w:w w:val="95"/>
        </w:rPr>
        <w:t>х</w:t>
      </w:r>
      <w:r>
        <w:rPr>
          <w:color w:val="231F20"/>
          <w:spacing w:val="59"/>
          <w:w w:val="95"/>
        </w:rPr>
        <w:t> </w:t>
      </w:r>
      <w:r>
        <w:rPr>
          <w:color w:val="231F20"/>
          <w:spacing w:val="4"/>
          <w:w w:val="95"/>
        </w:rPr>
        <w:t>пошли</w:t>
      </w:r>
      <w:r>
        <w:rPr>
          <w:color w:val="231F20"/>
          <w:w w:val="95"/>
        </w:rPr>
        <w:t>н</w:t>
      </w:r>
      <w:r>
        <w:rPr>
          <w:color w:val="231F20"/>
          <w:spacing w:val="59"/>
          <w:w w:val="95"/>
        </w:rPr>
        <w:t> 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57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"/>
          <w:w w:val="95"/>
        </w:rPr>
        <w:t>средств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9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"/>
          <w:w w:val="95"/>
        </w:rPr>
        <w:t>производств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5"/>
          <w:w w:val="95"/>
        </w:rPr>
        <w:t>соо</w:t>
      </w:r>
      <w:r>
        <w:rPr>
          <w:color w:val="231F20"/>
          <w:spacing w:val="4"/>
          <w:w w:val="95"/>
        </w:rPr>
        <w:t>т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3"/>
          <w:w w:val="95"/>
        </w:rPr>
        <w:t>ветственно</w:t>
      </w:r>
      <w:r>
        <w:rPr>
          <w:color w:val="231F20"/>
          <w:w w:val="95"/>
        </w:rPr>
        <w:t>,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4"/>
          <w:w w:val="95"/>
        </w:rPr>
        <w:t>сам</w:t>
      </w:r>
      <w:r>
        <w:rPr>
          <w:color w:val="231F20"/>
          <w:w w:val="95"/>
        </w:rPr>
        <w:t>и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3"/>
          <w:w w:val="95"/>
        </w:rPr>
        <w:t>пошлин</w:t>
      </w:r>
      <w:r>
        <w:rPr>
          <w:color w:val="231F20"/>
          <w:w w:val="95"/>
        </w:rPr>
        <w:t>ы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3"/>
          <w:w w:val="95"/>
        </w:rPr>
        <w:t>могл</w:t>
      </w:r>
      <w:r>
        <w:rPr>
          <w:color w:val="231F20"/>
          <w:w w:val="95"/>
        </w:rPr>
        <w:t>и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4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3"/>
          <w:w w:val="95"/>
        </w:rPr>
        <w:t>снизитьс</w:t>
      </w:r>
      <w:r>
        <w:rPr>
          <w:color w:val="231F20"/>
          <w:w w:val="95"/>
        </w:rPr>
        <w:t>я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4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4"/>
          <w:w w:val="95"/>
        </w:rPr>
        <w:t>50%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4"/>
          <w:w w:val="95"/>
        </w:rPr>
        <w:t>Обще</w:t>
      </w:r>
      <w:r>
        <w:rPr>
          <w:color w:val="231F20"/>
          <w:w w:val="95"/>
        </w:rPr>
        <w:t>е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3"/>
          <w:w w:val="95"/>
        </w:rPr>
        <w:t>снижени</w:t>
      </w:r>
      <w:r>
        <w:rPr>
          <w:color w:val="231F20"/>
          <w:w w:val="95"/>
        </w:rPr>
        <w:t>е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4"/>
          <w:w w:val="95"/>
        </w:rPr>
        <w:t>налог</w:t>
      </w:r>
      <w:r>
        <w:rPr>
          <w:color w:val="231F20"/>
          <w:w w:val="95"/>
        </w:rPr>
        <w:t>а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3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4"/>
          <w:w w:val="95"/>
        </w:rPr>
        <w:t>прибыл</w:t>
      </w:r>
      <w:r>
        <w:rPr>
          <w:color w:val="231F20"/>
          <w:w w:val="95"/>
        </w:rPr>
        <w:t>ь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3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4"/>
          <w:w w:val="95"/>
        </w:rPr>
        <w:t>могл</w:t>
      </w:r>
      <w:r>
        <w:rPr>
          <w:color w:val="231F20"/>
          <w:w w:val="95"/>
        </w:rPr>
        <w:t>о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4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4"/>
          <w:w w:val="95"/>
        </w:rPr>
        <w:t>д</w:t>
      </w:r>
      <w:r>
        <w:rPr>
          <w:color w:val="231F20"/>
          <w:spacing w:val="7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95"/>
        </w:rPr>
        <w:t>стигнут</w:t>
      </w:r>
      <w:r>
        <w:rPr>
          <w:color w:val="231F20"/>
          <w:w w:val="95"/>
        </w:rPr>
        <w:t>ь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3"/>
          <w:w w:val="95"/>
        </w:rPr>
        <w:t>50%</w:t>
      </w:r>
      <w:r>
        <w:rPr>
          <w:color w:val="231F20"/>
          <w:w w:val="95"/>
        </w:rPr>
        <w:t>�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2"/>
          <w:w w:val="95"/>
        </w:rPr>
        <w:t>Можн</w:t>
      </w:r>
      <w:r>
        <w:rPr>
          <w:color w:val="231F20"/>
          <w:w w:val="95"/>
        </w:rPr>
        <w:t>о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3"/>
          <w:w w:val="95"/>
        </w:rPr>
        <w:t>был</w:t>
      </w:r>
      <w:r>
        <w:rPr>
          <w:color w:val="231F20"/>
          <w:w w:val="95"/>
        </w:rPr>
        <w:t>о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2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3"/>
          <w:w w:val="95"/>
        </w:rPr>
        <w:t>использоват</w:t>
      </w:r>
      <w:r>
        <w:rPr>
          <w:color w:val="231F20"/>
          <w:w w:val="95"/>
        </w:rPr>
        <w:t>ь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3"/>
          <w:w w:val="95"/>
        </w:rPr>
        <w:t>част</w:t>
      </w:r>
      <w:r>
        <w:rPr>
          <w:color w:val="231F20"/>
          <w:w w:val="95"/>
        </w:rPr>
        <w:t>ь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3"/>
          <w:w w:val="95"/>
        </w:rPr>
        <w:t>д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полнительны</w:t>
      </w:r>
      <w:r>
        <w:rPr>
          <w:color w:val="231F20"/>
          <w:w w:val="95"/>
        </w:rPr>
        <w:t>х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2"/>
          <w:w w:val="95"/>
        </w:rPr>
        <w:t>средст</w:t>
      </w:r>
      <w:r>
        <w:rPr>
          <w:color w:val="231F20"/>
          <w:w w:val="95"/>
        </w:rPr>
        <w:t>в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2"/>
          <w:w w:val="95"/>
        </w:rPr>
        <w:t>стимулировани</w:t>
      </w:r>
      <w:r>
        <w:rPr>
          <w:color w:val="231F20"/>
          <w:w w:val="95"/>
        </w:rPr>
        <w:t>е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2"/>
          <w:w w:val="95"/>
        </w:rPr>
        <w:t>развити</w:t>
      </w:r>
      <w:r>
        <w:rPr>
          <w:color w:val="231F20"/>
          <w:w w:val="95"/>
        </w:rPr>
        <w:t>я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2"/>
          <w:w w:val="95"/>
        </w:rPr>
        <w:t>малого</w:t>
      </w:r>
      <w:r>
        <w:rPr>
          <w:color w:val="231F20"/>
          <w:spacing w:val="2"/>
          <w:w w:val="93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1"/>
          <w:w w:val="90"/>
        </w:rPr>
        <w:t>среднег</w:t>
      </w:r>
      <w:r>
        <w:rPr>
          <w:color w:val="231F20"/>
          <w:w w:val="90"/>
        </w:rPr>
        <w:t>о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1"/>
          <w:w w:val="90"/>
        </w:rPr>
        <w:t>предпринимательства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43" w:right="114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54"/>
          <w:w w:val="95"/>
        </w:rPr>
        <w:t> </w:t>
      </w:r>
      <w:r>
        <w:rPr>
          <w:color w:val="231F20"/>
          <w:spacing w:val="2"/>
          <w:w w:val="95"/>
        </w:rPr>
        <w:t>201</w:t>
      </w:r>
      <w:r>
        <w:rPr>
          <w:color w:val="231F20"/>
          <w:w w:val="95"/>
        </w:rPr>
        <w:t>5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1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70"/>
          <w:w w:val="80"/>
        </w:rPr>
        <w:t> </w:t>
      </w:r>
      <w:r>
        <w:rPr>
          <w:color w:val="231F20"/>
          <w:spacing w:val="1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2"/>
          <w:w w:val="95"/>
        </w:rPr>
        <w:t>равнялс</w:t>
      </w:r>
      <w:r>
        <w:rPr>
          <w:color w:val="231F20"/>
          <w:w w:val="95"/>
        </w:rPr>
        <w:t>я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2"/>
          <w:w w:val="95"/>
        </w:rPr>
        <w:t>8</w:t>
      </w:r>
      <w:r>
        <w:rPr>
          <w:color w:val="231F20"/>
          <w:w w:val="95"/>
        </w:rPr>
        <w:t>3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1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spacing w:val="1"/>
          <w:w w:val="95"/>
        </w:rPr>
        <w:t>₽</w:t>
      </w:r>
      <w:r>
        <w:rPr>
          <w:rFonts w:ascii="Georgia" w:hAnsi="Georgia" w:cs="Georgia" w:eastAsia="Georgia"/>
          <w:i/>
          <w:color w:val="231F20"/>
          <w:spacing w:val="1"/>
          <w:w w:val="95"/>
        </w:rPr>
        <w:t>/</w:t>
      </w:r>
      <w:r>
        <w:rPr>
          <w:color w:val="231F20"/>
          <w:spacing w:val="1"/>
          <w:w w:val="95"/>
        </w:rPr>
        <w:t>год</w:t>
      </w:r>
      <w:r>
        <w:rPr>
          <w:color w:val="231F20"/>
          <w:w w:val="95"/>
        </w:rPr>
        <w:t>,</w:t>
      </w:r>
      <w:r>
        <w:rPr>
          <w:color w:val="231F20"/>
          <w:spacing w:val="54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1"/>
          <w:w w:val="95"/>
        </w:rPr>
        <w:t>ВНО</w:t>
      </w:r>
      <w:r>
        <w:rPr>
          <w:color w:val="231F20"/>
          <w:w w:val="95"/>
        </w:rPr>
        <w:t>К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1"/>
          <w:w w:val="95"/>
        </w:rPr>
        <w:t>составлял</w:t>
      </w:r>
      <w:r>
        <w:rPr>
          <w:color w:val="231F20"/>
          <w:spacing w:val="2"/>
          <w:w w:val="96"/>
        </w:rPr>
        <w:t> </w:t>
      </w:r>
      <w:r>
        <w:rPr>
          <w:color w:val="231F20"/>
          <w:w w:val="95"/>
        </w:rPr>
        <w:t>17,4</w:t>
      </w:r>
      <w:r>
        <w:rPr>
          <w:color w:val="231F20"/>
          <w:w w:val="95"/>
        </w:rPr>
        <w:t> </w:t>
      </w:r>
      <w:r>
        <w:rPr>
          <w:color w:val="231F20"/>
          <w:spacing w:val="-1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rFonts w:ascii="Georgia" w:hAnsi="Georgia" w:cs="Georgia" w:eastAsia="Georgia"/>
          <w:i/>
          <w:color w:val="231F20"/>
          <w:w w:val="95"/>
        </w:rPr>
        <w:t>/</w:t>
      </w:r>
      <w:r>
        <w:rPr>
          <w:color w:val="231F20"/>
          <w:w w:val="95"/>
        </w:rPr>
        <w:t>год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(21%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ВВП)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Дополнительное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увеличение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ВНОК</w:t>
      </w:r>
      <w:r>
        <w:rPr>
          <w:color w:val="231F20"/>
          <w:w w:val="113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0,7</w:t>
      </w:r>
      <w:r>
        <w:rPr>
          <w:color w:val="231F20"/>
          <w:w w:val="95"/>
        </w:rPr>
        <w:t>5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rFonts w:ascii="Georgia" w:hAnsi="Georgia" w:cs="Georgia" w:eastAsia="Georgia"/>
          <w:i/>
          <w:color w:val="231F20"/>
          <w:w w:val="95"/>
        </w:rPr>
        <w:t>/</w:t>
      </w:r>
      <w:r>
        <w:rPr>
          <w:color w:val="231F20"/>
          <w:spacing w:val="1"/>
          <w:w w:val="95"/>
        </w:rPr>
        <w:t>го</w:t>
      </w:r>
      <w:r>
        <w:rPr>
          <w:color w:val="231F20"/>
          <w:w w:val="95"/>
        </w:rPr>
        <w:t>д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постоянны</w:t>
      </w:r>
      <w:r>
        <w:rPr>
          <w:color w:val="231F20"/>
          <w:w w:val="95"/>
        </w:rPr>
        <w:t>х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цена</w:t>
      </w:r>
      <w:r>
        <w:rPr>
          <w:color w:val="231F20"/>
          <w:w w:val="95"/>
        </w:rPr>
        <w:t>х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201</w:t>
      </w:r>
      <w:r>
        <w:rPr>
          <w:color w:val="231F20"/>
          <w:w w:val="95"/>
        </w:rPr>
        <w:t>5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spacing w:val="2"/>
          <w:w w:val="80"/>
        </w:rPr>
        <w:t>�</w:t>
      </w:r>
      <w:r>
        <w:rPr>
          <w:color w:val="231F20"/>
          <w:w w:val="80"/>
        </w:rPr>
        <w:t>)</w:t>
      </w:r>
      <w:r>
        <w:rPr>
          <w:color w:val="231F20"/>
          <w:spacing w:val="29"/>
          <w:w w:val="80"/>
        </w:rPr>
        <w:t> </w:t>
      </w:r>
      <w:r>
        <w:rPr>
          <w:color w:val="231F20"/>
          <w:spacing w:val="1"/>
          <w:w w:val="95"/>
        </w:rPr>
        <w:t>соответствует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2"/>
          <w:w w:val="95"/>
        </w:rPr>
        <w:t>дополнительном</w:t>
      </w:r>
      <w:r>
        <w:rPr>
          <w:color w:val="231F20"/>
          <w:w w:val="95"/>
        </w:rPr>
        <w:t>у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2"/>
          <w:w w:val="95"/>
        </w:rPr>
        <w:t>увеличе</w:t>
      </w:r>
      <w:r>
        <w:rPr>
          <w:color w:val="231F20"/>
          <w:w w:val="95"/>
        </w:rPr>
      </w:r>
      <w:r>
        <w:rPr>
          <w:color w:val="231F20"/>
          <w:spacing w:val="1"/>
          <w:w w:val="95"/>
          <w:u w:val="single" w:color="000000"/>
        </w:rPr>
        <w:t>ни</w:t>
      </w:r>
      <w:r>
        <w:rPr>
          <w:color w:val="231F20"/>
          <w:w w:val="95"/>
          <w:u w:val="single" w:color="000000"/>
        </w:rPr>
        <w:t>ю</w:t>
      </w:r>
      <w:r>
        <w:rPr>
          <w:color w:val="231F20"/>
          <w:spacing w:val="34"/>
          <w:w w:val="95"/>
          <w:u w:val="single" w:color="000000"/>
        </w:rPr>
        <w:t> </w:t>
      </w:r>
      <w:r>
        <w:rPr>
          <w:color w:val="231F20"/>
          <w:spacing w:val="34"/>
          <w:w w:val="95"/>
        </w:rPr>
      </w:r>
      <w:r>
        <w:rPr>
          <w:color w:val="231F20"/>
          <w:spacing w:val="2"/>
          <w:w w:val="95"/>
        </w:rPr>
        <w:t>ежегодног</w:t>
      </w:r>
      <w:r>
        <w:rPr>
          <w:color w:val="231F20"/>
          <w:w w:val="95"/>
        </w:rPr>
        <w:t>о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2"/>
          <w:w w:val="95"/>
        </w:rPr>
        <w:t>темп</w:t>
      </w:r>
      <w:r>
        <w:rPr>
          <w:color w:val="231F20"/>
          <w:w w:val="95"/>
        </w:rPr>
        <w:t>а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относ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159" w:lineRule="auto" w:before="14"/>
        <w:ind w:left="443" w:right="114"/>
        <w:jc w:val="both"/>
      </w:pPr>
      <w:r>
        <w:rPr>
          <w:color w:val="231F20"/>
          <w:spacing w:val="1"/>
          <w:w w:val="95"/>
        </w:rPr>
        <w:t>тельног</w:t>
      </w:r>
      <w:r>
        <w:rPr>
          <w:color w:val="231F20"/>
          <w:w w:val="95"/>
        </w:rPr>
        <w:t>о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ВНО</w:t>
      </w:r>
      <w:r>
        <w:rPr>
          <w:color w:val="231F20"/>
          <w:w w:val="95"/>
        </w:rPr>
        <w:t>К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26"/>
          <w:w w:val="95"/>
        </w:rPr>
        <w:t> </w:t>
      </w:r>
      <w:r>
        <w:rPr>
          <w:rFonts w:ascii="Euclid" w:hAnsi="Euclid" w:cs="Euclid" w:eastAsia="Euclid"/>
          <w:color w:val="000000"/>
          <w:spacing w:val="-2"/>
          <w:w w:val="95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95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-30"/>
          <w:w w:val="95"/>
          <w:sz w:val="24"/>
          <w:szCs w:val="24"/>
        </w:rPr>
        <w:t> </w:t>
      </w:r>
      <w:r>
        <w:rPr>
          <w:rFonts w:ascii="Georgia" w:hAnsi="Georgia" w:cs="Georgia" w:eastAsia="Georgia"/>
          <w:color w:val="231F20"/>
          <w:w w:val="95"/>
          <w:position w:val="10"/>
          <w:sz w:val="16"/>
          <w:szCs w:val="16"/>
        </w:rPr>
        <w:t>ср</w:t>
      </w:r>
      <w:r>
        <w:rPr>
          <w:color w:val="231F20"/>
          <w:w w:val="95"/>
        </w:rPr>
        <w:t>=</w:t>
      </w:r>
      <w:r>
        <w:rPr>
          <w:color w:val="231F20"/>
          <w:spacing w:val="27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4,3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%</w:t>
      </w:r>
      <w:r>
        <w:rPr>
          <w:rFonts w:ascii="Times New Roman" w:hAnsi="Times New Roman" w:cs="Times New Roman" w:eastAsia="Times New Roman"/>
          <w:b/>
          <w:bCs/>
          <w:color w:val="231F20"/>
          <w:spacing w:val="56"/>
          <w:w w:val="95"/>
        </w:rPr>
        <w:t> </w:t>
      </w:r>
      <w:r>
        <w:rPr>
          <w:color w:val="231F20"/>
          <w:w w:val="95"/>
        </w:rPr>
        <w:t>(0,75</w:t>
      </w:r>
      <w:r>
        <w:rPr>
          <w:rFonts w:ascii="Georgia" w:hAnsi="Georgia" w:cs="Georgia" w:eastAsia="Georgia"/>
          <w:i/>
          <w:color w:val="231F20"/>
          <w:w w:val="95"/>
        </w:rPr>
        <w:t>/</w:t>
      </w:r>
      <w:r>
        <w:rPr>
          <w:color w:val="231F20"/>
          <w:w w:val="95"/>
        </w:rPr>
        <w:t>17,4)</w:t>
      </w:r>
      <w:r>
        <w:rPr>
          <w:color w:val="231F20"/>
          <w:w w:val="95"/>
        </w:rPr>
        <w:t>�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ув</w:t>
      </w:r>
      <w:r>
        <w:rPr>
          <w:color w:val="231F20"/>
          <w:spacing w:val="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личение</w:t>
      </w:r>
      <w:r>
        <w:rPr>
          <w:color w:val="231F20"/>
          <w:w w:val="95"/>
        </w:rPr>
        <w:t>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соответстви</w:t>
      </w:r>
      <w:r>
        <w:rPr>
          <w:color w:val="231F20"/>
          <w:w w:val="95"/>
        </w:rPr>
        <w:t>и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(0</w:t>
      </w:r>
      <w:r>
        <w:rPr>
          <w:color w:val="231F20"/>
          <w:spacing w:val="3"/>
          <w:w w:val="95"/>
        </w:rPr>
        <w:t>�</w:t>
      </w:r>
      <w:r>
        <w:rPr>
          <w:color w:val="231F20"/>
          <w:w w:val="95"/>
        </w:rPr>
        <w:t>1)</w:t>
      </w:r>
      <w:r>
        <w:rPr>
          <w:color w:val="231F20"/>
          <w:w w:val="95"/>
        </w:rPr>
        <w:t>,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должн</w:t>
      </w:r>
      <w:r>
        <w:rPr>
          <w:color w:val="231F20"/>
          <w:w w:val="95"/>
        </w:rPr>
        <w:t>о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вызват</w:t>
      </w:r>
      <w:r>
        <w:rPr>
          <w:color w:val="231F20"/>
          <w:w w:val="95"/>
        </w:rPr>
        <w:t>ь</w:t>
      </w:r>
      <w:r>
        <w:rPr>
          <w:color w:val="231F20"/>
          <w:spacing w:val="8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дополни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-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тельно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увеличени</w:t>
      </w:r>
      <w:r>
        <w:rPr>
          <w:color w:val="231F20"/>
          <w:w w:val="95"/>
        </w:rPr>
        <w:t>е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1"/>
          <w:w w:val="95"/>
        </w:rPr>
        <w:t>среднегодовог</w:t>
      </w:r>
      <w:r>
        <w:rPr>
          <w:color w:val="231F20"/>
          <w:w w:val="95"/>
        </w:rPr>
        <w:t>о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1"/>
          <w:w w:val="95"/>
        </w:rPr>
        <w:t>темп</w:t>
      </w:r>
      <w:r>
        <w:rPr>
          <w:color w:val="231F20"/>
          <w:w w:val="95"/>
        </w:rPr>
        <w:t>а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1"/>
          <w:w w:val="95"/>
        </w:rPr>
        <w:t>относительного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  <w:position w:val="1"/>
        </w:rPr>
        <w:t>роста</w:t>
      </w:r>
      <w:r>
        <w:rPr>
          <w:color w:val="231F20"/>
          <w:spacing w:val="-2"/>
          <w:w w:val="95"/>
          <w:position w:val="1"/>
        </w:rPr>
        <w:t> </w:t>
      </w:r>
      <w:r>
        <w:rPr>
          <w:color w:val="231F20"/>
          <w:w w:val="95"/>
          <w:position w:val="1"/>
        </w:rPr>
        <w:t>ВВП</w:t>
      </w:r>
      <w:r>
        <w:rPr>
          <w:color w:val="231F20"/>
          <w:spacing w:val="-1"/>
          <w:w w:val="95"/>
          <w:position w:val="1"/>
        </w:rPr>
        <w:t> </w:t>
      </w:r>
      <w:r>
        <w:rPr>
          <w:color w:val="231F20"/>
          <w:w w:val="95"/>
          <w:position w:val="1"/>
        </w:rPr>
        <w:t>(</w:t>
      </w:r>
      <w:r>
        <w:rPr>
          <w:color w:val="231F20"/>
          <w:spacing w:val="-43"/>
          <w:w w:val="95"/>
          <w:position w:val="1"/>
        </w:rPr>
        <w:t> </w:t>
      </w:r>
      <w:r>
        <w:rPr>
          <w:rFonts w:ascii="Symbol" w:hAnsi="Symbol" w:cs="Symbol" w:eastAsia="Symbol"/>
          <w:color w:val="000000"/>
          <w:spacing w:val="-159"/>
          <w:w w:val="9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17"/>
          <w:w w:val="95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17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99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12"/>
          <w:w w:val="9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21"/>
          <w:w w:val="95"/>
          <w:position w:val="5"/>
          <w:sz w:val="27"/>
          <w:szCs w:val="27"/>
        </w:rPr>
        <w:t> </w:t>
      </w:r>
      <w:r>
        <w:rPr>
          <w:shadow w:val="0"/>
          <w:color w:val="231F20"/>
          <w:w w:val="95"/>
          <w:position w:val="10"/>
          <w:sz w:val="16"/>
          <w:szCs w:val="16"/>
        </w:rPr>
        <w:t>ср</w:t>
      </w:r>
      <w:r>
        <w:rPr>
          <w:shadow w:val="0"/>
          <w:color w:val="231F20"/>
          <w:w w:val="95"/>
          <w:position w:val="1"/>
        </w:rPr>
        <w:t>)</w:t>
      </w:r>
      <w:r>
        <w:rPr>
          <w:shadow w:val="0"/>
          <w:color w:val="231F20"/>
          <w:spacing w:val="-1"/>
          <w:w w:val="95"/>
          <w:position w:val="1"/>
        </w:rPr>
        <w:t> </w:t>
      </w:r>
      <w:r>
        <w:rPr>
          <w:shadow w:val="0"/>
          <w:color w:val="231F20"/>
          <w:w w:val="95"/>
          <w:position w:val="1"/>
        </w:rPr>
        <w:t>даже</w:t>
      </w:r>
      <w:r>
        <w:rPr>
          <w:shadow w:val="0"/>
          <w:color w:val="231F20"/>
          <w:spacing w:val="-2"/>
          <w:w w:val="95"/>
          <w:position w:val="1"/>
        </w:rPr>
        <w:t> </w:t>
      </w:r>
      <w:r>
        <w:rPr>
          <w:shadow w:val="0"/>
          <w:color w:val="231F20"/>
          <w:w w:val="95"/>
          <w:position w:val="1"/>
        </w:rPr>
        <w:t>при</w:t>
      </w:r>
      <w:r>
        <w:rPr>
          <w:shadow w:val="0"/>
          <w:color w:val="231F20"/>
          <w:spacing w:val="-1"/>
          <w:w w:val="95"/>
          <w:position w:val="1"/>
        </w:rPr>
        <w:t> </w:t>
      </w:r>
      <w:r>
        <w:rPr>
          <w:shadow w:val="0"/>
          <w:color w:val="231F20"/>
          <w:w w:val="95"/>
          <w:position w:val="1"/>
        </w:rPr>
        <w:t>сложившейся</w:t>
      </w:r>
      <w:r>
        <w:rPr>
          <w:shadow w:val="0"/>
          <w:color w:val="231F20"/>
          <w:spacing w:val="-14"/>
          <w:w w:val="100"/>
          <w:position w:val="1"/>
        </w:rPr>
        <w:t> </w:t>
      </w:r>
      <w:r>
        <w:rPr>
          <w:shadow w:val="0"/>
          <w:color w:val="231F20"/>
          <w:w w:val="95"/>
          <w:position w:val="1"/>
        </w:rPr>
        <w:t>относительно</w:t>
      </w:r>
      <w:r>
        <w:rPr>
          <w:shadow w:val="0"/>
          <w:color w:val="231F20"/>
          <w:spacing w:val="-5"/>
          <w:w w:val="95"/>
          <w:position w:val="1"/>
        </w:rPr>
        <w:t> </w:t>
      </w:r>
      <w:r>
        <w:rPr>
          <w:shadow w:val="0"/>
          <w:color w:val="231F20"/>
          <w:w w:val="95"/>
          <w:position w:val="1"/>
        </w:rPr>
        <w:t>не</w:t>
      </w:r>
      <w:r>
        <w:rPr>
          <w:shadow w:val="0"/>
          <w:color w:val="231F20"/>
          <w:w w:val="95"/>
          <w:position w:val="1"/>
        </w:rPr>
        <w:t>-</w:t>
      </w:r>
      <w:r>
        <w:rPr>
          <w:shadow w:val="0"/>
          <w:color w:val="000000"/>
          <w:w w:val="100"/>
        </w:rPr>
      </w:r>
    </w:p>
    <w:p>
      <w:pPr>
        <w:spacing w:line="17" w:lineRule="exact"/>
        <w:ind w:left="0" w:right="2148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cp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17" w:lineRule="exact"/>
        <w:jc w:val="right"/>
        <w:rPr>
          <w:rFonts w:ascii="Arial" w:hAnsi="Arial" w:cs="Arial" w:eastAsia="Arial"/>
          <w:sz w:val="17"/>
          <w:szCs w:val="17"/>
        </w:rPr>
        <w:sectPr>
          <w:headerReference w:type="default" r:id="rId15"/>
          <w:headerReference w:type="even" r:id="rId16"/>
          <w:pgSz w:w="9355" w:h="13620"/>
          <w:pgMar w:header="775" w:footer="0" w:top="1180" w:bottom="280" w:left="520" w:right="620"/>
        </w:sectPr>
      </w:pPr>
    </w:p>
    <w:p>
      <w:pPr>
        <w:pStyle w:val="BodyText"/>
        <w:spacing w:line="350" w:lineRule="exact"/>
        <w:ind w:left="443" w:right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312.234009pt;margin-top:1.940041pt;width:7.031pt;height:.1pt;mso-position-horizontal-relative:page;mso-position-vertical-relative:paragraph;z-index:-12561" coordorigin="6245,39" coordsize="141,2">
            <v:shape style="position:absolute;left:6245;top:39;width:141;height:2" coordorigin="6245,39" coordsize="141,0" path="m6245,39l6385,39e" filled="f" stroked="t" strokeweight=".742pt" strokecolor="#231F20">
              <v:path arrowok="t"/>
            </v:shape>
            <w10:wrap type="none"/>
          </v:group>
        </w:pict>
      </w:r>
      <w:r>
        <w:rPr>
          <w:color w:val="231F20"/>
          <w:w w:val="100"/>
        </w:rPr>
        <w:t>высокой</w:t>
      </w:r>
      <w:r>
        <w:rPr>
          <w:color w:val="231F20"/>
          <w:spacing w:val="-29"/>
          <w:w w:val="100"/>
        </w:rPr>
        <w:t> </w:t>
      </w:r>
      <w:r>
        <w:rPr>
          <w:color w:val="231F20"/>
          <w:w w:val="100"/>
        </w:rPr>
        <w:t>эффективности</w:t>
      </w:r>
      <w:r>
        <w:rPr>
          <w:color w:val="231F20"/>
          <w:spacing w:val="-28"/>
          <w:w w:val="100"/>
        </w:rPr>
        <w:t> </w:t>
      </w:r>
      <w:r>
        <w:rPr>
          <w:color w:val="231F20"/>
          <w:w w:val="100"/>
        </w:rPr>
        <w:t>ВНОК,</w:t>
      </w:r>
      <w:r>
        <w:rPr>
          <w:color w:val="231F20"/>
          <w:spacing w:val="-28"/>
          <w:w w:val="100"/>
        </w:rPr>
        <w:t> </w:t>
      </w:r>
      <w:r>
        <w:rPr>
          <w:color w:val="231F20"/>
          <w:w w:val="100"/>
        </w:rPr>
        <w:t>равной:</w:t>
      </w:r>
      <w:r>
        <w:rPr>
          <w:color w:val="231F20"/>
          <w:spacing w:val="-29"/>
          <w:w w:val="100"/>
        </w:rPr>
        <w:t> </w:t>
      </w:r>
      <w:r>
        <w:rPr>
          <w:rFonts w:ascii="Arial" w:hAnsi="Arial" w:cs="Arial" w:eastAsia="Arial"/>
          <w:color w:val="231F20"/>
          <w:spacing w:val="-6"/>
          <w:w w:val="100"/>
          <w:position w:val="3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100"/>
          <w:position w:val="-4"/>
          <w:sz w:val="17"/>
          <w:szCs w:val="17"/>
        </w:rPr>
        <w:t>C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56" w:lineRule="exact" w:before="39"/>
        <w:ind w:left="1049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cp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pStyle w:val="BodyText"/>
        <w:spacing w:line="331" w:lineRule="exact"/>
        <w:ind w:left="107" w:right="0"/>
        <w:jc w:val="left"/>
      </w:pPr>
      <w:r>
        <w:rPr>
          <w:w w:val="100"/>
        </w:rPr>
        <w:br w:type="column"/>
      </w:r>
      <w:r>
        <w:rPr>
          <w:color w:val="231F20"/>
          <w:w w:val="100"/>
        </w:rPr>
        <w:t>=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0,59:</w:t>
      </w:r>
      <w:r>
        <w:rPr>
          <w:color w:val="000000"/>
          <w:w w:val="100"/>
        </w:rPr>
      </w:r>
    </w:p>
    <w:p>
      <w:pPr>
        <w:spacing w:after="0" w:line="331" w:lineRule="exact"/>
        <w:jc w:val="left"/>
        <w:sectPr>
          <w:type w:val="continuous"/>
          <w:pgSz w:w="9355" w:h="13620"/>
          <w:pgMar w:top="1340" w:bottom="280" w:left="520" w:right="620"/>
          <w:cols w:num="2" w:equalWidth="0">
            <w:col w:w="5990" w:space="40"/>
            <w:col w:w="2185"/>
          </w:cols>
        </w:sectPr>
      </w:pPr>
    </w:p>
    <w:p>
      <w:pPr>
        <w:tabs>
          <w:tab w:pos="7533" w:val="left" w:leader="none"/>
        </w:tabs>
        <w:spacing w:line="353" w:lineRule="exact"/>
        <w:ind w:left="2381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/>
        <w:pict>
          <v:group style="position:absolute;margin-left:189.271896pt;margin-top:1.993178pt;width:7.031pt;height:.1pt;mso-position-horizontal-relative:page;mso-position-vertical-relative:paragraph;z-index:-12560" coordorigin="3785,40" coordsize="141,2">
            <v:shape style="position:absolute;left:3785;top:40;width:141;height:2" coordorigin="3785,40" coordsize="141,0" path="m3785,40l3926,40e" filled="f" stroked="t" strokeweight=".742pt" strokecolor="#231F20">
              <v:path arrowok="t"/>
            </v:shape>
            <w10:wrap type="none"/>
          </v:group>
        </w:pict>
      </w:r>
      <w:r>
        <w:rPr>
          <w:rFonts w:ascii="Symbol" w:hAnsi="Symbol" w:cs="Symbol" w:eastAsia="Symbol"/>
          <w:spacing w:val="-159"/>
          <w:w w:val="95"/>
          <w:sz w:val="27"/>
          <w:szCs w:val="27"/>
        </w:rPr>
        <w:t></w:t>
      </w:r>
      <w:r>
        <w:rPr>
          <w:rFonts w:ascii="Cambria" w:hAnsi="Cambria" w:cs="Cambria" w:eastAsia="Cambria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spacing w:val="-20"/>
          <w:w w:val="95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spacing w:val="-20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spacing w:val="-99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112"/>
          <w:w w:val="9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24"/>
          <w:w w:val="95"/>
          <w:position w:val="5"/>
          <w:sz w:val="27"/>
          <w:szCs w:val="27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0"/>
          <w:sz w:val="16"/>
          <w:szCs w:val="16"/>
        </w:rPr>
        <w:t>ср</w:t>
      </w:r>
      <w:r>
        <w:rPr>
          <w:rFonts w:ascii="Malgun Gothic" w:hAnsi="Malgun Gothic" w:cs="Malgun Gothic" w:eastAsia="Malgun Gothic"/>
          <w:shadow w:val="0"/>
          <w:color w:val="231F20"/>
          <w:spacing w:val="12"/>
          <w:w w:val="95"/>
          <w:position w:val="10"/>
          <w:sz w:val="16"/>
          <w:szCs w:val="16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28"/>
          <w:w w:val="95"/>
          <w:position w:val="1"/>
          <w:sz w:val="28"/>
          <w:szCs w:val="28"/>
        </w:rPr>
        <w:t> </w:t>
      </w:r>
      <w:r>
        <w:rPr>
          <w:rFonts w:ascii="Arial" w:hAnsi="Arial" w:cs="Arial" w:eastAsia="Arial"/>
          <w:shadow w:val="0"/>
          <w:color w:val="231F20"/>
          <w:spacing w:val="-5"/>
          <w:w w:val="95"/>
          <w:position w:val="4"/>
          <w:sz w:val="30"/>
          <w:szCs w:val="30"/>
        </w:rPr>
        <w:t>η</w:t>
      </w:r>
      <w:r>
        <w:rPr>
          <w:rFonts w:ascii="Arial" w:hAnsi="Arial" w:cs="Arial" w:eastAsia="Arial"/>
          <w:i/>
          <w:shadow w:val="0"/>
          <w:color w:val="231F20"/>
          <w:w w:val="95"/>
          <w:position w:val="-3"/>
          <w:sz w:val="17"/>
          <w:szCs w:val="17"/>
        </w:rPr>
        <w:t>C</w:t>
      </w:r>
      <w:r>
        <w:rPr>
          <w:rFonts w:ascii="Arial" w:hAnsi="Arial" w:cs="Arial" w:eastAsia="Arial"/>
          <w:i/>
          <w:shadow w:val="0"/>
          <w:color w:val="231F20"/>
          <w:spacing w:val="32"/>
          <w:w w:val="95"/>
          <w:position w:val="-3"/>
          <w:sz w:val="17"/>
          <w:szCs w:val="17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28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0,59</w:t>
      </w:r>
      <w:r>
        <w:rPr>
          <w:rFonts w:ascii="Malgun Gothic" w:hAnsi="Malgun Gothic" w:cs="Malgun Gothic" w:eastAsia="Malgun Gothic"/>
          <w:shadow w:val="0"/>
          <w:color w:val="231F20"/>
          <w:spacing w:val="-29"/>
          <w:w w:val="95"/>
          <w:position w:val="1"/>
          <w:sz w:val="28"/>
          <w:szCs w:val="28"/>
        </w:rPr>
        <w:t> </w:t>
      </w:r>
      <w:r>
        <w:rPr>
          <w:rFonts w:ascii="Arial" w:hAnsi="Arial" w:cs="Arial" w:eastAsia="Arial"/>
          <w:shadow w:val="0"/>
          <w:color w:val="231F20"/>
          <w:w w:val="95"/>
          <w:position w:val="1"/>
          <w:sz w:val="28"/>
          <w:szCs w:val="28"/>
        </w:rPr>
        <w:t>×</w:t>
      </w:r>
      <w:r>
        <w:rPr>
          <w:rFonts w:ascii="Arial" w:hAnsi="Arial" w:cs="Arial" w:eastAsia="Arial"/>
          <w:shadow w:val="0"/>
          <w:color w:val="231F20"/>
          <w:spacing w:val="-14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4,3%</w:t>
      </w:r>
      <w:r>
        <w:rPr>
          <w:rFonts w:ascii="Malgun Gothic" w:hAnsi="Malgun Gothic" w:cs="Malgun Gothic" w:eastAsia="Malgun Gothic"/>
          <w:shadow w:val="0"/>
          <w:color w:val="231F20"/>
          <w:spacing w:val="-28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28"/>
          <w:w w:val="95"/>
          <w:position w:val="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hadow w:val="0"/>
          <w:color w:val="231F20"/>
          <w:w w:val="95"/>
          <w:position w:val="1"/>
          <w:sz w:val="28"/>
          <w:szCs w:val="28"/>
        </w:rPr>
        <w:t>2,5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%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�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ab/>
      </w:r>
      <w:r>
        <w:rPr>
          <w:rFonts w:ascii="Malgun Gothic" w:hAnsi="Malgun Gothic" w:cs="Malgun Gothic" w:eastAsia="Malgun Gothic"/>
          <w:shadow w:val="0"/>
          <w:color w:val="231F20"/>
          <w:w w:val="80"/>
          <w:position w:val="1"/>
          <w:sz w:val="28"/>
          <w:szCs w:val="28"/>
        </w:rPr>
        <w:t>(1</w:t>
      </w:r>
      <w:r>
        <w:rPr>
          <w:rFonts w:ascii="Malgun Gothic" w:hAnsi="Malgun Gothic" w:cs="Malgun Gothic" w:eastAsia="Malgun Gothic"/>
          <w:shadow w:val="0"/>
          <w:color w:val="231F20"/>
          <w:w w:val="80"/>
          <w:position w:val="1"/>
          <w:sz w:val="28"/>
          <w:szCs w:val="28"/>
        </w:rPr>
        <w:t>�</w:t>
      </w:r>
      <w:r>
        <w:rPr>
          <w:rFonts w:ascii="Malgun Gothic" w:hAnsi="Malgun Gothic" w:cs="Malgun Gothic" w:eastAsia="Malgun Gothic"/>
          <w:shadow w:val="0"/>
          <w:color w:val="231F20"/>
          <w:w w:val="80"/>
          <w:position w:val="1"/>
          <w:sz w:val="28"/>
          <w:szCs w:val="28"/>
        </w:rPr>
        <w:t>3)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8"/>
          <w:szCs w:val="28"/>
        </w:rPr>
      </w:r>
    </w:p>
    <w:p>
      <w:pPr>
        <w:spacing w:line="165" w:lineRule="auto" w:before="72"/>
        <w:ind w:left="443" w:right="117" w:firstLine="283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Тако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дополнительно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увеличени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среднегодовог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те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15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си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л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ь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г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15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1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ВВ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spacing w:val="15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73"/>
          <w:w w:val="95"/>
          <w:position w:val="1"/>
          <w:sz w:val="28"/>
          <w:szCs w:val="28"/>
        </w:rPr>
        <w:t> </w:t>
      </w:r>
      <w:r>
        <w:rPr>
          <w:rFonts w:ascii="Symbol" w:hAnsi="Symbol" w:cs="Symbol" w:eastAsia="Symbol"/>
          <w:color w:val="000000"/>
          <w:spacing w:val="-159"/>
          <w:w w:val="9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15"/>
          <w:w w:val="95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15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99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12"/>
          <w:w w:val="9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34"/>
          <w:w w:val="95"/>
          <w:position w:val="5"/>
          <w:sz w:val="27"/>
          <w:szCs w:val="27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1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2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,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5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%</w:t>
      </w:r>
      <w:r>
        <w:rPr>
          <w:rFonts w:ascii="Malgun Gothic" w:hAnsi="Malgun Gothic" w:cs="Malgun Gothic" w:eastAsia="Malgun Gothic"/>
          <w:shadow w:val="0"/>
          <w:color w:val="231F20"/>
          <w:spacing w:val="15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у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ж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е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100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п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т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е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р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я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н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о</w:t>
      </w:r>
      <w:r>
        <w:rPr>
          <w:rFonts w:ascii="Malgun Gothic" w:hAnsi="Malgun Gothic" w:cs="Malgun Gothic" w:eastAsia="Malgun Gothic"/>
          <w:shadow w:val="0"/>
          <w:color w:val="231F20"/>
          <w:spacing w:val="-8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8"/>
          <w:w w:val="95"/>
          <w:position w:val="1"/>
          <w:sz w:val="28"/>
          <w:szCs w:val="28"/>
        </w:rPr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shadow w:val="0"/>
          <w:color w:val="231F20"/>
          <w:spacing w:val="-3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8"/>
          <w:szCs w:val="28"/>
        </w:rPr>
        <w:t>продолжае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shadow w:val="0"/>
          <w:color w:val="231F20"/>
          <w:spacing w:val="-3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8"/>
          <w:szCs w:val="28"/>
        </w:rPr>
        <w:t>терятьс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shadow w:val="0"/>
          <w:color w:val="231F20"/>
          <w:spacing w:val="-3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8"/>
          <w:szCs w:val="28"/>
        </w:rPr>
        <w:t>пр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shadow w:val="0"/>
          <w:color w:val="231F20"/>
          <w:spacing w:val="-3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8"/>
          <w:szCs w:val="28"/>
        </w:rPr>
        <w:t>существующе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8"/>
          <w:szCs w:val="28"/>
        </w:rPr>
        <w:t>й</w:t>
      </w:r>
      <w:r>
        <w:rPr>
          <w:rFonts w:ascii="Malgun Gothic" w:hAnsi="Malgun Gothic" w:cs="Malgun Gothic" w:eastAsia="Malgun Gothic"/>
          <w:shadow w:val="0"/>
          <w:color w:val="231F20"/>
          <w:spacing w:val="-34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0"/>
          <w:sz w:val="28"/>
          <w:szCs w:val="28"/>
        </w:rPr>
        <w:t>политик</w:t>
      </w:r>
      <w:r>
        <w:rPr>
          <w:rFonts w:ascii="Malgun Gothic" w:hAnsi="Malgun Gothic" w:cs="Malgun Gothic" w:eastAsia="Malgun Gothic"/>
          <w:shadow w:val="0"/>
          <w:color w:val="231F20"/>
          <w:w w:val="90"/>
          <w:sz w:val="28"/>
          <w:szCs w:val="28"/>
        </w:rPr>
        <w:t>е</w:t>
      </w:r>
      <w:r>
        <w:rPr>
          <w:rFonts w:ascii="Malgun Gothic" w:hAnsi="Malgun Gothic" w:cs="Malgun Gothic" w:eastAsia="Malgun Gothic"/>
          <w:shadow w:val="0"/>
          <w:color w:val="231F20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spacing w:val="-1"/>
          <w:w w:val="90"/>
          <w:sz w:val="28"/>
          <w:szCs w:val="28"/>
        </w:rPr>
        <w:t>недофи</w:t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w w:val="90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w w:val="90"/>
          <w:sz w:val="28"/>
          <w:szCs w:val="28"/>
        </w:rPr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w w:val="90"/>
          <w:sz w:val="28"/>
          <w:szCs w:val="28"/>
        </w:rPr>
        <w:t>нансирования</w:t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spacing w:val="38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w w:val="90"/>
          <w:sz w:val="28"/>
          <w:szCs w:val="28"/>
        </w:rPr>
        <w:t>инвестиций</w:t>
      </w:r>
      <w:r>
        <w:rPr>
          <w:rFonts w:ascii="Malgun Gothic" w:hAnsi="Malgun Gothic" w:cs="Malgun Gothic" w:eastAsia="Malgun Gothic"/>
          <w:shadow w:val="0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8"/>
          <w:szCs w:val="28"/>
        </w:rPr>
      </w:r>
    </w:p>
    <w:p>
      <w:pPr>
        <w:pStyle w:val="BodyText"/>
        <w:spacing w:line="165" w:lineRule="auto"/>
        <w:ind w:left="443" w:right="107" w:firstLine="283"/>
        <w:jc w:val="both"/>
      </w:pPr>
      <w:r>
        <w:rPr>
          <w:color w:val="231F20"/>
          <w:spacing w:val="3"/>
          <w:w w:val="95"/>
        </w:rPr>
        <w:t>Проведенны</w:t>
      </w:r>
      <w:r>
        <w:rPr>
          <w:color w:val="231F20"/>
          <w:w w:val="95"/>
        </w:rPr>
        <w:t>й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3"/>
          <w:w w:val="95"/>
        </w:rPr>
        <w:t>анали</w:t>
      </w:r>
      <w:r>
        <w:rPr>
          <w:color w:val="231F20"/>
          <w:w w:val="95"/>
        </w:rPr>
        <w:t>з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2"/>
          <w:w w:val="95"/>
        </w:rPr>
        <w:t>показывает</w:t>
      </w:r>
      <w:r>
        <w:rPr>
          <w:color w:val="231F20"/>
          <w:w w:val="95"/>
        </w:rPr>
        <w:t>,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3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7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78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95"/>
        </w:rPr>
        <w:t>ново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37"/>
          <w:w w:val="95"/>
        </w:rPr>
        <w:t> </w:t>
      </w:r>
      <w:r>
        <w:rPr>
          <w:color w:val="231F20"/>
          <w:spacing w:val="2"/>
          <w:w w:val="95"/>
        </w:rPr>
        <w:t>России</w:t>
      </w:r>
      <w:r>
        <w:rPr>
          <w:color w:val="231F20"/>
          <w:spacing w:val="3"/>
          <w:w w:val="99"/>
        </w:rPr>
        <w:t> </w:t>
      </w:r>
      <w:r>
        <w:rPr>
          <w:color w:val="231F20"/>
          <w:w w:val="95"/>
        </w:rPr>
        <w:t>(1992–2024</w:t>
      </w:r>
      <w:r>
        <w:rPr>
          <w:color w:val="231F20"/>
          <w:w w:val="95"/>
        </w:rPr>
        <w:t>,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3</w:t>
      </w:r>
      <w:r>
        <w:rPr>
          <w:color w:val="231F20"/>
          <w:w w:val="95"/>
        </w:rPr>
        <w:t>3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года</w:t>
      </w:r>
      <w:r>
        <w:rPr>
          <w:color w:val="231F20"/>
          <w:w w:val="95"/>
        </w:rPr>
        <w:t>)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протяжени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всег</w:t>
      </w:r>
      <w:r>
        <w:rPr>
          <w:color w:val="231F20"/>
          <w:w w:val="95"/>
        </w:rPr>
        <w:t>о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период</w:t>
      </w:r>
      <w:r>
        <w:rPr>
          <w:color w:val="231F20"/>
          <w:w w:val="95"/>
        </w:rPr>
        <w:t>а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е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ществования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структура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макроэкономики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изменялась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мало,</w:t>
      </w:r>
      <w:r>
        <w:rPr>
          <w:color w:val="231F20"/>
          <w:w w:val="96"/>
        </w:rPr>
        <w:t> </w:t>
      </w:r>
      <w:r>
        <w:rPr>
          <w:color w:val="231F20"/>
          <w:spacing w:val="5"/>
          <w:w w:val="95"/>
        </w:rPr>
        <w:t>слаб</w:t>
      </w:r>
      <w:r>
        <w:rPr>
          <w:color w:val="231F20"/>
          <w:w w:val="95"/>
        </w:rPr>
        <w:t>о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5"/>
          <w:w w:val="95"/>
        </w:rPr>
        <w:t>диверсифицировалась</w:t>
      </w:r>
      <w:r>
        <w:rPr>
          <w:color w:val="231F20"/>
          <w:w w:val="95"/>
        </w:rPr>
        <w:t>,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5"/>
          <w:w w:val="95"/>
        </w:rPr>
        <w:t>оставалас</w:t>
      </w:r>
      <w:r>
        <w:rPr>
          <w:color w:val="231F20"/>
          <w:w w:val="95"/>
        </w:rPr>
        <w:t>ь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4"/>
          <w:w w:val="95"/>
        </w:rPr>
        <w:t>примитивной,</w:t>
      </w:r>
      <w:r>
        <w:rPr>
          <w:color w:val="231F20"/>
          <w:spacing w:val="5"/>
          <w:w w:val="98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п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я</w:t>
      </w:r>
      <w:r>
        <w:rPr>
          <w:color w:val="231F20"/>
          <w:w w:val="95"/>
        </w:rPr>
        <w:t>ю</w:t>
      </w:r>
      <w:r>
        <w:rPr>
          <w:color w:val="231F20"/>
          <w:w w:val="95"/>
        </w:rPr>
        <w:t>щ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м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м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1"/>
          <w:w w:val="95"/>
        </w:rPr>
        <w:t>в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щ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сп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w w:val="91"/>
        </w:rPr>
        <w:t> </w:t>
      </w:r>
      <w:r>
        <w:rPr>
          <w:color w:val="231F20"/>
          <w:spacing w:val="1"/>
          <w:w w:val="95"/>
        </w:rPr>
        <w:t>углеводородног</w:t>
      </w:r>
      <w:r>
        <w:rPr>
          <w:color w:val="231F20"/>
          <w:w w:val="95"/>
        </w:rPr>
        <w:t>о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сырь</w:t>
      </w:r>
      <w:r>
        <w:rPr>
          <w:color w:val="231F20"/>
          <w:w w:val="95"/>
        </w:rPr>
        <w:t>я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1"/>
          <w:w w:val="95"/>
        </w:rPr>
        <w:t>топлива</w:t>
      </w:r>
      <w:r>
        <w:rPr>
          <w:color w:val="231F20"/>
          <w:w w:val="95"/>
        </w:rPr>
        <w:t>�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Ситуаци</w:t>
      </w:r>
      <w:r>
        <w:rPr>
          <w:color w:val="231F20"/>
          <w:w w:val="95"/>
        </w:rPr>
        <w:t>я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1"/>
          <w:w w:val="95"/>
        </w:rPr>
        <w:t>усугублялась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type w:val="continuous"/>
          <w:pgSz w:w="9355" w:h="13620"/>
          <w:pgMar w:top="134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41"/>
        <w:jc w:val="both"/>
      </w:pP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продолжае</w:t>
      </w:r>
      <w:r>
        <w:rPr>
          <w:color w:val="231F20"/>
          <w:w w:val="95"/>
        </w:rPr>
        <w:t>т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усугублятьс</w:t>
      </w:r>
      <w:r>
        <w:rPr>
          <w:color w:val="231F20"/>
          <w:w w:val="95"/>
        </w:rPr>
        <w:t>я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неэффективность</w:t>
      </w:r>
      <w:r>
        <w:rPr>
          <w:color w:val="231F20"/>
          <w:w w:val="95"/>
        </w:rPr>
        <w:t>ю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работ</w:t>
      </w:r>
      <w:r>
        <w:rPr>
          <w:color w:val="231F20"/>
          <w:w w:val="95"/>
        </w:rPr>
        <w:t>ы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ф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95"/>
        </w:rPr>
        <w:t>нансово-экономическог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2"/>
          <w:w w:val="95"/>
        </w:rPr>
        <w:t>блок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Правительства</w:t>
      </w:r>
      <w:r>
        <w:rPr>
          <w:color w:val="231F20"/>
          <w:w w:val="95"/>
        </w:rPr>
        <w:t>,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д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все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Правительств</w:t>
      </w:r>
      <w:r>
        <w:rPr>
          <w:color w:val="231F20"/>
          <w:w w:val="95"/>
        </w:rPr>
        <w:t>а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Ф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предыдущег</w:t>
      </w:r>
      <w:r>
        <w:rPr>
          <w:color w:val="231F20"/>
          <w:w w:val="95"/>
        </w:rPr>
        <w:t>о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настоящег</w:t>
      </w:r>
      <w:r>
        <w:rPr>
          <w:color w:val="231F20"/>
          <w:w w:val="95"/>
        </w:rPr>
        <w:t>о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состава,</w:t>
      </w:r>
      <w:r>
        <w:rPr>
          <w:color w:val="231F20"/>
          <w:spacing w:val="1"/>
          <w:w w:val="97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ак</w:t>
      </w:r>
      <w:r>
        <w:rPr>
          <w:color w:val="231F20"/>
          <w:spacing w:val="1"/>
          <w:w w:val="95"/>
        </w:rPr>
        <w:t>ж</w:t>
      </w:r>
      <w:r>
        <w:rPr>
          <w:color w:val="231F20"/>
          <w:w w:val="95"/>
        </w:rPr>
        <w:t>е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,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ме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,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1"/>
          <w:w w:val="95"/>
        </w:rPr>
        <w:t>пр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вл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ю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ал</w:t>
      </w:r>
      <w:r>
        <w:rPr>
          <w:color w:val="231F20"/>
          <w:spacing w:val="1"/>
          <w:w w:val="95"/>
        </w:rPr>
        <w:t>ю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ны</w:t>
      </w:r>
      <w:r>
        <w:rPr>
          <w:color w:val="231F20"/>
          <w:w w:val="95"/>
        </w:rPr>
        <w:t>м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ку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ом</w:t>
      </w:r>
      <w:r>
        <w:rPr>
          <w:color w:val="231F20"/>
          <w:spacing w:val="1"/>
          <w:w w:val="92"/>
        </w:rPr>
        <w:t> </w:t>
      </w:r>
      <w:r>
        <w:rPr>
          <w:color w:val="231F20"/>
          <w:spacing w:val="-2"/>
          <w:w w:val="95"/>
        </w:rPr>
        <w:t>доллар</w:t>
      </w:r>
      <w:r>
        <w:rPr>
          <w:color w:val="231F20"/>
          <w:w w:val="95"/>
        </w:rPr>
        <w:t>а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евро</w:t>
      </w:r>
      <w:r>
        <w:rPr>
          <w:color w:val="231F20"/>
          <w:w w:val="95"/>
        </w:rPr>
        <w:t>,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ключево</w:t>
      </w:r>
      <w:r>
        <w:rPr>
          <w:color w:val="231F20"/>
          <w:w w:val="95"/>
        </w:rPr>
        <w:t>й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"/>
          <w:w w:val="95"/>
        </w:rPr>
        <w:t>ставк</w:t>
      </w:r>
      <w:r>
        <w:rPr>
          <w:color w:val="231F20"/>
          <w:w w:val="95"/>
        </w:rPr>
        <w:t>и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рефинансирования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67"/>
          <w:w w:val="95"/>
        </w:rPr>
        <w:t> </w:t>
      </w:r>
      <w:r>
        <w:rPr>
          <w:color w:val="231F20"/>
          <w:w w:val="95"/>
        </w:rPr>
        <w:t>всем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95"/>
        </w:rPr>
        <w:t>периоде</w:t>
      </w:r>
      <w:r>
        <w:rPr>
          <w:color w:val="231F20"/>
          <w:spacing w:val="-67"/>
          <w:w w:val="95"/>
        </w:rPr>
        <w:t> </w:t>
      </w:r>
      <w:r>
        <w:rPr>
          <w:color w:val="231F20"/>
          <w:w w:val="95"/>
        </w:rPr>
        <w:t>после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95"/>
        </w:rPr>
        <w:t>2008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50" w:lineRule="auto"/>
        <w:ind w:right="2232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3"/>
          <w:w w:val="95"/>
        </w:rPr>
        <w:t>В</w:t>
      </w:r>
      <w:r>
        <w:rPr>
          <w:rFonts w:ascii="Arial" w:hAnsi="Arial" w:cs="Arial" w:eastAsia="Arial"/>
          <w:color w:val="231F20"/>
          <w:w w:val="95"/>
        </w:rPr>
        <w:t>ы</w:t>
      </w:r>
      <w:r>
        <w:rPr>
          <w:rFonts w:ascii="Arial" w:hAnsi="Arial" w:cs="Arial" w:eastAsia="Arial"/>
          <w:color w:val="231F20"/>
          <w:spacing w:val="-2"/>
          <w:w w:val="95"/>
        </w:rPr>
        <w:t>в</w:t>
      </w:r>
      <w:r>
        <w:rPr>
          <w:rFonts w:ascii="Arial" w:hAnsi="Arial" w:cs="Arial" w:eastAsia="Arial"/>
          <w:color w:val="231F20"/>
          <w:spacing w:val="-4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з</w:t>
      </w:r>
      <w:r>
        <w:rPr>
          <w:rFonts w:ascii="Arial" w:hAnsi="Arial" w:cs="Arial" w:eastAsia="Arial"/>
          <w:color w:val="231F20"/>
          <w:spacing w:val="-26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к</w:t>
      </w:r>
      <w:r>
        <w:rPr>
          <w:rFonts w:ascii="Arial" w:hAnsi="Arial" w:cs="Arial" w:eastAsia="Arial"/>
          <w:color w:val="231F20"/>
          <w:spacing w:val="-1"/>
          <w:w w:val="95"/>
        </w:rPr>
        <w:t>а</w:t>
      </w:r>
      <w:r>
        <w:rPr>
          <w:rFonts w:ascii="Arial" w:hAnsi="Arial" w:cs="Arial" w:eastAsia="Arial"/>
          <w:color w:val="231F20"/>
          <w:spacing w:val="-1"/>
          <w:w w:val="95"/>
        </w:rPr>
        <w:t>п</w:t>
      </w:r>
      <w:r>
        <w:rPr>
          <w:rFonts w:ascii="Arial" w:hAnsi="Arial" w:cs="Arial" w:eastAsia="Arial"/>
          <w:color w:val="231F20"/>
          <w:spacing w:val="-1"/>
          <w:w w:val="95"/>
        </w:rPr>
        <w:t>и</w:t>
      </w:r>
      <w:r>
        <w:rPr>
          <w:rFonts w:ascii="Arial" w:hAnsi="Arial" w:cs="Arial" w:eastAsia="Arial"/>
          <w:color w:val="231F20"/>
          <w:spacing w:val="-2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а</w:t>
      </w:r>
      <w:r>
        <w:rPr>
          <w:rFonts w:ascii="Arial" w:hAnsi="Arial" w:cs="Arial" w:eastAsia="Arial"/>
          <w:color w:val="231F20"/>
          <w:w w:val="95"/>
        </w:rPr>
        <w:t>л</w:t>
      </w:r>
      <w:r>
        <w:rPr>
          <w:rFonts w:ascii="Arial" w:hAnsi="Arial" w:cs="Arial" w:eastAsia="Arial"/>
          <w:color w:val="231F20"/>
          <w:w w:val="95"/>
        </w:rPr>
        <w:t>а</w:t>
      </w:r>
      <w:r>
        <w:rPr>
          <w:rFonts w:ascii="Arial" w:hAnsi="Arial" w:cs="Arial" w:eastAsia="Arial"/>
          <w:color w:val="231F20"/>
          <w:spacing w:val="-25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з</w:t>
      </w:r>
      <w:r>
        <w:rPr>
          <w:rFonts w:ascii="Arial" w:hAnsi="Arial" w:cs="Arial" w:eastAsia="Arial"/>
          <w:color w:val="231F20"/>
          <w:w w:val="95"/>
        </w:rPr>
        <w:t>а</w:t>
      </w:r>
      <w:r>
        <w:rPr>
          <w:rFonts w:ascii="Arial" w:hAnsi="Arial" w:cs="Arial" w:eastAsia="Arial"/>
          <w:color w:val="231F20"/>
          <w:spacing w:val="-25"/>
          <w:w w:val="95"/>
        </w:rPr>
        <w:t> </w:t>
      </w:r>
      <w:r>
        <w:rPr>
          <w:rFonts w:ascii="Arial" w:hAnsi="Arial" w:cs="Arial" w:eastAsia="Arial"/>
          <w:color w:val="231F20"/>
          <w:spacing w:val="-1"/>
          <w:w w:val="95"/>
        </w:rPr>
        <w:t>г</w:t>
      </w:r>
      <w:r>
        <w:rPr>
          <w:rFonts w:ascii="Arial" w:hAnsi="Arial" w:cs="Arial" w:eastAsia="Arial"/>
          <w:color w:val="231F20"/>
          <w:spacing w:val="-1"/>
          <w:w w:val="95"/>
        </w:rPr>
        <w:t>р</w:t>
      </w:r>
      <w:r>
        <w:rPr>
          <w:rFonts w:ascii="Arial" w:hAnsi="Arial" w:cs="Arial" w:eastAsia="Arial"/>
          <w:color w:val="231F20"/>
          <w:spacing w:val="-1"/>
          <w:w w:val="95"/>
        </w:rPr>
        <w:t>а</w:t>
      </w:r>
      <w:r>
        <w:rPr>
          <w:rFonts w:ascii="Arial" w:hAnsi="Arial" w:cs="Arial" w:eastAsia="Arial"/>
          <w:color w:val="231F20"/>
          <w:w w:val="95"/>
        </w:rPr>
        <w:t>ни</w:t>
      </w:r>
      <w:r>
        <w:rPr>
          <w:rFonts w:ascii="Arial" w:hAnsi="Arial" w:cs="Arial" w:eastAsia="Arial"/>
          <w:color w:val="231F20"/>
          <w:spacing w:val="-2"/>
          <w:w w:val="95"/>
        </w:rPr>
        <w:t>ц</w:t>
      </w:r>
      <w:r>
        <w:rPr>
          <w:rFonts w:ascii="Arial" w:hAnsi="Arial" w:cs="Arial" w:eastAsia="Arial"/>
          <w:color w:val="231F20"/>
          <w:w w:val="95"/>
        </w:rPr>
        <w:t>у</w:t>
      </w:r>
      <w:r>
        <w:rPr>
          <w:rFonts w:ascii="Arial" w:hAnsi="Arial" w:cs="Arial" w:eastAsia="Arial"/>
          <w:color w:val="231F20"/>
          <w:spacing w:val="-25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-25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э</w:t>
      </w:r>
      <w:r>
        <w:rPr>
          <w:rFonts w:ascii="Arial" w:hAnsi="Arial" w:cs="Arial" w:eastAsia="Arial"/>
          <w:color w:val="231F20"/>
          <w:spacing w:val="-3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с</w:t>
      </w:r>
      <w:r>
        <w:rPr>
          <w:rFonts w:ascii="Arial" w:hAnsi="Arial" w:cs="Arial" w:eastAsia="Arial"/>
          <w:color w:val="231F20"/>
          <w:spacing w:val="-1"/>
          <w:w w:val="95"/>
        </w:rPr>
        <w:t>п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w w:val="95"/>
        </w:rPr>
        <w:t>т</w:t>
      </w:r>
      <w:r>
        <w:rPr>
          <w:rFonts w:ascii="Arial" w:hAnsi="Arial" w:cs="Arial" w:eastAsia="Arial"/>
          <w:color w:val="231F20"/>
          <w:spacing w:val="-25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не</w:t>
      </w:r>
      <w:r>
        <w:rPr>
          <w:rFonts w:ascii="Arial" w:hAnsi="Arial" w:cs="Arial" w:eastAsia="Arial"/>
          <w:color w:val="231F20"/>
          <w:spacing w:val="-2"/>
          <w:w w:val="95"/>
        </w:rPr>
        <w:t>ф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w w:val="97"/>
        </w:rPr>
        <w:t> 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-47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е</w:t>
      </w:r>
      <w:r>
        <w:rPr>
          <w:rFonts w:ascii="Arial" w:hAnsi="Arial" w:cs="Arial" w:eastAsia="Arial"/>
          <w:color w:val="231F20"/>
          <w:spacing w:val="-2"/>
          <w:w w:val="95"/>
        </w:rPr>
        <w:t>ф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пр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-3"/>
          <w:w w:val="95"/>
        </w:rPr>
        <w:t>д</w:t>
      </w:r>
      <w:r>
        <w:rPr>
          <w:rFonts w:ascii="Arial" w:hAnsi="Arial" w:cs="Arial" w:eastAsia="Arial"/>
          <w:color w:val="231F20"/>
          <w:w w:val="95"/>
        </w:rPr>
        <w:t>у</w:t>
      </w:r>
      <w:r>
        <w:rPr>
          <w:rFonts w:ascii="Arial" w:hAnsi="Arial" w:cs="Arial" w:eastAsia="Arial"/>
          <w:color w:val="231F20"/>
          <w:spacing w:val="6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т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в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458" w:lineRule="exact"/>
        <w:ind w:left="400" w:right="0"/>
        <w:jc w:val="left"/>
        <w:rPr>
          <w:rFonts w:ascii="Malgun Gothic" w:hAnsi="Malgun Gothic" w:cs="Malgun Gothic" w:eastAsia="Malgun Gothic"/>
          <w:sz w:val="31"/>
          <w:szCs w:val="31"/>
        </w:rPr>
      </w:pPr>
      <w:r>
        <w:rPr>
          <w:color w:val="231F20"/>
          <w:w w:val="95"/>
          <w:position w:val="1"/>
        </w:rPr>
        <w:t>Ввоз</w:t>
      </w:r>
      <w:r>
        <w:rPr>
          <w:color w:val="231F20"/>
          <w:spacing w:val="-14"/>
          <w:w w:val="95"/>
          <w:position w:val="1"/>
        </w:rPr>
        <w:t> </w:t>
      </w:r>
      <w:r>
        <w:rPr>
          <w:color w:val="231F20"/>
          <w:w w:val="95"/>
          <w:position w:val="1"/>
        </w:rPr>
        <w:t>и</w:t>
      </w:r>
      <w:r>
        <w:rPr>
          <w:color w:val="231F20"/>
          <w:spacing w:val="-13"/>
          <w:w w:val="95"/>
          <w:position w:val="1"/>
        </w:rPr>
        <w:t> </w:t>
      </w:r>
      <w:r>
        <w:rPr>
          <w:color w:val="231F20"/>
          <w:w w:val="95"/>
          <w:position w:val="1"/>
        </w:rPr>
        <w:t>вывоз</w:t>
      </w:r>
      <w:r>
        <w:rPr>
          <w:color w:val="231F20"/>
          <w:spacing w:val="-13"/>
          <w:w w:val="95"/>
          <w:position w:val="1"/>
        </w:rPr>
        <w:t> </w:t>
      </w:r>
      <w:r>
        <w:rPr>
          <w:color w:val="231F20"/>
          <w:w w:val="95"/>
          <w:position w:val="1"/>
        </w:rPr>
        <w:t>чистого</w:t>
      </w:r>
      <w:r>
        <w:rPr>
          <w:color w:val="231F20"/>
          <w:spacing w:val="-13"/>
          <w:w w:val="95"/>
          <w:position w:val="1"/>
        </w:rPr>
        <w:t> </w:t>
      </w:r>
      <w:r>
        <w:rPr>
          <w:color w:val="231F20"/>
          <w:w w:val="95"/>
          <w:position w:val="1"/>
        </w:rPr>
        <w:t>капитала,</w:t>
      </w:r>
      <w:r>
        <w:rPr>
          <w:color w:val="231F20"/>
          <w:spacing w:val="-13"/>
          <w:w w:val="95"/>
          <w:position w:val="1"/>
        </w:rPr>
        <w:t> </w:t>
      </w:r>
      <w:r>
        <w:rPr>
          <w:color w:val="231F20"/>
          <w:w w:val="95"/>
          <w:position w:val="1"/>
        </w:rPr>
        <w:t>измеряемые</w:t>
      </w:r>
      <w:r>
        <w:rPr>
          <w:color w:val="231F20"/>
          <w:spacing w:val="-13"/>
          <w:w w:val="95"/>
          <w:position w:val="1"/>
        </w:rPr>
        <w:t> </w:t>
      </w:r>
      <w:r>
        <w:rPr>
          <w:color w:val="231F20"/>
          <w:w w:val="95"/>
          <w:position w:val="1"/>
        </w:rPr>
        <w:t>в</w:t>
      </w:r>
      <w:r>
        <w:rPr>
          <w:color w:val="231F20"/>
          <w:spacing w:val="-13"/>
          <w:w w:val="95"/>
          <w:position w:val="1"/>
        </w:rPr>
        <w:t> </w:t>
      </w:r>
      <w:r>
        <w:rPr>
          <w:color w:val="231F20"/>
          <w:w w:val="95"/>
          <w:position w:val="1"/>
        </w:rPr>
        <w:t>Г</w:t>
      </w:r>
      <w:r>
        <w:rPr>
          <w:color w:val="231F20"/>
          <w:spacing w:val="-1"/>
          <w:w w:val="95"/>
          <w:position w:val="1"/>
        </w:rPr>
        <w:t>$</w:t>
      </w:r>
      <w:r>
        <w:rPr>
          <w:rFonts w:ascii="Georgia" w:hAnsi="Georgia" w:cs="Georgia" w:eastAsia="Georgia"/>
          <w:i/>
          <w:color w:val="231F20"/>
          <w:w w:val="95"/>
          <w:position w:val="1"/>
        </w:rPr>
        <w:t>/</w:t>
      </w:r>
      <w:r>
        <w:rPr>
          <w:color w:val="231F20"/>
          <w:w w:val="95"/>
          <w:position w:val="1"/>
        </w:rPr>
        <w:t>год</w:t>
      </w:r>
      <w:r>
        <w:rPr>
          <w:color w:val="231F20"/>
          <w:spacing w:val="-14"/>
          <w:w w:val="95"/>
          <w:position w:val="1"/>
        </w:rPr>
        <w:t> </w:t>
      </w:r>
      <w:r>
        <w:rPr>
          <w:rFonts w:ascii="Arial" w:hAnsi="Arial" w:cs="Arial" w:eastAsia="Arial"/>
          <w:color w:val="231F20"/>
          <w:w w:val="95"/>
          <w:position w:val="1"/>
        </w:rPr>
        <w:t>≡</w:t>
      </w:r>
      <w:r>
        <w:rPr>
          <w:rFonts w:ascii="Arial" w:hAnsi="Arial" w:cs="Arial" w:eastAsia="Arial"/>
          <w:color w:val="231F20"/>
          <w:spacing w:val="7"/>
          <w:w w:val="95"/>
          <w:position w:val="1"/>
        </w:rPr>
        <w:t> </w:t>
      </w:r>
      <w:r>
        <w:rPr>
          <w:color w:val="231F20"/>
          <w:spacing w:val="11"/>
          <w:w w:val="95"/>
          <w:position w:val="1"/>
        </w:rPr>
        <w:t>Г</w:t>
      </w:r>
      <w:r>
        <w:rPr>
          <w:rFonts w:ascii="Malgun Gothic" w:hAnsi="Malgun Gothic" w:cs="Malgun Gothic" w:eastAsia="Malgun Gothic"/>
          <w:color w:val="000000"/>
          <w:spacing w:val="-38"/>
          <w:w w:val="95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31"/>
          <w:szCs w:val="31"/>
        </w:rPr>
      </w:r>
    </w:p>
    <w:p>
      <w:pPr>
        <w:pStyle w:val="BodyText"/>
        <w:spacing w:line="366" w:lineRule="exact"/>
        <w:ind w:right="443"/>
        <w:jc w:val="both"/>
      </w:pPr>
      <w:r>
        <w:rPr>
          <w:color w:val="231F20"/>
          <w:w w:val="90"/>
        </w:rPr>
        <w:t>обозначим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через</w:t>
      </w:r>
      <w:r>
        <w:rPr>
          <w:color w:val="231F20"/>
          <w:spacing w:val="2"/>
          <w:w w:val="90"/>
        </w:rPr>
        <w:t> </w:t>
      </w:r>
      <w:r>
        <w:rPr>
          <w:rFonts w:ascii="Arial" w:hAnsi="Arial" w:cs="Arial" w:eastAsia="Arial"/>
          <w:i/>
          <w:color w:val="231F20"/>
          <w:w w:val="90"/>
        </w:rPr>
        <w:t>Э</w:t>
      </w:r>
      <w:r>
        <w:rPr>
          <w:color w:val="231F20"/>
          <w:w w:val="90"/>
          <w:position w:val="-8"/>
          <w:sz w:val="16"/>
          <w:szCs w:val="16"/>
        </w:rPr>
        <w:t>С</w:t>
      </w:r>
      <w:r>
        <w:rPr>
          <w:color w:val="231F20"/>
          <w:w w:val="90"/>
        </w:rPr>
        <w:t>�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При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этом</w:t>
      </w:r>
      <w:r>
        <w:rPr>
          <w:color w:val="231F20"/>
          <w:spacing w:val="3"/>
          <w:w w:val="90"/>
        </w:rPr>
        <w:t> </w:t>
      </w:r>
      <w:r>
        <w:rPr>
          <w:rFonts w:ascii="Arial" w:hAnsi="Arial" w:cs="Arial" w:eastAsia="Arial"/>
          <w:i/>
          <w:color w:val="231F20"/>
          <w:w w:val="90"/>
        </w:rPr>
        <w:t>Э</w:t>
      </w:r>
      <w:r>
        <w:rPr>
          <w:color w:val="231F20"/>
          <w:w w:val="90"/>
          <w:position w:val="-8"/>
          <w:sz w:val="16"/>
          <w:szCs w:val="16"/>
        </w:rPr>
        <w:t>С</w:t>
      </w:r>
      <w:r>
        <w:rPr>
          <w:color w:val="231F20"/>
          <w:spacing w:val="40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&gt;0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соответствует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ввозу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-1"/>
          <w:w w:val="90"/>
        </w:rPr>
        <w:t>а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6" w:lineRule="exact"/>
        <w:ind w:right="443"/>
        <w:jc w:val="both"/>
      </w:pPr>
      <w:r>
        <w:rPr>
          <w:color w:val="231F20"/>
          <w:w w:val="95"/>
        </w:rPr>
        <w:t>питала,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41"/>
          <w:w w:val="95"/>
        </w:rPr>
        <w:t> </w:t>
      </w:r>
      <w:r>
        <w:rPr>
          <w:rFonts w:ascii="Arial" w:hAnsi="Arial" w:cs="Arial" w:eastAsia="Arial"/>
          <w:i/>
          <w:color w:val="231F20"/>
          <w:w w:val="95"/>
        </w:rPr>
        <w:t>Э</w:t>
      </w:r>
      <w:r>
        <w:rPr>
          <w:color w:val="231F20"/>
          <w:w w:val="95"/>
          <w:position w:val="-8"/>
          <w:sz w:val="16"/>
          <w:szCs w:val="16"/>
        </w:rPr>
        <w:t>С</w:t>
      </w:r>
      <w:r>
        <w:rPr>
          <w:color w:val="231F20"/>
          <w:spacing w:val="-23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&lt;0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его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вывозу</w:t>
      </w:r>
      <w:r>
        <w:rPr>
          <w:color w:val="231F20"/>
          <w:w w:val="95"/>
        </w:rPr>
        <w:t>�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Стоимость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российского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экспорта</w:t>
      </w:r>
      <w:r>
        <w:rPr>
          <w:color w:val="000000"/>
          <w:w w:val="100"/>
        </w:rPr>
      </w:r>
    </w:p>
    <w:p>
      <w:pPr>
        <w:pStyle w:val="BodyText"/>
        <w:spacing w:line="277" w:lineRule="exact"/>
        <w:ind w:right="444"/>
        <w:jc w:val="both"/>
      </w:pPr>
      <w:r>
        <w:rPr>
          <w:color w:val="231F20"/>
          <w:w w:val="95"/>
        </w:rPr>
        <w:t>нефти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нефтепродуктов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долларах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США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(в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текущих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ценах)</w:t>
      </w:r>
      <w:r>
        <w:rPr>
          <w:color w:val="000000"/>
          <w:w w:val="100"/>
        </w:rPr>
      </w:r>
    </w:p>
    <w:p>
      <w:pPr>
        <w:pStyle w:val="BodyText"/>
        <w:spacing w:line="96" w:lineRule="auto" w:before="98"/>
        <w:ind w:right="44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год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(Hydrocarbon)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обозначим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через</w:t>
      </w:r>
      <w:r>
        <w:rPr>
          <w:color w:val="231F20"/>
          <w:spacing w:val="42"/>
          <w:w w:val="90"/>
        </w:rPr>
        <w:t> </w:t>
      </w:r>
      <w:r>
        <w:rPr>
          <w:rFonts w:ascii="Arial" w:hAnsi="Arial" w:cs="Arial" w:eastAsia="Arial"/>
          <w:i/>
          <w:color w:val="231F20"/>
          <w:w w:val="90"/>
        </w:rPr>
        <w:t>Э</w:t>
      </w:r>
      <w:r>
        <w:rPr>
          <w:color w:val="231F20"/>
          <w:w w:val="90"/>
          <w:position w:val="-8"/>
          <w:sz w:val="16"/>
          <w:szCs w:val="16"/>
        </w:rPr>
        <w:t>H</w:t>
      </w:r>
      <w:r>
        <w:rPr>
          <w:color w:val="231F20"/>
          <w:w w:val="90"/>
        </w:rPr>
        <w:t>,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которая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также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з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  <w:position w:val="1"/>
        </w:rPr>
        <w:t>меряется</w:t>
      </w:r>
      <w:r>
        <w:rPr>
          <w:color w:val="231F20"/>
          <w:spacing w:val="4"/>
          <w:w w:val="90"/>
          <w:position w:val="1"/>
        </w:rPr>
        <w:t> </w:t>
      </w:r>
      <w:r>
        <w:rPr>
          <w:color w:val="231F20"/>
          <w:w w:val="90"/>
          <w:position w:val="1"/>
        </w:rPr>
        <w:t>в</w:t>
      </w:r>
      <w:r>
        <w:rPr>
          <w:color w:val="231F20"/>
          <w:spacing w:val="5"/>
          <w:w w:val="90"/>
          <w:position w:val="1"/>
        </w:rPr>
        <w:t> </w:t>
      </w:r>
      <w:r>
        <w:rPr>
          <w:color w:val="231F20"/>
          <w:spacing w:val="11"/>
          <w:w w:val="90"/>
          <w:position w:val="1"/>
        </w:rPr>
        <w:t>Г</w:t>
      </w:r>
      <w:r>
        <w:rPr>
          <w:rFonts w:ascii="Malgun Gothic" w:hAnsi="Malgun Gothic" w:cs="Malgun Gothic" w:eastAsia="Malgun Gothic"/>
          <w:color w:val="000000"/>
          <w:spacing w:val="-36"/>
          <w:w w:val="90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0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spacing w:val="-58"/>
          <w:w w:val="90"/>
          <w:position w:val="8"/>
          <w:sz w:val="31"/>
          <w:szCs w:val="31"/>
        </w:rPr>
        <w:t> </w:t>
      </w:r>
      <w:r>
        <w:rPr>
          <w:color w:val="231F20"/>
          <w:w w:val="55"/>
          <w:position w:val="1"/>
        </w:rPr>
        <w:t>�</w:t>
      </w:r>
      <w:r>
        <w:rPr>
          <w:color w:val="000000"/>
          <w:w w:val="100"/>
        </w:rPr>
      </w:r>
    </w:p>
    <w:p>
      <w:pPr>
        <w:spacing w:after="0" w:line="96" w:lineRule="auto"/>
        <w:jc w:val="both"/>
        <w:sectPr>
          <w:pgSz w:w="9355" w:h="13620"/>
          <w:pgMar w:header="775" w:footer="0" w:top="1180" w:bottom="280" w:left="620" w:right="520"/>
        </w:sectPr>
      </w:pPr>
    </w:p>
    <w:p>
      <w:pPr>
        <w:spacing w:line="200" w:lineRule="exact" w:before="3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333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>
          <w:rFonts w:ascii="Arial" w:hAnsi="Arial" w:cs="Arial" w:eastAsia="Arial"/>
          <w:color w:val="231F20"/>
          <w:w w:val="100"/>
          <w:sz w:val="23"/>
          <w:szCs w:val="23"/>
        </w:rPr>
        <w:t>Г$/год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5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32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240.149704pt;margin-top:29.081484pt;width:5.39514pt;height:8.73pt;mso-position-horizontal-relative:page;mso-position-vertical-relative:paragraph;z-index:-12555" type="#_x0000_t202" filled="f" stroked="f">
            <v:textbox inset="0,0,0,0">
              <w:txbxContent>
                <w:p>
                  <w:pPr>
                    <w:spacing w:line="17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i/>
                      <w:color w:val="231F20"/>
                      <w:w w:val="100"/>
                      <w:sz w:val="17"/>
                      <w:szCs w:val="17"/>
                    </w:rPr>
                    <w:t>p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57" w:lineRule="exact" w:before="49"/>
        <w:ind w:left="0" w:right="704" w:firstLine="0"/>
        <w:jc w:val="right"/>
        <w:rPr>
          <w:rFonts w:ascii="Arial" w:hAnsi="Arial" w:cs="Arial" w:eastAsia="Arial"/>
          <w:sz w:val="23"/>
          <w:szCs w:val="23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150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230" w:lineRule="exact"/>
        <w:ind w:left="0" w:right="574" w:firstLine="0"/>
        <w:jc w:val="righ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59.768002pt;margin-top:-1.924403pt;width:333.8755pt;height:229.781347pt;mso-position-horizontal-relative:page;mso-position-vertical-relative:paragraph;z-index:-12559" coordorigin="1195,-38" coordsize="6678,4596">
            <v:group style="position:absolute;left:1359;top:3532;width:6446;height:2" coordorigin="1359,3532" coordsize="6446,2">
              <v:shape style="position:absolute;left:1359;top:3532;width:6446;height:2" coordorigin="1359,3532" coordsize="6446,0" path="m1359,3532l7805,3532e" filled="f" stroked="t" strokeweight=".585pt" strokecolor="#939598">
                <v:path arrowok="t"/>
              </v:shape>
            </v:group>
            <v:group style="position:absolute;left:1359;top:4245;width:6446;height:2" coordorigin="1359,4245" coordsize="6446,2">
              <v:shape style="position:absolute;left:1359;top:4245;width:6446;height:2" coordorigin="1359,4245" coordsize="6446,0" path="m1359,4245l7805,4245e" filled="f" stroked="t" strokeweight=".585pt" strokecolor="#939598">
                <v:path arrowok="t"/>
              </v:shape>
            </v:group>
            <v:group style="position:absolute;left:2233;top:3536;width:198;height:704" coordorigin="2233,3536" coordsize="198,704">
              <v:shape style="position:absolute;left:2233;top:3536;width:198;height:704" coordorigin="2233,3536" coordsize="198,704" path="m2430,3536l2233,3536,2233,4240,2430,4240,2430,3536xe" filled="t" fillcolor="#BFC8E6" stroked="f">
                <v:path arrowok="t"/>
                <v:fill type="solid"/>
              </v:shape>
            </v:group>
            <v:group style="position:absolute;left:1358;top:2822;width:6446;height:2" coordorigin="1358,2822" coordsize="6446,2">
              <v:shape style="position:absolute;left:1358;top:2822;width:6446;height:2" coordorigin="1358,2822" coordsize="6446,0" path="m1358,2822l7805,2822e" filled="f" stroked="t" strokeweight=".586pt" strokecolor="#939598">
                <v:path arrowok="t"/>
              </v:shape>
            </v:group>
            <v:group style="position:absolute;left:2233;top:2827;width:198;height:700" coordorigin="2233,2827" coordsize="198,700">
              <v:shape style="position:absolute;left:2233;top:2827;width:198;height:700" coordorigin="2233,2827" coordsize="198,700" path="m2430,2827l2233,2827,2233,3527,2430,3527,2430,2827xe" filled="t" fillcolor="#BFC8E6" stroked="f">
                <v:path arrowok="t"/>
                <v:fill type="solid"/>
              </v:shape>
            </v:group>
            <v:group style="position:absolute;left:1355;top:1391;width:6454;height:2" coordorigin="1355,1391" coordsize="6454,2">
              <v:shape style="position:absolute;left:1355;top:1391;width:6454;height:2" coordorigin="1355,1391" coordsize="6454,0" path="m1355,1391l7809,1391e" filled="f" stroked="t" strokeweight=".585pt" strokecolor="#939598">
                <v:path arrowok="t"/>
              </v:shape>
            </v:group>
            <v:group style="position:absolute;left:2233;top:1395;width:198;height:1422" coordorigin="2233,1395" coordsize="198,1422">
              <v:shape style="position:absolute;left:2233;top:1395;width:198;height:1422" coordorigin="2233,1395" coordsize="198,1422" path="m2430,1395l2233,1395,2233,2817,2430,2817,2430,1395xe" filled="t" fillcolor="#BFC8E6" stroked="f">
                <v:path arrowok="t"/>
                <v:fill type="solid"/>
              </v:shape>
            </v:group>
            <v:group style="position:absolute;left:1356;top:677;width:6453;height:2" coordorigin="1356,677" coordsize="6453,2">
              <v:shape style="position:absolute;left:1356;top:677;width:6453;height:2" coordorigin="1356,677" coordsize="6453,0" path="m1356,677l7809,677e" filled="f" stroked="t" strokeweight=".585pt" strokecolor="#939598">
                <v:path arrowok="t"/>
              </v:shape>
            </v:group>
            <v:group style="position:absolute;left:2233;top:682;width:198;height:704" coordorigin="2233,682" coordsize="198,704">
              <v:shape style="position:absolute;left:2233;top:682;width:198;height:704" coordorigin="2233,682" coordsize="198,704" path="m2430,682l2233,682,2233,1386,2430,1386,2430,682xe" filled="t" fillcolor="#BFC8E6" stroked="f">
                <v:path arrowok="t"/>
                <v:fill type="solid"/>
              </v:shape>
            </v:group>
            <v:group style="position:absolute;left:2233;top:3532;width:198;height:2" coordorigin="2233,3532" coordsize="198,2">
              <v:shape style="position:absolute;left:2233;top:3532;width:198;height:2" coordorigin="2233,3532" coordsize="198,0" path="m2233,3532l2430,3532e" filled="f" stroked="t" strokeweight=".585pt" strokecolor="#878FA6">
                <v:path arrowok="t"/>
              </v:shape>
            </v:group>
            <v:group style="position:absolute;left:2233;top:4241;width:198;height:2" coordorigin="2233,4241" coordsize="198,2">
              <v:shape style="position:absolute;left:2233;top:4241;width:198;height:2" coordorigin="2233,4241" coordsize="198,0" path="m2233,4241l2430,4241e" filled="f" stroked="t" strokeweight=".141pt" strokecolor="#878FA6">
                <v:path arrowok="t"/>
              </v:shape>
            </v:group>
            <v:group style="position:absolute;left:2233;top:2822;width:198;height:2" coordorigin="2233,2822" coordsize="198,2">
              <v:shape style="position:absolute;left:2233;top:2822;width:198;height:2" coordorigin="2233,2822" coordsize="198,0" path="m2233,2822l2430,2822e" filled="f" stroked="t" strokeweight=".586pt" strokecolor="#878FA6">
                <v:path arrowok="t"/>
              </v:shape>
            </v:group>
            <v:group style="position:absolute;left:2233;top:1391;width:198;height:2" coordorigin="2233,1391" coordsize="198,2">
              <v:shape style="position:absolute;left:2233;top:1391;width:198;height:2" coordorigin="2233,1391" coordsize="198,0" path="m2233,1391l2430,1391e" filled="f" stroked="t" strokeweight=".585pt" strokecolor="#878FA6">
                <v:path arrowok="t"/>
              </v:shape>
            </v:group>
            <v:group style="position:absolute;left:1684;top:-33;width:5899;height:2" coordorigin="1684,-33" coordsize="5899,2">
              <v:shape style="position:absolute;left:1684;top:-33;width:5899;height:2" coordorigin="1684,-33" coordsize="5899,0" path="m1684,-33l7583,-33e" filled="f" stroked="t" strokeweight=".585pt" strokecolor="#939598">
                <v:path arrowok="t"/>
              </v:shape>
            </v:group>
            <v:group style="position:absolute;left:2233;top:-28;width:198;height:700" coordorigin="2233,-28" coordsize="198,700">
              <v:shape style="position:absolute;left:2233;top:-28;width:198;height:700" coordorigin="2233,-28" coordsize="198,700" path="m2430,672l2233,672,2233,-28,2430,-28,2430,672xe" filled="t" fillcolor="#BFC8E6" stroked="f">
                <v:path arrowok="t"/>
                <v:fill type="solid"/>
              </v:shape>
            </v:group>
            <v:group style="position:absolute;left:2233;top:677;width:198;height:2" coordorigin="2233,677" coordsize="198,2">
              <v:shape style="position:absolute;left:2233;top:677;width:198;height:2" coordorigin="2233,677" coordsize="198,0" path="m2233,677l2430,677e" filled="f" stroked="t" strokeweight=".585pt" strokecolor="#878FA6">
                <v:path arrowok="t"/>
              </v:shape>
            </v:group>
            <v:group style="position:absolute;left:2233;top:-30;width:198;height:2" coordorigin="2233,-30" coordsize="198,2">
              <v:shape style="position:absolute;left:2233;top:-30;width:198;height:2" coordorigin="2233,-30" coordsize="198,0" path="m2233,-30l2430,-30e" filled="f" stroked="t" strokeweight=".342pt" strokecolor="#878FA6">
                <v:path arrowok="t"/>
              </v:shape>
            </v:group>
            <v:group style="position:absolute;left:4388;top:3536;width:205;height:704" coordorigin="4388,3536" coordsize="205,704">
              <v:shape style="position:absolute;left:4388;top:3536;width:205;height:704" coordorigin="4388,3536" coordsize="205,704" path="m4593,3536l4388,3536,4388,4240,4593,4240,4593,3536xe" filled="t" fillcolor="#BFC8E6" stroked="f">
                <v:path arrowok="t"/>
                <v:fill type="solid"/>
              </v:shape>
            </v:group>
            <v:group style="position:absolute;left:4388;top:2827;width:205;height:700" coordorigin="4388,2827" coordsize="205,700">
              <v:shape style="position:absolute;left:4388;top:2827;width:205;height:700" coordorigin="4388,2827" coordsize="205,700" path="m4593,2827l4388,2827,4388,3527,4593,3527,4593,2827xe" filled="t" fillcolor="#BFC8E6" stroked="f">
                <v:path arrowok="t"/>
                <v:fill type="solid"/>
              </v:shape>
            </v:group>
            <v:group style="position:absolute;left:4388;top:1395;width:205;height:1422" coordorigin="4388,1395" coordsize="205,1422">
              <v:shape style="position:absolute;left:4388;top:1395;width:205;height:1422" coordorigin="4388,1395" coordsize="205,1422" path="m4593,1395l4388,1395,4388,2817,4593,2817,4593,1395xe" filled="t" fillcolor="#BFC8E6" stroked="f">
                <v:path arrowok="t"/>
                <v:fill type="solid"/>
              </v:shape>
            </v:group>
            <v:group style="position:absolute;left:4388;top:682;width:205;height:704" coordorigin="4388,682" coordsize="205,704">
              <v:shape style="position:absolute;left:4388;top:682;width:205;height:704" coordorigin="4388,682" coordsize="205,704" path="m4593,682l4388,682,4388,1386,4593,1386,4593,682xe" filled="t" fillcolor="#BFC8E6" stroked="f">
                <v:path arrowok="t"/>
                <v:fill type="solid"/>
              </v:shape>
            </v:group>
            <v:group style="position:absolute;left:4388;top:3532;width:205;height:2" coordorigin="4388,3532" coordsize="205,2">
              <v:shape style="position:absolute;left:4388;top:3532;width:205;height:2" coordorigin="4388,3532" coordsize="205,0" path="m4388,3532l4593,3532e" filled="f" stroked="t" strokeweight=".585pt" strokecolor="#878FA6">
                <v:path arrowok="t"/>
              </v:shape>
            </v:group>
            <v:group style="position:absolute;left:4388;top:4241;width:205;height:2" coordorigin="4388,4241" coordsize="205,2">
              <v:shape style="position:absolute;left:4388;top:4241;width:205;height:2" coordorigin="4388,4241" coordsize="205,0" path="m4388,4241l4593,4241e" filled="f" stroked="t" strokeweight=".141pt" strokecolor="#878FA6">
                <v:path arrowok="t"/>
              </v:shape>
            </v:group>
            <v:group style="position:absolute;left:4388;top:2822;width:205;height:2" coordorigin="4388,2822" coordsize="205,2">
              <v:shape style="position:absolute;left:4388;top:2822;width:205;height:2" coordorigin="4388,2822" coordsize="205,0" path="m4388,2822l4593,2822e" filled="f" stroked="t" strokeweight=".586pt" strokecolor="#878FA6">
                <v:path arrowok="t"/>
              </v:shape>
            </v:group>
            <v:group style="position:absolute;left:4388;top:1391;width:205;height:2" coordorigin="4388,1391" coordsize="205,2">
              <v:shape style="position:absolute;left:4388;top:1391;width:205;height:2" coordorigin="4388,1391" coordsize="205,0" path="m4388,1391l4593,1391e" filled="f" stroked="t" strokeweight=".585pt" strokecolor="#878FA6">
                <v:path arrowok="t"/>
              </v:shape>
            </v:group>
            <v:group style="position:absolute;left:4388;top:-28;width:205;height:700" coordorigin="4388,-28" coordsize="205,700">
              <v:shape style="position:absolute;left:4388;top:-28;width:205;height:700" coordorigin="4388,-28" coordsize="205,700" path="m4593,672l4388,672,4388,-28,4593,-28,4593,672xe" filled="t" fillcolor="#BFC8E6" stroked="f">
                <v:path arrowok="t"/>
                <v:fill type="solid"/>
              </v:shape>
            </v:group>
            <v:group style="position:absolute;left:4388;top:677;width:205;height:2" coordorigin="4388,677" coordsize="205,2">
              <v:shape style="position:absolute;left:4388;top:677;width:205;height:2" coordorigin="4388,677" coordsize="205,0" path="m4388,677l4593,677e" filled="f" stroked="t" strokeweight=".585pt" strokecolor="#878FA6">
                <v:path arrowok="t"/>
              </v:shape>
            </v:group>
            <v:group style="position:absolute;left:4388;top:-30;width:205;height:2" coordorigin="4388,-30" coordsize="205,2">
              <v:shape style="position:absolute;left:4388;top:-30;width:205;height:2" coordorigin="4388,-30" coordsize="205,0" path="m4388,-30l4593,-30e" filled="f" stroked="t" strokeweight=".342pt" strokecolor="#878FA6">
                <v:path arrowok="t"/>
              </v:shape>
            </v:group>
            <v:group style="position:absolute;left:5846;top:3536;width:228;height:704" coordorigin="5846,3536" coordsize="228,704">
              <v:shape style="position:absolute;left:5846;top:3536;width:228;height:704" coordorigin="5846,3536" coordsize="228,704" path="m6074,3536l5846,3536,5846,4240,6074,4240,6074,3536xe" filled="t" fillcolor="#BFC8E6" stroked="f">
                <v:path arrowok="t"/>
                <v:fill type="solid"/>
              </v:shape>
            </v:group>
            <v:group style="position:absolute;left:5846;top:2827;width:228;height:700" coordorigin="5846,2827" coordsize="228,700">
              <v:shape style="position:absolute;left:5846;top:2827;width:228;height:700" coordorigin="5846,2827" coordsize="228,700" path="m6074,2827l5846,2827,5846,3527,6074,3527,6074,2827xe" filled="t" fillcolor="#BFC8E6" stroked="f">
                <v:path arrowok="t"/>
                <v:fill type="solid"/>
              </v:shape>
            </v:group>
            <v:group style="position:absolute;left:5846;top:1395;width:228;height:1422" coordorigin="5846,1395" coordsize="228,1422">
              <v:shape style="position:absolute;left:5846;top:1395;width:228;height:1422" coordorigin="5846,1395" coordsize="228,1422" path="m6074,1395l5846,1395,5846,2817,6074,2817,6074,1395xe" filled="t" fillcolor="#BFC8E6" stroked="f">
                <v:path arrowok="t"/>
                <v:fill type="solid"/>
              </v:shape>
            </v:group>
            <v:group style="position:absolute;left:5846;top:682;width:228;height:704" coordorigin="5846,682" coordsize="228,704">
              <v:shape style="position:absolute;left:5846;top:682;width:228;height:704" coordorigin="5846,682" coordsize="228,704" path="m6074,682l5846,682,5846,1386,6074,1386,6074,682xe" filled="t" fillcolor="#BFC8E6" stroked="f">
                <v:path arrowok="t"/>
                <v:fill type="solid"/>
              </v:shape>
            </v:group>
            <v:group style="position:absolute;left:5846;top:-28;width:228;height:700" coordorigin="5846,-28" coordsize="228,700">
              <v:shape style="position:absolute;left:5846;top:-28;width:228;height:700" coordorigin="5846,-28" coordsize="228,700" path="m6074,-28l5846,-28,5846,672,6074,672,6074,-28xe" filled="t" fillcolor="#BFC8E6" stroked="f">
                <v:path arrowok="t"/>
                <v:fill type="solid"/>
              </v:shape>
            </v:group>
            <v:group style="position:absolute;left:5846;top:3532;width:228;height:2" coordorigin="5846,3532" coordsize="228,2">
              <v:shape style="position:absolute;left:5846;top:3532;width:228;height:2" coordorigin="5846,3532" coordsize="228,0" path="m5846,3532l6074,3532e" filled="f" stroked="t" strokeweight=".585pt" strokecolor="#878FA6">
                <v:path arrowok="t"/>
              </v:shape>
            </v:group>
            <v:group style="position:absolute;left:5846;top:4241;width:228;height:2" coordorigin="5846,4241" coordsize="228,2">
              <v:shape style="position:absolute;left:5846;top:4241;width:228;height:2" coordorigin="5846,4241" coordsize="228,0" path="m5846,4241l6074,4241e" filled="f" stroked="t" strokeweight=".141pt" strokecolor="#878FA6">
                <v:path arrowok="t"/>
              </v:shape>
            </v:group>
            <v:group style="position:absolute;left:5846;top:2822;width:228;height:2" coordorigin="5846,2822" coordsize="228,2">
              <v:shape style="position:absolute;left:5846;top:2822;width:228;height:2" coordorigin="5846,2822" coordsize="228,0" path="m5846,2822l6074,2822e" filled="f" stroked="t" strokeweight=".586pt" strokecolor="#878FA6">
                <v:path arrowok="t"/>
              </v:shape>
            </v:group>
            <v:group style="position:absolute;left:5846;top:1391;width:228;height:2" coordorigin="5846,1391" coordsize="228,2">
              <v:shape style="position:absolute;left:5846;top:1391;width:228;height:2" coordorigin="5846,1391" coordsize="228,0" path="m5846,1391l6074,1391e" filled="f" stroked="t" strokeweight=".585pt" strokecolor="#878FA6">
                <v:path arrowok="t"/>
              </v:shape>
            </v:group>
            <v:group style="position:absolute;left:5846;top:677;width:228;height:2" coordorigin="5846,677" coordsize="228,2">
              <v:shape style="position:absolute;left:5846;top:677;width:228;height:2" coordorigin="5846,677" coordsize="228,0" path="m5846,677l6074,677e" filled="f" stroked="t" strokeweight=".585pt" strokecolor="#878FA6">
                <v:path arrowok="t"/>
              </v:shape>
            </v:group>
            <v:group style="position:absolute;left:5846;top:-30;width:228;height:2" coordorigin="5846,-30" coordsize="228,2">
              <v:shape style="position:absolute;left:5846;top:-30;width:228;height:2" coordorigin="5846,-30" coordsize="228,0" path="m5846,-30l6074,-30e" filled="f" stroked="t" strokeweight=".342pt" strokecolor="#878FA6">
                <v:path arrowok="t"/>
              </v:shape>
            </v:group>
            <v:group style="position:absolute;left:6916;top:3536;width:200;height:704" coordorigin="6916,3536" coordsize="200,704">
              <v:shape style="position:absolute;left:6916;top:3536;width:200;height:704" coordorigin="6916,3536" coordsize="200,704" path="m7116,3536l6916,3536,6916,4240,7116,4240,7116,3536xe" filled="t" fillcolor="#BFC8E6" stroked="f">
                <v:path arrowok="t"/>
                <v:fill type="solid"/>
              </v:shape>
            </v:group>
            <v:group style="position:absolute;left:6916;top:2827;width:200;height:700" coordorigin="6916,2827" coordsize="200,700">
              <v:shape style="position:absolute;left:6916;top:2827;width:200;height:700" coordorigin="6916,2827" coordsize="200,700" path="m7116,2827l6916,2827,6916,3527,7116,3527,7116,2827xe" filled="t" fillcolor="#BFC8E6" stroked="f">
                <v:path arrowok="t"/>
                <v:fill type="solid"/>
              </v:shape>
            </v:group>
            <v:group style="position:absolute;left:6916;top:1395;width:200;height:1422" coordorigin="6916,1395" coordsize="200,1422">
              <v:shape style="position:absolute;left:6916;top:1395;width:200;height:1422" coordorigin="6916,1395" coordsize="200,1422" path="m7116,1395l6916,1395,6916,2817,7116,2817,7116,1395xe" filled="t" fillcolor="#BFC8E6" stroked="f">
                <v:path arrowok="t"/>
                <v:fill type="solid"/>
              </v:shape>
            </v:group>
            <v:group style="position:absolute;left:6916;top:682;width:200;height:704" coordorigin="6916,682" coordsize="200,704">
              <v:shape style="position:absolute;left:6916;top:682;width:200;height:704" coordorigin="6916,682" coordsize="200,704" path="m7116,682l6916,682,6916,1386,7116,1386,7116,682xe" filled="t" fillcolor="#BFC8E6" stroked="f">
                <v:path arrowok="t"/>
                <v:fill type="solid"/>
              </v:shape>
            </v:group>
            <v:group style="position:absolute;left:6916;top:-28;width:200;height:700" coordorigin="6916,-28" coordsize="200,700">
              <v:shape style="position:absolute;left:6916;top:-28;width:200;height:700" coordorigin="6916,-28" coordsize="200,700" path="m7116,-28l6916,-28,6916,672,7116,672,7116,-28xe" filled="t" fillcolor="#BFC8E6" stroked="f">
                <v:path arrowok="t"/>
                <v:fill type="solid"/>
              </v:shape>
            </v:group>
            <v:group style="position:absolute;left:6916;top:3532;width:200;height:2" coordorigin="6916,3532" coordsize="200,2">
              <v:shape style="position:absolute;left:6916;top:3532;width:200;height:2" coordorigin="6916,3532" coordsize="200,0" path="m6916,3532l7116,3532e" filled="f" stroked="t" strokeweight=".585pt" strokecolor="#878FA6">
                <v:path arrowok="t"/>
              </v:shape>
            </v:group>
            <v:group style="position:absolute;left:6916;top:4242;width:200;height:2" coordorigin="6916,4242" coordsize="200,2">
              <v:shape style="position:absolute;left:6916;top:4242;width:200;height:2" coordorigin="6916,4242" coordsize="200,0" path="m6916,4242l7116,4242e" filled="f" stroked="t" strokeweight=".302pt" strokecolor="#878FA6">
                <v:path arrowok="t"/>
              </v:shape>
            </v:group>
            <v:group style="position:absolute;left:6916;top:2822;width:200;height:2" coordorigin="6916,2822" coordsize="200,2">
              <v:shape style="position:absolute;left:6916;top:2822;width:200;height:2" coordorigin="6916,2822" coordsize="200,0" path="m6916,2822l7116,2822e" filled="f" stroked="t" strokeweight=".586pt" strokecolor="#878FA6">
                <v:path arrowok="t"/>
              </v:shape>
            </v:group>
            <v:group style="position:absolute;left:6916;top:1391;width:200;height:2" coordorigin="6916,1391" coordsize="200,2">
              <v:shape style="position:absolute;left:6916;top:1391;width:200;height:2" coordorigin="6916,1391" coordsize="200,0" path="m6916,1391l7116,1391e" filled="f" stroked="t" strokeweight=".585pt" strokecolor="#878FA6">
                <v:path arrowok="t"/>
              </v:shape>
            </v:group>
            <v:group style="position:absolute;left:6916;top:677;width:200;height:2" coordorigin="6916,677" coordsize="200,2">
              <v:shape style="position:absolute;left:6916;top:677;width:200;height:2" coordorigin="6916,677" coordsize="200,0" path="m6916,677l7116,677e" filled="f" stroked="t" strokeweight=".585pt" strokecolor="#878FA6">
                <v:path arrowok="t"/>
              </v:shape>
            </v:group>
            <v:group style="position:absolute;left:6916;top:-29;width:200;height:2" coordorigin="6916,-29" coordsize="200,2">
              <v:shape style="position:absolute;left:6916;top:-29;width:200;height:2" coordorigin="6916,-29" coordsize="200,0" path="m6916,-29l7116,-29e" filled="f" stroked="t" strokeweight=".18pt" strokecolor="#878FA6">
                <v:path arrowok="t"/>
              </v:shape>
            </v:group>
            <v:group style="position:absolute;left:7349;top:3536;width:205;height:704" coordorigin="7349,3536" coordsize="205,704">
              <v:shape style="position:absolute;left:7349;top:3536;width:205;height:704" coordorigin="7349,3536" coordsize="205,704" path="m7553,3536l7349,3536,7349,4240,7553,4240,7553,3536xe" filled="t" fillcolor="#BFC8E6" stroked="f">
                <v:path arrowok="t"/>
                <v:fill type="solid"/>
              </v:shape>
            </v:group>
            <v:group style="position:absolute;left:7349;top:2827;width:205;height:700" coordorigin="7349,2827" coordsize="205,700">
              <v:shape style="position:absolute;left:7349;top:2827;width:205;height:700" coordorigin="7349,2827" coordsize="205,700" path="m7553,2827l7349,2827,7349,3527,7553,3527,7553,2827xe" filled="t" fillcolor="#BFC8E6" stroked="f">
                <v:path arrowok="t"/>
                <v:fill type="solid"/>
              </v:shape>
            </v:group>
            <v:group style="position:absolute;left:7349;top:1395;width:205;height:1422" coordorigin="7349,1395" coordsize="205,1422">
              <v:shape style="position:absolute;left:7349;top:1395;width:205;height:1422" coordorigin="7349,1395" coordsize="205,1422" path="m7553,1395l7349,1395,7349,2817,7553,2817,7553,1395xe" filled="t" fillcolor="#BFC8E6" stroked="f">
                <v:path arrowok="t"/>
                <v:fill type="solid"/>
              </v:shape>
            </v:group>
            <v:group style="position:absolute;left:7349;top:682;width:205;height:704" coordorigin="7349,682" coordsize="205,704">
              <v:shape style="position:absolute;left:7349;top:682;width:205;height:704" coordorigin="7349,682" coordsize="205,704" path="m7553,682l7349,682,7349,1386,7553,1386,7553,682xe" filled="t" fillcolor="#BFC8E6" stroked="f">
                <v:path arrowok="t"/>
                <v:fill type="solid"/>
              </v:shape>
            </v:group>
            <v:group style="position:absolute;left:7349;top:-28;width:205;height:700" coordorigin="7349,-28" coordsize="205,700">
              <v:shape style="position:absolute;left:7349;top:-28;width:205;height:700" coordorigin="7349,-28" coordsize="205,700" path="m7553,-28l7349,-28,7349,672,7553,672,7553,-28xe" filled="t" fillcolor="#BFC8E6" stroked="f">
                <v:path arrowok="t"/>
                <v:fill type="solid"/>
              </v:shape>
            </v:group>
            <v:group style="position:absolute;left:7349;top:3532;width:205;height:2" coordorigin="7349,3532" coordsize="205,2">
              <v:shape style="position:absolute;left:7349;top:3532;width:205;height:2" coordorigin="7349,3532" coordsize="205,0" path="m7349,3532l7553,3532e" filled="f" stroked="t" strokeweight=".585pt" strokecolor="#878FA6">
                <v:path arrowok="t"/>
              </v:shape>
            </v:group>
            <v:group style="position:absolute;left:7349;top:4242;width:205;height:2" coordorigin="7349,4242" coordsize="205,2">
              <v:shape style="position:absolute;left:7349;top:4242;width:205;height:2" coordorigin="7349,4242" coordsize="205,0" path="m7349,4242l7553,4242e" filled="f" stroked="t" strokeweight=".302pt" strokecolor="#878FA6">
                <v:path arrowok="t"/>
              </v:shape>
            </v:group>
            <v:group style="position:absolute;left:7349;top:2822;width:205;height:2" coordorigin="7349,2822" coordsize="205,2">
              <v:shape style="position:absolute;left:7349;top:2822;width:205;height:2" coordorigin="7349,2822" coordsize="205,0" path="m7349,2822l7553,2822e" filled="f" stroked="t" strokeweight=".586pt" strokecolor="#878FA6">
                <v:path arrowok="t"/>
              </v:shape>
            </v:group>
            <v:group style="position:absolute;left:7349;top:1391;width:205;height:2" coordorigin="7349,1391" coordsize="205,2">
              <v:shape style="position:absolute;left:7349;top:1391;width:205;height:2" coordorigin="7349,1391" coordsize="205,0" path="m7349,1391l7553,1391e" filled="f" stroked="t" strokeweight=".585pt" strokecolor="#878FA6">
                <v:path arrowok="t"/>
              </v:shape>
            </v:group>
            <v:group style="position:absolute;left:7349;top:677;width:205;height:2" coordorigin="7349,677" coordsize="205,2">
              <v:shape style="position:absolute;left:7349;top:677;width:205;height:2" coordorigin="7349,677" coordsize="205,0" path="m7349,677l7553,677e" filled="f" stroked="t" strokeweight=".585pt" strokecolor="#878FA6">
                <v:path arrowok="t"/>
              </v:shape>
            </v:group>
            <v:group style="position:absolute;left:7349;top:-29;width:205;height:2" coordorigin="7349,-29" coordsize="205,2">
              <v:shape style="position:absolute;left:7349;top:-29;width:205;height:2" coordorigin="7349,-29" coordsize="205,0" path="m7349,-29l7553,-29e" filled="f" stroked="t" strokeweight=".18pt" strokecolor="#878FA6">
                <v:path arrowok="t"/>
              </v:shape>
            </v:group>
            <v:group style="position:absolute;left:7809;top:238;width:2;height:4007" coordorigin="7809,238" coordsize="2,4007">
              <v:shape style="position:absolute;left:7809;top:238;width:2;height:4007" coordorigin="7809,238" coordsize="0,4007" path="m7809,238l7809,4245e" filled="f" stroked="t" strokeweight=".585pt" strokecolor="#231F20">
                <v:path arrowok="t"/>
              </v:shape>
            </v:group>
            <v:group style="position:absolute;left:1359;top:168;width:2;height:4151" coordorigin="1359,168" coordsize="2,4151">
              <v:shape style="position:absolute;left:1359;top:168;width:2;height:4151" coordorigin="1359,168" coordsize="0,4151" path="m1359,168l1359,4319e" filled="f" stroked="t" strokeweight=".585pt" strokecolor="#231F20">
                <v:path arrowok="t"/>
              </v:shape>
            </v:group>
            <v:group style="position:absolute;left:1629;top:2103;width:10;height:73" coordorigin="1629,2103" coordsize="10,73">
              <v:shape style="position:absolute;left:1629;top:2103;width:10;height:73" coordorigin="1629,2103" coordsize="10,73" path="m1629,2139l1638,2139e" filled="f" stroked="t" strokeweight="3.734pt" strokecolor="#231F20">
                <v:path arrowok="t"/>
              </v:shape>
            </v:group>
            <v:group style="position:absolute;left:1848;top:2103;width:10;height:73" coordorigin="1848,2103" coordsize="10,73">
              <v:shape style="position:absolute;left:1848;top:2103;width:10;height:73" coordorigin="1848,2103" coordsize="10,73" path="m1848,2139l1858,2139e" filled="f" stroked="t" strokeweight="3.734pt" strokecolor="#231F20">
                <v:path arrowok="t"/>
              </v:shape>
            </v:group>
            <v:group style="position:absolute;left:2069;top:2103;width:10;height:73" coordorigin="2069,2103" coordsize="10,73">
              <v:shape style="position:absolute;left:2069;top:2103;width:10;height:73" coordorigin="2069,2103" coordsize="10,73" path="m2069,2139l2079,2139e" filled="f" stroked="t" strokeweight="3.734pt" strokecolor="#231F20">
                <v:path arrowok="t"/>
              </v:shape>
            </v:group>
            <v:group style="position:absolute;left:2286;top:2105;width:10;height:73" coordorigin="2286,2105" coordsize="10,73">
              <v:shape style="position:absolute;left:2286;top:2105;width:10;height:73" coordorigin="2286,2105" coordsize="10,73" path="m2286,2141l2295,2141e" filled="f" stroked="t" strokeweight="3.734pt" strokecolor="#231F20">
                <v:path arrowok="t"/>
              </v:shape>
            </v:group>
            <v:group style="position:absolute;left:2509;top:2104;width:10;height:73" coordorigin="2509,2104" coordsize="10,73">
              <v:shape style="position:absolute;left:2509;top:2104;width:10;height:73" coordorigin="2509,2104" coordsize="10,73" path="m2509,2140l2518,2140e" filled="f" stroked="t" strokeweight="3.736pt" strokecolor="#231F20">
                <v:path arrowok="t"/>
              </v:shape>
            </v:group>
            <v:group style="position:absolute;left:2729;top:2103;width:10;height:73" coordorigin="2729,2103" coordsize="10,73">
              <v:shape style="position:absolute;left:2729;top:2103;width:10;height:73" coordorigin="2729,2103" coordsize="10,73" path="m2729,2139l2739,2139e" filled="f" stroked="t" strokeweight="3.734pt" strokecolor="#231F20">
                <v:path arrowok="t"/>
              </v:shape>
            </v:group>
            <v:group style="position:absolute;left:2950;top:2103;width:10;height:73" coordorigin="2950,2103" coordsize="10,73">
              <v:shape style="position:absolute;left:2950;top:2103;width:10;height:73" coordorigin="2950,2103" coordsize="10,73" path="m2950,2139l2960,2139e" filled="f" stroked="t" strokeweight="3.734pt" strokecolor="#231F20">
                <v:path arrowok="t"/>
              </v:shape>
            </v:group>
            <v:group style="position:absolute;left:3171;top:2103;width:10;height:73" coordorigin="3171,2103" coordsize="10,73">
              <v:shape style="position:absolute;left:3171;top:2103;width:10;height:73" coordorigin="3171,2103" coordsize="10,73" path="m3171,2139l3180,2139e" filled="f" stroked="t" strokeweight="3.734pt" strokecolor="#231F20">
                <v:path arrowok="t"/>
              </v:shape>
            </v:group>
            <v:group style="position:absolute;left:3391;top:2103;width:10;height:73" coordorigin="3391,2103" coordsize="10,73">
              <v:shape style="position:absolute;left:3391;top:2103;width:10;height:73" coordorigin="3391,2103" coordsize="10,73" path="m3391,2139l3401,2139e" filled="f" stroked="t" strokeweight="3.734pt" strokecolor="#231F20">
                <v:path arrowok="t"/>
              </v:shape>
            </v:group>
            <v:group style="position:absolute;left:3612;top:2103;width:10;height:73" coordorigin="3612,2103" coordsize="10,73">
              <v:shape style="position:absolute;left:3612;top:2103;width:10;height:73" coordorigin="3612,2103" coordsize="10,73" path="m3612,2139l3622,2139e" filled="f" stroked="t" strokeweight="3.734pt" strokecolor="#231F20">
                <v:path arrowok="t"/>
              </v:shape>
            </v:group>
            <v:group style="position:absolute;left:3834;top:2103;width:10;height:73" coordorigin="3834,2103" coordsize="10,73">
              <v:shape style="position:absolute;left:3834;top:2103;width:10;height:73" coordorigin="3834,2103" coordsize="10,73" path="m3834,2139l3844,2139e" filled="f" stroked="t" strokeweight="3.734pt" strokecolor="#231F20">
                <v:path arrowok="t"/>
              </v:shape>
            </v:group>
            <v:group style="position:absolute;left:4054;top:2103;width:10;height:73" coordorigin="4054,2103" coordsize="10,73">
              <v:shape style="position:absolute;left:4054;top:2103;width:10;height:73" coordorigin="4054,2103" coordsize="10,73" path="m4054,2139l4064,2139e" filled="f" stroked="t" strokeweight="3.734pt" strokecolor="#231F20">
                <v:path arrowok="t"/>
              </v:shape>
            </v:group>
            <v:group style="position:absolute;left:4272;top:2103;width:10;height:73" coordorigin="4272,2103" coordsize="10,73">
              <v:shape style="position:absolute;left:4272;top:2103;width:10;height:73" coordorigin="4272,2103" coordsize="10,73" path="m4272,2139l4282,2139e" filled="f" stroked="t" strokeweight="3.734pt" strokecolor="#231F20">
                <v:path arrowok="t"/>
              </v:shape>
            </v:group>
            <v:group style="position:absolute;left:4495;top:2103;width:10;height:73" coordorigin="4495,2103" coordsize="10,73">
              <v:shape style="position:absolute;left:4495;top:2103;width:10;height:73" coordorigin="4495,2103" coordsize="10,73" path="m4495,2139l4505,2139e" filled="f" stroked="t" strokeweight="3.734pt" strokecolor="#231F20">
                <v:path arrowok="t"/>
              </v:shape>
            </v:group>
            <v:group style="position:absolute;left:4713;top:2103;width:10;height:73" coordorigin="4713,2103" coordsize="10,73">
              <v:shape style="position:absolute;left:4713;top:2103;width:10;height:73" coordorigin="4713,2103" coordsize="10,73" path="m4713,2139l4723,2139e" filled="f" stroked="t" strokeweight="3.734pt" strokecolor="#231F20">
                <v:path arrowok="t"/>
              </v:shape>
            </v:group>
            <v:group style="position:absolute;left:4932;top:2103;width:10;height:73" coordorigin="4932,2103" coordsize="10,73">
              <v:shape style="position:absolute;left:4932;top:2103;width:10;height:73" coordorigin="4932,2103" coordsize="10,73" path="m4932,2139l4942,2139e" filled="f" stroked="t" strokeweight="3.734pt" strokecolor="#231F20">
                <v:path arrowok="t"/>
              </v:shape>
            </v:group>
            <v:group style="position:absolute;left:5157;top:2103;width:10;height:73" coordorigin="5157,2103" coordsize="10,73">
              <v:shape style="position:absolute;left:5157;top:2103;width:10;height:73" coordorigin="5157,2103" coordsize="10,73" path="m5157,2139l5166,2139e" filled="f" stroked="t" strokeweight="3.734pt" strokecolor="#231F20">
                <v:path arrowok="t"/>
              </v:shape>
            </v:group>
            <v:group style="position:absolute;left:5376;top:2103;width:10;height:73" coordorigin="5376,2103" coordsize="10,73">
              <v:shape style="position:absolute;left:5376;top:2103;width:10;height:73" coordorigin="5376,2103" coordsize="10,73" path="m5376,2139l5386,2139e" filled="f" stroked="t" strokeweight="3.734pt" strokecolor="#231F20">
                <v:path arrowok="t"/>
              </v:shape>
            </v:group>
            <v:group style="position:absolute;left:5597;top:2103;width:10;height:73" coordorigin="5597,2103" coordsize="10,73">
              <v:shape style="position:absolute;left:5597;top:2103;width:10;height:73" coordorigin="5597,2103" coordsize="10,73" path="m5597,2139l5607,2139e" filled="f" stroked="t" strokeweight="3.734pt" strokecolor="#231F20">
                <v:path arrowok="t"/>
              </v:shape>
            </v:group>
            <v:group style="position:absolute;left:5814;top:2103;width:10;height:73" coordorigin="5814,2103" coordsize="10,73">
              <v:shape style="position:absolute;left:5814;top:2103;width:10;height:73" coordorigin="5814,2103" coordsize="10,73" path="m5814,2139l5824,2139e" filled="f" stroked="t" strokeweight="3.734pt" strokecolor="#231F20">
                <v:path arrowok="t"/>
              </v:shape>
            </v:group>
            <v:group style="position:absolute;left:6036;top:2103;width:10;height:73" coordorigin="6036,2103" coordsize="10,73">
              <v:shape style="position:absolute;left:6036;top:2103;width:10;height:73" coordorigin="6036,2103" coordsize="10,73" path="m6036,2139l6046,2139e" filled="f" stroked="t" strokeweight="3.734pt" strokecolor="#231F20">
                <v:path arrowok="t"/>
              </v:shape>
            </v:group>
            <v:group style="position:absolute;left:6256;top:2103;width:10;height:73" coordorigin="6256,2103" coordsize="10,73">
              <v:shape style="position:absolute;left:6256;top:2103;width:10;height:73" coordorigin="6256,2103" coordsize="10,73" path="m6256,2139l6266,2139e" filled="f" stroked="t" strokeweight="3.734pt" strokecolor="#231F20">
                <v:path arrowok="t"/>
              </v:shape>
            </v:group>
            <v:group style="position:absolute;left:6476;top:2103;width:10;height:73" coordorigin="6476,2103" coordsize="10,73">
              <v:shape style="position:absolute;left:6476;top:2103;width:10;height:73" coordorigin="6476,2103" coordsize="10,73" path="m6476,2139l6486,2139e" filled="f" stroked="t" strokeweight="3.734pt" strokecolor="#231F20">
                <v:path arrowok="t"/>
              </v:shape>
            </v:group>
            <v:group style="position:absolute;left:6700;top:2103;width:10;height:73" coordorigin="6700,2103" coordsize="10,73">
              <v:shape style="position:absolute;left:6700;top:2103;width:10;height:73" coordorigin="6700,2103" coordsize="10,73" path="m6700,2139l6709,2139e" filled="f" stroked="t" strokeweight="3.734pt" strokecolor="#231F20">
                <v:path arrowok="t"/>
              </v:shape>
            </v:group>
            <v:group style="position:absolute;left:6920;top:2103;width:10;height:73" coordorigin="6920,2103" coordsize="10,73">
              <v:shape style="position:absolute;left:6920;top:2103;width:10;height:73" coordorigin="6920,2103" coordsize="10,73" path="m6920,2139l6930,2139e" filled="f" stroked="t" strokeweight="3.734pt" strokecolor="#231F20">
                <v:path arrowok="t"/>
              </v:shape>
            </v:group>
            <v:group style="position:absolute;left:7140;top:2103;width:10;height:73" coordorigin="7140,2103" coordsize="10,73">
              <v:shape style="position:absolute;left:7140;top:2103;width:10;height:73" coordorigin="7140,2103" coordsize="10,73" path="m7140,2139l7150,2139e" filled="f" stroked="t" strokeweight="3.734pt" strokecolor="#231F20">
                <v:path arrowok="t"/>
              </v:shape>
            </v:group>
            <v:group style="position:absolute;left:7361;top:2105;width:10;height:73" coordorigin="7361,2105" coordsize="10,73">
              <v:shape style="position:absolute;left:7361;top:2105;width:10;height:73" coordorigin="7361,2105" coordsize="10,73" path="m7361,2141l7370,2141e" filled="f" stroked="t" strokeweight="3.734pt" strokecolor="#231F20">
                <v:path arrowok="t"/>
              </v:shape>
            </v:group>
            <v:group style="position:absolute;left:7578;top:2105;width:10;height:73" coordorigin="7578,2105" coordsize="10,73">
              <v:shape style="position:absolute;left:7578;top:2105;width:10;height:73" coordorigin="7578,2105" coordsize="10,73" path="m7578,2141l7588,2141e" filled="f" stroked="t" strokeweight="3.734pt" strokecolor="#231F20">
                <v:path arrowok="t"/>
              </v:shape>
            </v:group>
            <v:group style="position:absolute;left:1281;top:4240;width:78;height:10" coordorigin="1281,4240" coordsize="78,10">
              <v:shape style="position:absolute;left:1281;top:4240;width:78;height:10" coordorigin="1281,4240" coordsize="78,10" path="m1281,4244l1359,4244e" filled="f" stroked="t" strokeweight=".585pt" strokecolor="#231F20">
                <v:path arrowok="t"/>
              </v:shape>
            </v:group>
            <v:group style="position:absolute;left:1281;top:3527;width:78;height:10" coordorigin="1281,3527" coordsize="78,10">
              <v:shape style="position:absolute;left:1281;top:3527;width:78;height:10" coordorigin="1281,3527" coordsize="78,10" path="m1281,3532l1359,3532e" filled="f" stroked="t" strokeweight=".585pt" strokecolor="#231F20">
                <v:path arrowok="t"/>
              </v:shape>
            </v:group>
            <v:group style="position:absolute;left:1280;top:2817;width:78;height:10" coordorigin="1280,2817" coordsize="78,10">
              <v:shape style="position:absolute;left:1280;top:2817;width:78;height:10" coordorigin="1280,2817" coordsize="78,10" path="m1280,2822l1358,2822e" filled="f" stroked="t" strokeweight=".585pt" strokecolor="#231F20">
                <v:path arrowok="t"/>
              </v:shape>
            </v:group>
            <v:group style="position:absolute;left:1277;top:1386;width:78;height:10" coordorigin="1277,1386" coordsize="78,10">
              <v:shape style="position:absolute;left:1277;top:1386;width:78;height:10" coordorigin="1277,1386" coordsize="78,10" path="m1277,1391l1355,1391e" filled="f" stroked="t" strokeweight=".585pt" strokecolor="#231F20">
                <v:path arrowok="t"/>
              </v:shape>
            </v:group>
            <v:group style="position:absolute;left:1277;top:672;width:78;height:10" coordorigin="1277,672" coordsize="78,10">
              <v:shape style="position:absolute;left:1277;top:672;width:78;height:10" coordorigin="1277,672" coordsize="78,10" path="m1277,677l1356,677e" filled="f" stroked="t" strokeweight=".585pt" strokecolor="#231F20">
                <v:path arrowok="t"/>
              </v:shape>
            </v:group>
            <v:group style="position:absolute;left:7804;top:4240;width:57;height:10" coordorigin="7804,4240" coordsize="57,10">
              <v:shape style="position:absolute;left:7804;top:4240;width:57;height:10" coordorigin="7804,4240" coordsize="57,10" path="m7804,4245l7861,4245e" filled="f" stroked="t" strokeweight=".585pt" strokecolor="#231F20">
                <v:path arrowok="t"/>
              </v:shape>
            </v:group>
            <v:group style="position:absolute;left:7810;top:3527;width:57;height:10" coordorigin="7810,3527" coordsize="57,10">
              <v:shape style="position:absolute;left:7810;top:3527;width:57;height:10" coordorigin="7810,3527" coordsize="57,10" path="m7810,3532l7867,3532e" filled="f" stroked="t" strokeweight=".585pt" strokecolor="#231F20">
                <v:path arrowok="t"/>
              </v:shape>
            </v:group>
            <v:group style="position:absolute;left:7806;top:2817;width:57;height:10" coordorigin="7806,2817" coordsize="57,10">
              <v:shape style="position:absolute;left:7806;top:2817;width:57;height:10" coordorigin="7806,2817" coordsize="57,10" path="m7806,2822l7864,2822e" filled="f" stroked="t" strokeweight=".585pt" strokecolor="#231F20">
                <v:path arrowok="t"/>
              </v:shape>
            </v:group>
            <v:group style="position:absolute;left:1280;top:2104;width:6584;height:2" coordorigin="1280,2104" coordsize="6584,2">
              <v:shape style="position:absolute;left:1280;top:2104;width:6584;height:2" coordorigin="1280,2104" coordsize="6584,0" path="m1280,2104l7864,2104e" filled="f" stroked="t" strokeweight=".585pt" strokecolor="#231F20">
                <v:path arrowok="t"/>
              </v:shape>
            </v:group>
            <v:group style="position:absolute;left:7806;top:1386;width:57;height:10" coordorigin="7806,1386" coordsize="57,10">
              <v:shape style="position:absolute;left:7806;top:1386;width:57;height:10" coordorigin="7806,1386" coordsize="57,10" path="m7806,1391l7864,1391e" filled="f" stroked="t" strokeweight=".585pt" strokecolor="#231F20">
                <v:path arrowok="t"/>
              </v:shape>
            </v:group>
            <v:group style="position:absolute;left:7806;top:672;width:57;height:10" coordorigin="7806,672" coordsize="57,10">
              <v:shape style="position:absolute;left:7806;top:672;width:57;height:10" coordorigin="7806,672" coordsize="57,10" path="m7806,677l7864,677e" filled="f" stroked="t" strokeweight=".585pt" strokecolor="#231F20">
                <v:path arrowok="t"/>
              </v:shape>
            </v:group>
            <v:group style="position:absolute;left:1206;top:4467;width:393;height:2" coordorigin="1206,4467" coordsize="393,2">
              <v:shape style="position:absolute;left:1206;top:4467;width:393;height:2" coordorigin="1206,4467" coordsize="393,0" path="m1206,4467l1599,4467e" filled="f" stroked="t" strokeweight="1.07pt" strokecolor="#ED1C24">
                <v:path arrowok="t"/>
              </v:shape>
            </v:group>
            <v:group style="position:absolute;left:1321;top:4385;width:164;height:163" coordorigin="1321,4385" coordsize="164,163">
              <v:shape style="position:absolute;left:1321;top:4385;width:164;height:163" coordorigin="1321,4385" coordsize="164,163" path="m1396,4385l1342,4413,1321,4479,1327,4498,1371,4539,1422,4547,1442,4539,1460,4526,1473,4510,1482,4489,1485,4467,1485,4465,1460,4408,1396,4385xe" filled="t" fillcolor="#ED1C24" stroked="f">
                <v:path arrowok="t"/>
                <v:fill type="solid"/>
              </v:shape>
            </v:group>
            <v:group style="position:absolute;left:1414;top:2127;width:109;height:106" coordorigin="1414,2127" coordsize="109,106">
              <v:shape style="position:absolute;left:1414;top:2127;width:109;height:106" coordorigin="1414,2127" coordsize="109,106" path="m1455,2127l1438,2135,1424,2149,1416,2170,1414,2198,1423,2213,1438,2225,1460,2232,1489,2233,1507,2221,1519,2204,1523,2182,1523,2172,1516,2154,1502,2139,1481,2130,1455,2127xe" filled="t" fillcolor="#ED1C24" stroked="f">
                <v:path arrowok="t"/>
                <v:fill type="solid"/>
              </v:shape>
            </v:group>
            <v:group style="position:absolute;left:1464;top:1465;width:6247;height:2270" coordorigin="1464,1465" coordsize="6247,2270">
              <v:shape style="position:absolute;left:1464;top:1465;width:6247;height:2270" coordorigin="1464,1465" coordsize="6247,2270" path="m6899,2316l6836,2316,7241,2627,7453,3735,7491,3735,7511,3626,7471,3626,7278,2613,7270,2601,6899,2316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7673,2546l7471,3626,7511,3626,7711,2553,7673,2546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5505,2504l5333,2504,5521,2548,5738,3194,5775,3193,5797,3126,5756,3126,5555,2525,5541,2512,5505,2504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6190,2210l6169,2217,5968,2486,5965,2492,5756,3126,5797,3126,6001,2507,6193,2251,6357,2251,6190,2210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4281,1529l4242,1529,4440,3051,4477,3056,4511,2976,4469,2976,4281,1529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4887,2310l4679,2496,4674,2502,4469,2976,4511,2976,4708,2522,4895,2354,4941,2354,4916,2314,4887,2310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4941,2354l4895,2354,5104,2686,5133,2690,5181,2646,5124,2646,4941,2354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5331,2464l5314,2469,5124,2646,5181,2646,5333,2504,5505,2504,5331,2464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6357,2251l6193,2251,6383,2297,6599,2605,6631,2605,6662,2561,6615,2561,6410,2269,6399,2261,6357,2251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6843,2273l6816,2277,6615,2561,6662,2561,6836,2316,6899,2316,6843,2273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1764,2186l1678,2186,1893,2295,1905,2296,2108,2267,2541,2267,2838,2267,2869,2257,1905,2257,1764,2186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2838,2267l2541,2267,2756,2292,2765,2291,2838,2267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2541,2267l2108,2267,2312,2280,2314,2280,2541,2267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2109,2228l2105,2228,1905,2257,2869,2257,2883,2253,2757,2253,2662,2242,2313,2242,2109,2228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3391,2073l3181,2137,2962,2186,2961,2187,2757,2253,2883,2253,2972,2224,3190,2174,3191,2174,3396,2112,3514,2112,3403,2073,3391,2073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2541,2228l2313,2242,2662,2242,2544,2228,2541,2228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1678,2147l1464,2181,1471,2220,1678,2186,1764,2186,1690,2149,1678,2147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3514,2112l3396,2112,3603,2184,3614,2185,3757,2146,3610,2146,3514,2112xe" filled="t" fillcolor="#ED1C24" stroked="f">
                <v:path arrowok="t"/>
                <v:fill type="solid"/>
              </v:shape>
              <v:shape style="position:absolute;left:1464;top:1465;width:6247;height:2270" coordorigin="1464,1465" coordsize="6247,2270" path="m4239,1465l4023,1778,3826,2086,3610,2146,3757,2146,3844,2122,3855,2113,4055,1799,4242,1529,4281,1529,4274,1474,4239,1465xe" filled="t" fillcolor="#ED1C24" stroked="f">
                <v:path arrowok="t"/>
                <v:fill type="solid"/>
              </v:shape>
              <v:shape style="position:absolute;left:1404;top:5;width:6354;height:2325" type="#_x0000_t75" stroked="false">
                <v:imagedata r:id="rId17" o:title=""/>
              </v:shape>
            </v:group>
            <v:group style="position:absolute;left:4405;top:3003;width:109;height:106" coordorigin="4405,3003" coordsize="109,106">
              <v:shape style="position:absolute;left:4405;top:3003;width:109;height:106" coordorigin="4405,3003" coordsize="109,106" path="m4447,3003l4429,3011,4416,3025,4407,3046,4405,3073,4414,3089,4429,3101,4451,3108,4480,3109,4498,3097,4510,3079,4515,3057,4514,3048,4507,3030,4493,3015,4473,3006,4447,3003xe" filled="t" fillcolor="#ED1C24" stroked="f">
                <v:path arrowok="t"/>
                <v:fill type="solid"/>
              </v:shape>
            </v:group>
            <v:group style="position:absolute;left:4636;top:2462;width:109;height:106" coordorigin="4636,2462" coordsize="109,106">
              <v:shape style="position:absolute;left:4636;top:2462;width:109;height:106" coordorigin="4636,2462" coordsize="109,106" path="m4677,2462l4660,2469,4646,2484,4638,2505,4636,2532,4644,2548,4660,2560,4682,2567,4710,2568,4728,2556,4741,2538,4745,2516,4744,2507,4737,2489,4723,2474,4703,2465,4677,2462xe" filled="t" fillcolor="#ED1C24" stroked="f">
                <v:path arrowok="t"/>
                <v:fill type="solid"/>
              </v:shape>
            </v:group>
            <v:group style="position:absolute;left:4849;top:2265;width:109;height:106" coordorigin="4849,2265" coordsize="109,106">
              <v:shape style="position:absolute;left:4849;top:2265;width:109;height:106" coordorigin="4849,2265" coordsize="109,106" path="m4890,2265l4873,2273,4859,2287,4851,2308,4849,2335,4857,2351,4873,2363,4895,2370,4923,2371,4941,2359,4954,2341,4958,2319,4957,2310,4950,2292,4936,2277,4916,2268,4890,2265xe" filled="t" fillcolor="#ED1C24" stroked="f">
                <v:path arrowok="t"/>
                <v:fill type="solid"/>
              </v:shape>
            </v:group>
            <v:group style="position:absolute;left:5062;top:2618;width:109;height:106" coordorigin="5062,2618" coordsize="109,106">
              <v:shape style="position:absolute;left:5062;top:2618;width:109;height:106" coordorigin="5062,2618" coordsize="109,106" path="m5103,2618l5086,2626,5072,2640,5064,2661,5062,2688,5070,2704,5086,2716,5108,2723,5136,2724,5154,2712,5167,2694,5171,2672,5170,2663,5163,2645,5149,2630,5129,2621,5103,2618xe" filled="t" fillcolor="#ED1C24" stroked="f">
                <v:path arrowok="t"/>
                <v:fill type="solid"/>
              </v:shape>
            </v:group>
            <v:group style="position:absolute;left:5272;top:2421;width:109;height:106" coordorigin="5272,2421" coordsize="109,106">
              <v:shape style="position:absolute;left:5272;top:2421;width:109;height:106" coordorigin="5272,2421" coordsize="109,106" path="m5313,2421l5295,2429,5282,2443,5274,2464,5272,2491,5280,2507,5296,2519,5318,2526,5346,2527,5364,2515,5376,2497,5381,2475,5380,2466,5373,2448,5359,2433,5339,2424,5313,2421xe" filled="t" fillcolor="#ED1C24" stroked="f">
                <v:path arrowok="t"/>
                <v:fill type="solid"/>
              </v:shape>
            </v:group>
            <v:group style="position:absolute;left:5480;top:2477;width:109;height:106" coordorigin="5480,2477" coordsize="109,106">
              <v:shape style="position:absolute;left:5480;top:2477;width:109;height:106" coordorigin="5480,2477" coordsize="109,106" path="m5521,2477l5504,2485,5491,2499,5482,2520,5480,2547,5489,2563,5504,2575,5526,2582,5555,2583,5573,2571,5585,2553,5590,2531,5589,2522,5582,2504,5568,2489,5548,2480,5521,2477xe" filled="t" fillcolor="#ED1C24" stroked="f">
                <v:path arrowok="t"/>
                <v:fill type="solid"/>
              </v:shape>
            </v:group>
            <v:group style="position:absolute;left:5705;top:3143;width:109;height:106" coordorigin="5705,3143" coordsize="109,106">
              <v:shape style="position:absolute;left:5705;top:3143;width:109;height:106" coordorigin="5705,3143" coordsize="109,106" path="m5747,3143l5729,3151,5716,3165,5708,3186,5705,3213,5714,3229,5730,3241,5751,3248,5780,3249,5798,3237,5810,3219,5815,3197,5814,3188,5807,3170,5793,3155,5773,3146,5747,3143xe" filled="t" fillcolor="#ED1C24" stroked="f">
                <v:path arrowok="t"/>
                <v:fill type="solid"/>
              </v:shape>
            </v:group>
            <v:group style="position:absolute;left:5919;top:2457;width:109;height:106" coordorigin="5919,2457" coordsize="109,106">
              <v:shape style="position:absolute;left:5919;top:2457;width:109;height:106" coordorigin="5919,2457" coordsize="109,106" path="m5960,2457l5943,2464,5929,2479,5921,2500,5919,2527,5927,2543,5943,2555,5965,2562,5993,2563,6011,2551,6023,2533,6028,2511,6027,2502,6020,2483,6006,2469,5986,2459,5960,2457xe" filled="t" fillcolor="#ED1C24" stroked="f">
                <v:path arrowok="t"/>
                <v:fill type="solid"/>
              </v:shape>
            </v:group>
            <v:group style="position:absolute;left:6134;top:2180;width:109;height:106" coordorigin="6134,2180" coordsize="109,106">
              <v:shape style="position:absolute;left:6134;top:2180;width:109;height:106" coordorigin="6134,2180" coordsize="109,106" path="m6175,2180l6158,2188,6144,2202,6136,2223,6134,2251,6142,2266,6158,2278,6180,2286,6208,2286,6226,2275,6238,2257,6243,2235,6242,2225,6235,2207,6221,2192,6201,2183,6175,2180xe" filled="t" fillcolor="#ED1C24" stroked="f">
                <v:path arrowok="t"/>
                <v:fill type="solid"/>
              </v:shape>
            </v:group>
            <v:group style="position:absolute;left:6338;top:2218;width:109;height:106" coordorigin="6338,2218" coordsize="109,106">
              <v:shape style="position:absolute;left:6338;top:2218;width:109;height:106" coordorigin="6338,2218" coordsize="109,106" path="m6380,2218l6362,2226,6349,2240,6340,2261,6338,2288,6347,2304,6362,2316,6384,2323,6413,2324,6431,2312,6443,2294,6448,2272,6447,2263,6440,2245,6426,2230,6406,2221,6380,2218xe" filled="t" fillcolor="#ED1C24" stroked="f">
                <v:path arrowok="t"/>
                <v:fill type="solid"/>
              </v:shape>
            </v:group>
            <v:group style="position:absolute;left:6556;top:2533;width:109;height:106" coordorigin="6556,2533" coordsize="109,106">
              <v:shape style="position:absolute;left:6556;top:2533;width:109;height:106" coordorigin="6556,2533" coordsize="109,106" path="m6597,2533l6580,2540,6567,2555,6558,2576,6556,2603,6565,2619,6580,2631,6602,2638,6631,2639,6649,2627,6661,2609,6666,2587,6665,2578,6658,2560,6644,2545,6624,2535,6597,2533xe" filled="t" fillcolor="#ED1C24" stroked="f">
                <v:path arrowok="t"/>
                <v:fill type="solid"/>
              </v:shape>
            </v:group>
            <v:group style="position:absolute;left:6782;top:2236;width:109;height:106" coordorigin="6782,2236" coordsize="109,106">
              <v:shape style="position:absolute;left:6782;top:2236;width:109;height:106" coordorigin="6782,2236" coordsize="109,106" path="m6823,2236l6806,2244,6792,2258,6784,2279,6782,2307,6790,2322,6806,2334,6828,2341,6856,2342,6874,2330,6887,2313,6891,2291,6890,2281,6883,2263,6869,2248,6849,2239,6823,2236xe" filled="t" fillcolor="#ED1C24" stroked="f">
                <v:path arrowok="t"/>
                <v:fill type="solid"/>
              </v:shape>
            </v:group>
            <v:group style="position:absolute;left:6991;top:2401;width:109;height:106" coordorigin="6991,2401" coordsize="109,106">
              <v:shape style="position:absolute;left:6991;top:2401;width:109;height:106" coordorigin="6991,2401" coordsize="109,106" path="m7032,2401l7015,2408,7001,2423,6993,2444,6991,2471,7000,2487,7015,2499,7037,2506,7065,2507,7084,2495,7096,2477,7100,2455,7100,2446,7093,2427,7079,2413,7058,2403,7032,2401xe" filled="t" fillcolor="#ED1C24" stroked="f">
                <v:path arrowok="t"/>
                <v:fill type="solid"/>
              </v:shape>
            </v:group>
            <v:group style="position:absolute;left:7197;top:2562;width:109;height:106" coordorigin="7197,2562" coordsize="109,106">
              <v:shape style="position:absolute;left:7197;top:2562;width:109;height:106" coordorigin="7197,2562" coordsize="109,106" path="m7238,2562l7220,2570,7207,2584,7199,2605,7197,2633,7205,2648,7221,2660,7242,2667,7271,2668,7289,2656,7301,2639,7306,2617,7305,2607,7298,2589,7284,2574,7264,2565,7238,2562xe" filled="t" fillcolor="#ED1C24" stroked="f">
                <v:path arrowok="t"/>
                <v:fill type="solid"/>
              </v:shape>
            </v:group>
            <v:group style="position:absolute;left:7639;top:2494;width:109;height:106" coordorigin="7639,2494" coordsize="109,106">
              <v:shape style="position:absolute;left:7639;top:2494;width:109;height:106" coordorigin="7639,2494" coordsize="109,106" path="m7680,2494l7663,2502,7649,2516,7641,2537,7639,2564,7647,2580,7663,2592,7685,2599,7713,2600,7731,2588,7743,2570,7748,2548,7747,2539,7740,2521,7726,2506,7706,2497,7680,2494xe" filled="t" fillcolor="#ED1C24" stroked="f">
                <v:path arrowok="t"/>
                <v:fill type="solid"/>
              </v:shape>
            </v:group>
            <v:group style="position:absolute;left:7409;top:3676;width:109;height:106" coordorigin="7409,3676" coordsize="109,106">
              <v:shape style="position:absolute;left:7409;top:3676;width:109;height:106" coordorigin="7409,3676" coordsize="109,106" path="m7450,3676l7433,3684,7419,3699,7411,3720,7409,3747,7418,3763,7433,3775,7455,3782,7483,3783,7501,3771,7514,3753,7518,3731,7517,3722,7510,3703,7496,3689,7476,3679,7450,3676xe" filled="t" fillcolor="#ED1C24" stroked="f">
                <v:path arrowok="t"/>
                <v:fill type="solid"/>
              </v:shape>
            </v:group>
            <v:group style="position:absolute;left:4388;top:2699;width:136;height:2" coordorigin="4388,2699" coordsize="136,2">
              <v:shape style="position:absolute;left:4388;top:2699;width:136;height:2" coordorigin="4388,2699" coordsize="136,0" path="m4388,2699l4524,2699e" filled="f" stroked="t" strokeweight="1.07pt" strokecolor="#ED1C24">
                <v:path arrowok="t"/>
              </v:shape>
            </v:group>
            <v:group style="position:absolute;left:4601;top:2699;width:136;height:2" coordorigin="4601,2699" coordsize="136,2">
              <v:shape style="position:absolute;left:4601;top:2699;width:136;height:2" coordorigin="4601,2699" coordsize="136,0" path="m4601,2699l4737,2699e" filled="f" stroked="t" strokeweight="1.07pt" strokecolor="#ED1C24">
                <v:path arrowok="t"/>
              </v:shape>
            </v:group>
            <v:group style="position:absolute;left:4815;top:2699;width:136;height:2" coordorigin="4815,2699" coordsize="136,2">
              <v:shape style="position:absolute;left:4815;top:2699;width:136;height:2" coordorigin="4815,2699" coordsize="136,0" path="m4815,2699l4950,2699e" filled="f" stroked="t" strokeweight="1.07pt" strokecolor="#ED1C24">
                <v:path arrowok="t"/>
              </v:shape>
            </v:group>
            <v:group style="position:absolute;left:5028;top:2699;width:136;height:2" coordorigin="5028,2699" coordsize="136,2">
              <v:shape style="position:absolute;left:5028;top:2699;width:136;height:2" coordorigin="5028,2699" coordsize="136,0" path="m5028,2699l5164,2699e" filled="f" stroked="t" strokeweight="1.07pt" strokecolor="#ED1C24">
                <v:path arrowok="t"/>
              </v:shape>
            </v:group>
            <v:group style="position:absolute;left:5241;top:2699;width:136;height:2" coordorigin="5241,2699" coordsize="136,2">
              <v:shape style="position:absolute;left:5241;top:2699;width:136;height:2" coordorigin="5241,2699" coordsize="136,0" path="m5241,2699l5377,2699e" filled="f" stroked="t" strokeweight="1.07pt" strokecolor="#ED1C24">
                <v:path arrowok="t"/>
              </v:shape>
            </v:group>
            <v:group style="position:absolute;left:5455;top:2699;width:136;height:2" coordorigin="5455,2699" coordsize="136,2">
              <v:shape style="position:absolute;left:5455;top:2699;width:136;height:2" coordorigin="5455,2699" coordsize="136,0" path="m5455,2699l5590,2699e" filled="f" stroked="t" strokeweight="1.07pt" strokecolor="#ED1C24">
                <v:path arrowok="t"/>
              </v:shape>
            </v:group>
            <v:group style="position:absolute;left:5668;top:2699;width:136;height:2" coordorigin="5668,2699" coordsize="136,2">
              <v:shape style="position:absolute;left:5668;top:2699;width:136;height:2" coordorigin="5668,2699" coordsize="136,0" path="m5668,2699l5804,2699e" filled="f" stroked="t" strokeweight="1.07pt" strokecolor="#ED1C24">
                <v:path arrowok="t"/>
              </v:shape>
            </v:group>
            <v:group style="position:absolute;left:5882;top:2699;width:136;height:2" coordorigin="5882,2699" coordsize="136,2">
              <v:shape style="position:absolute;left:5882;top:2699;width:136;height:2" coordorigin="5882,2699" coordsize="136,0" path="m5882,2699l6017,2699e" filled="f" stroked="t" strokeweight="1.07pt" strokecolor="#ED1C24">
                <v:path arrowok="t"/>
              </v:shape>
            </v:group>
            <v:group style="position:absolute;left:6095;top:2699;width:136;height:2" coordorigin="6095,2699" coordsize="136,2">
              <v:shape style="position:absolute;left:6095;top:2699;width:136;height:2" coordorigin="6095,2699" coordsize="136,0" path="m6095,2699l6231,2699e" filled="f" stroked="t" strokeweight="1.07pt" strokecolor="#ED1C24">
                <v:path arrowok="t"/>
              </v:shape>
            </v:group>
            <v:group style="position:absolute;left:6308;top:2699;width:136;height:2" coordorigin="6308,2699" coordsize="136,2">
              <v:shape style="position:absolute;left:6308;top:2699;width:136;height:2" coordorigin="6308,2699" coordsize="136,0" path="m6308,2699l6444,2699e" filled="f" stroked="t" strokeweight="1.07pt" strokecolor="#ED1C24">
                <v:path arrowok="t"/>
              </v:shape>
            </v:group>
            <v:group style="position:absolute;left:6522;top:2699;width:136;height:2" coordorigin="6522,2699" coordsize="136,2">
              <v:shape style="position:absolute;left:6522;top:2699;width:136;height:2" coordorigin="6522,2699" coordsize="136,0" path="m6522,2699l6657,2699e" filled="f" stroked="t" strokeweight="1.07pt" strokecolor="#ED1C24">
                <v:path arrowok="t"/>
              </v:shape>
            </v:group>
            <v:group style="position:absolute;left:6735;top:2699;width:136;height:2" coordorigin="6735,2699" coordsize="136,2">
              <v:shape style="position:absolute;left:6735;top:2699;width:136;height:2" coordorigin="6735,2699" coordsize="136,0" path="m6735,2699l6871,2699e" filled="f" stroked="t" strokeweight="1.07pt" strokecolor="#ED1C24">
                <v:path arrowok="t"/>
              </v:shape>
            </v:group>
            <v:group style="position:absolute;left:6949;top:2699;width:136;height:2" coordorigin="6949,2699" coordsize="136,2">
              <v:shape style="position:absolute;left:6949;top:2699;width:136;height:2" coordorigin="6949,2699" coordsize="136,0" path="m6949,2699l7084,2699e" filled="f" stroked="t" strokeweight="1.07pt" strokecolor="#ED1C24">
                <v:path arrowok="t"/>
              </v:shape>
            </v:group>
            <v:group style="position:absolute;left:7162;top:2699;width:136;height:2" coordorigin="7162,2699" coordsize="136,2">
              <v:shape style="position:absolute;left:7162;top:2699;width:136;height:2" coordorigin="7162,2699" coordsize="136,0" path="m7162,2699l7298,2699e" filled="f" stroked="t" strokeweight="1.07pt" strokecolor="#ED1C24">
                <v:path arrowok="t"/>
              </v:shape>
            </v:group>
            <v:group style="position:absolute;left:7375;top:2699;width:136;height:2" coordorigin="7375,2699" coordsize="136,2">
              <v:shape style="position:absolute;left:7375;top:2699;width:136;height:2" coordorigin="7375,2699" coordsize="136,0" path="m7375,2699l7511,2699e" filled="f" stroked="t" strokeweight="1.07pt" strokecolor="#ED1C24">
                <v:path arrowok="t"/>
              </v:shape>
            </v:group>
            <v:group style="position:absolute;left:7589;top:2699;width:136;height:2" coordorigin="7589,2699" coordsize="136,2">
              <v:shape style="position:absolute;left:7589;top:2699;width:136;height:2" coordorigin="7589,2699" coordsize="136,0" path="m7589,2699l7724,2699e" filled="f" stroked="t" strokeweight="1.07pt" strokecolor="#ED1C24">
                <v:path arrowok="t"/>
              </v:shape>
            </v:group>
            <v:group style="position:absolute;left:4842;top:4467;width:393;height:2" coordorigin="4842,4467" coordsize="393,2">
              <v:shape style="position:absolute;left:4842;top:4467;width:393;height:2" coordorigin="4842,4467" coordsize="393,0" path="m4842,4467l5236,4467e" filled="f" stroked="t" strokeweight="1.07pt" strokecolor="#6D6E71">
                <v:path arrowok="t"/>
              </v:shape>
            </v:group>
            <v:group style="position:absolute;left:4957;top:4385;width:164;height:163" coordorigin="4957,4385" coordsize="164,163">
              <v:shape style="position:absolute;left:4957;top:4385;width:164;height:163" coordorigin="4957,4385" coordsize="164,163" path="m5032,4385l4979,4413,4957,4479,4963,4498,5007,4539,5058,4547,5078,4539,5096,4526,5110,4510,5118,4489,5121,4467,5121,4465,5096,4408,5032,4385xe" filled="t" fillcolor="#6D6E71" stroked="f">
                <v:path arrowok="t"/>
                <v:fill type="solid"/>
              </v:shape>
              <v:shape style="position:absolute;left:4459;top:2104;width:3233;height:1627" type="#_x0000_t75" stroked="false">
                <v:imagedata r:id="rId18" o:title=""/>
              </v:shape>
            </v:group>
            <w10:wrap type="none"/>
          </v:group>
        </w:pict>
      </w:r>
      <w:r>
        <w:rPr/>
        <w:pict>
          <v:shape style="position:absolute;margin-left:253.490097pt;margin-top:13.965302pt;width:6.40782pt;height:8.73pt;mso-position-horizontal-relative:page;mso-position-vertical-relative:paragraph;z-index:-12556" type="#_x0000_t202" filled="f" stroked="f">
            <v:textbox inset="0,0,0,0">
              <w:txbxContent>
                <w:p>
                  <w:pPr>
                    <w:spacing w:line="17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i/>
                      <w:color w:val="6D6E71"/>
                      <w:w w:val="105"/>
                      <w:sz w:val="17"/>
                      <w:szCs w:val="17"/>
                    </w:rPr>
                    <w:t>Э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$/барр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150" w:lineRule="exact" w:before="5"/>
        <w:rPr>
          <w:sz w:val="15"/>
          <w:szCs w:val="15"/>
        </w:rPr>
      </w:pPr>
      <w:r>
        <w:rPr>
          <w:sz w:val="15"/>
          <w:szCs w:val="15"/>
        </w:rPr>
      </w:r>
    </w:p>
    <w:p>
      <w:pPr>
        <w:ind w:left="453" w:right="0" w:firstLine="0"/>
        <w:jc w:val="left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b/>
          <w:bCs/>
          <w:color w:val="6D6E71"/>
          <w:w w:val="100"/>
          <w:sz w:val="10"/>
          <w:szCs w:val="10"/>
        </w:rPr>
        <w:t>С</w:t>
      </w:r>
      <w:r>
        <w:rPr>
          <w:rFonts w:ascii="Arial" w:hAnsi="Arial" w:cs="Arial" w:eastAsia="Arial"/>
          <w:color w:val="000000"/>
          <w:w w:val="100"/>
          <w:sz w:val="10"/>
          <w:szCs w:val="10"/>
        </w:rPr>
      </w:r>
    </w:p>
    <w:p>
      <w:pPr>
        <w:spacing w:before="74"/>
        <w:ind w:left="0" w:right="615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righ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620" w:right="520"/>
          <w:cols w:num="2" w:equalWidth="0">
            <w:col w:w="1022" w:space="3102"/>
            <w:col w:w="4091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3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32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tabs>
          <w:tab w:pos="3641" w:val="right" w:leader="none"/>
        </w:tabs>
        <w:spacing w:before="91"/>
        <w:ind w:left="43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b/>
          <w:bCs/>
          <w:color w:val="231F20"/>
          <w:w w:val="100"/>
          <w:position w:val="8"/>
          <w:sz w:val="10"/>
          <w:szCs w:val="10"/>
        </w:rPr>
        <w:t>B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620" w:right="520"/>
          <w:cols w:num="2" w:equalWidth="0">
            <w:col w:w="619" w:space="3239"/>
            <w:col w:w="4357"/>
          </w:cols>
        </w:sectPr>
      </w:pPr>
    </w:p>
    <w:p>
      <w:pPr>
        <w:tabs>
          <w:tab w:pos="7304" w:val="left" w:leader="none"/>
        </w:tabs>
        <w:spacing w:before="502"/>
        <w:ind w:left="52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68.093651pt;margin-top:35.711834pt;width:10.73pt;height:21.62504pt;mso-position-horizontal-relative:page;mso-position-vertical-relative:paragraph;z-index:-12553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9.421036pt;margin-top:35.711834pt;width:10.73pt;height:21.62504pt;mso-position-horizontal-relative:page;mso-position-vertical-relative:paragraph;z-index:-12552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0.582558pt;margin-top:35.711834pt;width:10.73pt;height:21.62504pt;mso-position-horizontal-relative:page;mso-position-vertical-relative:paragraph;z-index:-12551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32.136932pt;margin-top:35.711834pt;width:10.73pt;height:21.62504pt;mso-position-horizontal-relative:page;mso-position-vertical-relative:paragraph;z-index:-12550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3.918274pt;margin-top:35.711834pt;width:10.73pt;height:21.62504pt;mso-position-horizontal-relative:page;mso-position-vertical-relative:paragraph;z-index:-12549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5.34169pt;margin-top:35.711834pt;width:10.73pt;height:21.62504pt;mso-position-horizontal-relative:page;mso-position-vertical-relative:paragraph;z-index:-12548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7.690491pt;margin-top:35.711834pt;width:10.73pt;height:21.62504pt;mso-position-horizontal-relative:page;mso-position-vertical-relative:paragraph;z-index:-12547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19.078995pt;margin-top:35.711834pt;width:10.73pt;height:21.62504pt;mso-position-horizontal-relative:page;mso-position-vertical-relative:paragraph;z-index:-12546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40.450043pt;margin-top:35.711834pt;width:10.73pt;height:21.62504pt;mso-position-horizontal-relative:page;mso-position-vertical-relative:paragraph;z-index:-12545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0.983002pt;margin-top:35.711834pt;width:10.73pt;height:21.62504pt;mso-position-horizontal-relative:page;mso-position-vertical-relative:paragraph;z-index:-12544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83.296875pt;margin-top:35.711834pt;width:10.73pt;height:21.62504pt;mso-position-horizontal-relative:page;mso-position-vertical-relative:paragraph;z-index:-12543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04.083008pt;margin-top:35.711834pt;width:10.73pt;height:21.62504pt;mso-position-horizontal-relative:page;mso-position-vertical-relative:paragraph;z-index:-12542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6.344513pt;margin-top:35.711834pt;width:10.73pt;height:21.62504pt;mso-position-horizontal-relative:page;mso-position-vertical-relative:paragraph;z-index:-12541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7.226654pt;margin-top:35.711834pt;width:10.73pt;height:21.62504pt;mso-position-horizontal-relative:page;mso-position-vertical-relative:paragraph;z-index:-12540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8.621643pt;margin-top:35.710835pt;width:10.73pt;height:21.62504pt;mso-position-horizontal-relative:page;mso-position-vertical-relative:paragraph;z-index:-12539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0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position w:val="1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before="522"/>
        <w:ind w:left="22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–100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512"/>
        <w:ind w:left="22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–50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620" w:right="520"/>
          <w:cols w:num="2" w:equalWidth="0">
            <w:col w:w="623" w:space="6413"/>
            <w:col w:w="1179"/>
          </w:cols>
        </w:sectPr>
      </w:pPr>
    </w:p>
    <w:p>
      <w:pPr>
        <w:spacing w:before="518"/>
        <w:ind w:left="22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–200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349"/>
        <w:ind w:left="357" w:right="0" w:firstLine="0"/>
        <w:jc w:val="left"/>
        <w:rPr>
          <w:rFonts w:ascii="Arial" w:hAnsi="Arial" w:cs="Arial" w:eastAsia="Arial"/>
          <w:sz w:val="10"/>
          <w:szCs w:val="10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b/>
          <w:bCs/>
          <w:color w:val="ED1C24"/>
          <w:w w:val="100"/>
          <w:sz w:val="10"/>
          <w:szCs w:val="10"/>
        </w:rPr>
        <w:t>С</w:t>
      </w:r>
      <w:r>
        <w:rPr>
          <w:rFonts w:ascii="Arial" w:hAnsi="Arial" w:cs="Arial" w:eastAsia="Arial"/>
          <w:color w:val="000000"/>
          <w:w w:val="100"/>
          <w:sz w:val="10"/>
          <w:szCs w:val="10"/>
        </w:rPr>
      </w:r>
    </w:p>
    <w:p>
      <w:pPr>
        <w:spacing w:before="50"/>
        <w:ind w:left="0" w:right="556" w:firstLine="0"/>
        <w:jc w:val="righ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295.10791pt;margin-top:-11.043001pt;width:6.40782pt;height:8.73pt;mso-position-horizontal-relative:page;mso-position-vertical-relative:paragraph;z-index:-12554" type="#_x0000_t202" filled="f" stroked="f">
            <v:textbox inset="0,0,0,0">
              <w:txbxContent>
                <w:p>
                  <w:pPr>
                    <w:spacing w:line="17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i/>
                      <w:color w:val="ED1C24"/>
                      <w:w w:val="105"/>
                      <w:sz w:val="17"/>
                      <w:szCs w:val="17"/>
                    </w:rPr>
                    <w:t>Э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–100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righ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620" w:right="520"/>
          <w:cols w:num="2" w:equalWidth="0">
            <w:col w:w="623" w:space="4430"/>
            <w:col w:w="3162"/>
          </w:cols>
        </w:sectPr>
      </w:pPr>
    </w:p>
    <w:p>
      <w:pPr>
        <w:spacing w:before="509"/>
        <w:ind w:left="22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–300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727"/>
        <w:ind w:left="22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Ввоз/вывоз</w:t>
      </w:r>
      <w:r>
        <w:rPr>
          <w:rFonts w:ascii="Arial" w:hAnsi="Arial" w:cs="Arial" w:eastAsia="Arial"/>
          <w:color w:val="231F20"/>
          <w:spacing w:val="-1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капитала</w:t>
      </w:r>
      <w:r>
        <w:rPr>
          <w:rFonts w:ascii="Arial" w:hAnsi="Arial" w:cs="Arial" w:eastAsia="Arial"/>
          <w:color w:val="231F20"/>
          <w:spacing w:val="-1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за</w:t>
      </w:r>
      <w:r>
        <w:rPr>
          <w:rFonts w:ascii="Arial" w:hAnsi="Arial" w:cs="Arial" w:eastAsia="Arial"/>
          <w:color w:val="231F20"/>
          <w:spacing w:val="-1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границ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у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502"/>
        <w:ind w:left="0" w:right="556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–150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41"/>
        <w:ind w:left="0" w:right="644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Объем</w:t>
      </w:r>
      <w:r>
        <w:rPr>
          <w:rFonts w:ascii="Arial" w:hAnsi="Arial" w:cs="Arial" w:eastAsia="Arial"/>
          <w:color w:val="231F20"/>
          <w:spacing w:val="-18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э</w:t>
      </w:r>
      <w:r>
        <w:rPr>
          <w:rFonts w:ascii="Arial" w:hAnsi="Arial" w:cs="Arial" w:eastAsia="Arial"/>
          <w:color w:val="231F20"/>
          <w:spacing w:val="-4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спорта</w:t>
      </w:r>
      <w:r>
        <w:rPr>
          <w:rFonts w:ascii="Arial" w:hAnsi="Arial" w:cs="Arial" w:eastAsia="Arial"/>
          <w:color w:val="231F20"/>
          <w:spacing w:val="-17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нефтепроду</w:t>
      </w:r>
      <w:r>
        <w:rPr>
          <w:rFonts w:ascii="Arial" w:hAnsi="Arial" w:cs="Arial" w:eastAsia="Arial"/>
          <w:color w:val="231F20"/>
          <w:spacing w:val="2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то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в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righ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620" w:right="520"/>
          <w:cols w:num="3" w:equalWidth="0">
            <w:col w:w="623" w:space="269"/>
            <w:col w:w="2928" w:space="768"/>
            <w:col w:w="3627"/>
          </w:cols>
        </w:sectPr>
      </w:pPr>
    </w:p>
    <w:p>
      <w:pPr>
        <w:tabs>
          <w:tab w:pos="4830" w:val="left" w:leader="none"/>
        </w:tabs>
        <w:spacing w:before="51"/>
        <w:ind w:left="112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59.768002pt;margin-top:7.630979pt;width:18.529pt;height:1.07pt;mso-position-horizontal-relative:page;mso-position-vertical-relative:paragraph;z-index:-12558" coordorigin="1195,153" coordsize="371,21">
            <v:group style="position:absolute;left:1419;top:163;width:136;height:2" coordorigin="1419,163" coordsize="136,2">
              <v:shape style="position:absolute;left:1419;top:163;width:136;height:2" coordorigin="1419,163" coordsize="136,0" path="m1419,163l1555,163e" filled="f" stroked="t" strokeweight="1.07pt" strokecolor="#6D6E71">
                <v:path arrowok="t"/>
              </v:shape>
            </v:group>
            <v:group style="position:absolute;left:1206;top:163;width:136;height:2" coordorigin="1206,163" coordsize="136,2">
              <v:shape style="position:absolute;left:1206;top:163;width:136;height:2" coordorigin="1206,163" coordsize="136,0" path="m1206,163l1342,163e" filled="f" stroked="t" strokeweight="1.07pt" strokecolor="#6D6E71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41.578903pt;margin-top:3.70269pt;width:20.739pt;height:9.125988pt;mso-position-horizontal-relative:page;mso-position-vertical-relative:paragraph;z-index:-12557" coordorigin="4832,74" coordsize="415,183">
            <v:group style="position:absolute;left:4842;top:166;width:393;height:2" coordorigin="4842,166" coordsize="393,2">
              <v:shape style="position:absolute;left:4842;top:166;width:393;height:2" coordorigin="4842,166" coordsize="393,0" path="m4842,166l5236,166e" filled="f" stroked="t" strokeweight="1.07pt" strokecolor="#231F20">
                <v:path arrowok="t"/>
              </v:shape>
            </v:group>
            <v:group style="position:absolute;left:4957;top:84;width:164;height:163" coordorigin="4957,84" coordsize="164,163">
              <v:shape style="position:absolute;left:4957;top:84;width:164;height:163" coordorigin="4957,84" coordsize="164,163" path="m5032,84l4979,112,4957,179,4963,198,5007,239,5058,247,5078,239,5096,226,5110,209,5118,189,5121,166,5121,164,5096,107,5032,84xe" filled="t" fillcolor="#231F20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Ср.</w:t>
      </w:r>
      <w:r>
        <w:rPr>
          <w:rFonts w:ascii="Arial" w:hAnsi="Arial" w:cs="Arial" w:eastAsia="Arial"/>
          <w:color w:val="231F20"/>
          <w:spacing w:val="-3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зн.</w:t>
      </w:r>
      <w:r>
        <w:rPr>
          <w:rFonts w:ascii="Arial" w:hAnsi="Arial" w:cs="Arial" w:eastAsia="Arial"/>
          <w:color w:val="231F20"/>
          <w:spacing w:val="-2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э</w:t>
      </w:r>
      <w:r>
        <w:rPr>
          <w:rFonts w:ascii="Arial" w:hAnsi="Arial" w:cs="Arial" w:eastAsia="Arial"/>
          <w:color w:val="231F20"/>
          <w:spacing w:val="-4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спорта</w:t>
      </w:r>
      <w:r>
        <w:rPr>
          <w:rFonts w:ascii="Arial" w:hAnsi="Arial" w:cs="Arial" w:eastAsia="Arial"/>
          <w:color w:val="231F20"/>
          <w:spacing w:val="-2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нефтепроду</w:t>
      </w:r>
      <w:r>
        <w:rPr>
          <w:rFonts w:ascii="Arial" w:hAnsi="Arial" w:cs="Arial" w:eastAsia="Arial"/>
          <w:color w:val="231F20"/>
          <w:spacing w:val="2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то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в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Ц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ены</w:t>
      </w:r>
      <w:r>
        <w:rPr>
          <w:rFonts w:ascii="Arial" w:hAnsi="Arial" w:cs="Arial" w:eastAsia="Arial"/>
          <w:color w:val="231F20"/>
          <w:spacing w:val="-16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на</w:t>
      </w:r>
      <w:r>
        <w:rPr>
          <w:rFonts w:ascii="Arial" w:hAnsi="Arial" w:cs="Arial" w:eastAsia="Arial"/>
          <w:color w:val="231F20"/>
          <w:spacing w:val="-16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нефть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8" w:lineRule="exact" w:before="221"/>
        <w:ind w:left="117" w:right="443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ъе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(</w:t>
      </w:r>
      <w:r>
        <w:rPr>
          <w:rFonts w:ascii="Arial" w:hAnsi="Arial" w:cs="Arial" w:eastAsia="Arial"/>
          <w:b/>
          <w:bCs/>
          <w:i/>
          <w:color w:val="231F20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w w:val="95"/>
          <w:position w:val="-7"/>
          <w:sz w:val="14"/>
          <w:szCs w:val="14"/>
        </w:rPr>
        <w:t>С</w:t>
      </w:r>
      <w:r>
        <w:rPr>
          <w:rFonts w:ascii="Arial" w:hAnsi="Arial" w:cs="Arial" w:eastAsia="Arial"/>
          <w:color w:val="231F20"/>
          <w:spacing w:val="4"/>
          <w:w w:val="95"/>
          <w:position w:val="-7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&gt;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(</w:t>
      </w:r>
      <w:r>
        <w:rPr>
          <w:rFonts w:ascii="Arial" w:hAnsi="Arial" w:cs="Arial" w:eastAsia="Arial"/>
          <w:b/>
          <w:bCs/>
          <w:i/>
          <w:color w:val="231F20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w w:val="95"/>
          <w:position w:val="-7"/>
          <w:sz w:val="14"/>
          <w:szCs w:val="14"/>
        </w:rPr>
        <w:t>С</w:t>
      </w:r>
      <w:r>
        <w:rPr>
          <w:rFonts w:ascii="Arial" w:hAnsi="Arial" w:cs="Arial" w:eastAsia="Arial"/>
          <w:color w:val="231F20"/>
          <w:spacing w:val="4"/>
          <w:w w:val="95"/>
          <w:position w:val="-7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&lt;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9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ъ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4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i/>
          <w:color w:val="231F20"/>
          <w:spacing w:val="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w w:val="95"/>
          <w:position w:val="-7"/>
          <w:sz w:val="14"/>
          <w:szCs w:val="14"/>
        </w:rPr>
        <w:t>H</w:t>
      </w:r>
      <w:r>
        <w:rPr>
          <w:rFonts w:ascii="Arial" w:hAnsi="Arial" w:cs="Arial" w:eastAsia="Arial"/>
          <w:color w:val="231F20"/>
          <w:w w:val="89"/>
          <w:position w:val="-7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B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r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e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n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t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Georgia" w:hAnsi="Georgia" w:cs="Georgia" w:eastAsia="Georgia"/>
          <w:b/>
          <w:bCs/>
          <w:i/>
          <w:color w:val="231F20"/>
          <w:spacing w:val="-1"/>
          <w:w w:val="95"/>
          <w:sz w:val="24"/>
          <w:szCs w:val="24"/>
        </w:rPr>
        <w:t>p</w:t>
      </w:r>
      <w:r>
        <w:rPr>
          <w:rFonts w:ascii="Georgia" w:hAnsi="Georgia" w:cs="Georgia" w:eastAsia="Georgia"/>
          <w:color w:val="231F20"/>
          <w:w w:val="95"/>
          <w:position w:val="-7"/>
          <w:sz w:val="14"/>
          <w:szCs w:val="14"/>
        </w:rPr>
        <w:t>B</w:t>
      </w:r>
      <w:r>
        <w:rPr>
          <w:rFonts w:ascii="Georgia" w:hAnsi="Georgia" w:cs="Georgia" w:eastAsia="Georgia"/>
          <w:color w:val="231F20"/>
          <w:spacing w:val="15"/>
          <w:w w:val="95"/>
          <w:position w:val="-7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p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r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i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c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e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88" w:lineRule="exact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53" w:lineRule="auto" w:before="49"/>
        <w:ind w:left="463" w:right="113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65"/>
          <w:w w:val="90"/>
        </w:rPr>
        <w:t> </w:t>
      </w:r>
      <w:r>
        <w:rPr>
          <w:color w:val="231F20"/>
          <w:spacing w:val="-1"/>
          <w:w w:val="90"/>
        </w:rPr>
        <w:t>перио</w:t>
      </w:r>
      <w:r>
        <w:rPr>
          <w:color w:val="231F20"/>
          <w:w w:val="90"/>
        </w:rPr>
        <w:t>д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-1"/>
          <w:w w:val="90"/>
        </w:rPr>
        <w:t>(2008–202</w:t>
      </w:r>
      <w:r>
        <w:rPr>
          <w:color w:val="231F20"/>
          <w:w w:val="90"/>
        </w:rPr>
        <w:t>3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-1"/>
          <w:w w:val="90"/>
        </w:rPr>
        <w:t>гг</w:t>
      </w:r>
      <w:r>
        <w:rPr>
          <w:color w:val="231F20"/>
          <w:spacing w:val="-4"/>
          <w:w w:val="90"/>
        </w:rPr>
        <w:t>�</w:t>
      </w:r>
      <w:r>
        <w:rPr>
          <w:color w:val="231F20"/>
          <w:w w:val="90"/>
        </w:rPr>
        <w:t>,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-1"/>
          <w:w w:val="90"/>
        </w:rPr>
        <w:t>1</w:t>
      </w:r>
      <w:r>
        <w:rPr>
          <w:color w:val="231F20"/>
          <w:w w:val="90"/>
        </w:rPr>
        <w:t>6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-1"/>
          <w:w w:val="90"/>
        </w:rPr>
        <w:t>лет</w:t>
      </w:r>
      <w:r>
        <w:rPr>
          <w:color w:val="231F20"/>
          <w:w w:val="90"/>
        </w:rPr>
        <w:t>)</w:t>
      </w:r>
      <w:r>
        <w:rPr>
          <w:color w:val="231F20"/>
          <w:spacing w:val="65"/>
          <w:w w:val="90"/>
        </w:rPr>
        <w:t> </w:t>
      </w:r>
      <w:r>
        <w:rPr>
          <w:color w:val="231F20"/>
          <w:spacing w:val="-1"/>
          <w:w w:val="90"/>
        </w:rPr>
        <w:t>выво</w:t>
      </w:r>
      <w:r>
        <w:rPr>
          <w:color w:val="231F20"/>
          <w:w w:val="90"/>
        </w:rPr>
        <w:t>з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-1"/>
          <w:w w:val="90"/>
        </w:rPr>
        <w:t>чистог</w:t>
      </w:r>
      <w:r>
        <w:rPr>
          <w:color w:val="231F20"/>
          <w:w w:val="90"/>
        </w:rPr>
        <w:t>о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-1"/>
          <w:w w:val="90"/>
        </w:rPr>
        <w:t>капит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ла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из</w:t>
      </w:r>
      <w:r>
        <w:rPr>
          <w:color w:val="231F20"/>
          <w:spacing w:val="85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соcтавил</w:t>
      </w:r>
      <w:r>
        <w:rPr>
          <w:color w:val="231F20"/>
          <w:spacing w:val="85"/>
          <w:w w:val="90"/>
        </w:rPr>
        <w:t> </w:t>
      </w:r>
      <w:r>
        <w:rPr>
          <w:color w:val="231F20"/>
          <w:w w:val="90"/>
        </w:rPr>
        <w:t>1180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Г$,</w:t>
      </w:r>
      <w:r>
        <w:rPr>
          <w:color w:val="231F20"/>
          <w:spacing w:val="85"/>
          <w:w w:val="90"/>
        </w:rPr>
        <w:t> </w:t>
      </w:r>
      <w:r>
        <w:rPr>
          <w:color w:val="231F20"/>
          <w:w w:val="90"/>
        </w:rPr>
        <w:t>или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85"/>
          <w:w w:val="90"/>
        </w:rPr>
        <w:t> </w:t>
      </w:r>
      <w:r>
        <w:rPr>
          <w:color w:val="231F20"/>
          <w:w w:val="90"/>
        </w:rPr>
        <w:t>среднем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74</w:t>
      </w:r>
      <w:r>
        <w:rPr>
          <w:color w:val="231F20"/>
          <w:spacing w:val="85"/>
          <w:w w:val="90"/>
        </w:rPr>
        <w:t> </w:t>
      </w:r>
      <w:r>
        <w:rPr>
          <w:color w:val="231F20"/>
          <w:w w:val="90"/>
        </w:rPr>
        <w:t>Г$/год</w:t>
      </w:r>
      <w:r>
        <w:rPr>
          <w:color w:val="231F20"/>
          <w:w w:val="100"/>
        </w:rPr>
        <w:t> </w:t>
      </w:r>
      <w:r>
        <w:rPr>
          <w:color w:val="231F20"/>
          <w:spacing w:val="-2"/>
          <w:w w:val="90"/>
        </w:rPr>
        <w:t>(6,</w:t>
      </w:r>
      <w:r>
        <w:rPr>
          <w:color w:val="231F20"/>
          <w:w w:val="90"/>
        </w:rPr>
        <w:t>3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-2"/>
          <w:w w:val="90"/>
        </w:rPr>
        <w:t>Т</w:t>
      </w:r>
      <w:r>
        <w:rPr>
          <w:rFonts w:ascii="Times New Roman" w:hAnsi="Times New Roman" w:cs="Times New Roman" w:eastAsia="Times New Roman"/>
          <w:color w:val="231F20"/>
          <w:spacing w:val="-2"/>
          <w:w w:val="90"/>
        </w:rPr>
        <w:t>₽</w:t>
      </w:r>
      <w:r>
        <w:rPr>
          <w:color w:val="231F20"/>
          <w:spacing w:val="-2"/>
          <w:w w:val="90"/>
        </w:rPr>
        <w:t>/го</w:t>
      </w:r>
      <w:r>
        <w:rPr>
          <w:color w:val="231F20"/>
          <w:w w:val="90"/>
        </w:rPr>
        <w:t>д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-2"/>
          <w:w w:val="90"/>
        </w:rPr>
        <w:t>пр</w:t>
      </w:r>
      <w:r>
        <w:rPr>
          <w:color w:val="231F20"/>
          <w:w w:val="90"/>
        </w:rPr>
        <w:t>и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-2"/>
          <w:w w:val="90"/>
        </w:rPr>
        <w:t>курс</w:t>
      </w:r>
      <w:r>
        <w:rPr>
          <w:color w:val="231F20"/>
          <w:w w:val="90"/>
        </w:rPr>
        <w:t>е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-3"/>
          <w:w w:val="90"/>
        </w:rPr>
        <w:t>$</w:t>
      </w:r>
      <w:r>
        <w:rPr>
          <w:color w:val="231F20"/>
          <w:w w:val="90"/>
          <w:position w:val="-8"/>
          <w:sz w:val="16"/>
          <w:szCs w:val="16"/>
        </w:rPr>
        <w:t>Б</w:t>
      </w:r>
      <w:r>
        <w:rPr>
          <w:color w:val="231F20"/>
          <w:spacing w:val="1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-2"/>
          <w:w w:val="90"/>
        </w:rPr>
        <w:t>85,</w:t>
      </w:r>
      <w:r>
        <w:rPr>
          <w:color w:val="231F20"/>
          <w:w w:val="90"/>
        </w:rPr>
        <w:t>8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-2"/>
          <w:w w:val="90"/>
        </w:rPr>
        <w:t>руб</w:t>
      </w:r>
      <w:r>
        <w:rPr>
          <w:color w:val="231F20"/>
          <w:w w:val="90"/>
        </w:rPr>
        <w:t>�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-2"/>
          <w:w w:val="90"/>
        </w:rPr>
        <w:t>202</w:t>
      </w:r>
      <w:r>
        <w:rPr>
          <w:color w:val="231F20"/>
          <w:w w:val="90"/>
        </w:rPr>
        <w:t>3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-2"/>
          <w:w w:val="75"/>
        </w:rPr>
        <w:t>г</w:t>
      </w:r>
      <w:r>
        <w:rPr>
          <w:color w:val="231F20"/>
          <w:spacing w:val="-6"/>
          <w:w w:val="75"/>
        </w:rPr>
        <w:t>�</w:t>
      </w:r>
      <w:r>
        <w:rPr>
          <w:color w:val="231F20"/>
          <w:spacing w:val="-2"/>
          <w:w w:val="75"/>
        </w:rPr>
        <w:t>)</w:t>
      </w:r>
      <w:r>
        <w:rPr>
          <w:color w:val="231F20"/>
          <w:w w:val="75"/>
        </w:rPr>
        <w:t>�</w:t>
      </w:r>
      <w:r>
        <w:rPr>
          <w:color w:val="231F20"/>
          <w:spacing w:val="28"/>
          <w:w w:val="75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-2"/>
          <w:w w:val="90"/>
        </w:rPr>
        <w:t>стоимость</w:t>
      </w:r>
      <w:r>
        <w:rPr>
          <w:color w:val="231F20"/>
          <w:spacing w:val="-2"/>
          <w:w w:val="96"/>
        </w:rPr>
        <w:t> </w:t>
      </w:r>
      <w:r>
        <w:rPr>
          <w:color w:val="231F20"/>
          <w:spacing w:val="-3"/>
          <w:w w:val="90"/>
        </w:rPr>
        <w:t>экс</w:t>
      </w:r>
      <w:r>
        <w:rPr>
          <w:color w:val="231F20"/>
          <w:spacing w:val="-3"/>
          <w:w w:val="90"/>
        </w:rPr>
        <w:t>п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-4"/>
          <w:w w:val="90"/>
        </w:rPr>
        <w:t>р</w:t>
      </w:r>
      <w:r>
        <w:rPr>
          <w:color w:val="231F20"/>
          <w:spacing w:val="-3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3"/>
          <w:w w:val="90"/>
        </w:rPr>
        <w:t>ф</w:t>
      </w:r>
      <w:r>
        <w:rPr>
          <w:color w:val="231F20"/>
          <w:spacing w:val="-3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3"/>
          <w:w w:val="90"/>
        </w:rPr>
        <w:t>фт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3"/>
          <w:w w:val="90"/>
        </w:rPr>
        <w:t>п</w:t>
      </w:r>
      <w:r>
        <w:rPr>
          <w:color w:val="231F20"/>
          <w:spacing w:val="-4"/>
          <w:w w:val="90"/>
        </w:rPr>
        <w:t>р</w:t>
      </w:r>
      <w:r>
        <w:rPr>
          <w:color w:val="231F20"/>
          <w:spacing w:val="-3"/>
          <w:w w:val="90"/>
        </w:rPr>
        <w:t>од</w:t>
      </w:r>
      <w:r>
        <w:rPr>
          <w:color w:val="231F20"/>
          <w:spacing w:val="-3"/>
          <w:w w:val="90"/>
        </w:rPr>
        <w:t>у</w:t>
      </w:r>
      <w:r>
        <w:rPr>
          <w:color w:val="231F20"/>
          <w:spacing w:val="-3"/>
          <w:w w:val="90"/>
        </w:rPr>
        <w:t>к</w:t>
      </w:r>
      <w:r>
        <w:rPr>
          <w:color w:val="231F20"/>
          <w:spacing w:val="-3"/>
          <w:w w:val="90"/>
        </w:rPr>
        <w:t>то</w:t>
      </w:r>
      <w:r>
        <w:rPr>
          <w:color w:val="231F20"/>
          <w:w w:val="90"/>
        </w:rPr>
        <w:t>в</w:t>
      </w:r>
      <w:r>
        <w:rPr>
          <w:color w:val="231F20"/>
          <w:spacing w:val="40"/>
          <w:w w:val="90"/>
        </w:rPr>
        <w:t> </w:t>
      </w:r>
      <w:r>
        <w:rPr>
          <w:color w:val="231F20"/>
          <w:spacing w:val="-3"/>
          <w:w w:val="90"/>
        </w:rPr>
        <w:t>з</w:t>
      </w:r>
      <w:r>
        <w:rPr>
          <w:color w:val="231F20"/>
          <w:w w:val="90"/>
        </w:rPr>
        <w:t>а</w:t>
      </w:r>
      <w:r>
        <w:rPr>
          <w:color w:val="231F20"/>
          <w:spacing w:val="40"/>
          <w:w w:val="90"/>
        </w:rPr>
        <w:t> </w:t>
      </w:r>
      <w:r>
        <w:rPr>
          <w:color w:val="231F20"/>
          <w:spacing w:val="-3"/>
          <w:w w:val="90"/>
        </w:rPr>
        <w:t>эт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т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3"/>
          <w:w w:val="90"/>
        </w:rPr>
        <w:t>пе</w:t>
      </w:r>
      <w:r>
        <w:rPr>
          <w:color w:val="231F20"/>
          <w:spacing w:val="-4"/>
          <w:w w:val="90"/>
        </w:rPr>
        <w:t>р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40"/>
          <w:w w:val="90"/>
        </w:rPr>
        <w:t> </w:t>
      </w:r>
      <w:r>
        <w:rPr>
          <w:color w:val="231F20"/>
          <w:spacing w:val="-3"/>
          <w:w w:val="90"/>
        </w:rPr>
        <w:t>(</w:t>
      </w:r>
      <w:r>
        <w:rPr>
          <w:color w:val="231F20"/>
          <w:w w:val="90"/>
        </w:rPr>
        <w:t>в</w:t>
      </w:r>
      <w:r>
        <w:rPr>
          <w:color w:val="231F20"/>
          <w:spacing w:val="40"/>
          <w:w w:val="90"/>
        </w:rPr>
        <w:t> 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-4"/>
          <w:w w:val="90"/>
        </w:rPr>
        <w:t>ред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w w:val="90"/>
        </w:rPr>
        <w:t>м</w:t>
      </w:r>
      <w:r>
        <w:rPr>
          <w:color w:val="231F20"/>
          <w:w w:val="94"/>
        </w:rPr>
        <w:t> </w:t>
      </w:r>
      <w:r>
        <w:rPr>
          <w:rFonts w:ascii="Arial" w:hAnsi="Arial" w:cs="Arial" w:eastAsia="Arial"/>
          <w:i/>
          <w:color w:val="231F20"/>
          <w:spacing w:val="-4"/>
          <w:w w:val="90"/>
        </w:rPr>
        <w:t>Э</w:t>
      </w:r>
      <w:r>
        <w:rPr>
          <w:rFonts w:ascii="Arial" w:hAnsi="Arial" w:cs="Arial" w:eastAsia="Arial"/>
          <w:color w:val="231F20"/>
          <w:w w:val="90"/>
          <w:position w:val="-8"/>
          <w:sz w:val="16"/>
          <w:szCs w:val="16"/>
        </w:rPr>
        <w:t>Н</w:t>
      </w:r>
      <w:r>
        <w:rPr>
          <w:rFonts w:ascii="Arial" w:hAnsi="Arial" w:cs="Arial" w:eastAsia="Arial"/>
          <w:color w:val="231F20"/>
          <w:spacing w:val="17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38</w:t>
      </w:r>
      <w:r>
        <w:rPr>
          <w:color w:val="231F20"/>
          <w:w w:val="90"/>
        </w:rPr>
        <w:t>0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мл</w:t>
      </w:r>
      <w:r>
        <w:rPr>
          <w:color w:val="231F20"/>
          <w:w w:val="90"/>
        </w:rPr>
        <w:t>н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т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го</w:t>
      </w:r>
      <w:r>
        <w:rPr>
          <w:color w:val="231F20"/>
          <w:w w:val="90"/>
        </w:rPr>
        <w:t>д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286</w:t>
      </w:r>
      <w:r>
        <w:rPr>
          <w:color w:val="231F20"/>
          <w:w w:val="90"/>
        </w:rPr>
        <w:t>0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мл</w:t>
      </w:r>
      <w:r>
        <w:rPr>
          <w:color w:val="231F20"/>
          <w:w w:val="90"/>
        </w:rPr>
        <w:t>н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барреле</w:t>
      </w:r>
      <w:r>
        <w:rPr>
          <w:color w:val="231F20"/>
          <w:w w:val="90"/>
        </w:rPr>
        <w:t>й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год</w:t>
      </w:r>
      <w:r>
        <w:rPr>
          <w:color w:val="231F20"/>
          <w:w w:val="90"/>
        </w:rPr>
        <w:t>)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пр</w:t>
      </w:r>
      <w:r>
        <w:rPr>
          <w:color w:val="231F20"/>
          <w:w w:val="90"/>
        </w:rPr>
        <w:t>и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средней</w:t>
      </w:r>
      <w:r>
        <w:rPr>
          <w:color w:val="231F20"/>
          <w:spacing w:val="-3"/>
          <w:w w:val="93"/>
        </w:rPr>
        <w:t> </w:t>
      </w:r>
      <w:r>
        <w:rPr>
          <w:color w:val="231F20"/>
          <w:spacing w:val="-4"/>
          <w:w w:val="90"/>
        </w:rPr>
        <w:t>е</w:t>
      </w:r>
      <w:r>
        <w:rPr>
          <w:color w:val="231F20"/>
          <w:w w:val="90"/>
        </w:rPr>
        <w:t>е</w:t>
      </w:r>
      <w:r>
        <w:rPr>
          <w:color w:val="231F20"/>
          <w:spacing w:val="-14"/>
          <w:w w:val="90"/>
        </w:rPr>
        <w:t> </w:t>
      </w:r>
      <w:r>
        <w:rPr>
          <w:color w:val="231F20"/>
          <w:spacing w:val="-3"/>
          <w:w w:val="90"/>
        </w:rPr>
        <w:t>стоимост</w:t>
      </w:r>
      <w:r>
        <w:rPr>
          <w:color w:val="231F20"/>
          <w:w w:val="90"/>
        </w:rPr>
        <w:t>и</w:t>
      </w:r>
      <w:r>
        <w:rPr>
          <w:color w:val="231F20"/>
          <w:spacing w:val="-9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p</w:t>
      </w:r>
      <w:r>
        <w:rPr>
          <w:rFonts w:ascii="Georgia" w:hAnsi="Georgia" w:cs="Georgia" w:eastAsia="Georgia"/>
          <w:i/>
          <w:color w:val="231F20"/>
          <w:spacing w:val="-19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≈</w:t>
      </w:r>
      <w:r>
        <w:rPr>
          <w:rFonts w:ascii="Arial" w:hAnsi="Arial" w:cs="Arial" w:eastAsia="Arial"/>
          <w:color w:val="231F20"/>
          <w:spacing w:val="13"/>
          <w:w w:val="90"/>
        </w:rPr>
        <w:t> </w:t>
      </w:r>
      <w:r>
        <w:rPr>
          <w:color w:val="231F20"/>
          <w:spacing w:val="-3"/>
          <w:w w:val="90"/>
        </w:rPr>
        <w:t>7</w:t>
      </w:r>
      <w:r>
        <w:rPr>
          <w:color w:val="231F20"/>
          <w:w w:val="90"/>
        </w:rPr>
        <w:t>5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3"/>
          <w:w w:val="90"/>
        </w:rPr>
        <w:t>$/бар</w:t>
      </w:r>
      <w:r>
        <w:rPr>
          <w:color w:val="231F20"/>
          <w:w w:val="90"/>
        </w:rPr>
        <w:t>р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3"/>
          <w:w w:val="90"/>
        </w:rPr>
        <w:t>равн</w:t>
      </w:r>
      <w:r>
        <w:rPr>
          <w:color w:val="231F20"/>
          <w:w w:val="90"/>
        </w:rPr>
        <w:t>а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3"/>
          <w:w w:val="90"/>
        </w:rPr>
        <w:t>7</w:t>
      </w:r>
      <w:r>
        <w:rPr>
          <w:color w:val="231F20"/>
          <w:w w:val="90"/>
        </w:rPr>
        <w:t>5</w:t>
      </w:r>
      <w:r>
        <w:rPr>
          <w:color w:val="231F20"/>
          <w:spacing w:val="-12"/>
          <w:w w:val="90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×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color w:val="231F20"/>
          <w:spacing w:val="-3"/>
          <w:w w:val="90"/>
        </w:rPr>
        <w:t>286</w:t>
      </w:r>
      <w:r>
        <w:rPr>
          <w:color w:val="231F20"/>
          <w:w w:val="90"/>
        </w:rPr>
        <w:t>0</w:t>
      </w:r>
      <w:r>
        <w:rPr>
          <w:color w:val="231F20"/>
          <w:spacing w:val="-12"/>
          <w:w w:val="90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×</w:t>
      </w:r>
      <w:r>
        <w:rPr>
          <w:rFonts w:ascii="Arial" w:hAnsi="Arial" w:cs="Arial" w:eastAsia="Arial"/>
          <w:color w:val="231F20"/>
          <w:spacing w:val="11"/>
          <w:w w:val="90"/>
          <w:sz w:val="24"/>
          <w:szCs w:val="24"/>
        </w:rPr>
        <w:t> </w:t>
      </w:r>
      <w:r>
        <w:rPr>
          <w:color w:val="231F20"/>
          <w:spacing w:val="-3"/>
          <w:w w:val="90"/>
        </w:rPr>
        <w:t>1</w:t>
      </w:r>
      <w:r>
        <w:rPr>
          <w:color w:val="231F20"/>
          <w:w w:val="90"/>
        </w:rPr>
        <w:t>6</w:t>
      </w:r>
      <w:r>
        <w:rPr>
          <w:color w:val="231F20"/>
          <w:spacing w:val="-13"/>
          <w:w w:val="90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3"/>
          <w:w w:val="90"/>
        </w:rPr>
        <w:t>343</w:t>
      </w:r>
      <w:r>
        <w:rPr>
          <w:color w:val="231F20"/>
          <w:w w:val="90"/>
        </w:rPr>
        <w:t>0</w:t>
      </w:r>
      <w:r>
        <w:rPr>
          <w:color w:val="231F20"/>
          <w:spacing w:val="-14"/>
          <w:w w:val="90"/>
        </w:rPr>
        <w:t> </w:t>
      </w:r>
      <w:r>
        <w:rPr>
          <w:color w:val="231F20"/>
          <w:spacing w:val="-3"/>
          <w:w w:val="90"/>
        </w:rPr>
        <w:t>Г$</w:t>
      </w:r>
      <w:r>
        <w:rPr>
          <w:color w:val="231F20"/>
          <w:w w:val="90"/>
        </w:rPr>
        <w:t>�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3"/>
          <w:w w:val="90"/>
        </w:rPr>
        <w:t>От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0"/>
        </w:rPr>
        <w:t>сюд</w:t>
      </w:r>
      <w:r>
        <w:rPr>
          <w:color w:val="231F20"/>
          <w:w w:val="90"/>
        </w:rPr>
        <w:t>а</w:t>
      </w:r>
      <w:r>
        <w:rPr>
          <w:color w:val="231F20"/>
          <w:spacing w:val="38"/>
          <w:w w:val="90"/>
        </w:rPr>
        <w:t> </w:t>
      </w:r>
      <w:r>
        <w:rPr>
          <w:color w:val="231F20"/>
          <w:spacing w:val="-3"/>
          <w:w w:val="90"/>
        </w:rPr>
        <w:t>получается</w:t>
      </w:r>
      <w:r>
        <w:rPr>
          <w:color w:val="231F20"/>
          <w:w w:val="90"/>
        </w:rPr>
        <w:t>,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3"/>
          <w:w w:val="90"/>
        </w:rPr>
        <w:t>чт</w:t>
      </w:r>
      <w:r>
        <w:rPr>
          <w:color w:val="231F20"/>
          <w:w w:val="90"/>
        </w:rPr>
        <w:t>о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3"/>
          <w:w w:val="90"/>
        </w:rPr>
        <w:t>и</w:t>
      </w:r>
      <w:r>
        <w:rPr>
          <w:color w:val="231F20"/>
          <w:w w:val="90"/>
        </w:rPr>
        <w:t>з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3"/>
          <w:w w:val="90"/>
        </w:rPr>
        <w:t>средне</w:t>
      </w:r>
      <w:r>
        <w:rPr>
          <w:color w:val="231F20"/>
          <w:w w:val="90"/>
        </w:rPr>
        <w:t>й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3"/>
          <w:w w:val="90"/>
        </w:rPr>
        <w:t>цен</w:t>
      </w:r>
      <w:r>
        <w:rPr>
          <w:color w:val="231F20"/>
          <w:w w:val="90"/>
        </w:rPr>
        <w:t>ы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3"/>
          <w:w w:val="90"/>
        </w:rPr>
        <w:t>экспортируемог</w:t>
      </w:r>
      <w:r>
        <w:rPr>
          <w:color w:val="231F20"/>
          <w:w w:val="90"/>
        </w:rPr>
        <w:t>о</w:t>
      </w:r>
      <w:r>
        <w:rPr>
          <w:color w:val="231F20"/>
          <w:spacing w:val="39"/>
          <w:w w:val="90"/>
        </w:rPr>
        <w:t> </w:t>
      </w:r>
      <w:r>
        <w:rPr>
          <w:color w:val="231F20"/>
          <w:spacing w:val="-4"/>
          <w:w w:val="90"/>
        </w:rPr>
        <w:t>ба</w:t>
      </w:r>
      <w:r>
        <w:rPr>
          <w:color w:val="231F20"/>
          <w:spacing w:val="-5"/>
          <w:w w:val="90"/>
        </w:rPr>
        <w:t>р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spacing w:after="0" w:line="153" w:lineRule="auto"/>
        <w:jc w:val="both"/>
        <w:sectPr>
          <w:headerReference w:type="default" r:id="rId19"/>
          <w:headerReference w:type="even" r:id="rId20"/>
          <w:pgSz w:w="9355" w:h="13620"/>
          <w:pgMar w:header="775" w:footer="0" w:top="1180" w:bottom="280" w:left="500" w:right="620"/>
        </w:sectPr>
      </w:pPr>
    </w:p>
    <w:p>
      <w:pPr>
        <w:pStyle w:val="BodyText"/>
        <w:spacing w:line="344" w:lineRule="exact"/>
        <w:ind w:left="463" w:right="0"/>
        <w:jc w:val="left"/>
        <w:rPr>
          <w:rFonts w:ascii="Times New Roman" w:hAnsi="Times New Roman" w:cs="Times New Roman" w:eastAsia="Times New Roman"/>
        </w:rPr>
      </w:pPr>
      <w:r>
        <w:rPr/>
        <w:pict>
          <v:shape style="position:absolute;margin-left:173.552094pt;margin-top:12.225655pt;width:4.060000pt;height:8.120000pt;mso-position-horizontal-relative:page;mso-position-vertical-relative:paragraph;z-index:-12533" type="#_x0000_t202" filled="f" stroked="f">
            <v:textbox inset="0,0,0,0">
              <w:txbxContent>
                <w:p>
                  <w:pPr>
                    <w:spacing w:line="162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6"/>
                      <w:szCs w:val="16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90"/>
                      <w:sz w:val="16"/>
                      <w:szCs w:val="16"/>
                    </w:rPr>
                    <w:t>3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-4"/>
          <w:w w:val="100"/>
        </w:rPr>
        <w:t>рел</w:t>
      </w:r>
      <w:r>
        <w:rPr>
          <w:color w:val="231F20"/>
          <w:w w:val="100"/>
        </w:rPr>
        <w:t>я</w:t>
      </w:r>
      <w:r>
        <w:rPr>
          <w:color w:val="231F20"/>
          <w:spacing w:val="-36"/>
          <w:w w:val="100"/>
        </w:rPr>
        <w:t> </w:t>
      </w:r>
      <w:r>
        <w:rPr>
          <w:color w:val="231F20"/>
          <w:spacing w:val="-3"/>
          <w:w w:val="100"/>
        </w:rPr>
        <w:t>нефт</w:t>
      </w:r>
      <w:r>
        <w:rPr>
          <w:color w:val="231F20"/>
          <w:w w:val="100"/>
        </w:rPr>
        <w:t>и</w:t>
      </w:r>
      <w:r>
        <w:rPr>
          <w:color w:val="231F20"/>
          <w:spacing w:val="-35"/>
          <w:w w:val="100"/>
        </w:rPr>
        <w:t> </w:t>
      </w:r>
      <w:r>
        <w:rPr>
          <w:color w:val="231F20"/>
          <w:spacing w:val="-4"/>
          <w:w w:val="100"/>
        </w:rPr>
        <w:t>почт</w:t>
      </w:r>
      <w:r>
        <w:rPr>
          <w:color w:val="231F20"/>
          <w:w w:val="100"/>
        </w:rPr>
        <w:t>и</w:t>
      </w:r>
      <w:r>
        <w:rPr>
          <w:color w:val="231F20"/>
          <w:spacing w:val="-35"/>
          <w:w w:val="100"/>
        </w:rPr>
        <w:t> </w:t>
      </w:r>
      <w:r>
        <w:rPr>
          <w:color w:val="231F20"/>
          <w:spacing w:val="-3"/>
          <w:w w:val="100"/>
          <w:position w:val="9"/>
          <w:sz w:val="16"/>
          <w:szCs w:val="16"/>
        </w:rPr>
        <w:t>1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/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pStyle w:val="BodyText"/>
        <w:spacing w:line="344" w:lineRule="exact"/>
        <w:ind w:left="41" w:right="0"/>
        <w:jc w:val="left"/>
      </w:pPr>
      <w:r>
        <w:rPr>
          <w:w w:val="95"/>
        </w:rPr>
        <w:br w:type="column"/>
      </w:r>
      <w:r>
        <w:rPr>
          <w:color w:val="231F20"/>
          <w:spacing w:val="-4"/>
          <w:w w:val="95"/>
        </w:rPr>
        <w:t>оставалас</w:t>
      </w:r>
      <w:r>
        <w:rPr>
          <w:color w:val="231F20"/>
          <w:w w:val="95"/>
        </w:rPr>
        <w:t>ь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4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3"/>
          <w:w w:val="95"/>
        </w:rPr>
        <w:t>границе</w:t>
      </w:r>
      <w:r>
        <w:rPr>
          <w:color w:val="231F20"/>
          <w:w w:val="95"/>
        </w:rPr>
        <w:t>й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3"/>
          <w:w w:val="95"/>
        </w:rPr>
        <w:t>(25</w:t>
      </w:r>
      <w:r>
        <w:rPr>
          <w:color w:val="231F20"/>
          <w:w w:val="95"/>
        </w:rPr>
        <w:t>$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1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4"/>
          <w:w w:val="95"/>
        </w:rPr>
        <w:t>барреля</w:t>
      </w:r>
      <w:r>
        <w:rPr>
          <w:color w:val="000000"/>
          <w:w w:val="100"/>
        </w:rPr>
      </w:r>
    </w:p>
    <w:p>
      <w:pPr>
        <w:spacing w:after="0" w:line="344" w:lineRule="exact"/>
        <w:jc w:val="left"/>
        <w:sectPr>
          <w:type w:val="continuous"/>
          <w:pgSz w:w="9355" w:h="13620"/>
          <w:pgMar w:top="1340" w:bottom="280" w:left="500" w:right="620"/>
          <w:cols w:num="2" w:equalWidth="0">
            <w:col w:w="3053" w:space="40"/>
            <w:col w:w="5142"/>
          </w:cols>
        </w:sectPr>
      </w:pPr>
    </w:p>
    <w:p>
      <w:pPr>
        <w:pStyle w:val="BodyText"/>
        <w:spacing w:line="320" w:lineRule="exact"/>
        <w:ind w:left="463" w:right="119"/>
        <w:jc w:val="both"/>
      </w:pPr>
      <w:r>
        <w:rPr>
          <w:color w:val="231F20"/>
          <w:spacing w:val="-3"/>
          <w:w w:val="95"/>
        </w:rPr>
        <w:t>нефти</w:t>
      </w:r>
      <w:r>
        <w:rPr>
          <w:color w:val="231F20"/>
          <w:w w:val="95"/>
        </w:rPr>
        <w:t>,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3"/>
          <w:w w:val="95"/>
        </w:rPr>
        <w:t>есл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4"/>
          <w:w w:val="95"/>
        </w:rPr>
        <w:t>пересчитыват</w:t>
      </w:r>
      <w:r>
        <w:rPr>
          <w:color w:val="231F20"/>
          <w:w w:val="95"/>
        </w:rPr>
        <w:t>ь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3"/>
          <w:w w:val="95"/>
        </w:rPr>
        <w:t>цена</w:t>
      </w:r>
      <w:r>
        <w:rPr>
          <w:color w:val="231F20"/>
          <w:w w:val="95"/>
        </w:rPr>
        <w:t>х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3"/>
          <w:w w:val="95"/>
        </w:rPr>
        <w:t>экспортируемог</w:t>
      </w:r>
      <w:r>
        <w:rPr>
          <w:color w:val="231F20"/>
          <w:w w:val="95"/>
        </w:rPr>
        <w:t>о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4"/>
          <w:w w:val="95"/>
        </w:rPr>
        <w:t>барреля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63" w:right="115"/>
        <w:jc w:val="both"/>
      </w:pPr>
      <w:r>
        <w:rPr>
          <w:color w:val="231F20"/>
          <w:spacing w:val="-3"/>
          <w:w w:val="100"/>
        </w:rPr>
        <w:t>нефти)</w:t>
      </w:r>
      <w:r>
        <w:rPr>
          <w:color w:val="231F20"/>
          <w:w w:val="100"/>
        </w:rPr>
        <w:t>�</w:t>
      </w:r>
      <w:r>
        <w:rPr>
          <w:color w:val="231F20"/>
          <w:spacing w:val="-62"/>
          <w:w w:val="100"/>
        </w:rPr>
        <w:t> </w:t>
      </w:r>
      <w:r>
        <w:rPr>
          <w:color w:val="231F20"/>
          <w:w w:val="100"/>
        </w:rPr>
        <w:t>А</w:t>
      </w:r>
      <w:r>
        <w:rPr>
          <w:color w:val="231F20"/>
          <w:spacing w:val="-61"/>
          <w:w w:val="100"/>
        </w:rPr>
        <w:t> </w:t>
      </w:r>
      <w:r>
        <w:rPr>
          <w:color w:val="231F20"/>
          <w:spacing w:val="-4"/>
          <w:w w:val="100"/>
        </w:rPr>
        <w:t>фактическ</w:t>
      </w:r>
      <w:r>
        <w:rPr>
          <w:color w:val="231F20"/>
          <w:w w:val="100"/>
        </w:rPr>
        <w:t>и</w:t>
      </w:r>
      <w:r>
        <w:rPr>
          <w:color w:val="231F20"/>
          <w:spacing w:val="-60"/>
          <w:w w:val="100"/>
        </w:rPr>
        <w:t> </w:t>
      </w:r>
      <w:r>
        <w:rPr>
          <w:color w:val="231F20"/>
          <w:spacing w:val="-4"/>
          <w:w w:val="100"/>
        </w:rPr>
        <w:t>з</w:t>
      </w:r>
      <w:r>
        <w:rPr>
          <w:color w:val="231F20"/>
          <w:w w:val="100"/>
        </w:rPr>
        <w:t>а</w:t>
      </w:r>
      <w:r>
        <w:rPr>
          <w:color w:val="231F20"/>
          <w:spacing w:val="-61"/>
          <w:w w:val="100"/>
        </w:rPr>
        <w:t> </w:t>
      </w:r>
      <w:r>
        <w:rPr>
          <w:color w:val="231F20"/>
          <w:spacing w:val="-4"/>
          <w:w w:val="100"/>
        </w:rPr>
        <w:t>границе</w:t>
      </w:r>
      <w:r>
        <w:rPr>
          <w:color w:val="231F20"/>
          <w:w w:val="100"/>
        </w:rPr>
        <w:t>й</w:t>
      </w:r>
      <w:r>
        <w:rPr>
          <w:color w:val="231F20"/>
          <w:spacing w:val="-61"/>
          <w:w w:val="100"/>
        </w:rPr>
        <w:t> </w:t>
      </w:r>
      <w:r>
        <w:rPr>
          <w:color w:val="231F20"/>
          <w:spacing w:val="-4"/>
          <w:w w:val="100"/>
        </w:rPr>
        <w:t>остаетс</w:t>
      </w:r>
      <w:r>
        <w:rPr>
          <w:color w:val="231F20"/>
          <w:w w:val="100"/>
        </w:rPr>
        <w:t>я</w:t>
      </w:r>
      <w:r>
        <w:rPr>
          <w:color w:val="231F20"/>
          <w:spacing w:val="-61"/>
          <w:w w:val="100"/>
        </w:rPr>
        <w:t> </w:t>
      </w:r>
      <w:r>
        <w:rPr>
          <w:color w:val="231F20"/>
          <w:spacing w:val="-4"/>
          <w:w w:val="100"/>
        </w:rPr>
        <w:t>больше</w:t>
      </w:r>
      <w:r>
        <w:rPr>
          <w:color w:val="231F20"/>
          <w:w w:val="100"/>
        </w:rPr>
        <w:t>,</w:t>
      </w:r>
      <w:r>
        <w:rPr>
          <w:color w:val="231F20"/>
          <w:spacing w:val="-61"/>
          <w:w w:val="100"/>
        </w:rPr>
        <w:t> </w:t>
      </w:r>
      <w:r>
        <w:rPr>
          <w:color w:val="231F20"/>
          <w:spacing w:val="-3"/>
          <w:w w:val="100"/>
        </w:rPr>
        <w:t>та</w:t>
      </w:r>
      <w:r>
        <w:rPr>
          <w:color w:val="231F20"/>
          <w:w w:val="100"/>
        </w:rPr>
        <w:t>к</w:t>
      </w:r>
      <w:r>
        <w:rPr>
          <w:color w:val="231F20"/>
          <w:spacing w:val="-61"/>
          <w:w w:val="100"/>
        </w:rPr>
        <w:t> </w:t>
      </w:r>
      <w:r>
        <w:rPr>
          <w:color w:val="231F20"/>
          <w:spacing w:val="-3"/>
          <w:w w:val="100"/>
        </w:rPr>
        <w:t>как,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63" w:right="122"/>
        <w:jc w:val="both"/>
      </w:pPr>
      <w:r>
        <w:rPr>
          <w:color w:val="231F20"/>
          <w:spacing w:val="-4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4"/>
          <w:w w:val="95"/>
        </w:rPr>
        <w:t>оценка</w:t>
      </w:r>
      <w:r>
        <w:rPr>
          <w:color w:val="231F20"/>
          <w:w w:val="95"/>
        </w:rPr>
        <w:t>м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3"/>
          <w:w w:val="95"/>
        </w:rPr>
        <w:t>экспертов</w:t>
      </w:r>
      <w:r>
        <w:rPr>
          <w:color w:val="231F20"/>
          <w:w w:val="95"/>
        </w:rPr>
        <w:t>,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4"/>
          <w:w w:val="95"/>
        </w:rPr>
        <w:t>реальна</w:t>
      </w:r>
      <w:r>
        <w:rPr>
          <w:color w:val="231F20"/>
          <w:w w:val="95"/>
        </w:rPr>
        <w:t>я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3"/>
          <w:w w:val="95"/>
        </w:rPr>
        <w:t>цена</w:t>
      </w:r>
      <w:r>
        <w:rPr>
          <w:color w:val="231F20"/>
          <w:w w:val="95"/>
        </w:rPr>
        <w:t>,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4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4"/>
          <w:w w:val="95"/>
        </w:rPr>
        <w:t>которо</w:t>
      </w:r>
      <w:r>
        <w:rPr>
          <w:color w:val="231F20"/>
          <w:w w:val="95"/>
        </w:rPr>
        <w:t>й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4"/>
          <w:w w:val="95"/>
        </w:rPr>
        <w:t>продается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463" w:right="901"/>
        <w:jc w:val="both"/>
      </w:pPr>
      <w:r>
        <w:rPr>
          <w:color w:val="231F20"/>
          <w:spacing w:val="-3"/>
          <w:w w:val="95"/>
        </w:rPr>
        <w:t>наш</w:t>
      </w:r>
      <w:r>
        <w:rPr>
          <w:color w:val="231F20"/>
          <w:w w:val="95"/>
        </w:rPr>
        <w:t>а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3"/>
          <w:w w:val="95"/>
        </w:rPr>
        <w:t>нефть</w:t>
      </w:r>
      <w:r>
        <w:rPr>
          <w:color w:val="231F20"/>
          <w:w w:val="95"/>
        </w:rPr>
        <w:t>,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3"/>
          <w:w w:val="95"/>
        </w:rPr>
        <w:t>значительн</w:t>
      </w:r>
      <w:r>
        <w:rPr>
          <w:color w:val="231F20"/>
          <w:w w:val="95"/>
        </w:rPr>
        <w:t>о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3"/>
          <w:w w:val="95"/>
        </w:rPr>
        <w:t>выше</w:t>
      </w:r>
      <w:r>
        <w:rPr>
          <w:color w:val="231F20"/>
          <w:w w:val="95"/>
        </w:rPr>
        <w:t>,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4"/>
          <w:w w:val="95"/>
        </w:rPr>
        <w:t>че</w:t>
      </w:r>
      <w:r>
        <w:rPr>
          <w:color w:val="231F20"/>
          <w:w w:val="95"/>
        </w:rPr>
        <w:t>м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3"/>
          <w:w w:val="95"/>
        </w:rPr>
        <w:t>оценк</w:t>
      </w:r>
      <w:r>
        <w:rPr>
          <w:color w:val="231F20"/>
          <w:w w:val="95"/>
        </w:rPr>
        <w:t>а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3"/>
          <w:w w:val="95"/>
        </w:rPr>
        <w:t>Минфина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70" w:lineRule="exact" w:before="6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Heading4"/>
        <w:ind w:left="463" w:right="1393"/>
        <w:jc w:val="both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2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1"/>
          <w:w w:val="90"/>
        </w:rPr>
        <w:t>о</w:t>
      </w:r>
      <w:r>
        <w:rPr>
          <w:rFonts w:ascii="Arial" w:hAnsi="Arial" w:cs="Arial" w:eastAsia="Arial"/>
          <w:color w:val="231F20"/>
          <w:spacing w:val="-5"/>
          <w:w w:val="90"/>
        </w:rPr>
        <w:t>б</w:t>
      </w:r>
      <w:r>
        <w:rPr>
          <w:rFonts w:ascii="Arial" w:hAnsi="Arial" w:cs="Arial" w:eastAsia="Arial"/>
          <w:color w:val="231F20"/>
          <w:spacing w:val="-5"/>
          <w:w w:val="90"/>
        </w:rPr>
        <w:t>х</w:t>
      </w:r>
      <w:r>
        <w:rPr>
          <w:rFonts w:ascii="Arial" w:hAnsi="Arial" w:cs="Arial" w:eastAsia="Arial"/>
          <w:color w:val="231F20"/>
          <w:spacing w:val="-1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д</w:t>
      </w:r>
      <w:r>
        <w:rPr>
          <w:rFonts w:ascii="Arial" w:hAnsi="Arial" w:cs="Arial" w:eastAsia="Arial"/>
          <w:color w:val="231F20"/>
          <w:w w:val="90"/>
        </w:rPr>
        <w:t>им</w:t>
      </w:r>
      <w:r>
        <w:rPr>
          <w:rFonts w:ascii="Arial" w:hAnsi="Arial" w:cs="Arial" w:eastAsia="Arial"/>
          <w:color w:val="231F20"/>
          <w:w w:val="90"/>
        </w:rPr>
        <w:t>ы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21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ре</w:t>
      </w:r>
      <w:r>
        <w:rPr>
          <w:rFonts w:ascii="Arial" w:hAnsi="Arial" w:cs="Arial" w:eastAsia="Arial"/>
          <w:color w:val="231F20"/>
          <w:spacing w:val="5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у</w:t>
      </w:r>
      <w:r>
        <w:rPr>
          <w:rFonts w:ascii="Arial" w:hAnsi="Arial" w:cs="Arial" w:eastAsia="Arial"/>
          <w:color w:val="231F20"/>
          <w:w w:val="90"/>
        </w:rPr>
        <w:t>рс</w:t>
      </w:r>
      <w:r>
        <w:rPr>
          <w:rFonts w:ascii="Arial" w:hAnsi="Arial" w:cs="Arial" w:eastAsia="Arial"/>
          <w:color w:val="231F20"/>
          <w:w w:val="90"/>
        </w:rPr>
        <w:t>ы</w:t>
      </w:r>
      <w:r>
        <w:rPr>
          <w:rFonts w:ascii="Arial" w:hAnsi="Arial" w:cs="Arial" w:eastAsia="Arial"/>
          <w:color w:val="231F20"/>
          <w:spacing w:val="22"/>
          <w:w w:val="90"/>
        </w:rPr>
        <w:t> </w:t>
      </w:r>
      <w:r>
        <w:rPr>
          <w:rFonts w:ascii="Arial" w:hAnsi="Arial" w:cs="Arial" w:eastAsia="Arial"/>
          <w:color w:val="231F20"/>
          <w:spacing w:val="5"/>
          <w:w w:val="90"/>
        </w:rPr>
        <w:t>д</w:t>
      </w:r>
      <w:r>
        <w:rPr>
          <w:rFonts w:ascii="Arial" w:hAnsi="Arial" w:cs="Arial" w:eastAsia="Arial"/>
          <w:color w:val="231F20"/>
          <w:w w:val="90"/>
        </w:rPr>
        <w:t>л</w:t>
      </w:r>
      <w:r>
        <w:rPr>
          <w:rFonts w:ascii="Arial" w:hAnsi="Arial" w:cs="Arial" w:eastAsia="Arial"/>
          <w:color w:val="231F20"/>
          <w:w w:val="90"/>
        </w:rPr>
        <w:t>я</w:t>
      </w:r>
      <w:r>
        <w:rPr>
          <w:rFonts w:ascii="Arial" w:hAnsi="Arial" w:cs="Arial" w:eastAsia="Arial"/>
          <w:color w:val="231F20"/>
          <w:spacing w:val="22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ин</w:t>
      </w:r>
      <w:r>
        <w:rPr>
          <w:rFonts w:ascii="Arial" w:hAnsi="Arial" w:cs="Arial" w:eastAsia="Arial"/>
          <w:color w:val="231F20"/>
          <w:spacing w:val="-1"/>
          <w:w w:val="90"/>
        </w:rPr>
        <w:t>в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4"/>
          <w:w w:val="90"/>
        </w:rPr>
        <w:t>с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ц</w:t>
      </w:r>
      <w:r>
        <w:rPr>
          <w:rFonts w:ascii="Arial" w:hAnsi="Arial" w:cs="Arial" w:eastAsia="Arial"/>
          <w:color w:val="231F20"/>
          <w:w w:val="90"/>
        </w:rPr>
        <w:t>ий</w:t>
      </w:r>
      <w:r>
        <w:rPr>
          <w:rFonts w:ascii="Arial" w:hAnsi="Arial" w:cs="Arial" w:eastAsia="Arial"/>
          <w:color w:val="231F20"/>
          <w:spacing w:val="22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в</w:t>
      </w:r>
      <w:r>
        <w:rPr>
          <w:rFonts w:ascii="Arial" w:hAnsi="Arial" w:cs="Arial" w:eastAsia="Arial"/>
          <w:color w:val="231F20"/>
          <w:spacing w:val="22"/>
          <w:w w:val="90"/>
        </w:rPr>
        <w:t> </w:t>
      </w:r>
      <w:r>
        <w:rPr>
          <w:rFonts w:ascii="Arial" w:hAnsi="Arial" w:cs="Arial" w:eastAsia="Arial"/>
          <w:color w:val="231F20"/>
          <w:spacing w:val="-7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-4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ии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159" w:lineRule="auto" w:before="99"/>
        <w:ind w:left="1030" w:right="117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2"/>
          <w:w w:val="95"/>
        </w:rPr>
        <w:t>Указ</w:t>
      </w:r>
      <w:r>
        <w:rPr>
          <w:color w:val="231F20"/>
          <w:w w:val="95"/>
        </w:rPr>
        <w:t>е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2"/>
          <w:w w:val="95"/>
        </w:rPr>
        <w:t>Президент</w:t>
      </w:r>
      <w:r>
        <w:rPr>
          <w:color w:val="231F20"/>
          <w:w w:val="95"/>
        </w:rPr>
        <w:t>а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2"/>
          <w:w w:val="95"/>
        </w:rPr>
        <w:t>Российско</w:t>
      </w:r>
      <w:r>
        <w:rPr>
          <w:color w:val="231F20"/>
          <w:w w:val="95"/>
        </w:rPr>
        <w:t>й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2"/>
          <w:w w:val="95"/>
        </w:rPr>
        <w:t>Федераци</w:t>
      </w:r>
      <w:r>
        <w:rPr>
          <w:color w:val="231F20"/>
          <w:w w:val="95"/>
        </w:rPr>
        <w:t>и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3"/>
          <w:w w:val="95"/>
        </w:rPr>
        <w:t>202</w:t>
      </w:r>
      <w:r>
        <w:rPr>
          <w:color w:val="231F20"/>
          <w:w w:val="95"/>
        </w:rPr>
        <w:t>4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2"/>
          <w:w w:val="85"/>
        </w:rPr>
        <w:t>г</w:t>
      </w:r>
      <w:r>
        <w:rPr>
          <w:color w:val="231F20"/>
          <w:spacing w:val="-13"/>
          <w:w w:val="85"/>
        </w:rPr>
        <w:t>�</w:t>
      </w:r>
      <w:r>
        <w:rPr>
          <w:color w:val="231F20"/>
          <w:w w:val="85"/>
          <w:position w:val="9"/>
          <w:sz w:val="16"/>
          <w:szCs w:val="16"/>
        </w:rPr>
        <w:t>1</w:t>
      </w:r>
      <w:r>
        <w:rPr>
          <w:color w:val="231F20"/>
          <w:w w:val="92"/>
          <w:position w:val="9"/>
          <w:sz w:val="16"/>
          <w:szCs w:val="16"/>
        </w:rPr>
        <w:t> </w:t>
      </w:r>
      <w:r>
        <w:rPr>
          <w:color w:val="231F20"/>
          <w:w w:val="95"/>
        </w:rPr>
        <w:t>было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предписано: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«обеспечение</w:t>
      </w:r>
      <w:r>
        <w:rPr>
          <w:color w:val="231F20"/>
          <w:spacing w:val="-1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темпа</w:t>
      </w:r>
      <w:r>
        <w:rPr>
          <w:rFonts w:ascii="Times New Roman" w:hAnsi="Times New Roman" w:cs="Times New Roman" w:eastAsia="Times New Roman"/>
          <w:b/>
          <w:bCs/>
          <w:color w:val="231F20"/>
          <w:spacing w:val="1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роста</w:t>
      </w:r>
      <w:r>
        <w:rPr>
          <w:rFonts w:ascii="Times New Roman" w:hAnsi="Times New Roman" w:cs="Times New Roman" w:eastAsia="Times New Roman"/>
          <w:b/>
          <w:bCs/>
          <w:color w:val="231F20"/>
          <w:spacing w:val="1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ВВП</w:t>
      </w:r>
      <w:r>
        <w:rPr>
          <w:rFonts w:ascii="Times New Roman" w:hAnsi="Times New Roman" w:cs="Times New Roman" w:eastAsia="Times New Roman"/>
          <w:b/>
          <w:bCs/>
          <w:color w:val="231F20"/>
          <w:spacing w:val="11"/>
          <w:w w:val="95"/>
        </w:rPr>
        <w:t> </w:t>
      </w:r>
      <w:r>
        <w:rPr>
          <w:color w:val="231F20"/>
          <w:w w:val="95"/>
        </w:rPr>
        <w:t>стра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ны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выше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среднемирового…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при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сохранении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макроэк</w:t>
      </w:r>
      <w:r>
        <w:rPr>
          <w:color w:val="231F20"/>
          <w:spacing w:val="-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номической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стабильности…»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463" w:right="0" w:firstLine="283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Мире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период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15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лет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(2009–2023)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среднегодовой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темп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относительног</w:t>
      </w:r>
      <w:r>
        <w:rPr>
          <w:color w:val="231F20"/>
          <w:w w:val="95"/>
        </w:rPr>
        <w:t>о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бескризисны</w:t>
      </w:r>
      <w:r>
        <w:rPr>
          <w:color w:val="231F20"/>
          <w:w w:val="95"/>
        </w:rPr>
        <w:t>е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год</w:t>
      </w:r>
      <w:r>
        <w:rPr>
          <w:color w:val="231F20"/>
          <w:w w:val="95"/>
        </w:rPr>
        <w:t>ы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равнялся</w:t>
      </w:r>
      <w:r>
        <w:rPr>
          <w:color w:val="000000"/>
          <w:w w:val="100"/>
        </w:rPr>
      </w:r>
    </w:p>
    <w:p>
      <w:pPr>
        <w:pStyle w:val="BodyText"/>
        <w:spacing w:line="158" w:lineRule="auto" w:before="6"/>
        <w:ind w:left="463" w:right="114" w:firstLine="46"/>
        <w:jc w:val="both"/>
      </w:pPr>
      <w:r>
        <w:rPr>
          <w:rFonts w:ascii="Symbol" w:hAnsi="Symbol" w:cs="Symbol" w:eastAsia="Symbol"/>
          <w:spacing w:val="-151"/>
          <w:w w:val="90"/>
          <w:sz w:val="27"/>
          <w:szCs w:val="27"/>
        </w:rPr>
        <w:t></w:t>
      </w:r>
      <w:r>
        <w:rPr>
          <w:rFonts w:ascii="Cambria" w:hAnsi="Cambria" w:cs="Cambria" w:eastAsia="Cambria"/>
          <w:w w:val="90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w w:val="9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spacing w:val="-21"/>
          <w:w w:val="90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spacing w:val="-21"/>
          <w:w w:val="90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spacing w:val="-94"/>
          <w:w w:val="9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107"/>
          <w:w w:val="90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w w:val="9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26"/>
          <w:w w:val="90"/>
          <w:position w:val="5"/>
          <w:sz w:val="27"/>
          <w:szCs w:val="27"/>
        </w:rPr>
        <w:t> </w:t>
      </w:r>
      <w:r>
        <w:rPr>
          <w:shadow w:val="0"/>
          <w:color w:val="231F20"/>
          <w:spacing w:val="-1"/>
          <w:w w:val="90"/>
          <w:position w:val="10"/>
          <w:sz w:val="16"/>
          <w:szCs w:val="16"/>
        </w:rPr>
        <w:t>с</w:t>
      </w:r>
      <w:r>
        <w:rPr>
          <w:shadow w:val="0"/>
          <w:color w:val="231F20"/>
          <w:w w:val="90"/>
          <w:position w:val="10"/>
          <w:sz w:val="16"/>
          <w:szCs w:val="16"/>
        </w:rPr>
        <w:t>р</w:t>
      </w:r>
      <w:r>
        <w:rPr>
          <w:shadow w:val="0"/>
          <w:color w:val="231F20"/>
          <w:spacing w:val="3"/>
          <w:w w:val="90"/>
          <w:position w:val="10"/>
          <w:sz w:val="16"/>
          <w:szCs w:val="16"/>
        </w:rPr>
        <w:t> </w:t>
      </w:r>
      <w:r>
        <w:rPr>
          <w:shadow w:val="0"/>
          <w:color w:val="231F20"/>
          <w:w w:val="90"/>
          <w:position w:val="1"/>
        </w:rPr>
        <w:t>=</w:t>
      </w:r>
      <w:r>
        <w:rPr>
          <w:shadow w:val="0"/>
          <w:color w:val="231F20"/>
          <w:spacing w:val="-35"/>
          <w:w w:val="90"/>
          <w:position w:val="1"/>
        </w:rPr>
        <w:t> </w:t>
      </w:r>
      <w:r>
        <w:rPr>
          <w:shadow w:val="0"/>
          <w:color w:val="231F20"/>
          <w:spacing w:val="-2"/>
          <w:w w:val="90"/>
          <w:position w:val="1"/>
        </w:rPr>
        <w:t>3</w:t>
      </w:r>
      <w:r>
        <w:rPr>
          <w:shadow w:val="0"/>
          <w:color w:val="231F20"/>
          <w:spacing w:val="-1"/>
          <w:w w:val="90"/>
          <w:position w:val="1"/>
        </w:rPr>
        <w:t>,4</w:t>
      </w:r>
      <w:r>
        <w:rPr>
          <w:shadow w:val="0"/>
          <w:color w:val="231F20"/>
          <w:w w:val="90"/>
          <w:position w:val="1"/>
        </w:rPr>
        <w:t>%</w:t>
      </w:r>
      <w:r>
        <w:rPr>
          <w:shadow w:val="0"/>
          <w:color w:val="231F20"/>
          <w:spacing w:val="-36"/>
          <w:w w:val="9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(</w:t>
      </w:r>
      <w:r>
        <w:rPr>
          <w:shadow w:val="0"/>
          <w:color w:val="231F20"/>
          <w:spacing w:val="-2"/>
          <w:w w:val="90"/>
          <w:position w:val="1"/>
        </w:rPr>
        <w:t>с</w:t>
      </w:r>
      <w:r>
        <w:rPr>
          <w:shadow w:val="0"/>
          <w:color w:val="231F20"/>
          <w:spacing w:val="-1"/>
          <w:w w:val="90"/>
          <w:position w:val="1"/>
        </w:rPr>
        <w:t>м</w:t>
      </w:r>
      <w:r>
        <w:rPr>
          <w:shadow w:val="0"/>
          <w:color w:val="231F20"/>
          <w:w w:val="90"/>
          <w:position w:val="1"/>
        </w:rPr>
        <w:t>�</w:t>
      </w:r>
      <w:r>
        <w:rPr>
          <w:shadow w:val="0"/>
          <w:color w:val="231F20"/>
          <w:spacing w:val="-35"/>
          <w:w w:val="9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то</w:t>
      </w:r>
      <w:r>
        <w:rPr>
          <w:shadow w:val="0"/>
          <w:color w:val="231F20"/>
          <w:w w:val="90"/>
          <w:position w:val="1"/>
        </w:rPr>
        <w:t>м</w:t>
      </w:r>
      <w:r>
        <w:rPr>
          <w:shadow w:val="0"/>
          <w:color w:val="231F20"/>
          <w:spacing w:val="-37"/>
          <w:w w:val="9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1</w:t>
      </w:r>
      <w:r>
        <w:rPr>
          <w:shadow w:val="0"/>
          <w:color w:val="231F20"/>
          <w:w w:val="90"/>
          <w:position w:val="1"/>
        </w:rPr>
        <w:t>,</w:t>
      </w:r>
      <w:r>
        <w:rPr>
          <w:shadow w:val="0"/>
          <w:color w:val="231F20"/>
          <w:spacing w:val="-35"/>
          <w:w w:val="90"/>
          <w:position w:val="1"/>
        </w:rPr>
        <w:t> </w:t>
      </w:r>
      <w:r>
        <w:rPr>
          <w:shadow w:val="0"/>
          <w:color w:val="231F20"/>
          <w:spacing w:val="-3"/>
          <w:w w:val="90"/>
          <w:position w:val="1"/>
        </w:rPr>
        <w:t>р</w:t>
      </w:r>
      <w:r>
        <w:rPr>
          <w:shadow w:val="0"/>
          <w:color w:val="231F20"/>
          <w:spacing w:val="-1"/>
          <w:w w:val="90"/>
          <w:position w:val="1"/>
        </w:rPr>
        <w:t>ис</w:t>
      </w:r>
      <w:r>
        <w:rPr>
          <w:shadow w:val="0"/>
          <w:color w:val="231F20"/>
          <w:w w:val="90"/>
          <w:position w:val="1"/>
        </w:rPr>
        <w:t>�</w:t>
      </w:r>
      <w:r>
        <w:rPr>
          <w:shadow w:val="0"/>
          <w:color w:val="231F20"/>
          <w:spacing w:val="-36"/>
          <w:w w:val="90"/>
          <w:position w:val="1"/>
        </w:rPr>
        <w:t> </w:t>
      </w:r>
      <w:r>
        <w:rPr>
          <w:shadow w:val="0"/>
          <w:color w:val="231F20"/>
          <w:spacing w:val="-1"/>
          <w:w w:val="75"/>
          <w:position w:val="1"/>
        </w:rPr>
        <w:t>2</w:t>
      </w:r>
      <w:r>
        <w:rPr>
          <w:shadow w:val="0"/>
          <w:color w:val="231F20"/>
          <w:spacing w:val="-6"/>
          <w:w w:val="75"/>
          <w:position w:val="1"/>
        </w:rPr>
        <w:t>�</w:t>
      </w:r>
      <w:r>
        <w:rPr>
          <w:shadow w:val="0"/>
          <w:color w:val="231F20"/>
          <w:spacing w:val="-1"/>
          <w:w w:val="75"/>
          <w:position w:val="1"/>
        </w:rPr>
        <w:t>4</w:t>
      </w:r>
      <w:r>
        <w:rPr>
          <w:shadow w:val="0"/>
          <w:color w:val="231F20"/>
          <w:spacing w:val="-3"/>
          <w:w w:val="75"/>
          <w:position w:val="1"/>
        </w:rPr>
        <w:t>�</w:t>
      </w:r>
      <w:r>
        <w:rPr>
          <w:shadow w:val="0"/>
          <w:color w:val="231F20"/>
          <w:spacing w:val="-1"/>
          <w:w w:val="75"/>
          <w:position w:val="1"/>
        </w:rPr>
        <w:t>3</w:t>
      </w:r>
      <w:r>
        <w:rPr>
          <w:shadow w:val="0"/>
          <w:color w:val="231F20"/>
          <w:spacing w:val="-2"/>
          <w:w w:val="75"/>
          <w:position w:val="1"/>
        </w:rPr>
        <w:t>)</w:t>
      </w:r>
      <w:r>
        <w:rPr>
          <w:shadow w:val="0"/>
          <w:color w:val="231F20"/>
          <w:w w:val="75"/>
          <w:position w:val="1"/>
        </w:rPr>
        <w:t>�</w:t>
      </w:r>
      <w:r>
        <w:rPr>
          <w:shadow w:val="0"/>
          <w:color w:val="231F20"/>
          <w:spacing w:val="-20"/>
          <w:w w:val="75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П</w:t>
      </w:r>
      <w:r>
        <w:rPr>
          <w:shadow w:val="0"/>
          <w:color w:val="231F20"/>
          <w:spacing w:val="-2"/>
          <w:w w:val="90"/>
          <w:position w:val="1"/>
        </w:rPr>
        <w:t>о</w:t>
      </w:r>
      <w:r>
        <w:rPr>
          <w:shadow w:val="0"/>
          <w:color w:val="231F20"/>
          <w:spacing w:val="-1"/>
          <w:w w:val="90"/>
          <w:position w:val="1"/>
        </w:rPr>
        <w:t>этом</w:t>
      </w:r>
      <w:r>
        <w:rPr>
          <w:shadow w:val="0"/>
          <w:color w:val="231F20"/>
          <w:w w:val="90"/>
          <w:position w:val="1"/>
        </w:rPr>
        <w:t>у</w:t>
      </w:r>
      <w:r>
        <w:rPr>
          <w:shadow w:val="0"/>
          <w:color w:val="231F20"/>
          <w:spacing w:val="-39"/>
          <w:w w:val="10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расс</w:t>
      </w:r>
      <w:r>
        <w:rPr>
          <w:shadow w:val="0"/>
          <w:color w:val="231F20"/>
          <w:spacing w:val="-2"/>
          <w:w w:val="90"/>
          <w:position w:val="1"/>
        </w:rPr>
        <w:t>м</w:t>
      </w:r>
      <w:r>
        <w:rPr>
          <w:shadow w:val="0"/>
          <w:color w:val="231F20"/>
          <w:spacing w:val="-1"/>
          <w:w w:val="90"/>
          <w:position w:val="1"/>
        </w:rPr>
        <w:t>отр</w:t>
      </w:r>
      <w:r>
        <w:rPr>
          <w:shadow w:val="0"/>
          <w:color w:val="231F20"/>
          <w:spacing w:val="-2"/>
          <w:w w:val="90"/>
          <w:position w:val="1"/>
        </w:rPr>
        <w:t>и</w:t>
      </w:r>
      <w:r>
        <w:rPr>
          <w:shadow w:val="0"/>
          <w:color w:val="231F20"/>
          <w:w w:val="90"/>
          <w:position w:val="1"/>
        </w:rPr>
        <w:t>м</w:t>
      </w:r>
      <w:r>
        <w:rPr>
          <w:shadow w:val="0"/>
          <w:color w:val="231F20"/>
          <w:spacing w:val="26"/>
          <w:w w:val="9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темп</w:t>
      </w:r>
      <w:r>
        <w:rPr>
          <w:shadow w:val="0"/>
          <w:color w:val="231F20"/>
          <w:spacing w:val="1"/>
          <w:w w:val="90"/>
          <w:position w:val="1"/>
        </w:rPr>
        <w:t> </w:t>
      </w:r>
      <w:r>
        <w:rPr>
          <w:shadow w:val="0"/>
          <w:color w:val="231F20"/>
          <w:spacing w:val="1"/>
          <w:w w:val="90"/>
          <w:position w:val="1"/>
        </w:rPr>
      </w:r>
      <w:r>
        <w:rPr>
          <w:shadow w:val="0"/>
          <w:color w:val="231F20"/>
          <w:spacing w:val="-1"/>
          <w:w w:val="90"/>
          <w:position w:val="1"/>
        </w:rPr>
        <w:t>о</w:t>
      </w:r>
      <w:r>
        <w:rPr>
          <w:shadow w:val="0"/>
          <w:color w:val="231F20"/>
          <w:spacing w:val="-1"/>
          <w:w w:val="90"/>
          <w:position w:val="1"/>
        </w:rPr>
        <w:t>т</w:t>
      </w:r>
      <w:r>
        <w:rPr>
          <w:shadow w:val="0"/>
          <w:color w:val="231F20"/>
          <w:spacing w:val="-1"/>
          <w:w w:val="90"/>
          <w:position w:val="1"/>
        </w:rPr>
        <w:t>но</w:t>
      </w:r>
      <w:r>
        <w:rPr>
          <w:shadow w:val="0"/>
          <w:color w:val="231F20"/>
          <w:spacing w:val="-1"/>
          <w:w w:val="90"/>
          <w:position w:val="1"/>
        </w:rPr>
        <w:t>с</w:t>
      </w:r>
      <w:r>
        <w:rPr>
          <w:shadow w:val="0"/>
          <w:color w:val="231F20"/>
          <w:spacing w:val="-1"/>
          <w:w w:val="90"/>
          <w:position w:val="1"/>
        </w:rPr>
        <w:t>и</w:t>
      </w:r>
      <w:r>
        <w:rPr>
          <w:shadow w:val="0"/>
          <w:color w:val="231F20"/>
          <w:spacing w:val="-1"/>
          <w:w w:val="90"/>
          <w:position w:val="1"/>
        </w:rPr>
        <w:t>т</w:t>
      </w:r>
      <w:r>
        <w:rPr>
          <w:shadow w:val="0"/>
          <w:color w:val="231F20"/>
          <w:spacing w:val="-1"/>
          <w:w w:val="90"/>
          <w:position w:val="1"/>
        </w:rPr>
        <w:t>ел</w:t>
      </w:r>
      <w:r>
        <w:rPr>
          <w:shadow w:val="0"/>
          <w:color w:val="231F20"/>
          <w:spacing w:val="-1"/>
          <w:w w:val="90"/>
          <w:position w:val="1"/>
        </w:rPr>
        <w:t>ь</w:t>
      </w:r>
      <w:r>
        <w:rPr>
          <w:shadow w:val="0"/>
          <w:color w:val="231F20"/>
          <w:spacing w:val="-1"/>
          <w:w w:val="90"/>
          <w:position w:val="1"/>
        </w:rPr>
        <w:t>н</w:t>
      </w:r>
      <w:r>
        <w:rPr>
          <w:shadow w:val="0"/>
          <w:color w:val="231F20"/>
          <w:spacing w:val="-1"/>
          <w:w w:val="90"/>
          <w:position w:val="1"/>
        </w:rPr>
        <w:t>ог</w:t>
      </w:r>
      <w:r>
        <w:rPr>
          <w:shadow w:val="0"/>
          <w:color w:val="231F20"/>
          <w:w w:val="90"/>
          <w:position w:val="1"/>
        </w:rPr>
        <w:t>о</w:t>
      </w:r>
      <w:r>
        <w:rPr>
          <w:shadow w:val="0"/>
          <w:color w:val="231F20"/>
          <w:spacing w:val="32"/>
          <w:w w:val="9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р</w:t>
      </w:r>
      <w:r>
        <w:rPr>
          <w:shadow w:val="0"/>
          <w:color w:val="231F20"/>
          <w:spacing w:val="-1"/>
          <w:w w:val="90"/>
          <w:position w:val="1"/>
        </w:rPr>
        <w:t>о</w:t>
      </w:r>
      <w:r>
        <w:rPr>
          <w:shadow w:val="0"/>
          <w:color w:val="231F20"/>
          <w:spacing w:val="-1"/>
          <w:w w:val="90"/>
          <w:position w:val="1"/>
        </w:rPr>
        <w:t>с</w:t>
      </w:r>
      <w:r>
        <w:rPr>
          <w:shadow w:val="0"/>
          <w:color w:val="231F20"/>
          <w:spacing w:val="-1"/>
          <w:w w:val="90"/>
          <w:position w:val="1"/>
        </w:rPr>
        <w:t>т</w:t>
      </w:r>
      <w:r>
        <w:rPr>
          <w:shadow w:val="0"/>
          <w:color w:val="231F20"/>
          <w:w w:val="90"/>
          <w:position w:val="1"/>
        </w:rPr>
        <w:t>а</w:t>
      </w:r>
      <w:r>
        <w:rPr>
          <w:shadow w:val="0"/>
          <w:color w:val="231F20"/>
          <w:spacing w:val="32"/>
          <w:w w:val="90"/>
          <w:position w:val="1"/>
        </w:rPr>
        <w:t> </w:t>
      </w:r>
      <w:r>
        <w:rPr>
          <w:shadow w:val="0"/>
          <w:color w:val="231F20"/>
          <w:spacing w:val="-1"/>
          <w:w w:val="95"/>
          <w:position w:val="1"/>
        </w:rPr>
        <w:t>В</w:t>
      </w:r>
      <w:r>
        <w:rPr>
          <w:shadow w:val="0"/>
          <w:color w:val="231F20"/>
          <w:spacing w:val="-1"/>
          <w:w w:val="95"/>
          <w:position w:val="1"/>
        </w:rPr>
        <w:t>В</w:t>
      </w:r>
      <w:r>
        <w:rPr>
          <w:shadow w:val="0"/>
          <w:color w:val="231F20"/>
          <w:w w:val="95"/>
          <w:position w:val="1"/>
        </w:rPr>
        <w:t>П</w:t>
      </w:r>
      <w:r>
        <w:rPr>
          <w:shadow w:val="0"/>
          <w:color w:val="231F20"/>
          <w:spacing w:val="27"/>
          <w:w w:val="95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в</w:t>
      </w:r>
      <w:r>
        <w:rPr>
          <w:shadow w:val="0"/>
          <w:color w:val="231F20"/>
          <w:spacing w:val="-1"/>
          <w:w w:val="90"/>
          <w:position w:val="1"/>
        </w:rPr>
        <w:t>ыш</w:t>
      </w:r>
      <w:r>
        <w:rPr>
          <w:shadow w:val="0"/>
          <w:color w:val="231F20"/>
          <w:w w:val="90"/>
          <w:position w:val="1"/>
        </w:rPr>
        <w:t>е</w:t>
      </w:r>
      <w:r>
        <w:rPr>
          <w:shadow w:val="0"/>
          <w:color w:val="231F20"/>
          <w:spacing w:val="33"/>
          <w:w w:val="9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м</w:t>
      </w:r>
      <w:r>
        <w:rPr>
          <w:shadow w:val="0"/>
          <w:color w:val="231F20"/>
          <w:spacing w:val="-1"/>
          <w:w w:val="90"/>
          <w:position w:val="1"/>
        </w:rPr>
        <w:t>и</w:t>
      </w:r>
      <w:r>
        <w:rPr>
          <w:shadow w:val="0"/>
          <w:color w:val="231F20"/>
          <w:spacing w:val="-1"/>
          <w:w w:val="90"/>
          <w:position w:val="1"/>
        </w:rPr>
        <w:t>р</w:t>
      </w:r>
      <w:r>
        <w:rPr>
          <w:shadow w:val="0"/>
          <w:color w:val="231F20"/>
          <w:spacing w:val="-1"/>
          <w:w w:val="90"/>
          <w:position w:val="1"/>
        </w:rPr>
        <w:t>ов</w:t>
      </w:r>
      <w:r>
        <w:rPr>
          <w:shadow w:val="0"/>
          <w:color w:val="231F20"/>
          <w:spacing w:val="-1"/>
          <w:w w:val="90"/>
          <w:position w:val="1"/>
        </w:rPr>
        <w:t>о</w:t>
      </w:r>
      <w:r>
        <w:rPr>
          <w:shadow w:val="0"/>
          <w:color w:val="231F20"/>
          <w:spacing w:val="-1"/>
          <w:w w:val="90"/>
          <w:position w:val="1"/>
        </w:rPr>
        <w:t>г</w:t>
      </w:r>
      <w:r>
        <w:rPr>
          <w:shadow w:val="0"/>
          <w:color w:val="231F20"/>
          <w:w w:val="90"/>
          <w:position w:val="1"/>
        </w:rPr>
        <w:t>о</w:t>
      </w:r>
      <w:r>
        <w:rPr>
          <w:shadow w:val="0"/>
          <w:color w:val="231F20"/>
          <w:spacing w:val="14"/>
          <w:w w:val="100"/>
          <w:position w:val="1"/>
        </w:rPr>
        <w:t> </w:t>
      </w:r>
      <w:r>
        <w:rPr>
          <w:rFonts w:ascii="Symbol" w:hAnsi="Symbol" w:cs="Symbol" w:eastAsia="Symbol"/>
          <w:shadow w:val="0"/>
          <w:color w:val="000000"/>
          <w:spacing w:val="-151"/>
          <w:w w:val="90"/>
          <w:sz w:val="27"/>
          <w:szCs w:val="27"/>
        </w:rPr>
        <w:t></w:t>
      </w:r>
      <w:r>
        <w:rPr>
          <w:rFonts w:ascii="Cambria" w:hAnsi="Cambria" w:cs="Cambria" w:eastAsia="Cambria"/>
          <w:shadow w:val="0"/>
          <w:color w:val="000000"/>
          <w:w w:val="90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9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10"/>
          <w:w w:val="90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10"/>
          <w:w w:val="90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94"/>
          <w:w w:val="9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07"/>
          <w:w w:val="90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90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5"/>
          <w:w w:val="90"/>
          <w:position w:val="5"/>
          <w:sz w:val="27"/>
          <w:szCs w:val="27"/>
        </w:rPr>
        <w:t> </w:t>
      </w:r>
      <w:r>
        <w:rPr>
          <w:shadow w:val="0"/>
          <w:color w:val="231F20"/>
          <w:spacing w:val="-1"/>
          <w:w w:val="90"/>
          <w:position w:val="10"/>
          <w:sz w:val="16"/>
          <w:szCs w:val="16"/>
        </w:rPr>
        <w:t>с</w:t>
      </w:r>
      <w:r>
        <w:rPr>
          <w:shadow w:val="0"/>
          <w:color w:val="231F20"/>
          <w:w w:val="90"/>
          <w:position w:val="10"/>
          <w:sz w:val="16"/>
          <w:szCs w:val="16"/>
        </w:rPr>
        <w:t>р</w:t>
      </w:r>
      <w:r>
        <w:rPr>
          <w:shadow w:val="0"/>
          <w:color w:val="231F20"/>
          <w:spacing w:val="26"/>
          <w:w w:val="90"/>
          <w:position w:val="10"/>
          <w:sz w:val="16"/>
          <w:szCs w:val="16"/>
        </w:rPr>
        <w:t> </w:t>
      </w:r>
      <w:r>
        <w:rPr>
          <w:shadow w:val="0"/>
          <w:color w:val="231F20"/>
          <w:w w:val="90"/>
          <w:position w:val="1"/>
        </w:rPr>
        <w:t>=</w:t>
      </w:r>
      <w:r>
        <w:rPr>
          <w:shadow w:val="0"/>
          <w:color w:val="231F20"/>
          <w:spacing w:val="-12"/>
          <w:w w:val="9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4</w:t>
      </w:r>
      <w:r>
        <w:rPr>
          <w:shadow w:val="0"/>
          <w:color w:val="231F20"/>
          <w:spacing w:val="-1"/>
          <w:w w:val="90"/>
          <w:position w:val="1"/>
        </w:rPr>
        <w:t>%</w:t>
      </w:r>
      <w:r>
        <w:rPr>
          <w:shadow w:val="0"/>
          <w:color w:val="231F20"/>
          <w:w w:val="90"/>
          <w:position w:val="1"/>
        </w:rPr>
        <w:t>�</w:t>
      </w:r>
      <w:r>
        <w:rPr>
          <w:shadow w:val="0"/>
          <w:color w:val="231F20"/>
          <w:spacing w:val="-11"/>
          <w:w w:val="90"/>
          <w:position w:val="1"/>
        </w:rPr>
        <w:t> </w:t>
      </w:r>
      <w:r>
        <w:rPr>
          <w:shadow w:val="0"/>
          <w:color w:val="231F20"/>
          <w:spacing w:val="-1"/>
          <w:w w:val="90"/>
          <w:position w:val="1"/>
        </w:rPr>
        <w:t>Т</w:t>
      </w:r>
      <w:r>
        <w:rPr>
          <w:shadow w:val="0"/>
          <w:color w:val="231F20"/>
          <w:spacing w:val="-1"/>
          <w:w w:val="90"/>
          <w:position w:val="1"/>
        </w:rPr>
        <w:t>о</w:t>
      </w:r>
      <w:r>
        <w:rPr>
          <w:shadow w:val="0"/>
          <w:color w:val="231F20"/>
          <w:spacing w:val="-1"/>
          <w:w w:val="90"/>
          <w:position w:val="1"/>
        </w:rPr>
        <w:t>ль</w:t>
      </w:r>
      <w:r>
        <w:rPr>
          <w:shadow w:val="0"/>
          <w:color w:val="231F20"/>
          <w:w w:val="90"/>
          <w:position w:val="1"/>
        </w:rPr>
        <w:t>-</w:t>
      </w:r>
      <w:r>
        <w:rPr>
          <w:shadow w:val="0"/>
          <w:color w:val="231F20"/>
          <w:spacing w:val="33"/>
          <w:w w:val="90"/>
          <w:position w:val="1"/>
        </w:rPr>
        <w:t> </w:t>
      </w:r>
      <w:r>
        <w:rPr>
          <w:shadow w:val="0"/>
          <w:color w:val="231F20"/>
          <w:spacing w:val="33"/>
          <w:w w:val="90"/>
          <w:position w:val="1"/>
        </w:rPr>
      </w:r>
      <w:r>
        <w:rPr>
          <w:shadow w:val="0"/>
          <w:color w:val="231F20"/>
          <w:w w:val="90"/>
        </w:rPr>
        <w:t>к</w:t>
      </w:r>
      <w:r>
        <w:rPr>
          <w:shadow w:val="0"/>
          <w:color w:val="231F20"/>
          <w:w w:val="90"/>
        </w:rPr>
        <w:t>о</w:t>
      </w:r>
      <w:r>
        <w:rPr>
          <w:shadow w:val="0"/>
          <w:color w:val="231F20"/>
          <w:spacing w:val="28"/>
          <w:w w:val="90"/>
        </w:rPr>
        <w:t> </w:t>
      </w:r>
      <w:r>
        <w:rPr>
          <w:shadow w:val="0"/>
          <w:color w:val="231F20"/>
          <w:w w:val="90"/>
        </w:rPr>
        <w:t>т</w:t>
      </w:r>
      <w:r>
        <w:rPr>
          <w:shadow w:val="0"/>
          <w:color w:val="231F20"/>
          <w:w w:val="90"/>
        </w:rPr>
        <w:t>а</w:t>
      </w:r>
      <w:r>
        <w:rPr>
          <w:shadow w:val="0"/>
          <w:color w:val="231F20"/>
          <w:w w:val="90"/>
        </w:rPr>
        <w:t>к</w:t>
      </w:r>
      <w:r>
        <w:rPr>
          <w:shadow w:val="0"/>
          <w:color w:val="231F20"/>
          <w:w w:val="90"/>
        </w:rPr>
        <w:t>о</w:t>
      </w:r>
      <w:r>
        <w:rPr>
          <w:shadow w:val="0"/>
          <w:color w:val="231F20"/>
          <w:w w:val="90"/>
        </w:rPr>
        <w:t>й</w:t>
      </w:r>
      <w:r>
        <w:rPr>
          <w:shadow w:val="0"/>
          <w:color w:val="231F20"/>
          <w:spacing w:val="27"/>
          <w:w w:val="90"/>
        </w:rPr>
        <w:t> </w:t>
      </w:r>
      <w:r>
        <w:rPr>
          <w:shadow w:val="0"/>
          <w:color w:val="231F20"/>
          <w:w w:val="90"/>
        </w:rPr>
        <w:t>р</w:t>
      </w:r>
      <w:r>
        <w:rPr>
          <w:shadow w:val="0"/>
          <w:color w:val="231F20"/>
          <w:w w:val="90"/>
        </w:rPr>
        <w:t>о</w:t>
      </w:r>
      <w:r>
        <w:rPr>
          <w:shadow w:val="0"/>
          <w:color w:val="231F20"/>
          <w:w w:val="90"/>
        </w:rPr>
        <w:t>с</w:t>
      </w:r>
      <w:r>
        <w:rPr>
          <w:shadow w:val="0"/>
          <w:color w:val="231F20"/>
          <w:w w:val="90"/>
        </w:rPr>
        <w:t>т</w:t>
      </w:r>
      <w:r>
        <w:rPr>
          <w:shadow w:val="0"/>
          <w:color w:val="231F20"/>
          <w:spacing w:val="28"/>
          <w:w w:val="90"/>
        </w:rPr>
        <w:t> </w:t>
      </w:r>
      <w:r>
        <w:rPr>
          <w:shadow w:val="0"/>
          <w:color w:val="231F20"/>
          <w:w w:val="90"/>
        </w:rPr>
        <w:t>п</w:t>
      </w:r>
      <w:r>
        <w:rPr>
          <w:shadow w:val="0"/>
          <w:color w:val="231F20"/>
          <w:w w:val="90"/>
        </w:rPr>
        <w:t>о</w:t>
      </w:r>
      <w:r>
        <w:rPr>
          <w:shadow w:val="0"/>
          <w:color w:val="231F20"/>
          <w:w w:val="90"/>
        </w:rPr>
        <w:t>з</w:t>
      </w:r>
      <w:r>
        <w:rPr>
          <w:shadow w:val="0"/>
          <w:color w:val="231F20"/>
          <w:w w:val="90"/>
        </w:rPr>
        <w:t>в</w:t>
      </w:r>
      <w:r>
        <w:rPr>
          <w:shadow w:val="0"/>
          <w:color w:val="231F20"/>
          <w:w w:val="90"/>
        </w:rPr>
        <w:t>о</w:t>
      </w:r>
      <w:r>
        <w:rPr>
          <w:shadow w:val="0"/>
          <w:color w:val="231F20"/>
          <w:w w:val="90"/>
        </w:rPr>
        <w:t>л</w:t>
      </w:r>
      <w:r>
        <w:rPr>
          <w:shadow w:val="0"/>
          <w:color w:val="231F20"/>
          <w:w w:val="90"/>
        </w:rPr>
        <w:t>и</w:t>
      </w:r>
      <w:r>
        <w:rPr>
          <w:shadow w:val="0"/>
          <w:color w:val="231F20"/>
          <w:w w:val="90"/>
        </w:rPr>
        <w:t>т</w:t>
      </w:r>
      <w:r>
        <w:rPr>
          <w:shadow w:val="0"/>
          <w:color w:val="231F20"/>
          <w:spacing w:val="27"/>
          <w:w w:val="90"/>
        </w:rPr>
        <w:t> </w:t>
      </w:r>
      <w:r>
        <w:rPr>
          <w:shadow w:val="0"/>
          <w:color w:val="231F20"/>
          <w:w w:val="90"/>
        </w:rPr>
        <w:t>в</w:t>
      </w:r>
      <w:r>
        <w:rPr>
          <w:shadow w:val="0"/>
          <w:color w:val="231F20"/>
          <w:w w:val="90"/>
        </w:rPr>
        <w:t>н</w:t>
      </w:r>
      <w:r>
        <w:rPr>
          <w:shadow w:val="0"/>
          <w:color w:val="231F20"/>
          <w:w w:val="90"/>
        </w:rPr>
        <w:t>е</w:t>
      </w:r>
      <w:r>
        <w:rPr>
          <w:shadow w:val="0"/>
          <w:color w:val="231F20"/>
          <w:w w:val="90"/>
        </w:rPr>
        <w:t>с</w:t>
      </w:r>
      <w:r>
        <w:rPr>
          <w:shadow w:val="0"/>
          <w:color w:val="231F20"/>
          <w:w w:val="90"/>
        </w:rPr>
        <w:t>т</w:t>
      </w:r>
      <w:r>
        <w:rPr>
          <w:shadow w:val="0"/>
          <w:color w:val="231F20"/>
          <w:w w:val="90"/>
        </w:rPr>
        <w:t>и</w:t>
      </w:r>
      <w:r>
        <w:rPr>
          <w:shadow w:val="0"/>
          <w:color w:val="231F20"/>
          <w:spacing w:val="-3"/>
          <w:w w:val="100"/>
        </w:rPr>
        <w:t> </w:t>
      </w:r>
      <w:r>
        <w:rPr>
          <w:shadow w:val="0"/>
          <w:color w:val="231F20"/>
          <w:w w:val="90"/>
        </w:rPr>
        <w:t>с</w:t>
      </w:r>
      <w:r>
        <w:rPr>
          <w:shadow w:val="0"/>
          <w:color w:val="231F20"/>
          <w:w w:val="90"/>
        </w:rPr>
        <w:t>у</w:t>
      </w:r>
      <w:r>
        <w:rPr>
          <w:shadow w:val="0"/>
          <w:color w:val="231F20"/>
          <w:w w:val="90"/>
        </w:rPr>
        <w:t>щ</w:t>
      </w:r>
      <w:r>
        <w:rPr>
          <w:shadow w:val="0"/>
          <w:color w:val="231F20"/>
          <w:w w:val="90"/>
        </w:rPr>
        <w:t>е</w:t>
      </w:r>
      <w:r>
        <w:rPr>
          <w:shadow w:val="0"/>
          <w:color w:val="231F20"/>
          <w:w w:val="90"/>
        </w:rPr>
        <w:t>с</w:t>
      </w:r>
      <w:r>
        <w:rPr>
          <w:shadow w:val="0"/>
          <w:color w:val="231F20"/>
          <w:w w:val="90"/>
        </w:rPr>
        <w:t>т</w:t>
      </w:r>
      <w:r>
        <w:rPr>
          <w:shadow w:val="0"/>
          <w:color w:val="231F20"/>
          <w:w w:val="90"/>
        </w:rPr>
        <w:t>в</w:t>
      </w:r>
      <w:r>
        <w:rPr>
          <w:shadow w:val="0"/>
          <w:color w:val="231F20"/>
          <w:w w:val="90"/>
        </w:rPr>
        <w:t>е</w:t>
      </w:r>
      <w:r>
        <w:rPr>
          <w:shadow w:val="0"/>
          <w:color w:val="231F20"/>
          <w:w w:val="90"/>
        </w:rPr>
        <w:t>нн</w:t>
      </w:r>
      <w:r>
        <w:rPr>
          <w:shadow w:val="0"/>
          <w:color w:val="231F20"/>
          <w:w w:val="90"/>
        </w:rPr>
        <w:t>ый</w:t>
      </w:r>
      <w:r>
        <w:rPr>
          <w:shadow w:val="0"/>
          <w:color w:val="231F20"/>
          <w:spacing w:val="50"/>
          <w:w w:val="90"/>
        </w:rPr>
        <w:t> </w:t>
      </w:r>
      <w:r>
        <w:rPr>
          <w:shadow w:val="0"/>
          <w:color w:val="231F20"/>
          <w:w w:val="90"/>
        </w:rPr>
        <w:t>в</w:t>
      </w:r>
      <w:r>
        <w:rPr>
          <w:shadow w:val="0"/>
          <w:color w:val="231F20"/>
          <w:w w:val="90"/>
        </w:rPr>
        <w:t>к</w:t>
      </w:r>
      <w:r>
        <w:rPr>
          <w:shadow w:val="0"/>
          <w:color w:val="231F20"/>
          <w:w w:val="90"/>
        </w:rPr>
        <w:t>л</w:t>
      </w:r>
      <w:r>
        <w:rPr>
          <w:shadow w:val="0"/>
          <w:color w:val="231F20"/>
          <w:w w:val="90"/>
        </w:rPr>
        <w:t>а</w:t>
      </w:r>
      <w:r>
        <w:rPr>
          <w:shadow w:val="0"/>
          <w:color w:val="231F20"/>
          <w:w w:val="90"/>
        </w:rPr>
        <w:t>д</w:t>
      </w:r>
      <w:r>
        <w:rPr>
          <w:shadow w:val="0"/>
          <w:color w:val="231F20"/>
          <w:spacing w:val="51"/>
          <w:w w:val="90"/>
        </w:rPr>
        <w:t> </w:t>
      </w:r>
      <w:r>
        <w:rPr>
          <w:shadow w:val="0"/>
          <w:color w:val="231F20"/>
          <w:w w:val="90"/>
        </w:rPr>
        <w:t>в</w:t>
      </w:r>
      <w:r>
        <w:rPr>
          <w:shadow w:val="0"/>
          <w:color w:val="231F20"/>
          <w:spacing w:val="50"/>
          <w:w w:val="90"/>
        </w:rPr>
        <w:t> </w:t>
      </w:r>
      <w:r>
        <w:rPr>
          <w:shadow w:val="0"/>
          <w:color w:val="231F20"/>
          <w:w w:val="90"/>
        </w:rPr>
        <w:t>п</w:t>
      </w:r>
      <w:r>
        <w:rPr>
          <w:shadow w:val="0"/>
          <w:color w:val="231F20"/>
          <w:w w:val="90"/>
        </w:rPr>
        <w:t>р</w:t>
      </w:r>
      <w:r>
        <w:rPr>
          <w:shadow w:val="0"/>
          <w:color w:val="231F20"/>
          <w:spacing w:val="6"/>
          <w:w w:val="90"/>
        </w:rPr>
        <w:t>е</w:t>
      </w:r>
      <w:r>
        <w:rPr>
          <w:shadow w:val="0"/>
          <w:color w:val="231F20"/>
          <w:w w:val="90"/>
        </w:rPr>
        <w:t>-</w:t>
      </w:r>
      <w:r>
        <w:rPr>
          <w:shadow w:val="0"/>
          <w:color w:val="231F20"/>
          <w:spacing w:val="58"/>
          <w:w w:val="90"/>
        </w:rPr>
        <w:t> </w:t>
      </w:r>
      <w:r>
        <w:rPr>
          <w:shadow w:val="0"/>
          <w:color w:val="231F20"/>
          <w:spacing w:val="58"/>
          <w:w w:val="90"/>
        </w:rPr>
      </w:r>
      <w:r>
        <w:rPr>
          <w:shadow w:val="0"/>
          <w:color w:val="231F20"/>
          <w:w w:val="90"/>
        </w:rPr>
        <w:t>одолени</w:t>
      </w:r>
      <w:r>
        <w:rPr>
          <w:shadow w:val="0"/>
          <w:color w:val="231F20"/>
          <w:w w:val="90"/>
        </w:rPr>
        <w:t>е</w:t>
      </w:r>
      <w:r>
        <w:rPr>
          <w:shadow w:val="0"/>
          <w:color w:val="231F20"/>
          <w:spacing w:val="65"/>
          <w:w w:val="90"/>
        </w:rPr>
        <w:t> </w:t>
      </w:r>
      <w:r>
        <w:rPr>
          <w:shadow w:val="0"/>
          <w:color w:val="231F20"/>
          <w:w w:val="90"/>
        </w:rPr>
        <w:t>бедност</w:t>
      </w:r>
      <w:r>
        <w:rPr>
          <w:shadow w:val="0"/>
          <w:color w:val="231F20"/>
          <w:w w:val="90"/>
        </w:rPr>
        <w:t>и</w:t>
      </w:r>
      <w:r>
        <w:rPr>
          <w:shadow w:val="0"/>
          <w:color w:val="231F20"/>
          <w:spacing w:val="66"/>
          <w:w w:val="90"/>
        </w:rPr>
        <w:t> </w:t>
      </w:r>
      <w:r>
        <w:rPr>
          <w:shadow w:val="0"/>
          <w:color w:val="231F20"/>
          <w:w w:val="90"/>
        </w:rPr>
        <w:t>населени</w:t>
      </w:r>
      <w:r>
        <w:rPr>
          <w:shadow w:val="0"/>
          <w:color w:val="231F20"/>
          <w:w w:val="90"/>
        </w:rPr>
        <w:t>я</w:t>
      </w:r>
      <w:r>
        <w:rPr>
          <w:shadow w:val="0"/>
          <w:color w:val="231F20"/>
          <w:spacing w:val="7"/>
          <w:w w:val="100"/>
        </w:rPr>
        <w:t> </w:t>
      </w:r>
      <w:r>
        <w:rPr>
          <w:shadow w:val="0"/>
          <w:color w:val="231F20"/>
          <w:spacing w:val="1"/>
          <w:w w:val="90"/>
        </w:rPr>
        <w:t>з</w:t>
      </w:r>
      <w:r>
        <w:rPr>
          <w:shadow w:val="0"/>
          <w:color w:val="231F20"/>
          <w:w w:val="90"/>
        </w:rPr>
        <w:t>а</w:t>
      </w:r>
      <w:r>
        <w:rPr>
          <w:shadow w:val="0"/>
          <w:color w:val="231F20"/>
          <w:spacing w:val="32"/>
          <w:w w:val="90"/>
        </w:rPr>
        <w:t> </w:t>
      </w:r>
      <w:r>
        <w:rPr>
          <w:shadow w:val="0"/>
          <w:color w:val="231F20"/>
          <w:spacing w:val="1"/>
          <w:w w:val="90"/>
        </w:rPr>
        <w:t>1</w:t>
      </w:r>
      <w:r>
        <w:rPr>
          <w:shadow w:val="0"/>
          <w:color w:val="231F20"/>
          <w:w w:val="90"/>
        </w:rPr>
        <w:t>0</w:t>
      </w:r>
      <w:r>
        <w:rPr>
          <w:shadow w:val="0"/>
          <w:color w:val="231F20"/>
          <w:spacing w:val="33"/>
          <w:w w:val="90"/>
        </w:rPr>
        <w:t> </w:t>
      </w:r>
      <w:r>
        <w:rPr>
          <w:shadow w:val="0"/>
          <w:color w:val="231F20"/>
          <w:w w:val="90"/>
        </w:rPr>
        <w:t>ле</w:t>
      </w:r>
      <w:r>
        <w:rPr>
          <w:shadow w:val="0"/>
          <w:color w:val="231F20"/>
          <w:w w:val="90"/>
        </w:rPr>
        <w:t>т</w:t>
      </w:r>
      <w:r>
        <w:rPr>
          <w:shadow w:val="0"/>
          <w:color w:val="231F20"/>
          <w:spacing w:val="32"/>
          <w:w w:val="90"/>
        </w:rPr>
        <w:t> </w:t>
      </w:r>
      <w:r>
        <w:rPr>
          <w:shadow w:val="0"/>
          <w:color w:val="231F20"/>
          <w:spacing w:val="1"/>
          <w:w w:val="90"/>
        </w:rPr>
        <w:t>з</w:t>
      </w:r>
      <w:r>
        <w:rPr>
          <w:shadow w:val="0"/>
          <w:color w:val="231F20"/>
          <w:w w:val="90"/>
        </w:rPr>
        <w:t>а</w:t>
      </w:r>
      <w:r>
        <w:rPr>
          <w:shadow w:val="0"/>
          <w:color w:val="231F20"/>
          <w:spacing w:val="33"/>
          <w:w w:val="90"/>
        </w:rPr>
        <w:t> </w:t>
      </w:r>
      <w:r>
        <w:rPr>
          <w:shadow w:val="0"/>
          <w:color w:val="231F20"/>
          <w:w w:val="90"/>
        </w:rPr>
        <w:t>сче</w:t>
      </w:r>
      <w:r>
        <w:rPr>
          <w:shadow w:val="0"/>
          <w:color w:val="231F20"/>
          <w:w w:val="90"/>
        </w:rPr>
        <w:t>т</w:t>
      </w:r>
      <w:r>
        <w:rPr>
          <w:shadow w:val="0"/>
          <w:color w:val="231F20"/>
          <w:spacing w:val="33"/>
          <w:w w:val="90"/>
        </w:rPr>
        <w:t> </w:t>
      </w:r>
      <w:r>
        <w:rPr>
          <w:shadow w:val="0"/>
          <w:color w:val="231F20"/>
          <w:w w:val="90"/>
        </w:rPr>
        <w:t>рост</w:t>
      </w:r>
      <w:r>
        <w:rPr>
          <w:shadow w:val="0"/>
          <w:color w:val="231F20"/>
          <w:w w:val="90"/>
        </w:rPr>
        <w:t>а</w:t>
      </w:r>
      <w:r>
        <w:rPr>
          <w:shadow w:val="0"/>
          <w:color w:val="231F20"/>
          <w:spacing w:val="32"/>
          <w:w w:val="90"/>
        </w:rPr>
        <w:t> </w:t>
      </w:r>
      <w:r>
        <w:rPr>
          <w:shadow w:val="0"/>
          <w:color w:val="231F20"/>
          <w:w w:val="95"/>
        </w:rPr>
        <w:t>ВВП</w:t>
      </w:r>
      <w:r>
        <w:rPr>
          <w:shadow w:val="0"/>
          <w:color w:val="231F20"/>
          <w:spacing w:val="37"/>
          <w:w w:val="95"/>
        </w:rPr>
        <w:t> </w:t>
      </w:r>
      <w:r>
        <w:rPr>
          <w:shadow w:val="0"/>
          <w:color w:val="231F20"/>
          <w:spacing w:val="37"/>
          <w:w w:val="95"/>
        </w:rPr>
      </w:r>
      <w:r>
        <w:rPr>
          <w:shadow w:val="0"/>
          <w:color w:val="231F20"/>
          <w:w w:val="90"/>
        </w:rPr>
        <w:t>в</w:t>
      </w:r>
      <w:r>
        <w:rPr>
          <w:shadow w:val="0"/>
          <w:color w:val="231F20"/>
          <w:spacing w:val="-6"/>
          <w:w w:val="90"/>
        </w:rPr>
        <w:t> </w:t>
      </w:r>
      <w:r>
        <w:rPr>
          <w:shadow w:val="0"/>
          <w:color w:val="231F20"/>
          <w:w w:val="90"/>
        </w:rPr>
        <w:t>(1</w:t>
      </w:r>
      <w:r>
        <w:rPr>
          <w:shadow w:val="0"/>
          <w:color w:val="231F20"/>
          <w:spacing w:val="-7"/>
          <w:w w:val="90"/>
        </w:rPr>
        <w:t> </w:t>
      </w:r>
      <w:r>
        <w:rPr>
          <w:shadow w:val="0"/>
          <w:color w:val="231F20"/>
          <w:w w:val="90"/>
        </w:rPr>
        <w:t>+</w:t>
      </w:r>
      <w:r>
        <w:rPr>
          <w:shadow w:val="0"/>
          <w:color w:val="231F20"/>
          <w:spacing w:val="-6"/>
          <w:w w:val="90"/>
        </w:rPr>
        <w:t> </w:t>
      </w:r>
      <w:r>
        <w:rPr>
          <w:shadow w:val="0"/>
          <w:color w:val="231F20"/>
          <w:w w:val="90"/>
        </w:rPr>
        <w:t>0,04)</w:t>
      </w:r>
      <w:r>
        <w:rPr>
          <w:shadow w:val="0"/>
          <w:color w:val="231F20"/>
          <w:w w:val="90"/>
          <w:position w:val="9"/>
          <w:sz w:val="16"/>
          <w:szCs w:val="16"/>
        </w:rPr>
        <w:t>10</w:t>
      </w:r>
      <w:r>
        <w:rPr>
          <w:shadow w:val="0"/>
          <w:color w:val="231F20"/>
          <w:spacing w:val="31"/>
          <w:w w:val="90"/>
          <w:position w:val="9"/>
          <w:sz w:val="16"/>
          <w:szCs w:val="16"/>
        </w:rPr>
        <w:t> </w:t>
      </w:r>
      <w:r>
        <w:rPr>
          <w:shadow w:val="0"/>
          <w:color w:val="231F20"/>
          <w:w w:val="90"/>
        </w:rPr>
        <w:t>=</w:t>
      </w:r>
      <w:r>
        <w:rPr>
          <w:shadow w:val="0"/>
          <w:color w:val="231F20"/>
          <w:spacing w:val="-6"/>
          <w:w w:val="90"/>
        </w:rPr>
        <w:t> </w:t>
      </w:r>
      <w:r>
        <w:rPr>
          <w:shadow w:val="0"/>
          <w:color w:val="231F20"/>
          <w:w w:val="90"/>
        </w:rPr>
        <w:t>1,5</w:t>
      </w:r>
      <w:r>
        <w:rPr>
          <w:shadow w:val="0"/>
          <w:color w:val="231F20"/>
          <w:spacing w:val="-7"/>
          <w:w w:val="90"/>
        </w:rPr>
        <w:t> </w:t>
      </w:r>
      <w:r>
        <w:rPr>
          <w:shadow w:val="0"/>
          <w:color w:val="231F20"/>
          <w:w w:val="90"/>
        </w:rPr>
        <w:t>раза</w:t>
      </w:r>
      <w:r>
        <w:rPr>
          <w:shadow w:val="0"/>
          <w:color w:val="231F20"/>
          <w:w w:val="90"/>
        </w:rPr>
        <w:t>�</w:t>
      </w:r>
      <w:r>
        <w:rPr>
          <w:shadow w:val="0"/>
          <w:color w:val="000000"/>
          <w:w w:val="100"/>
        </w:rPr>
      </w:r>
    </w:p>
    <w:p>
      <w:pPr>
        <w:pStyle w:val="BodyText"/>
        <w:spacing w:line="159" w:lineRule="auto"/>
        <w:ind w:left="463" w:right="117" w:firstLine="283"/>
        <w:jc w:val="left"/>
      </w:pPr>
      <w:r>
        <w:rPr>
          <w:color w:val="231F20"/>
          <w:w w:val="95"/>
        </w:rPr>
        <w:t>Для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того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чтобы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при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существующем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экономиче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ско</w:t>
      </w:r>
      <w:r>
        <w:rPr>
          <w:color w:val="231F20"/>
          <w:w w:val="95"/>
        </w:rPr>
        <w:t>м</w:t>
      </w:r>
      <w:r>
        <w:rPr>
          <w:color w:val="231F20"/>
          <w:spacing w:val="59"/>
          <w:w w:val="95"/>
        </w:rPr>
        <w:t> </w:t>
      </w:r>
      <w:r>
        <w:rPr>
          <w:color w:val="231F20"/>
          <w:spacing w:val="1"/>
          <w:w w:val="95"/>
        </w:rPr>
        <w:t>порядке</w:t>
      </w:r>
      <w:r>
        <w:rPr>
          <w:color w:val="231F20"/>
          <w:w w:val="95"/>
        </w:rPr>
        <w:t>,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2"/>
          <w:w w:val="95"/>
        </w:rPr>
        <w:t>характеризуемо</w:t>
      </w:r>
      <w:r>
        <w:rPr>
          <w:color w:val="231F20"/>
          <w:w w:val="95"/>
        </w:rPr>
        <w:t>м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1"/>
          <w:w w:val="95"/>
        </w:rPr>
        <w:t>коэффициенто</w:t>
      </w:r>
      <w:r>
        <w:rPr>
          <w:color w:val="231F20"/>
          <w:w w:val="95"/>
        </w:rPr>
        <w:t>м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1"/>
          <w:w w:val="95"/>
        </w:rPr>
        <w:t>относ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line="11" w:lineRule="exact"/>
        <w:ind w:left="537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cp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11" w:lineRule="exact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500" w:right="620"/>
        </w:sectPr>
      </w:pPr>
    </w:p>
    <w:p>
      <w:pPr>
        <w:pStyle w:val="BodyText"/>
        <w:spacing w:line="319" w:lineRule="exact"/>
        <w:ind w:left="463" w:right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285.245209pt;margin-top:1.940041pt;width:7.031pt;height:.1pt;mso-position-horizontal-relative:page;mso-position-vertical-relative:paragraph;z-index:-12538" coordorigin="5705,39" coordsize="141,2">
            <v:shape style="position:absolute;left:5705;top:39;width:141;height:2" coordorigin="5705,39" coordsize="141,0" path="m5705,39l5846,39e" filled="f" stroked="t" strokeweight=".742pt" strokecolor="#231F20">
              <v:path arrowok="t"/>
            </v:shape>
            <w10:wrap type="none"/>
          </v:group>
        </w:pict>
      </w:r>
      <w:r>
        <w:rPr>
          <w:color w:val="231F20"/>
          <w:w w:val="95"/>
        </w:rPr>
        <w:t>тельной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эффективности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инвестиций</w:t>
      </w:r>
      <w:r>
        <w:rPr>
          <w:color w:val="231F20"/>
          <w:spacing w:val="18"/>
          <w:w w:val="95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position w:val="3"/>
          <w:sz w:val="30"/>
          <w:szCs w:val="30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4"/>
          <w:sz w:val="17"/>
          <w:szCs w:val="17"/>
        </w:rPr>
        <w:t>C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pStyle w:val="BodyText"/>
        <w:spacing w:line="319" w:lineRule="exact"/>
        <w:ind w:left="87" w:right="0"/>
        <w:jc w:val="left"/>
      </w:pPr>
      <w:r>
        <w:rPr>
          <w:w w:val="90"/>
        </w:rPr>
        <w:br w:type="column"/>
      </w:r>
      <w:r>
        <w:rPr>
          <w:color w:val="231F20"/>
          <w:w w:val="90"/>
        </w:rPr>
        <w:t>=</w:t>
      </w:r>
      <w:r>
        <w:rPr>
          <w:color w:val="231F20"/>
          <w:spacing w:val="-26"/>
          <w:w w:val="90"/>
        </w:rPr>
        <w:t> </w:t>
      </w:r>
      <w:r>
        <w:rPr>
          <w:color w:val="231F20"/>
          <w:w w:val="90"/>
        </w:rPr>
        <w:t>0,59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[см</w:t>
      </w:r>
      <w:r>
        <w:rPr>
          <w:color w:val="231F20"/>
          <w:w w:val="90"/>
        </w:rPr>
        <w:t>�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формулу</w:t>
      </w:r>
      <w:r>
        <w:rPr>
          <w:color w:val="000000"/>
          <w:w w:val="100"/>
        </w:rPr>
      </w:r>
    </w:p>
    <w:p>
      <w:pPr>
        <w:spacing w:after="0" w:line="319" w:lineRule="exact"/>
        <w:jc w:val="left"/>
        <w:sectPr>
          <w:type w:val="continuous"/>
          <w:pgSz w:w="9355" w:h="13620"/>
          <w:pgMar w:top="1340" w:bottom="280" w:left="500" w:right="620"/>
          <w:cols w:num="2" w:equalWidth="0">
            <w:col w:w="5471" w:space="40"/>
            <w:col w:w="2724"/>
          </w:cols>
        </w:sectPr>
      </w:pPr>
    </w:p>
    <w:p>
      <w:pPr>
        <w:pStyle w:val="BodyText"/>
        <w:spacing w:line="337" w:lineRule="exact"/>
        <w:ind w:left="463" w:right="0"/>
        <w:jc w:val="left"/>
      </w:pPr>
      <w:r>
        <w:rPr>
          <w:color w:val="231F20"/>
          <w:w w:val="95"/>
          <w:position w:val="1"/>
        </w:rPr>
        <w:t>(0</w:t>
      </w:r>
      <w:r>
        <w:rPr>
          <w:color w:val="231F20"/>
          <w:w w:val="95"/>
          <w:position w:val="1"/>
        </w:rPr>
        <w:t>�</w:t>
      </w:r>
      <w:r>
        <w:rPr>
          <w:color w:val="231F20"/>
          <w:w w:val="95"/>
          <w:position w:val="1"/>
        </w:rPr>
        <w:t>1)],</w:t>
      </w:r>
      <w:r>
        <w:rPr>
          <w:color w:val="231F20"/>
          <w:spacing w:val="-14"/>
          <w:w w:val="95"/>
          <w:position w:val="1"/>
        </w:rPr>
        <w:t> </w:t>
      </w:r>
      <w:r>
        <w:rPr>
          <w:color w:val="231F20"/>
          <w:w w:val="95"/>
          <w:position w:val="1"/>
        </w:rPr>
        <w:t>обеспечить</w:t>
      </w:r>
      <w:r>
        <w:rPr>
          <w:color w:val="231F20"/>
          <w:spacing w:val="30"/>
          <w:w w:val="95"/>
          <w:position w:val="1"/>
        </w:rPr>
        <w:t> </w:t>
      </w:r>
      <w:r>
        <w:rPr>
          <w:rFonts w:ascii="Symbol" w:hAnsi="Symbol" w:cs="Symbol" w:eastAsia="Symbol"/>
          <w:color w:val="000000"/>
          <w:spacing w:val="-159"/>
          <w:w w:val="9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23"/>
          <w:w w:val="95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23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99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12"/>
          <w:w w:val="9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26"/>
          <w:w w:val="95"/>
          <w:position w:val="5"/>
          <w:sz w:val="27"/>
          <w:szCs w:val="27"/>
        </w:rPr>
        <w:t> </w:t>
      </w:r>
      <w:r>
        <w:rPr>
          <w:shadow w:val="0"/>
          <w:color w:val="231F20"/>
          <w:w w:val="95"/>
          <w:position w:val="10"/>
          <w:sz w:val="16"/>
          <w:szCs w:val="16"/>
        </w:rPr>
        <w:t>ср</w:t>
      </w:r>
      <w:r>
        <w:rPr>
          <w:shadow w:val="0"/>
          <w:color w:val="231F20"/>
          <w:spacing w:val="-7"/>
          <w:w w:val="95"/>
          <w:position w:val="10"/>
          <w:sz w:val="16"/>
          <w:szCs w:val="16"/>
        </w:rPr>
        <w:t> </w:t>
      </w:r>
      <w:r>
        <w:rPr>
          <w:shadow w:val="0"/>
          <w:color w:val="231F20"/>
          <w:w w:val="95"/>
          <w:position w:val="1"/>
        </w:rPr>
        <w:t>=</w:t>
      </w:r>
      <w:r>
        <w:rPr>
          <w:shadow w:val="0"/>
          <w:color w:val="231F20"/>
          <w:spacing w:val="-14"/>
          <w:w w:val="95"/>
          <w:position w:val="1"/>
        </w:rPr>
        <w:t> </w:t>
      </w:r>
      <w:r>
        <w:rPr>
          <w:shadow w:val="0"/>
          <w:color w:val="231F20"/>
          <w:w w:val="95"/>
          <w:position w:val="1"/>
        </w:rPr>
        <w:t>4,0%,</w:t>
      </w:r>
      <w:r>
        <w:rPr>
          <w:shadow w:val="0"/>
          <w:color w:val="231F20"/>
          <w:spacing w:val="-14"/>
          <w:w w:val="95"/>
          <w:position w:val="1"/>
        </w:rPr>
        <w:t> </w:t>
      </w:r>
      <w:r>
        <w:rPr>
          <w:shadow w:val="0"/>
          <w:color w:val="231F20"/>
          <w:w w:val="95"/>
          <w:position w:val="1"/>
        </w:rPr>
        <w:t>необходимо,</w:t>
      </w:r>
      <w:r>
        <w:rPr>
          <w:shadow w:val="0"/>
          <w:color w:val="231F20"/>
          <w:spacing w:val="-14"/>
          <w:w w:val="95"/>
          <w:position w:val="1"/>
        </w:rPr>
        <w:t> </w:t>
      </w:r>
      <w:r>
        <w:rPr>
          <w:shadow w:val="0"/>
          <w:color w:val="231F20"/>
          <w:w w:val="95"/>
          <w:position w:val="1"/>
        </w:rPr>
        <w:t>чтобы</w:t>
      </w:r>
      <w:r>
        <w:rPr>
          <w:shadow w:val="0"/>
          <w:color w:val="231F20"/>
          <w:spacing w:val="-13"/>
          <w:w w:val="100"/>
          <w:position w:val="1"/>
        </w:rPr>
        <w:t> </w:t>
      </w:r>
      <w:r>
        <w:rPr>
          <w:shadow w:val="0"/>
          <w:color w:val="231F20"/>
          <w:w w:val="95"/>
          <w:position w:val="1"/>
        </w:rPr>
        <w:t>соотве</w:t>
      </w:r>
      <w:r>
        <w:rPr>
          <w:shadow w:val="0"/>
          <w:color w:val="231F20"/>
          <w:spacing w:val="-1"/>
          <w:w w:val="95"/>
          <w:position w:val="1"/>
        </w:rPr>
        <w:t>т</w:t>
      </w:r>
      <w:r>
        <w:rPr>
          <w:shadow w:val="0"/>
          <w:color w:val="231F20"/>
          <w:w w:val="95"/>
          <w:position w:val="1"/>
        </w:rPr>
        <w:t>-</w:t>
      </w:r>
      <w:r>
        <w:rPr>
          <w:shadow w:val="0"/>
          <w:color w:val="000000"/>
          <w:w w:val="100"/>
        </w:rPr>
      </w:r>
    </w:p>
    <w:p>
      <w:pPr>
        <w:pStyle w:val="BodyText"/>
        <w:spacing w:line="316" w:lineRule="exact"/>
        <w:ind w:left="463" w:right="0"/>
        <w:jc w:val="left"/>
      </w:pPr>
      <w:r>
        <w:rPr>
          <w:color w:val="231F20"/>
          <w:w w:val="100"/>
        </w:rPr>
        <w:t>ствующий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темп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роста</w:t>
      </w:r>
      <w:r>
        <w:rPr>
          <w:color w:val="231F20"/>
          <w:spacing w:val="-47"/>
          <w:w w:val="100"/>
        </w:rPr>
        <w:t> </w:t>
      </w:r>
      <w:r>
        <w:rPr>
          <w:color w:val="231F20"/>
          <w:w w:val="100"/>
        </w:rPr>
        <w:t>ВНОК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(инвестиций)</w:t>
      </w:r>
      <w:r>
        <w:rPr>
          <w:color w:val="231F20"/>
          <w:spacing w:val="-47"/>
          <w:w w:val="100"/>
        </w:rPr>
        <w:t> </w:t>
      </w:r>
      <w:r>
        <w:rPr>
          <w:color w:val="231F20"/>
          <w:w w:val="100"/>
        </w:rPr>
        <w:t>равнялся</w:t>
      </w:r>
      <w:r>
        <w:rPr>
          <w:color w:val="000000"/>
          <w:w w:val="100"/>
        </w:rPr>
      </w:r>
    </w:p>
    <w:p>
      <w:pPr>
        <w:spacing w:after="0" w:line="316" w:lineRule="exact"/>
        <w:jc w:val="left"/>
        <w:sectPr>
          <w:type w:val="continuous"/>
          <w:pgSz w:w="9355" w:h="13620"/>
          <w:pgMar w:top="1340" w:bottom="280" w:left="500" w:right="620"/>
        </w:sectPr>
      </w:pPr>
    </w:p>
    <w:p>
      <w:pPr>
        <w:spacing w:line="419" w:lineRule="exact"/>
        <w:ind w:left="0" w:right="293" w:firstLine="0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162.895996pt;margin-top:12.823917pt;width:18.188pt;height:.1pt;mso-position-horizontal-relative:page;mso-position-vertical-relative:paragraph;z-index:-12537" coordorigin="3258,256" coordsize="364,2">
            <v:shape style="position:absolute;left:3258;top:256;width:364;height:2" coordorigin="3258,256" coordsize="364,0" path="m3258,256l3622,256e" filled="f" stroked="t" strokeweight=".594pt" strokecolor="#000000">
              <v:path arrowok="t"/>
            </v:shape>
            <w10:wrap type="none"/>
          </v:group>
        </w:pict>
      </w:r>
      <w:r>
        <w:rPr/>
        <w:pict>
          <v:group style="position:absolute;margin-left:204.532593pt;margin-top:19.868517pt;width:27.583pt;height:3.6305pt;mso-position-horizontal-relative:page;mso-position-vertical-relative:paragraph;z-index:-12536" coordorigin="4091,397" coordsize="552,73">
            <v:group style="position:absolute;left:4176;top:464;width:113;height:2" coordorigin="4176,464" coordsize="113,2">
              <v:shape style="position:absolute;left:4176;top:464;width:113;height:2" coordorigin="4176,464" coordsize="113,0" path="m4176,464l4289,464e" filled="f" stroked="t" strokeweight=".594pt" strokecolor="#231F20">
                <v:path arrowok="t"/>
              </v:shape>
            </v:group>
            <v:group style="position:absolute;left:4096;top:402;width:542;height:2" coordorigin="4096,402" coordsize="542,2">
              <v:shape style="position:absolute;left:4096;top:402;width:542;height:2" coordorigin="4096,402" coordsize="542,0" path="m4096,402l4637,402e" filled="f" stroked="t" strokeweight=".5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06.312393pt;margin-top:6.118517pt;width:16.678pt;height:.1pt;mso-position-horizontal-relative:page;mso-position-vertical-relative:paragraph;z-index:-12535" coordorigin="4126,122" coordsize="334,2">
            <v:shape style="position:absolute;left:4126;top:122;width:334;height:2" coordorigin="4126,122" coordsize="334,0" path="m4126,122l4460,122e" filled="f" stroked="t" strokeweight=".594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position w:val="-13"/>
          <w:sz w:val="24"/>
          <w:szCs w:val="24"/>
        </w:rPr>
        <w:t>∆</w:t>
      </w:r>
      <w:r>
        <w:rPr>
          <w:rFonts w:ascii="Cambria Math" w:hAnsi="Cambria Math" w:cs="Cambria Math" w:eastAsia="Cambria Math"/>
          <w:color w:val="231F20"/>
          <w:spacing w:val="19"/>
          <w:w w:val="105"/>
          <w:position w:val="-13"/>
          <w:sz w:val="24"/>
          <w:szCs w:val="24"/>
        </w:rPr>
        <w:t>G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cp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tabs>
          <w:tab w:pos="3810" w:val="left" w:leader="none"/>
          <w:tab w:pos="4202" w:val="left" w:leader="none"/>
        </w:tabs>
        <w:spacing w:line="185" w:lineRule="exact"/>
        <w:ind w:left="2746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/>
        <w:pict>
          <v:shape style="position:absolute;margin-left:208.449097pt;margin-top:.708449pt;width:6.48pt;height:12pt;mso-position-horizontal-relative:page;mso-position-vertical-relative:paragraph;z-index:-12532" type="#_x0000_t202" filled="f" stroked="f">
            <v:textbox inset="0,0,0,0">
              <w:txbxContent>
                <w:p>
                  <w:pPr>
                    <w:spacing w:line="240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5"/>
                      <w:sz w:val="24"/>
                      <w:szCs w:val="24"/>
                    </w:rPr>
                    <w:t>η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Euclid" w:hAnsi="Euclid" w:cs="Euclid" w:eastAsia="Euclid"/>
          <w:spacing w:val="-2"/>
          <w:w w:val="100"/>
          <w:position w:val="1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00"/>
          <w:position w:val="1"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i/>
          <w:spacing w:val="-37"/>
          <w:w w:val="100"/>
          <w:position w:val="1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100"/>
          <w:position w:val="12"/>
          <w:sz w:val="16"/>
          <w:szCs w:val="16"/>
        </w:rPr>
        <w:t>cp</w:t>
      </w:r>
      <w:r>
        <w:rPr>
          <w:rFonts w:ascii="Malgun Gothic" w:hAnsi="Malgun Gothic" w:cs="Malgun Gothic" w:eastAsia="Malgun Gothic"/>
          <w:color w:val="231F20"/>
          <w:spacing w:val="-18"/>
          <w:w w:val="100"/>
          <w:position w:val="12"/>
          <w:sz w:val="16"/>
          <w:szCs w:val="16"/>
        </w:rPr>
        <w:t> </w:t>
      </w:r>
      <w:r>
        <w:rPr>
          <w:rFonts w:ascii="Malgun Gothic" w:hAnsi="Malgun Gothic" w:cs="Malgun Gothic" w:eastAsia="Malgun Gothic"/>
          <w:color w:val="231F20"/>
          <w:w w:val="100"/>
          <w:position w:val="2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w w:val="100"/>
          <w:position w:val="2"/>
          <w:sz w:val="28"/>
          <w:szCs w:val="28"/>
        </w:rPr>
        <w:tab/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cp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ab/>
      </w:r>
      <w:r>
        <w:rPr>
          <w:rFonts w:ascii="Malgun Gothic" w:hAnsi="Malgun Gothic" w:cs="Malgun Gothic" w:eastAsia="Malgun Gothic"/>
          <w:color w:val="231F20"/>
          <w:w w:val="100"/>
          <w:position w:val="2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line="112" w:lineRule="exact"/>
        <w:ind w:left="0" w:right="513" w:firstLine="0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48.18890pt;margin-top:8.697233pt;width:56.693pt;height:.1pt;mso-position-horizontal-relative:page;mso-position-vertical-relative:paragraph;z-index:-12534" coordorigin="964,174" coordsize="1134,2">
            <v:shape style="position:absolute;left:964;top:174;width:1134;height:2" coordorigin="964,174" coordsize="1134,0" path="m964,174l2098,174e" filled="f" stroked="t" strokeweight=".5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i/>
          <w:color w:val="231F20"/>
          <w:w w:val="90"/>
          <w:sz w:val="14"/>
          <w:szCs w:val="14"/>
        </w:rPr>
        <w:t>C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381" w:lineRule="exact"/>
        <w:ind w:left="99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100"/>
        </w:rPr>
        <w:br w:type="column"/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  <w:r>
        <w:rPr>
          <w:rFonts w:ascii="Malgun Gothic" w:hAnsi="Malgun Gothic" w:cs="Malgun Gothic" w:eastAsia="Malgun Gothic"/>
          <w:spacing w:val="-14"/>
          <w:w w:val="100"/>
          <w:sz w:val="24"/>
          <w:szCs w:val="24"/>
          <w:u w:val="single" w:color="000000"/>
        </w:rPr>
        <w:t>4</w:t>
      </w:r>
      <w:r>
        <w:rPr>
          <w:rFonts w:ascii="Malgun Gothic" w:hAnsi="Malgun Gothic" w:cs="Malgun Gothic" w:eastAsia="Malgun Gothic"/>
          <w:w w:val="100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spacing w:val="-74"/>
          <w:w w:val="100"/>
          <w:sz w:val="24"/>
          <w:szCs w:val="24"/>
          <w:u w:val="single" w:color="000000"/>
        </w:rPr>
        <w:t> </w:t>
      </w:r>
      <w:r>
        <w:rPr>
          <w:rFonts w:ascii="Malgun Gothic" w:hAnsi="Malgun Gothic" w:cs="Malgun Gothic" w:eastAsia="Malgun Gothic"/>
          <w:spacing w:val="-2"/>
          <w:w w:val="100"/>
          <w:sz w:val="24"/>
          <w:szCs w:val="24"/>
          <w:u w:val="single" w:color="000000"/>
        </w:rPr>
        <w:t>0</w:t>
      </w:r>
      <w:r>
        <w:rPr>
          <w:rFonts w:ascii="Malgun Gothic" w:hAnsi="Malgun Gothic" w:cs="Malgun Gothic" w:eastAsia="Malgun Gothic"/>
          <w:w w:val="100"/>
          <w:sz w:val="24"/>
          <w:szCs w:val="24"/>
          <w:u w:val="single" w:color="000000"/>
        </w:rPr>
        <w:t>%</w:t>
      </w:r>
      <w:r>
        <w:rPr>
          <w:rFonts w:ascii="Malgun Gothic" w:hAnsi="Malgun Gothic" w:cs="Malgun Gothic" w:eastAsia="Malgun Gothic"/>
          <w:w w:val="101"/>
          <w:sz w:val="24"/>
          <w:szCs w:val="24"/>
        </w:rPr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line="339" w:lineRule="exact"/>
        <w:ind w:left="142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spacing w:val="-17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spacing w:val="3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w w:val="95"/>
          <w:sz w:val="24"/>
          <w:szCs w:val="24"/>
        </w:rPr>
        <w:t>59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pStyle w:val="BodyText"/>
        <w:tabs>
          <w:tab w:pos="2453" w:val="left" w:leader="none"/>
        </w:tabs>
        <w:spacing w:before="77"/>
        <w:ind w:left="73" w:right="0"/>
        <w:jc w:val="left"/>
      </w:pPr>
      <w:r>
        <w:rPr>
          <w:w w:val="80"/>
        </w:rPr>
        <w:br w:type="column"/>
      </w:r>
      <w:r>
        <w:rPr>
          <w:color w:val="231F20"/>
          <w:w w:val="80"/>
        </w:rPr>
        <w:t>=</w:t>
      </w:r>
      <w:r>
        <w:rPr>
          <w:color w:val="231F20"/>
          <w:spacing w:val="-14"/>
          <w:w w:val="80"/>
        </w:rPr>
        <w:t> </w:t>
      </w:r>
      <w:r>
        <w:rPr>
          <w:color w:val="231F20"/>
          <w:w w:val="80"/>
        </w:rPr>
        <w:t>6,8%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ab/>
      </w:r>
      <w:r>
        <w:rPr>
          <w:color w:val="231F20"/>
          <w:w w:val="80"/>
        </w:rPr>
        <w:t>(1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4)</w:t>
      </w:r>
      <w:r>
        <w:rPr>
          <w:color w:val="000000"/>
          <w:w w:val="100"/>
        </w:rPr>
      </w:r>
    </w:p>
    <w:p>
      <w:pPr>
        <w:spacing w:after="0"/>
        <w:jc w:val="left"/>
        <w:sectPr>
          <w:type w:val="continuous"/>
          <w:pgSz w:w="9355" w:h="13620"/>
          <w:pgMar w:top="1340" w:bottom="280" w:left="500" w:right="620"/>
          <w:cols w:num="3" w:equalWidth="0">
            <w:col w:w="4403" w:space="40"/>
            <w:col w:w="618" w:space="40"/>
            <w:col w:w="3134"/>
          </w:cols>
        </w:sectPr>
      </w:pPr>
    </w:p>
    <w:p>
      <w:pPr>
        <w:spacing w:line="167" w:lineRule="auto" w:before="98"/>
        <w:ind w:left="46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31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1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09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101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5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9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49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110" w:lineRule="exact" w:before="1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56" w:lineRule="auto" w:before="56"/>
        <w:ind w:right="443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4"/>
          <w:w w:val="95"/>
        </w:rPr>
        <w:t>202</w:t>
      </w:r>
      <w:r>
        <w:rPr>
          <w:color w:val="231F20"/>
          <w:w w:val="95"/>
        </w:rPr>
        <w:t>3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3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6"/>
          <w:w w:val="80"/>
        </w:rPr>
        <w:t> </w:t>
      </w:r>
      <w:r>
        <w:rPr>
          <w:color w:val="231F20"/>
          <w:spacing w:val="-4"/>
          <w:w w:val="95"/>
        </w:rPr>
        <w:t>величин</w:t>
      </w:r>
      <w:r>
        <w:rPr>
          <w:color w:val="231F20"/>
          <w:w w:val="95"/>
        </w:rPr>
        <w:t>а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3"/>
          <w:w w:val="95"/>
        </w:rPr>
        <w:t>ВНО</w:t>
      </w:r>
      <w:r>
        <w:rPr>
          <w:color w:val="231F20"/>
          <w:w w:val="95"/>
        </w:rPr>
        <w:t>К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4"/>
          <w:w w:val="95"/>
        </w:rPr>
        <w:t>равнялас</w:t>
      </w:r>
      <w:r>
        <w:rPr>
          <w:color w:val="231F20"/>
          <w:w w:val="95"/>
        </w:rPr>
        <w:t>ь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3"/>
          <w:w w:val="95"/>
        </w:rPr>
        <w:t>37,</w:t>
      </w:r>
      <w:r>
        <w:rPr>
          <w:color w:val="231F20"/>
          <w:w w:val="95"/>
        </w:rPr>
        <w:t>6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3"/>
          <w:w w:val="95"/>
        </w:rPr>
        <w:t>Т</w:t>
      </w:r>
      <w:r>
        <w:rPr>
          <w:rFonts w:ascii="Times New Roman" w:hAnsi="Times New Roman" w:cs="Times New Roman" w:eastAsia="Times New Roman"/>
          <w:color w:val="231F20"/>
          <w:spacing w:val="-3"/>
          <w:w w:val="95"/>
        </w:rPr>
        <w:t>₽</w:t>
      </w:r>
      <w:r>
        <w:rPr>
          <w:rFonts w:ascii="Georgia" w:hAnsi="Georgia" w:cs="Georgia" w:eastAsia="Georgia"/>
          <w:i/>
          <w:color w:val="231F20"/>
          <w:spacing w:val="-3"/>
          <w:w w:val="95"/>
        </w:rPr>
        <w:t>/</w:t>
      </w:r>
      <w:r>
        <w:rPr>
          <w:color w:val="231F20"/>
          <w:spacing w:val="-4"/>
          <w:w w:val="95"/>
        </w:rPr>
        <w:t>год</w:t>
      </w:r>
      <w:r>
        <w:rPr>
          <w:color w:val="231F20"/>
          <w:w w:val="95"/>
        </w:rPr>
        <w:t>�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3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3"/>
          <w:w w:val="95"/>
        </w:rPr>
        <w:t>зн</w:t>
      </w:r>
      <w:r>
        <w:rPr>
          <w:color w:val="231F20"/>
          <w:spacing w:val="-2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чит</w:t>
      </w:r>
      <w:r>
        <w:rPr>
          <w:color w:val="231F20"/>
          <w:w w:val="95"/>
        </w:rPr>
        <w:t>,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2"/>
          <w:w w:val="95"/>
        </w:rPr>
        <w:t>ближайши</w:t>
      </w:r>
      <w:r>
        <w:rPr>
          <w:color w:val="231F20"/>
          <w:w w:val="95"/>
        </w:rPr>
        <w:t>е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2"/>
          <w:w w:val="95"/>
        </w:rPr>
        <w:t>год</w:t>
      </w:r>
      <w:r>
        <w:rPr>
          <w:color w:val="231F20"/>
          <w:w w:val="95"/>
        </w:rPr>
        <w:t>ы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2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обеспечени</w:t>
      </w:r>
      <w:r>
        <w:rPr>
          <w:color w:val="231F20"/>
          <w:w w:val="95"/>
        </w:rPr>
        <w:t>я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2"/>
          <w:w w:val="95"/>
        </w:rPr>
        <w:t>таког</w:t>
      </w:r>
      <w:r>
        <w:rPr>
          <w:color w:val="231F20"/>
          <w:w w:val="95"/>
        </w:rPr>
        <w:t>о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ежего</w:t>
      </w:r>
      <w:r>
        <w:rPr>
          <w:color w:val="231F20"/>
          <w:spacing w:val="3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но</w:t>
      </w:r>
      <w:r>
        <w:rPr>
          <w:color w:val="231F20"/>
          <w:spacing w:val="-3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-2"/>
          <w:w w:val="95"/>
        </w:rPr>
        <w:t>те</w:t>
      </w:r>
      <w:r>
        <w:rPr>
          <w:color w:val="231F20"/>
          <w:spacing w:val="-4"/>
          <w:w w:val="95"/>
        </w:rPr>
        <w:t>м</w:t>
      </w:r>
      <w:r>
        <w:rPr>
          <w:color w:val="231F20"/>
          <w:spacing w:val="-2"/>
          <w:w w:val="95"/>
        </w:rPr>
        <w:t>п</w:t>
      </w:r>
      <w:r>
        <w:rPr>
          <w:color w:val="231F20"/>
          <w:w w:val="95"/>
        </w:rPr>
        <w:t>а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3"/>
          <w:w w:val="95"/>
        </w:rPr>
        <w:t>т</w:t>
      </w:r>
      <w:r>
        <w:rPr>
          <w:color w:val="231F20"/>
          <w:spacing w:val="-2"/>
          <w:w w:val="95"/>
        </w:rPr>
        <w:t>нос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2"/>
          <w:w w:val="95"/>
        </w:rPr>
        <w:t>тел</w:t>
      </w:r>
      <w:r>
        <w:rPr>
          <w:color w:val="231F20"/>
          <w:spacing w:val="-4"/>
          <w:w w:val="95"/>
        </w:rPr>
        <w:t>ь</w:t>
      </w:r>
      <w:r>
        <w:rPr>
          <w:color w:val="231F20"/>
          <w:spacing w:val="-2"/>
          <w:w w:val="95"/>
        </w:rPr>
        <w:t>ног</w:t>
      </w:r>
      <w:r>
        <w:rPr>
          <w:color w:val="231F20"/>
          <w:w w:val="95"/>
        </w:rPr>
        <w:t>о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-4"/>
          <w:w w:val="95"/>
        </w:rPr>
        <w:t>р</w:t>
      </w:r>
      <w:r>
        <w:rPr>
          <w:color w:val="231F20"/>
          <w:spacing w:val="-2"/>
          <w:w w:val="95"/>
        </w:rPr>
        <w:t>ос</w:t>
      </w:r>
      <w:r>
        <w:rPr>
          <w:color w:val="231F20"/>
          <w:spacing w:val="-3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-2"/>
          <w:w w:val="95"/>
        </w:rPr>
        <w:t>ВН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К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-2"/>
          <w:w w:val="95"/>
        </w:rPr>
        <w:t>(И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)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3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2"/>
          <w:w w:val="95"/>
        </w:rPr>
        <w:t>лжно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2"/>
          <w:w w:val="95"/>
        </w:rPr>
        <w:t>увеличиватьс</w:t>
      </w:r>
      <w:r>
        <w:rPr>
          <w:color w:val="231F20"/>
          <w:w w:val="95"/>
        </w:rPr>
        <w:t>я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3"/>
          <w:w w:val="95"/>
        </w:rPr>
        <w:t>средне</w:t>
      </w:r>
      <w:r>
        <w:rPr>
          <w:color w:val="231F20"/>
          <w:w w:val="95"/>
        </w:rPr>
        <w:t>м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2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9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</w:rPr>
        <w:t>2,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6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4"/>
          <w:w w:val="95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95"/>
        </w:rPr>
        <w:t>₽</w:t>
      </w:r>
      <w:r>
        <w:rPr>
          <w:rFonts w:ascii="Georgia" w:hAnsi="Georgia" w:cs="Georgia" w:eastAsia="Georgia"/>
          <w:b/>
          <w:bCs/>
          <w:i/>
          <w:color w:val="231F20"/>
          <w:spacing w:val="-2"/>
          <w:w w:val="95"/>
        </w:rPr>
        <w:t>/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</w:rPr>
        <w:t>го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д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 </w:t>
      </w:r>
      <w:r>
        <w:rPr>
          <w:color w:val="231F20"/>
          <w:spacing w:val="-2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2"/>
          <w:w w:val="95"/>
        </w:rPr>
        <w:t>цена</w:t>
      </w:r>
      <w:r>
        <w:rPr>
          <w:color w:val="231F20"/>
          <w:w w:val="95"/>
        </w:rPr>
        <w:t>х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3"/>
          <w:w w:val="95"/>
        </w:rPr>
        <w:t>202</w:t>
      </w:r>
      <w:r>
        <w:rPr>
          <w:color w:val="231F20"/>
          <w:w w:val="95"/>
        </w:rPr>
        <w:t>3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2"/>
          <w:w w:val="80"/>
        </w:rPr>
        <w:t>г</w:t>
      </w:r>
      <w:r>
        <w:rPr>
          <w:color w:val="231F20"/>
          <w:spacing w:val="-6"/>
          <w:w w:val="80"/>
        </w:rPr>
        <w:t>�</w:t>
      </w:r>
      <w:r>
        <w:rPr>
          <w:color w:val="231F20"/>
          <w:spacing w:val="-2"/>
          <w:w w:val="80"/>
        </w:rPr>
        <w:t>)</w:t>
      </w:r>
      <w:r>
        <w:rPr>
          <w:color w:val="231F20"/>
          <w:w w:val="80"/>
        </w:rPr>
        <w:t>�</w:t>
      </w:r>
      <w:r>
        <w:rPr>
          <w:color w:val="231F20"/>
          <w:spacing w:val="-13"/>
          <w:w w:val="80"/>
        </w:rPr>
        <w:t> </w:t>
      </w:r>
      <w:r>
        <w:rPr>
          <w:color w:val="231F20"/>
          <w:spacing w:val="-2"/>
          <w:w w:val="95"/>
        </w:rPr>
        <w:t>Это</w:t>
      </w:r>
      <w:r>
        <w:rPr>
          <w:color w:val="231F20"/>
          <w:spacing w:val="-2"/>
          <w:w w:val="102"/>
        </w:rPr>
        <w:t> </w:t>
      </w:r>
      <w:r>
        <w:rPr>
          <w:color w:val="231F20"/>
          <w:spacing w:val="-4"/>
          <w:w w:val="95"/>
        </w:rPr>
        <w:t>огромны</w:t>
      </w:r>
      <w:r>
        <w:rPr>
          <w:color w:val="231F20"/>
          <w:w w:val="95"/>
        </w:rPr>
        <w:t>й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4"/>
          <w:w w:val="95"/>
        </w:rPr>
        <w:t>прирос</w:t>
      </w:r>
      <w:r>
        <w:rPr>
          <w:color w:val="231F20"/>
          <w:w w:val="95"/>
        </w:rPr>
        <w:t>т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4"/>
          <w:w w:val="95"/>
        </w:rPr>
        <w:t>ИОК</w:t>
      </w:r>
      <w:r>
        <w:rPr>
          <w:color w:val="231F20"/>
          <w:w w:val="95"/>
        </w:rPr>
        <w:t>�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4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4"/>
          <w:w w:val="95"/>
        </w:rPr>
        <w:t>нынешне</w:t>
      </w:r>
      <w:r>
        <w:rPr>
          <w:color w:val="231F20"/>
          <w:w w:val="95"/>
        </w:rPr>
        <w:t>м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4"/>
          <w:w w:val="95"/>
        </w:rPr>
        <w:t>экономическо</w:t>
      </w:r>
      <w:r>
        <w:rPr>
          <w:color w:val="231F20"/>
          <w:w w:val="95"/>
        </w:rPr>
        <w:t>м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5"/>
          <w:w w:val="95"/>
        </w:rPr>
        <w:t>п</w:t>
      </w:r>
      <w:r>
        <w:rPr>
          <w:color w:val="231F20"/>
          <w:spacing w:val="-10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4"/>
          <w:w w:val="95"/>
        </w:rPr>
        <w:t>рядк</w:t>
      </w:r>
      <w:r>
        <w:rPr>
          <w:color w:val="231F20"/>
          <w:w w:val="95"/>
        </w:rPr>
        <w:t>е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3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-35"/>
          <w:w w:val="95"/>
        </w:rPr>
        <w:t> </w:t>
      </w:r>
      <w:r>
        <w:rPr>
          <w:rFonts w:ascii="Georgia" w:hAnsi="Georgia" w:cs="Georgia" w:eastAsia="Georgia"/>
          <w:i/>
          <w:color w:val="231F20"/>
          <w:spacing w:val="-3"/>
          <w:w w:val="95"/>
        </w:rPr>
        <w:t>k</w:t>
      </w:r>
      <w:r>
        <w:rPr>
          <w:color w:val="231F20"/>
          <w:spacing w:val="-2"/>
          <w:w w:val="95"/>
          <w:position w:val="-8"/>
          <w:sz w:val="16"/>
          <w:szCs w:val="16"/>
        </w:rPr>
        <w:t>Ф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95"/>
          <w:position w:val="-8"/>
          <w:sz w:val="16"/>
          <w:szCs w:val="16"/>
        </w:rPr>
        <w:t>/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-4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3"/>
          <w:w w:val="95"/>
        </w:rPr>
        <w:t>2,0</w:t>
      </w:r>
      <w:r>
        <w:rPr>
          <w:color w:val="231F20"/>
          <w:w w:val="95"/>
        </w:rPr>
        <w:t>,</w:t>
      </w:r>
      <w:r>
        <w:rPr>
          <w:color w:val="231F20"/>
          <w:spacing w:val="-35"/>
          <w:w w:val="95"/>
        </w:rPr>
        <w:t> </w:t>
      </w:r>
      <w:r>
        <w:rPr>
          <w:rFonts w:ascii="Georgia" w:hAnsi="Georgia" w:cs="Georgia" w:eastAsia="Georgia"/>
          <w:i/>
          <w:color w:val="231F20"/>
          <w:spacing w:val="-3"/>
          <w:w w:val="95"/>
        </w:rPr>
        <w:t>k</w:t>
      </w:r>
      <w:r>
        <w:rPr>
          <w:color w:val="231F20"/>
          <w:spacing w:val="-2"/>
          <w:w w:val="95"/>
          <w:position w:val="-8"/>
          <w:sz w:val="16"/>
          <w:szCs w:val="16"/>
        </w:rPr>
        <w:t>ФН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95"/>
          <w:position w:val="-8"/>
          <w:sz w:val="16"/>
          <w:szCs w:val="16"/>
        </w:rPr>
        <w:t>/</w:t>
      </w:r>
      <w:r>
        <w:rPr>
          <w:rFonts w:ascii="Times New Roman" w:hAnsi="Times New Roman" w:cs="Times New Roman" w:eastAsia="Times New Roman"/>
          <w:i/>
          <w:color w:val="231F20"/>
          <w:w w:val="95"/>
          <w:position w:val="-8"/>
          <w:sz w:val="16"/>
          <w:szCs w:val="16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-4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3"/>
          <w:w w:val="95"/>
        </w:rPr>
        <w:t>1,</w:t>
      </w:r>
      <w:r>
        <w:rPr>
          <w:color w:val="231F20"/>
          <w:w w:val="95"/>
        </w:rPr>
        <w:t>2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3"/>
          <w:w w:val="95"/>
        </w:rPr>
        <w:t>[см</w:t>
      </w:r>
      <w:r>
        <w:rPr>
          <w:color w:val="231F20"/>
          <w:w w:val="95"/>
        </w:rPr>
        <w:t>�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3"/>
          <w:w w:val="95"/>
        </w:rPr>
        <w:t>формул</w:t>
      </w:r>
      <w:r>
        <w:rPr>
          <w:color w:val="231F20"/>
          <w:w w:val="95"/>
        </w:rPr>
        <w:t>у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3"/>
          <w:w w:val="95"/>
        </w:rPr>
        <w:t>(0</w:t>
      </w:r>
      <w:r>
        <w:rPr>
          <w:color w:val="231F20"/>
          <w:spacing w:val="-11"/>
          <w:w w:val="95"/>
        </w:rPr>
        <w:t>�</w:t>
      </w:r>
      <w:r>
        <w:rPr>
          <w:color w:val="231F20"/>
          <w:spacing w:val="-3"/>
          <w:w w:val="95"/>
        </w:rPr>
        <w:t>2)</w:t>
      </w:r>
      <w:r>
        <w:rPr>
          <w:color w:val="231F20"/>
          <w:w w:val="95"/>
        </w:rPr>
        <w:t>]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3"/>
          <w:w w:val="95"/>
        </w:rPr>
        <w:t>это</w:t>
      </w:r>
      <w:r>
        <w:rPr>
          <w:color w:val="231F20"/>
          <w:spacing w:val="-3"/>
          <w:w w:val="98"/>
        </w:rPr>
        <w:t> </w:t>
      </w:r>
      <w:r>
        <w:rPr>
          <w:color w:val="231F20"/>
          <w:spacing w:val="-4"/>
          <w:w w:val="95"/>
        </w:rPr>
        <w:t>приведе</w:t>
      </w:r>
      <w:r>
        <w:rPr>
          <w:color w:val="231F20"/>
          <w:w w:val="95"/>
        </w:rPr>
        <w:t>т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значительно</w:t>
      </w:r>
      <w:r>
        <w:rPr>
          <w:color w:val="231F20"/>
          <w:w w:val="95"/>
        </w:rPr>
        <w:t>й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4"/>
          <w:w w:val="95"/>
        </w:rPr>
        <w:t>базово</w:t>
      </w:r>
      <w:r>
        <w:rPr>
          <w:color w:val="231F20"/>
          <w:w w:val="95"/>
        </w:rPr>
        <w:t>й</w:t>
      </w:r>
      <w:r>
        <w:rPr>
          <w:color w:val="231F20"/>
          <w:spacing w:val="-26"/>
          <w:w w:val="95"/>
        </w:rPr>
        <w:t> </w:t>
      </w:r>
      <w:r>
        <w:rPr>
          <w:rFonts w:ascii="Arial" w:hAnsi="Arial" w:cs="Arial" w:eastAsia="Arial"/>
          <w:color w:val="231F20"/>
          <w:spacing w:val="-4"/>
          <w:w w:val="95"/>
        </w:rPr>
        <w:t>D</w:t>
      </w:r>
      <w:r>
        <w:rPr>
          <w:color w:val="231F20"/>
          <w:w w:val="95"/>
        </w:rPr>
        <w:t>Ф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13,6</w:t>
      </w:r>
      <w:r>
        <w:rPr>
          <w:color w:val="231F20"/>
          <w:w w:val="95"/>
        </w:rPr>
        <w:t>%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4"/>
          <w:w w:val="95"/>
        </w:rPr>
        <w:t>потребитель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ско</w:t>
      </w:r>
      <w:r>
        <w:rPr>
          <w:color w:val="231F20"/>
          <w:w w:val="95"/>
        </w:rPr>
        <w:t>й</w:t>
      </w:r>
      <w:r>
        <w:rPr>
          <w:color w:val="231F20"/>
          <w:spacing w:val="19"/>
          <w:w w:val="95"/>
        </w:rPr>
        <w:t> </w:t>
      </w:r>
      <w:r>
        <w:rPr>
          <w:rFonts w:ascii="Arial" w:hAnsi="Arial" w:cs="Arial" w:eastAsia="Arial"/>
          <w:color w:val="231F20"/>
          <w:spacing w:val="-3"/>
          <w:w w:val="95"/>
        </w:rPr>
        <w:t>D</w:t>
      </w:r>
      <w:r>
        <w:rPr>
          <w:color w:val="231F20"/>
          <w:spacing w:val="-2"/>
          <w:w w:val="95"/>
        </w:rPr>
        <w:t>Ф</w:t>
      </w:r>
      <w:r>
        <w:rPr>
          <w:color w:val="231F20"/>
          <w:w w:val="95"/>
          <w:position w:val="-8"/>
          <w:sz w:val="16"/>
          <w:szCs w:val="16"/>
        </w:rPr>
        <w:t>Н</w:t>
      </w:r>
      <w:r>
        <w:rPr>
          <w:color w:val="231F20"/>
          <w:spacing w:val="7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-2"/>
          <w:w w:val="95"/>
        </w:rPr>
        <w:t>8,4</w:t>
      </w:r>
      <w:r>
        <w:rPr>
          <w:color w:val="231F20"/>
          <w:w w:val="95"/>
        </w:rPr>
        <w:t>%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-2"/>
          <w:w w:val="95"/>
        </w:rPr>
        <w:t>инфляции</w:t>
      </w:r>
      <w:r>
        <w:rPr>
          <w:color w:val="231F20"/>
          <w:w w:val="95"/>
        </w:rPr>
        <w:t>,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-3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-2"/>
          <w:w w:val="95"/>
        </w:rPr>
        <w:t>снижае</w:t>
      </w:r>
      <w:r>
        <w:rPr>
          <w:color w:val="231F20"/>
          <w:w w:val="95"/>
        </w:rPr>
        <w:t>т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-2"/>
          <w:w w:val="95"/>
        </w:rPr>
        <w:t>макроэкономич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ску</w:t>
      </w:r>
      <w:r>
        <w:rPr>
          <w:color w:val="231F20"/>
          <w:w w:val="95"/>
        </w:rPr>
        <w:t>ю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2"/>
          <w:w w:val="95"/>
        </w:rPr>
        <w:t>устойчивость</w:t>
      </w:r>
      <w:r>
        <w:rPr>
          <w:color w:val="231F20"/>
          <w:w w:val="95"/>
        </w:rPr>
        <w:t>�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2"/>
          <w:w w:val="95"/>
        </w:rPr>
        <w:t>Поэтом</w:t>
      </w:r>
      <w:r>
        <w:rPr>
          <w:color w:val="231F20"/>
          <w:w w:val="95"/>
        </w:rPr>
        <w:t>у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2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2"/>
          <w:w w:val="95"/>
        </w:rPr>
        <w:t>выполнени</w:t>
      </w:r>
      <w:r>
        <w:rPr>
          <w:color w:val="231F20"/>
          <w:w w:val="95"/>
        </w:rPr>
        <w:t>я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2"/>
          <w:w w:val="95"/>
        </w:rPr>
        <w:t>Указ</w:t>
      </w:r>
      <w:r>
        <w:rPr>
          <w:color w:val="231F20"/>
          <w:w w:val="95"/>
        </w:rPr>
        <w:t>а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2"/>
          <w:w w:val="95"/>
        </w:rPr>
        <w:t>През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5"/>
          <w:w w:val="95"/>
          <w:position w:val="1"/>
        </w:rPr>
        <w:t>дент</w:t>
      </w:r>
      <w:r>
        <w:rPr>
          <w:color w:val="231F20"/>
          <w:w w:val="95"/>
          <w:position w:val="1"/>
        </w:rPr>
        <w:t>а</w:t>
      </w:r>
      <w:r>
        <w:rPr>
          <w:color w:val="231F20"/>
          <w:spacing w:val="-34"/>
          <w:w w:val="95"/>
          <w:position w:val="1"/>
        </w:rPr>
        <w:t> </w:t>
      </w:r>
      <w:r>
        <w:rPr>
          <w:color w:val="231F20"/>
          <w:spacing w:val="-5"/>
          <w:w w:val="95"/>
          <w:position w:val="1"/>
        </w:rPr>
        <w:t>обеспечит</w:t>
      </w:r>
      <w:r>
        <w:rPr>
          <w:color w:val="231F20"/>
          <w:w w:val="95"/>
          <w:position w:val="1"/>
        </w:rPr>
        <w:t>ь</w:t>
      </w:r>
      <w:r>
        <w:rPr>
          <w:color w:val="231F20"/>
          <w:spacing w:val="-33"/>
          <w:w w:val="95"/>
          <w:position w:val="1"/>
        </w:rPr>
        <w:t> </w:t>
      </w:r>
      <w:r>
        <w:rPr>
          <w:color w:val="231F20"/>
          <w:spacing w:val="-4"/>
          <w:w w:val="95"/>
          <w:position w:val="1"/>
        </w:rPr>
        <w:t>экономически</w:t>
      </w:r>
      <w:r>
        <w:rPr>
          <w:color w:val="231F20"/>
          <w:w w:val="95"/>
          <w:position w:val="1"/>
        </w:rPr>
        <w:t>й</w:t>
      </w:r>
      <w:r>
        <w:rPr>
          <w:color w:val="231F20"/>
          <w:spacing w:val="-34"/>
          <w:w w:val="95"/>
          <w:position w:val="1"/>
        </w:rPr>
        <w:t> </w:t>
      </w:r>
      <w:r>
        <w:rPr>
          <w:color w:val="231F20"/>
          <w:spacing w:val="-5"/>
          <w:w w:val="95"/>
          <w:position w:val="1"/>
        </w:rPr>
        <w:t>рос</w:t>
      </w:r>
      <w:r>
        <w:rPr>
          <w:color w:val="231F20"/>
          <w:w w:val="95"/>
          <w:position w:val="1"/>
        </w:rPr>
        <w:t>т</w:t>
      </w:r>
      <w:r>
        <w:rPr>
          <w:color w:val="231F20"/>
          <w:spacing w:val="17"/>
          <w:w w:val="95"/>
          <w:position w:val="1"/>
        </w:rPr>
        <w:t> </w:t>
      </w:r>
      <w:r>
        <w:rPr>
          <w:rFonts w:ascii="Symbol" w:hAnsi="Symbol" w:cs="Symbol" w:eastAsia="Symbol"/>
          <w:color w:val="000000"/>
          <w:spacing w:val="-159"/>
          <w:w w:val="95"/>
          <w:sz w:val="27"/>
          <w:szCs w:val="27"/>
        </w:rPr>
        <w:t></w:t>
      </w:r>
      <w:r>
        <w:rPr>
          <w:rFonts w:ascii="Cambria" w:hAnsi="Cambria" w:cs="Cambria" w:eastAsia="Cambria"/>
          <w:color w:val="000000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color w:val="000000"/>
          <w:spacing w:val="-17"/>
          <w:w w:val="95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color w:val="000000"/>
          <w:spacing w:val="-17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color w:val="000000"/>
          <w:spacing w:val="-99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112"/>
          <w:w w:val="9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color w:val="000000"/>
          <w:spacing w:val="-26"/>
          <w:w w:val="95"/>
          <w:position w:val="5"/>
          <w:sz w:val="27"/>
          <w:szCs w:val="27"/>
        </w:rPr>
        <w:t> </w:t>
      </w:r>
      <w:r>
        <w:rPr>
          <w:shadow w:val="0"/>
          <w:color w:val="231F20"/>
          <w:spacing w:val="-4"/>
          <w:w w:val="95"/>
          <w:position w:val="10"/>
          <w:sz w:val="16"/>
          <w:szCs w:val="16"/>
        </w:rPr>
        <w:t>с</w:t>
      </w:r>
      <w:r>
        <w:rPr>
          <w:shadow w:val="0"/>
          <w:color w:val="231F20"/>
          <w:w w:val="95"/>
          <w:position w:val="10"/>
          <w:sz w:val="16"/>
          <w:szCs w:val="16"/>
        </w:rPr>
        <w:t>р</w:t>
      </w:r>
      <w:r>
        <w:rPr>
          <w:shadow w:val="0"/>
          <w:color w:val="231F20"/>
          <w:spacing w:val="8"/>
          <w:w w:val="95"/>
          <w:position w:val="10"/>
          <w:sz w:val="16"/>
          <w:szCs w:val="16"/>
        </w:rPr>
        <w:t> </w:t>
      </w:r>
      <w:r>
        <w:rPr>
          <w:shadow w:val="0"/>
          <w:color w:val="231F20"/>
          <w:w w:val="95"/>
          <w:position w:val="1"/>
        </w:rPr>
        <w:t>=</w:t>
      </w:r>
      <w:r>
        <w:rPr>
          <w:shadow w:val="0"/>
          <w:color w:val="231F20"/>
          <w:spacing w:val="-33"/>
          <w:w w:val="95"/>
          <w:position w:val="1"/>
        </w:rPr>
        <w:t> </w:t>
      </w:r>
      <w:r>
        <w:rPr>
          <w:shadow w:val="0"/>
          <w:color w:val="231F20"/>
          <w:spacing w:val="-4"/>
          <w:w w:val="95"/>
          <w:position w:val="1"/>
        </w:rPr>
        <w:t>4</w:t>
      </w:r>
      <w:r>
        <w:rPr>
          <w:shadow w:val="0"/>
          <w:color w:val="231F20"/>
          <w:w w:val="95"/>
          <w:position w:val="1"/>
        </w:rPr>
        <w:t>%</w:t>
      </w:r>
      <w:r>
        <w:rPr>
          <w:shadow w:val="0"/>
          <w:color w:val="231F20"/>
          <w:spacing w:val="-43"/>
          <w:w w:val="100"/>
          <w:position w:val="1"/>
        </w:rPr>
        <w:t> </w:t>
      </w:r>
      <w:r>
        <w:rPr>
          <w:shadow w:val="0"/>
          <w:color w:val="231F20"/>
          <w:spacing w:val="-5"/>
          <w:w w:val="95"/>
          <w:position w:val="1"/>
        </w:rPr>
        <w:t>необходимы</w:t>
      </w:r>
      <w:r>
        <w:rPr>
          <w:shadow w:val="0"/>
          <w:color w:val="231F20"/>
          <w:spacing w:val="-6"/>
          <w:w w:val="95"/>
          <w:position w:val="1"/>
        </w:rPr>
        <w:t> </w:t>
      </w:r>
      <w:r>
        <w:rPr>
          <w:shadow w:val="0"/>
          <w:color w:val="231F20"/>
          <w:spacing w:val="-6"/>
          <w:w w:val="95"/>
          <w:position w:val="1"/>
        </w:rPr>
      </w:r>
      <w:r>
        <w:rPr>
          <w:shadow w:val="0"/>
          <w:color w:val="231F20"/>
          <w:spacing w:val="-2"/>
          <w:w w:val="95"/>
        </w:rPr>
        <w:t>коренны</w:t>
      </w:r>
      <w:r>
        <w:rPr>
          <w:shadow w:val="0"/>
          <w:color w:val="231F20"/>
          <w:w w:val="95"/>
        </w:rPr>
        <w:t>е</w:t>
      </w:r>
      <w:r>
        <w:rPr>
          <w:shadow w:val="0"/>
          <w:color w:val="231F20"/>
          <w:spacing w:val="17"/>
          <w:w w:val="95"/>
        </w:rPr>
        <w:t> </w:t>
      </w:r>
      <w:r>
        <w:rPr>
          <w:shadow w:val="0"/>
          <w:color w:val="231F20"/>
          <w:spacing w:val="-2"/>
          <w:w w:val="95"/>
        </w:rPr>
        <w:t>изменени</w:t>
      </w:r>
      <w:r>
        <w:rPr>
          <w:shadow w:val="0"/>
          <w:color w:val="231F20"/>
          <w:w w:val="95"/>
        </w:rPr>
        <w:t>я</w:t>
      </w:r>
      <w:r>
        <w:rPr>
          <w:shadow w:val="0"/>
          <w:color w:val="231F20"/>
          <w:spacing w:val="16"/>
          <w:w w:val="95"/>
        </w:rPr>
        <w:t> </w:t>
      </w:r>
      <w:r>
        <w:rPr>
          <w:shadow w:val="0"/>
          <w:color w:val="231F20"/>
          <w:w w:val="95"/>
        </w:rPr>
        <w:t>в</w:t>
      </w:r>
      <w:r>
        <w:rPr>
          <w:shadow w:val="0"/>
          <w:color w:val="231F20"/>
          <w:spacing w:val="12"/>
          <w:w w:val="100"/>
        </w:rPr>
        <w:t> </w:t>
      </w:r>
      <w:r>
        <w:rPr>
          <w:shadow w:val="0"/>
          <w:color w:val="231F20"/>
          <w:spacing w:val="-2"/>
          <w:w w:val="95"/>
        </w:rPr>
        <w:t>социально-экономическо</w:t>
      </w:r>
      <w:r>
        <w:rPr>
          <w:shadow w:val="0"/>
          <w:color w:val="231F20"/>
          <w:w w:val="95"/>
        </w:rPr>
        <w:t>м</w:t>
      </w:r>
      <w:r>
        <w:rPr>
          <w:shadow w:val="0"/>
          <w:color w:val="231F20"/>
          <w:spacing w:val="20"/>
          <w:w w:val="95"/>
        </w:rPr>
        <w:t> </w:t>
      </w:r>
      <w:r>
        <w:rPr>
          <w:shadow w:val="0"/>
          <w:color w:val="231F20"/>
          <w:spacing w:val="-2"/>
          <w:w w:val="95"/>
        </w:rPr>
        <w:t>порядке</w:t>
      </w:r>
      <w:r>
        <w:rPr>
          <w:shadow w:val="0"/>
          <w:color w:val="231F20"/>
          <w:spacing w:val="-1"/>
          <w:w w:val="95"/>
        </w:rPr>
        <w:t> </w:t>
      </w:r>
      <w:r>
        <w:rPr>
          <w:shadow w:val="0"/>
          <w:color w:val="231F20"/>
          <w:spacing w:val="-1"/>
          <w:w w:val="95"/>
        </w:rPr>
      </w:r>
      <w:r>
        <w:rPr>
          <w:shadow w:val="0"/>
          <w:color w:val="231F20"/>
          <w:w w:val="95"/>
        </w:rPr>
        <w:t>и</w:t>
      </w:r>
      <w:r>
        <w:rPr>
          <w:shadow w:val="0"/>
          <w:color w:val="231F20"/>
          <w:spacing w:val="-28"/>
          <w:w w:val="95"/>
        </w:rPr>
        <w:t> </w:t>
      </w:r>
      <w:r>
        <w:rPr>
          <w:shadow w:val="0"/>
          <w:color w:val="231F20"/>
          <w:spacing w:val="-4"/>
          <w:w w:val="95"/>
        </w:rPr>
        <w:t>смен</w:t>
      </w:r>
      <w:r>
        <w:rPr>
          <w:shadow w:val="0"/>
          <w:color w:val="231F20"/>
          <w:w w:val="95"/>
        </w:rPr>
        <w:t>е</w:t>
      </w:r>
      <w:r>
        <w:rPr>
          <w:shadow w:val="0"/>
          <w:color w:val="231F20"/>
          <w:spacing w:val="-28"/>
          <w:w w:val="95"/>
        </w:rPr>
        <w:t> </w:t>
      </w:r>
      <w:r>
        <w:rPr>
          <w:shadow w:val="0"/>
          <w:color w:val="231F20"/>
          <w:spacing w:val="-3"/>
          <w:w w:val="95"/>
        </w:rPr>
        <w:t>политик</w:t>
      </w:r>
      <w:r>
        <w:rPr>
          <w:shadow w:val="0"/>
          <w:color w:val="231F20"/>
          <w:w w:val="95"/>
        </w:rPr>
        <w:t>и</w:t>
      </w:r>
      <w:r>
        <w:rPr>
          <w:shadow w:val="0"/>
          <w:color w:val="231F20"/>
          <w:spacing w:val="-35"/>
          <w:w w:val="100"/>
        </w:rPr>
        <w:t> </w:t>
      </w:r>
      <w:r>
        <w:rPr>
          <w:shadow w:val="0"/>
          <w:color w:val="231F20"/>
          <w:spacing w:val="-4"/>
          <w:w w:val="95"/>
        </w:rPr>
        <w:t>подбор</w:t>
      </w:r>
      <w:r>
        <w:rPr>
          <w:shadow w:val="0"/>
          <w:color w:val="231F20"/>
          <w:w w:val="95"/>
        </w:rPr>
        <w:t>а</w:t>
      </w:r>
      <w:r>
        <w:rPr>
          <w:shadow w:val="0"/>
          <w:color w:val="231F20"/>
          <w:spacing w:val="-35"/>
          <w:w w:val="95"/>
        </w:rPr>
        <w:t> </w:t>
      </w:r>
      <w:r>
        <w:rPr>
          <w:shadow w:val="0"/>
          <w:color w:val="231F20"/>
          <w:spacing w:val="-4"/>
          <w:w w:val="95"/>
        </w:rPr>
        <w:t>кадро</w:t>
      </w:r>
      <w:r>
        <w:rPr>
          <w:shadow w:val="0"/>
          <w:color w:val="231F20"/>
          <w:w w:val="95"/>
        </w:rPr>
        <w:t>в</w:t>
      </w:r>
      <w:r>
        <w:rPr>
          <w:shadow w:val="0"/>
          <w:color w:val="231F20"/>
          <w:spacing w:val="-34"/>
          <w:w w:val="95"/>
        </w:rPr>
        <w:t> </w:t>
      </w:r>
      <w:r>
        <w:rPr>
          <w:shadow w:val="0"/>
          <w:color w:val="231F20"/>
          <w:spacing w:val="-4"/>
          <w:w w:val="95"/>
        </w:rPr>
        <w:t>руководителе</w:t>
      </w:r>
      <w:r>
        <w:rPr>
          <w:shadow w:val="0"/>
          <w:color w:val="231F20"/>
          <w:w w:val="95"/>
        </w:rPr>
        <w:t>й</w:t>
      </w:r>
      <w:r>
        <w:rPr>
          <w:shadow w:val="0"/>
          <w:color w:val="231F20"/>
          <w:spacing w:val="-34"/>
          <w:w w:val="95"/>
        </w:rPr>
        <w:t> </w:t>
      </w:r>
      <w:r>
        <w:rPr>
          <w:shadow w:val="0"/>
          <w:color w:val="231F20"/>
          <w:w w:val="95"/>
        </w:rPr>
        <w:t>и</w:t>
      </w:r>
      <w:r>
        <w:rPr>
          <w:shadow w:val="0"/>
          <w:color w:val="231F20"/>
          <w:spacing w:val="-34"/>
          <w:w w:val="95"/>
        </w:rPr>
        <w:t> </w:t>
      </w:r>
      <w:r>
        <w:rPr>
          <w:shadow w:val="0"/>
          <w:color w:val="231F20"/>
          <w:spacing w:val="-4"/>
          <w:w w:val="95"/>
        </w:rPr>
        <w:t>подготов</w:t>
      </w:r>
      <w:r>
        <w:rPr>
          <w:shadow w:val="0"/>
          <w:color w:val="231F20"/>
          <w:w w:val="95"/>
        </w:rPr>
        <w:t>-</w:t>
      </w:r>
      <w:r>
        <w:rPr>
          <w:shadow w:val="0"/>
          <w:color w:val="231F20"/>
          <w:spacing w:val="1"/>
          <w:w w:val="95"/>
        </w:rPr>
        <w:t> </w:t>
      </w:r>
      <w:r>
        <w:rPr>
          <w:shadow w:val="0"/>
          <w:color w:val="231F20"/>
          <w:spacing w:val="1"/>
          <w:w w:val="95"/>
        </w:rPr>
      </w:r>
      <w:r>
        <w:rPr>
          <w:shadow w:val="0"/>
          <w:color w:val="231F20"/>
          <w:spacing w:val="-3"/>
          <w:w w:val="95"/>
        </w:rPr>
        <w:t>к</w:t>
      </w:r>
      <w:r>
        <w:rPr>
          <w:shadow w:val="0"/>
          <w:color w:val="231F20"/>
          <w:w w:val="95"/>
        </w:rPr>
        <w:t>е</w:t>
      </w:r>
      <w:r>
        <w:rPr>
          <w:shadow w:val="0"/>
          <w:color w:val="231F20"/>
          <w:spacing w:val="-19"/>
          <w:w w:val="95"/>
        </w:rPr>
        <w:t> </w:t>
      </w:r>
      <w:r>
        <w:rPr>
          <w:shadow w:val="0"/>
          <w:color w:val="231F20"/>
          <w:spacing w:val="-4"/>
          <w:w w:val="95"/>
        </w:rPr>
        <w:t>трудовы</w:t>
      </w:r>
      <w:r>
        <w:rPr>
          <w:shadow w:val="0"/>
          <w:color w:val="231F20"/>
          <w:w w:val="95"/>
        </w:rPr>
        <w:t>х</w:t>
      </w:r>
      <w:r>
        <w:rPr>
          <w:shadow w:val="0"/>
          <w:color w:val="231F20"/>
          <w:spacing w:val="-19"/>
          <w:w w:val="100"/>
        </w:rPr>
        <w:t> </w:t>
      </w:r>
      <w:r>
        <w:rPr>
          <w:shadow w:val="0"/>
          <w:color w:val="231F20"/>
          <w:spacing w:val="-4"/>
          <w:w w:val="95"/>
        </w:rPr>
        <w:t>ресурсов</w:t>
      </w:r>
      <w:r>
        <w:rPr>
          <w:shadow w:val="0"/>
          <w:color w:val="231F20"/>
          <w:w w:val="95"/>
        </w:rPr>
        <w:t>,</w:t>
      </w:r>
      <w:r>
        <w:rPr>
          <w:shadow w:val="0"/>
          <w:color w:val="231F20"/>
          <w:spacing w:val="3"/>
          <w:w w:val="95"/>
        </w:rPr>
        <w:t> </w:t>
      </w:r>
      <w:r>
        <w:rPr>
          <w:shadow w:val="0"/>
          <w:color w:val="231F20"/>
          <w:spacing w:val="-4"/>
          <w:w w:val="95"/>
        </w:rPr>
        <w:t>чтоб</w:t>
      </w:r>
      <w:r>
        <w:rPr>
          <w:shadow w:val="0"/>
          <w:color w:val="231F20"/>
          <w:w w:val="95"/>
        </w:rPr>
        <w:t>ы</w:t>
      </w:r>
      <w:r>
        <w:rPr>
          <w:shadow w:val="0"/>
          <w:color w:val="231F20"/>
          <w:spacing w:val="3"/>
          <w:w w:val="95"/>
        </w:rPr>
        <w:t> </w:t>
      </w:r>
      <w:r>
        <w:rPr>
          <w:shadow w:val="0"/>
          <w:color w:val="231F20"/>
          <w:spacing w:val="-3"/>
          <w:w w:val="95"/>
        </w:rPr>
        <w:t>повысит</w:t>
      </w:r>
      <w:r>
        <w:rPr>
          <w:shadow w:val="0"/>
          <w:color w:val="231F20"/>
          <w:w w:val="95"/>
        </w:rPr>
        <w:t>ь</w:t>
      </w:r>
      <w:r>
        <w:rPr>
          <w:shadow w:val="0"/>
          <w:color w:val="231F20"/>
          <w:spacing w:val="3"/>
          <w:w w:val="95"/>
        </w:rPr>
        <w:t> </w:t>
      </w:r>
      <w:r>
        <w:rPr>
          <w:shadow w:val="0"/>
          <w:color w:val="231F20"/>
          <w:spacing w:val="-3"/>
          <w:w w:val="95"/>
        </w:rPr>
        <w:t>эффективност</w:t>
      </w:r>
      <w:r>
        <w:rPr>
          <w:shadow w:val="0"/>
          <w:color w:val="231F20"/>
          <w:w w:val="95"/>
        </w:rPr>
        <w:t>ь</w:t>
      </w:r>
      <w:r>
        <w:rPr>
          <w:shadow w:val="0"/>
          <w:color w:val="231F20"/>
          <w:spacing w:val="3"/>
          <w:w w:val="95"/>
        </w:rPr>
        <w:t> </w:t>
      </w:r>
      <w:r>
        <w:rPr>
          <w:shadow w:val="0"/>
          <w:color w:val="231F20"/>
          <w:spacing w:val="-4"/>
          <w:w w:val="95"/>
        </w:rPr>
        <w:t>инв</w:t>
      </w:r>
      <w:r>
        <w:rPr>
          <w:shadow w:val="0"/>
          <w:color w:val="231F20"/>
          <w:spacing w:val="-5"/>
          <w:w w:val="95"/>
        </w:rPr>
        <w:t>е</w:t>
      </w:r>
      <w:r>
        <w:rPr>
          <w:shadow w:val="0"/>
          <w:color w:val="231F20"/>
          <w:w w:val="95"/>
        </w:rPr>
        <w:t>-</w:t>
      </w:r>
      <w:r>
        <w:rPr>
          <w:shadow w:val="0"/>
          <w:color w:val="000000"/>
          <w:w w:val="100"/>
        </w:rPr>
      </w:r>
    </w:p>
    <w:p>
      <w:pPr>
        <w:spacing w:after="0" w:line="156" w:lineRule="auto"/>
        <w:jc w:val="both"/>
        <w:sectPr>
          <w:pgSz w:w="9355" w:h="13620"/>
          <w:pgMar w:header="775" w:footer="0" w:top="1180" w:bottom="280" w:left="620" w:right="520"/>
        </w:sectPr>
      </w:pPr>
    </w:p>
    <w:p>
      <w:pPr>
        <w:pStyle w:val="BodyText"/>
        <w:spacing w:line="350" w:lineRule="exact"/>
        <w:ind w:right="0"/>
        <w:jc w:val="left"/>
        <w:rPr>
          <w:rFonts w:ascii="Georgia" w:hAnsi="Georgia" w:cs="Georgia" w:eastAsia="Georgia"/>
        </w:rPr>
      </w:pPr>
      <w:r>
        <w:rPr/>
        <w:pict>
          <v:group style="position:absolute;margin-left:86.826202pt;margin-top:2.557863pt;width:6.592pt;height:.1pt;mso-position-horizontal-relative:page;mso-position-vertical-relative:paragraph;z-index:-12531" coordorigin="1737,51" coordsize="132,2">
            <v:shape style="position:absolute;left:1737;top:51;width:132;height:2" coordorigin="1737,51" coordsize="132,0" path="m1737,51l1868,51e" filled="f" stroked="t" strokeweight=".696pt" strokecolor="#231F20">
              <v:path arrowok="t"/>
            </v:shape>
            <w10:wrap type="none"/>
          </v:group>
        </w:pict>
      </w:r>
      <w:r>
        <w:rPr/>
        <w:pict>
          <v:shape style="position:absolute;margin-left:300.583405pt;margin-top:12.18843pt;width:15.84146pt;height:8.17464pt;mso-position-horizontal-relative:page;mso-position-vertical-relative:paragraph;z-index:-12525" type="#_x0000_t202" filled="f" stroked="f">
            <v:textbox inset="0,0,0,0">
              <w:txbxContent>
                <w:p>
                  <w:pPr>
                    <w:spacing w:line="163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6"/>
                      <w:szCs w:val="16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spacing w:val="-2"/>
                      <w:w w:val="120"/>
                      <w:sz w:val="16"/>
                      <w:szCs w:val="16"/>
                    </w:rPr>
                    <w:t>Ф</w:t>
                  </w:r>
                  <w:r>
                    <w:rPr>
                      <w:rFonts w:ascii="Times New Roman" w:hAnsi="Times New Roman" w:cs="Times New Roman" w:eastAsia="Times New Roman"/>
                      <w:i/>
                      <w:color w:val="231F20"/>
                      <w:spacing w:val="-3"/>
                      <w:w w:val="120"/>
                      <w:sz w:val="16"/>
                      <w:szCs w:val="16"/>
                    </w:rPr>
                    <w:t>/C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-2"/>
          <w:w w:val="100"/>
        </w:rPr>
        <w:t>стици</w:t>
      </w:r>
      <w:r>
        <w:rPr>
          <w:color w:val="231F20"/>
          <w:w w:val="100"/>
        </w:rPr>
        <w:t>й</w:t>
      </w:r>
      <w:r>
        <w:rPr>
          <w:color w:val="231F20"/>
          <w:spacing w:val="-21"/>
          <w:w w:val="100"/>
        </w:rPr>
        <w:t> </w:t>
      </w:r>
      <w:r>
        <w:rPr>
          <w:rFonts w:ascii="Arial" w:hAnsi="Arial" w:cs="Arial" w:eastAsia="Arial"/>
          <w:color w:val="231F20"/>
          <w:spacing w:val="-5"/>
          <w:w w:val="100"/>
          <w:position w:val="4"/>
        </w:rPr>
        <w:t>η</w:t>
      </w:r>
      <w:r>
        <w:rPr>
          <w:rFonts w:ascii="Arial" w:hAnsi="Arial" w:cs="Arial" w:eastAsia="Arial"/>
          <w:i/>
          <w:color w:val="231F20"/>
          <w:spacing w:val="6"/>
          <w:w w:val="100"/>
          <w:position w:val="-3"/>
          <w:sz w:val="16"/>
          <w:szCs w:val="16"/>
        </w:rPr>
        <w:t>C</w:t>
      </w:r>
      <w:r>
        <w:rPr>
          <w:color w:val="231F20"/>
          <w:w w:val="100"/>
        </w:rPr>
        <w:t>,</w:t>
      </w:r>
      <w:r>
        <w:rPr>
          <w:color w:val="231F20"/>
          <w:spacing w:val="-20"/>
          <w:w w:val="100"/>
        </w:rPr>
        <w:t> </w:t>
      </w:r>
      <w:r>
        <w:rPr>
          <w:color w:val="231F20"/>
          <w:spacing w:val="-3"/>
          <w:w w:val="100"/>
        </w:rPr>
        <w:t>снизит</w:t>
      </w:r>
      <w:r>
        <w:rPr>
          <w:color w:val="231F20"/>
          <w:w w:val="100"/>
        </w:rPr>
        <w:t>ь</w:t>
      </w:r>
      <w:r>
        <w:rPr>
          <w:color w:val="231F20"/>
          <w:spacing w:val="-21"/>
          <w:w w:val="100"/>
        </w:rPr>
        <w:t> </w:t>
      </w:r>
      <w:r>
        <w:rPr>
          <w:color w:val="231F20"/>
          <w:spacing w:val="-2"/>
          <w:w w:val="100"/>
        </w:rPr>
        <w:t>и</w:t>
      </w:r>
      <w:r>
        <w:rPr>
          <w:color w:val="231F20"/>
          <w:w w:val="100"/>
        </w:rPr>
        <w:t>х</w:t>
      </w:r>
      <w:r>
        <w:rPr>
          <w:color w:val="231F20"/>
          <w:spacing w:val="-20"/>
          <w:w w:val="100"/>
        </w:rPr>
        <w:t> </w:t>
      </w:r>
      <w:r>
        <w:rPr>
          <w:color w:val="231F20"/>
          <w:spacing w:val="-3"/>
          <w:w w:val="100"/>
        </w:rPr>
        <w:t>инфляционност</w:t>
      </w:r>
      <w:r>
        <w:rPr>
          <w:color w:val="231F20"/>
          <w:w w:val="100"/>
        </w:rPr>
        <w:t>ь</w:t>
      </w:r>
      <w:r>
        <w:rPr>
          <w:color w:val="231F20"/>
          <w:spacing w:val="-19"/>
          <w:w w:val="100"/>
        </w:rPr>
        <w:t> </w:t>
      </w:r>
      <w:r>
        <w:rPr>
          <w:rFonts w:ascii="Georgia" w:hAnsi="Georgia" w:cs="Georgia" w:eastAsia="Georgia"/>
          <w:i/>
          <w:color w:val="231F20"/>
          <w:w w:val="100"/>
        </w:rPr>
        <w:t>k</w:t>
      </w:r>
      <w:r>
        <w:rPr>
          <w:rFonts w:ascii="Georgia" w:hAnsi="Georgia" w:cs="Georgia" w:eastAsia="Georgia"/>
          <w:color w:val="000000"/>
          <w:w w:val="100"/>
        </w:rPr>
      </w:r>
    </w:p>
    <w:p>
      <w:pPr>
        <w:pStyle w:val="BodyText"/>
        <w:spacing w:line="344" w:lineRule="exact"/>
        <w:ind w:left="48" w:right="0"/>
        <w:jc w:val="left"/>
      </w:pPr>
      <w:r>
        <w:rPr>
          <w:w w:val="95"/>
        </w:rPr>
        <w:br w:type="column"/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spacing w:val="-3"/>
          <w:w w:val="95"/>
        </w:rPr>
        <w:t>дол</w:t>
      </w:r>
      <w:r>
        <w:rPr>
          <w:color w:val="231F20"/>
          <w:w w:val="95"/>
        </w:rPr>
        <w:t>ю</w:t>
      </w:r>
      <w:r>
        <w:rPr>
          <w:color w:val="231F20"/>
          <w:w w:val="95"/>
        </w:rPr>
        <w:t> </w:t>
      </w:r>
      <w:r>
        <w:rPr>
          <w:color w:val="231F20"/>
          <w:spacing w:val="-2"/>
          <w:w w:val="95"/>
        </w:rPr>
        <w:t>кризи</w:t>
      </w:r>
      <w:r>
        <w:rPr>
          <w:color w:val="231F20"/>
          <w:spacing w:val="-3"/>
          <w:w w:val="95"/>
        </w:rPr>
        <w:t>с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344" w:lineRule="exact"/>
        <w:jc w:val="left"/>
        <w:sectPr>
          <w:type w:val="continuous"/>
          <w:pgSz w:w="9355" w:h="13620"/>
          <w:pgMar w:top="1340" w:bottom="280" w:left="620" w:right="520"/>
          <w:cols w:num="2" w:equalWidth="0">
            <w:col w:w="5709" w:space="40"/>
            <w:col w:w="2466"/>
          </w:cols>
        </w:sectPr>
      </w:pPr>
    </w:p>
    <w:p>
      <w:pPr>
        <w:pStyle w:val="BodyText"/>
        <w:spacing w:line="314" w:lineRule="exact"/>
        <w:ind w:right="0"/>
        <w:jc w:val="left"/>
      </w:pPr>
      <w:r>
        <w:rPr>
          <w:color w:val="231F20"/>
          <w:spacing w:val="-4"/>
          <w:w w:val="105"/>
        </w:rPr>
        <w:t>ны</w:t>
      </w:r>
      <w:r>
        <w:rPr>
          <w:color w:val="231F20"/>
          <w:w w:val="105"/>
        </w:rPr>
        <w:t>х</w:t>
      </w:r>
      <w:r>
        <w:rPr>
          <w:color w:val="231F20"/>
          <w:spacing w:val="-75"/>
          <w:w w:val="105"/>
        </w:rPr>
        <w:t> </w:t>
      </w:r>
      <w:r>
        <w:rPr>
          <w:color w:val="231F20"/>
          <w:spacing w:val="-4"/>
          <w:w w:val="105"/>
        </w:rPr>
        <w:t>ле</w:t>
      </w:r>
      <w:r>
        <w:rPr>
          <w:color w:val="231F20"/>
          <w:w w:val="105"/>
        </w:rPr>
        <w:t>т</w:t>
      </w:r>
      <w:r>
        <w:rPr>
          <w:color w:val="231F20"/>
          <w:spacing w:val="-74"/>
          <w:w w:val="105"/>
        </w:rPr>
        <w:t> </w:t>
      </w:r>
      <w:r>
        <w:rPr>
          <w:color w:val="231F20"/>
          <w:w w:val="105"/>
        </w:rPr>
        <w:t>1</w:t>
      </w:r>
      <w:r>
        <w:rPr>
          <w:color w:val="231F20"/>
          <w:spacing w:val="-75"/>
          <w:w w:val="105"/>
        </w:rPr>
        <w:t> </w:t>
      </w:r>
      <w:r>
        <w:rPr>
          <w:rFonts w:ascii="Arial" w:hAnsi="Arial" w:cs="Arial" w:eastAsia="Arial"/>
          <w:color w:val="231F20"/>
          <w:w w:val="135"/>
        </w:rPr>
        <w:t>-</w:t>
      </w:r>
      <w:r>
        <w:rPr>
          <w:rFonts w:ascii="Arial" w:hAnsi="Arial" w:cs="Arial" w:eastAsia="Arial"/>
          <w:color w:val="231F20"/>
          <w:spacing w:val="-76"/>
          <w:w w:val="135"/>
        </w:rPr>
        <w:t> </w:t>
      </w:r>
      <w:r>
        <w:rPr>
          <w:rFonts w:ascii="Arial" w:hAnsi="Arial" w:cs="Arial" w:eastAsia="Arial"/>
          <w:color w:val="231F20"/>
          <w:spacing w:val="-4"/>
          <w:w w:val="105"/>
        </w:rPr>
        <w:t>b</w:t>
      </w:r>
      <w:r>
        <w:rPr>
          <w:color w:val="231F20"/>
          <w:w w:val="105"/>
        </w:rPr>
        <w:t>,</w:t>
      </w:r>
      <w:r>
        <w:rPr>
          <w:color w:val="231F20"/>
          <w:spacing w:val="-75"/>
          <w:w w:val="105"/>
        </w:rPr>
        <w:t> </w:t>
      </w:r>
      <w:r>
        <w:rPr>
          <w:color w:val="231F20"/>
          <w:spacing w:val="-4"/>
          <w:w w:val="105"/>
        </w:rPr>
        <w:t>хот</w:t>
      </w:r>
      <w:r>
        <w:rPr>
          <w:color w:val="231F20"/>
          <w:w w:val="105"/>
        </w:rPr>
        <w:t>я</w:t>
      </w:r>
      <w:r>
        <w:rPr>
          <w:color w:val="231F20"/>
          <w:spacing w:val="-74"/>
          <w:w w:val="105"/>
        </w:rPr>
        <w:t> </w:t>
      </w:r>
      <w:r>
        <w:rPr>
          <w:color w:val="231F20"/>
          <w:spacing w:val="-4"/>
          <w:w w:val="105"/>
        </w:rPr>
        <w:t>б</w:t>
      </w:r>
      <w:r>
        <w:rPr>
          <w:color w:val="231F20"/>
          <w:w w:val="105"/>
        </w:rPr>
        <w:t>ы</w:t>
      </w:r>
      <w:r>
        <w:rPr>
          <w:color w:val="231F20"/>
          <w:spacing w:val="-74"/>
          <w:w w:val="105"/>
        </w:rPr>
        <w:t> </w:t>
      </w:r>
      <w:r>
        <w:rPr>
          <w:color w:val="231F20"/>
          <w:spacing w:val="-4"/>
          <w:w w:val="105"/>
        </w:rPr>
        <w:t>д</w:t>
      </w:r>
      <w:r>
        <w:rPr>
          <w:color w:val="231F20"/>
          <w:w w:val="105"/>
        </w:rPr>
        <w:t>о</w:t>
      </w:r>
      <w:r>
        <w:rPr>
          <w:color w:val="231F20"/>
          <w:spacing w:val="-75"/>
          <w:w w:val="105"/>
        </w:rPr>
        <w:t> </w:t>
      </w:r>
      <w:r>
        <w:rPr>
          <w:color w:val="231F20"/>
          <w:spacing w:val="-4"/>
          <w:w w:val="105"/>
        </w:rPr>
        <w:t>уровн</w:t>
      </w:r>
      <w:r>
        <w:rPr>
          <w:color w:val="231F20"/>
          <w:w w:val="105"/>
        </w:rPr>
        <w:t>я</w:t>
      </w:r>
      <w:r>
        <w:rPr>
          <w:color w:val="231F20"/>
          <w:spacing w:val="-74"/>
          <w:w w:val="105"/>
        </w:rPr>
        <w:t> </w:t>
      </w:r>
      <w:r>
        <w:rPr>
          <w:color w:val="231F20"/>
          <w:spacing w:val="-4"/>
          <w:w w:val="105"/>
        </w:rPr>
        <w:t>Новы</w:t>
      </w:r>
      <w:r>
        <w:rPr>
          <w:color w:val="231F20"/>
          <w:w w:val="105"/>
        </w:rPr>
        <w:t>х</w:t>
      </w:r>
      <w:r>
        <w:rPr>
          <w:color w:val="231F20"/>
          <w:spacing w:val="-74"/>
          <w:w w:val="105"/>
        </w:rPr>
        <w:t> </w:t>
      </w:r>
      <w:r>
        <w:rPr>
          <w:color w:val="231F20"/>
          <w:spacing w:val="-4"/>
          <w:w w:val="105"/>
        </w:rPr>
        <w:t>стра</w:t>
      </w:r>
      <w:r>
        <w:rPr>
          <w:color w:val="231F20"/>
          <w:w w:val="105"/>
        </w:rPr>
        <w:t>н</w:t>
      </w:r>
      <w:r>
        <w:rPr>
          <w:color w:val="231F20"/>
          <w:spacing w:val="-75"/>
          <w:w w:val="105"/>
        </w:rPr>
        <w:t> </w:t>
      </w:r>
      <w:r>
        <w:rPr>
          <w:color w:val="231F20"/>
          <w:spacing w:val="-3"/>
          <w:w w:val="105"/>
        </w:rPr>
        <w:t>ЕС</w:t>
      </w:r>
      <w:r>
        <w:rPr>
          <w:color w:val="231F20"/>
          <w:w w:val="105"/>
        </w:rPr>
        <w:t>,</w:t>
      </w:r>
      <w:r>
        <w:rPr>
          <w:color w:val="231F20"/>
          <w:spacing w:val="-74"/>
          <w:w w:val="105"/>
        </w:rPr>
        <w:t> </w:t>
      </w:r>
      <w:r>
        <w:rPr>
          <w:color w:val="231F20"/>
          <w:w w:val="105"/>
        </w:rPr>
        <w:t>в</w:t>
      </w:r>
      <w:r>
        <w:rPr>
          <w:color w:val="231F20"/>
          <w:spacing w:val="-74"/>
          <w:w w:val="105"/>
        </w:rPr>
        <w:t> </w:t>
      </w:r>
      <w:r>
        <w:rPr>
          <w:color w:val="231F20"/>
          <w:spacing w:val="-4"/>
          <w:w w:val="105"/>
        </w:rPr>
        <w:t>частности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right="0"/>
        <w:jc w:val="left"/>
      </w:pPr>
      <w:r>
        <w:rPr>
          <w:color w:val="231F20"/>
          <w:spacing w:val="-3"/>
          <w:w w:val="85"/>
        </w:rPr>
        <w:t>Польш</w:t>
      </w:r>
      <w:r>
        <w:rPr>
          <w:color w:val="231F20"/>
          <w:w w:val="85"/>
        </w:rPr>
        <w:t>и</w:t>
      </w:r>
      <w:r>
        <w:rPr>
          <w:color w:val="231F20"/>
          <w:spacing w:val="-35"/>
          <w:w w:val="85"/>
        </w:rPr>
        <w:t> </w:t>
      </w:r>
      <w:r>
        <w:rPr>
          <w:color w:val="231F20"/>
          <w:spacing w:val="-3"/>
          <w:w w:val="85"/>
        </w:rPr>
        <w:t>(</w:t>
      </w:r>
      <w:r>
        <w:rPr>
          <w:color w:val="231F20"/>
          <w:w w:val="85"/>
        </w:rPr>
        <w:t>в</w:t>
      </w:r>
      <w:r>
        <w:rPr>
          <w:color w:val="231F20"/>
          <w:spacing w:val="-35"/>
          <w:w w:val="85"/>
        </w:rPr>
        <w:t> </w:t>
      </w:r>
      <w:r>
        <w:rPr>
          <w:color w:val="231F20"/>
          <w:spacing w:val="-3"/>
          <w:w w:val="85"/>
        </w:rPr>
        <w:t>1,</w:t>
      </w:r>
      <w:r>
        <w:rPr>
          <w:color w:val="231F20"/>
          <w:w w:val="85"/>
        </w:rPr>
        <w:t>3</w:t>
      </w:r>
      <w:r>
        <w:rPr>
          <w:color w:val="231F20"/>
          <w:spacing w:val="-34"/>
          <w:w w:val="85"/>
        </w:rPr>
        <w:t> </w:t>
      </w:r>
      <w:r>
        <w:rPr>
          <w:color w:val="231F20"/>
          <w:spacing w:val="-3"/>
          <w:w w:val="85"/>
        </w:rPr>
        <w:t>раза</w:t>
      </w:r>
      <w:r>
        <w:rPr>
          <w:color w:val="231F20"/>
          <w:w w:val="85"/>
        </w:rPr>
        <w:t>,</w:t>
      </w:r>
      <w:r>
        <w:rPr>
          <w:color w:val="231F20"/>
          <w:spacing w:val="-35"/>
          <w:w w:val="85"/>
        </w:rPr>
        <w:t> </w:t>
      </w:r>
      <w:r>
        <w:rPr>
          <w:color w:val="231F20"/>
          <w:spacing w:val="-3"/>
          <w:w w:val="85"/>
        </w:rPr>
        <w:t>см</w:t>
      </w:r>
      <w:r>
        <w:rPr>
          <w:color w:val="231F20"/>
          <w:w w:val="85"/>
        </w:rPr>
        <w:t>�</w:t>
      </w:r>
      <w:r>
        <w:rPr>
          <w:color w:val="231F20"/>
          <w:spacing w:val="-34"/>
          <w:w w:val="85"/>
        </w:rPr>
        <w:t> </w:t>
      </w:r>
      <w:r>
        <w:rPr>
          <w:color w:val="231F20"/>
          <w:spacing w:val="-3"/>
          <w:w w:val="85"/>
        </w:rPr>
        <w:t>то</w:t>
      </w:r>
      <w:r>
        <w:rPr>
          <w:color w:val="231F20"/>
          <w:w w:val="85"/>
        </w:rPr>
        <w:t>м</w:t>
      </w:r>
      <w:r>
        <w:rPr>
          <w:color w:val="231F20"/>
          <w:spacing w:val="-35"/>
          <w:w w:val="85"/>
        </w:rPr>
        <w:t> </w:t>
      </w:r>
      <w:r>
        <w:rPr>
          <w:color w:val="231F20"/>
          <w:spacing w:val="-3"/>
          <w:w w:val="85"/>
        </w:rPr>
        <w:t>1</w:t>
      </w:r>
      <w:r>
        <w:rPr>
          <w:color w:val="231F20"/>
          <w:w w:val="85"/>
        </w:rPr>
        <w:t>,</w:t>
      </w:r>
      <w:r>
        <w:rPr>
          <w:color w:val="231F20"/>
          <w:spacing w:val="-34"/>
          <w:w w:val="85"/>
        </w:rPr>
        <w:t> </w:t>
      </w:r>
      <w:r>
        <w:rPr>
          <w:color w:val="231F20"/>
          <w:spacing w:val="-3"/>
          <w:w w:val="85"/>
        </w:rPr>
        <w:t>табл</w:t>
      </w:r>
      <w:r>
        <w:rPr>
          <w:color w:val="231F20"/>
          <w:w w:val="85"/>
        </w:rPr>
        <w:t>�</w:t>
      </w:r>
      <w:r>
        <w:rPr>
          <w:color w:val="231F20"/>
          <w:spacing w:val="-35"/>
          <w:w w:val="85"/>
        </w:rPr>
        <w:t> </w:t>
      </w:r>
      <w:r>
        <w:rPr>
          <w:color w:val="231F20"/>
          <w:spacing w:val="-3"/>
          <w:w w:val="75"/>
        </w:rPr>
        <w:t>3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3"/>
          <w:w w:val="75"/>
        </w:rPr>
        <w:t>4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3"/>
          <w:w w:val="75"/>
        </w:rPr>
        <w:t>1)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left="0" w:right="443"/>
        <w:jc w:val="right"/>
      </w:pPr>
      <w:r>
        <w:rPr>
          <w:color w:val="231F20"/>
          <w:w w:val="90"/>
        </w:rPr>
        <w:t>В</w:t>
      </w:r>
      <w:r>
        <w:rPr>
          <w:color w:val="231F20"/>
          <w:spacing w:val="-16"/>
          <w:w w:val="90"/>
        </w:rPr>
        <w:t> </w:t>
      </w:r>
      <w:r>
        <w:rPr>
          <w:color w:val="231F20"/>
          <w:spacing w:val="-7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-1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16"/>
          <w:w w:val="90"/>
        </w:rPr>
        <w:t> </w:t>
      </w:r>
      <w:r>
        <w:rPr>
          <w:color w:val="231F20"/>
          <w:spacing w:val="-7"/>
          <w:w w:val="90"/>
        </w:rPr>
        <w:t>2008–202</w:t>
      </w:r>
      <w:r>
        <w:rPr>
          <w:color w:val="231F20"/>
          <w:w w:val="90"/>
        </w:rPr>
        <w:t>3</w:t>
      </w:r>
      <w:r>
        <w:rPr>
          <w:color w:val="231F20"/>
          <w:spacing w:val="-16"/>
          <w:w w:val="90"/>
        </w:rPr>
        <w:t> </w:t>
      </w:r>
      <w:r>
        <w:rPr>
          <w:color w:val="231F20"/>
          <w:spacing w:val="-7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-16"/>
          <w:w w:val="90"/>
        </w:rPr>
        <w:t> </w:t>
      </w:r>
      <w:r>
        <w:rPr>
          <w:color w:val="231F20"/>
          <w:spacing w:val="-7"/>
          <w:w w:val="90"/>
        </w:rPr>
        <w:t>среднегодово</w:t>
      </w:r>
      <w:r>
        <w:rPr>
          <w:color w:val="231F20"/>
          <w:w w:val="90"/>
        </w:rPr>
        <w:t>й</w:t>
      </w:r>
      <w:r>
        <w:rPr>
          <w:color w:val="231F20"/>
          <w:spacing w:val="-16"/>
          <w:w w:val="90"/>
        </w:rPr>
        <w:t> </w:t>
      </w:r>
      <w:r>
        <w:rPr>
          <w:color w:val="231F20"/>
          <w:spacing w:val="-8"/>
          <w:w w:val="90"/>
        </w:rPr>
        <w:t>объе</w:t>
      </w:r>
      <w:r>
        <w:rPr>
          <w:color w:val="231F20"/>
          <w:w w:val="90"/>
        </w:rPr>
        <w:t>м</w:t>
      </w:r>
      <w:r>
        <w:rPr>
          <w:color w:val="231F20"/>
          <w:spacing w:val="-16"/>
          <w:w w:val="90"/>
        </w:rPr>
        <w:t> </w:t>
      </w:r>
      <w:r>
        <w:rPr>
          <w:color w:val="231F20"/>
          <w:spacing w:val="-7"/>
          <w:w w:val="90"/>
        </w:rPr>
        <w:t>вывоз</w:t>
      </w:r>
      <w:r>
        <w:rPr>
          <w:color w:val="231F20"/>
          <w:w w:val="90"/>
        </w:rPr>
        <w:t>а</w:t>
      </w:r>
      <w:r>
        <w:rPr>
          <w:color w:val="231F20"/>
          <w:spacing w:val="-16"/>
          <w:w w:val="90"/>
        </w:rPr>
        <w:t> </w:t>
      </w:r>
      <w:r>
        <w:rPr>
          <w:color w:val="231F20"/>
          <w:spacing w:val="-7"/>
          <w:w w:val="90"/>
        </w:rPr>
        <w:t>чист</w:t>
      </w:r>
      <w:r>
        <w:rPr>
          <w:color w:val="231F20"/>
          <w:spacing w:val="-8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spacing w:line="320" w:lineRule="exact"/>
        <w:ind w:left="117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капитал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8"/>
          <w:szCs w:val="28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границ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7"/>
          <w:w w:val="95"/>
          <w:sz w:val="28"/>
          <w:szCs w:val="28"/>
        </w:rPr>
        <w:t>превыша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6"/>
          <w:w w:val="95"/>
          <w:sz w:val="28"/>
          <w:szCs w:val="28"/>
        </w:rPr>
        <w:t>2,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4</w:t>
      </w:r>
      <w:r>
        <w:rPr>
          <w:rFonts w:ascii="Times New Roman" w:hAnsi="Times New Roman" w:cs="Times New Roman" w:eastAsia="Times New Roman"/>
          <w:b/>
          <w:bCs/>
          <w:color w:val="231F20"/>
          <w:spacing w:val="20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6"/>
          <w:w w:val="95"/>
          <w:sz w:val="28"/>
          <w:szCs w:val="28"/>
        </w:rPr>
        <w:t>раз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(6,3</w:t>
      </w:r>
      <w:r>
        <w:rPr>
          <w:rFonts w:ascii="Georgia" w:hAnsi="Georgia" w:cs="Georgia" w:eastAsia="Georgia"/>
          <w:i/>
          <w:color w:val="231F20"/>
          <w:spacing w:val="-6"/>
          <w:w w:val="95"/>
          <w:sz w:val="28"/>
          <w:szCs w:val="28"/>
        </w:rPr>
        <w:t>/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2,6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)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8"/>
          <w:szCs w:val="28"/>
        </w:rPr>
        <w:t>необходи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20" w:lineRule="exact"/>
        <w:ind w:right="0"/>
        <w:jc w:val="left"/>
      </w:pPr>
      <w:r>
        <w:rPr>
          <w:color w:val="231F20"/>
          <w:spacing w:val="-5"/>
          <w:w w:val="95"/>
        </w:rPr>
        <w:t>мы</w:t>
      </w:r>
      <w:r>
        <w:rPr>
          <w:color w:val="231F20"/>
          <w:w w:val="95"/>
        </w:rPr>
        <w:t>й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-6"/>
          <w:w w:val="95"/>
        </w:rPr>
        <w:t>ежегодны</w:t>
      </w:r>
      <w:r>
        <w:rPr>
          <w:color w:val="231F20"/>
          <w:w w:val="95"/>
        </w:rPr>
        <w:t>й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6"/>
          <w:w w:val="95"/>
        </w:rPr>
        <w:t>рос</w:t>
      </w:r>
      <w:r>
        <w:rPr>
          <w:color w:val="231F20"/>
          <w:w w:val="95"/>
        </w:rPr>
        <w:t>т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5"/>
          <w:w w:val="95"/>
        </w:rPr>
        <w:t>ВНОК</w:t>
      </w:r>
      <w:r>
        <w:rPr>
          <w:color w:val="231F20"/>
          <w:w w:val="95"/>
        </w:rPr>
        <w:t>,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-5"/>
          <w:w w:val="95"/>
        </w:rPr>
        <w:t>которы</w:t>
      </w:r>
      <w:r>
        <w:rPr>
          <w:color w:val="231F20"/>
          <w:w w:val="95"/>
        </w:rPr>
        <w:t>й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6"/>
          <w:w w:val="95"/>
        </w:rPr>
        <w:t>долже</w:t>
      </w:r>
      <w:r>
        <w:rPr>
          <w:color w:val="231F20"/>
          <w:w w:val="95"/>
        </w:rPr>
        <w:t>н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-5"/>
          <w:w w:val="95"/>
        </w:rPr>
        <w:t>бы</w:t>
      </w:r>
      <w:r>
        <w:rPr>
          <w:color w:val="231F20"/>
          <w:w w:val="95"/>
        </w:rPr>
        <w:t>л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6"/>
          <w:w w:val="95"/>
        </w:rPr>
        <w:t>обеспеч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right="0"/>
        <w:jc w:val="left"/>
      </w:pPr>
      <w:r>
        <w:rPr>
          <w:color w:val="231F20"/>
          <w:spacing w:val="-7"/>
          <w:w w:val="95"/>
        </w:rPr>
        <w:t>ват</w:t>
      </w:r>
      <w:r>
        <w:rPr>
          <w:color w:val="231F20"/>
          <w:w w:val="95"/>
        </w:rPr>
        <w:t>ь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7"/>
          <w:w w:val="95"/>
        </w:rPr>
        <w:t>ежегодны</w:t>
      </w:r>
      <w:r>
        <w:rPr>
          <w:color w:val="231F20"/>
          <w:w w:val="95"/>
        </w:rPr>
        <w:t>е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6"/>
          <w:w w:val="95"/>
        </w:rPr>
        <w:t>темп</w:t>
      </w:r>
      <w:r>
        <w:rPr>
          <w:color w:val="231F20"/>
          <w:w w:val="95"/>
        </w:rPr>
        <w:t>ы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6"/>
          <w:w w:val="95"/>
        </w:rPr>
        <w:t>относительног</w:t>
      </w:r>
      <w:r>
        <w:rPr>
          <w:color w:val="231F20"/>
          <w:w w:val="95"/>
        </w:rPr>
        <w:t>о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7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6"/>
          <w:w w:val="95"/>
        </w:rPr>
        <w:t>российског</w:t>
      </w:r>
      <w:r>
        <w:rPr>
          <w:color w:val="231F20"/>
          <w:w w:val="95"/>
        </w:rPr>
        <w:t>о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5"/>
          <w:w w:val="95"/>
        </w:rPr>
        <w:t>ВВП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right="0"/>
        <w:jc w:val="left"/>
      </w:pPr>
      <w:r>
        <w:rPr>
          <w:color w:val="231F20"/>
          <w:spacing w:val="-6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7"/>
          <w:w w:val="95"/>
        </w:rPr>
        <w:t>уровн</w:t>
      </w:r>
      <w:r>
        <w:rPr>
          <w:color w:val="231F20"/>
          <w:w w:val="95"/>
        </w:rPr>
        <w:t>е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6"/>
          <w:w w:val="95"/>
        </w:rPr>
        <w:t>нескольк</w:t>
      </w:r>
      <w:r>
        <w:rPr>
          <w:color w:val="231F20"/>
          <w:w w:val="95"/>
        </w:rPr>
        <w:t>о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6"/>
          <w:w w:val="95"/>
        </w:rPr>
        <w:t>выш</w:t>
      </w:r>
      <w:r>
        <w:rPr>
          <w:color w:val="231F20"/>
          <w:w w:val="95"/>
        </w:rPr>
        <w:t>е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7"/>
          <w:w w:val="95"/>
        </w:rPr>
        <w:t>среднемировы</w:t>
      </w:r>
      <w:r>
        <w:rPr>
          <w:color w:val="231F20"/>
          <w:w w:val="95"/>
        </w:rPr>
        <w:t>х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5"/>
          <w:w w:val="95"/>
        </w:rPr>
        <w:t>(</w:t>
      </w:r>
      <w:r>
        <w:rPr>
          <w:rFonts w:ascii="Times New Roman" w:hAnsi="Times New Roman" w:cs="Times New Roman" w:eastAsia="Times New Roman"/>
          <w:b/>
          <w:bCs/>
          <w:color w:val="231F20"/>
          <w:spacing w:val="-6"/>
          <w:w w:val="95"/>
        </w:rPr>
        <w:t>4,0%</w:t>
      </w:r>
      <w:r>
        <w:rPr>
          <w:color w:val="231F20"/>
          <w:w w:val="95"/>
        </w:rPr>
        <w:t>)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7"/>
          <w:w w:val="95"/>
        </w:rPr>
        <w:t>даж</w:t>
      </w:r>
      <w:r>
        <w:rPr>
          <w:color w:val="231F20"/>
          <w:w w:val="95"/>
        </w:rPr>
        <w:t>е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6"/>
          <w:w w:val="95"/>
        </w:rPr>
        <w:t>усло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right="0"/>
        <w:jc w:val="left"/>
      </w:pPr>
      <w:r>
        <w:rPr>
          <w:color w:val="231F20"/>
          <w:spacing w:val="-6"/>
          <w:w w:val="95"/>
        </w:rPr>
        <w:t>вия</w:t>
      </w:r>
      <w:r>
        <w:rPr>
          <w:color w:val="231F20"/>
          <w:w w:val="95"/>
        </w:rPr>
        <w:t>х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6"/>
          <w:w w:val="95"/>
        </w:rPr>
        <w:t>нынешнег</w:t>
      </w:r>
      <w:r>
        <w:rPr>
          <w:color w:val="231F20"/>
          <w:w w:val="95"/>
        </w:rPr>
        <w:t>о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6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7"/>
          <w:w w:val="95"/>
        </w:rPr>
        <w:t>порядк</w:t>
      </w:r>
      <w:r>
        <w:rPr>
          <w:color w:val="231F20"/>
          <w:w w:val="95"/>
        </w:rPr>
        <w:t>а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6"/>
          <w:w w:val="95"/>
        </w:rPr>
        <w:t>(см</w:t>
      </w:r>
      <w:r>
        <w:rPr>
          <w:color w:val="231F20"/>
          <w:w w:val="95"/>
        </w:rPr>
        <w:t>�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6"/>
          <w:w w:val="95"/>
        </w:rPr>
        <w:t>то</w:t>
      </w:r>
      <w:r>
        <w:rPr>
          <w:color w:val="231F20"/>
          <w:w w:val="95"/>
        </w:rPr>
        <w:t>м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6"/>
          <w:w w:val="95"/>
        </w:rPr>
        <w:t>1</w:t>
      </w:r>
      <w:r>
        <w:rPr>
          <w:color w:val="231F20"/>
          <w:w w:val="95"/>
        </w:rPr>
        <w:t>,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6"/>
          <w:w w:val="95"/>
        </w:rPr>
        <w:t>глав</w:t>
      </w:r>
      <w:r>
        <w:rPr>
          <w:color w:val="231F20"/>
          <w:w w:val="95"/>
        </w:rPr>
        <w:t>у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6"/>
          <w:w w:val="95"/>
        </w:rPr>
        <w:t>3)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с</w:t>
      </w:r>
      <w:r>
        <w:rPr>
          <w:color w:val="231F20"/>
          <w:spacing w:val="-64"/>
          <w:w w:val="95"/>
        </w:rPr>
        <w:t> </w:t>
      </w:r>
      <w:r>
        <w:rPr>
          <w:color w:val="231F20"/>
          <w:spacing w:val="-6"/>
          <w:w w:val="95"/>
        </w:rPr>
        <w:t>невысоко</w:t>
      </w:r>
      <w:r>
        <w:rPr>
          <w:color w:val="231F20"/>
          <w:w w:val="95"/>
        </w:rPr>
        <w:t>й</w:t>
      </w:r>
      <w:r>
        <w:rPr>
          <w:color w:val="231F20"/>
          <w:spacing w:val="-63"/>
          <w:w w:val="95"/>
        </w:rPr>
        <w:t> </w:t>
      </w:r>
      <w:r>
        <w:rPr>
          <w:color w:val="231F20"/>
          <w:spacing w:val="-6"/>
          <w:w w:val="95"/>
        </w:rPr>
        <w:t>эффективность</w:t>
      </w:r>
      <w:r>
        <w:rPr>
          <w:color w:val="231F20"/>
          <w:w w:val="95"/>
        </w:rPr>
        <w:t>ю</w:t>
      </w:r>
      <w:r>
        <w:rPr>
          <w:color w:val="231F20"/>
          <w:spacing w:val="-64"/>
          <w:w w:val="95"/>
        </w:rPr>
        <w:t> </w:t>
      </w:r>
      <w:r>
        <w:rPr>
          <w:color w:val="231F20"/>
          <w:spacing w:val="-6"/>
          <w:w w:val="95"/>
        </w:rPr>
        <w:t>инвестиций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40" w:lineRule="exact" w:before="9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165" w:lineRule="auto"/>
        <w:ind w:left="117" w:right="442" w:firstLine="283"/>
        <w:jc w:val="righ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196.200302pt;margin-top:44.82983pt;width:13.641pt;height:.1pt;mso-position-horizontal-relative:page;mso-position-vertical-relative:paragraph;z-index:-12530" coordorigin="3924,897" coordsize="273,2">
            <v:shape style="position:absolute;left:3924;top:897;width:273;height:2" coordorigin="3924,897" coordsize="273,0" path="m3924,897l4197,897e" filled="f" stroked="t" strokeweight=".445pt" strokecolor="#000000">
              <v:path arrowok="t"/>
            </v:shape>
            <w10:wrap type="none"/>
          </v:group>
        </w:pict>
      </w:r>
      <w:r>
        <w:rPr/>
        <w:pict>
          <v:group style="position:absolute;margin-left:256.630890pt;margin-top:73.559929pt;width:5.273pt;height:.1pt;mso-position-horizontal-relative:page;mso-position-vertical-relative:paragraph;z-index:-12529" coordorigin="5133,1471" coordsize="105,2">
            <v:shape style="position:absolute;left:5133;top:1471;width:105;height:2" coordorigin="5133,1471" coordsize="105,0" path="m5133,1471l5238,1471e" filled="f" stroked="t" strokeweight=".557pt" strokecolor="#231F20">
              <v:path arrowok="t"/>
            </v:shape>
            <w10:wrap type="none"/>
          </v:group>
        </w:pict>
      </w:r>
      <w:r>
        <w:rPr/>
        <w:pict>
          <v:group style="position:absolute;margin-left:313.292297pt;margin-top:71.866333pt;width:13.323pt;height:.1pt;mso-position-horizontal-relative:page;mso-position-vertical-relative:paragraph;z-index:-12528" coordorigin="6266,1437" coordsize="266,2">
            <v:shape style="position:absolute;left:6266;top:1437;width:266;height:2" coordorigin="6266,1437" coordsize="266,0" path="m6266,1437l6532,1437e" filled="f" stroked="t" strokeweight=".435pt" strokecolor="#000000">
              <v:path arrowok="t"/>
            </v:shape>
            <w10:wrap type="none"/>
          </v:group>
        </w:pic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Для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справк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: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период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2009–2023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(15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лет,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без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учета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зисных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2009,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2015,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2020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2022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когда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темп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относительного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бы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отрицательный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  <w:sz w:val="23"/>
          <w:szCs w:val="23"/>
        </w:rPr>
        <w:t>среднегодово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3"/>
          <w:szCs w:val="23"/>
        </w:rPr>
        <w:t>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тем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относительног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color w:val="231F20"/>
          <w:spacing w:val="1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ВНОК</w:t>
      </w:r>
      <w:r>
        <w:rPr>
          <w:rFonts w:ascii="Malgun Gothic" w:hAnsi="Malgun Gothic" w:cs="Malgun Gothic" w:eastAsia="Malgun Gothic"/>
          <w:color w:val="231F20"/>
          <w:spacing w:val="17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(ИОК)</w:t>
      </w:r>
      <w:r>
        <w:rPr>
          <w:rFonts w:ascii="Malgun Gothic" w:hAnsi="Malgun Gothic" w:cs="Malgun Gothic" w:eastAsia="Malgun Gothic"/>
          <w:color w:val="231F20"/>
          <w:spacing w:val="17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равнялся</w:t>
      </w:r>
      <w:r>
        <w:rPr>
          <w:rFonts w:ascii="Malgun Gothic" w:hAnsi="Malgun Gothic" w:cs="Malgun Gothic" w:eastAsia="Malgun Gothic"/>
          <w:color w:val="231F20"/>
          <w:spacing w:val="17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16"/>
          <w:w w:val="95"/>
          <w:position w:val="1"/>
          <w:sz w:val="23"/>
          <w:szCs w:val="23"/>
        </w:rPr>
        <w:t> </w:t>
      </w:r>
      <w:r>
        <w:rPr>
          <w:rFonts w:ascii="Euclid" w:hAnsi="Euclid" w:cs="Euclid" w:eastAsia="Euclid"/>
          <w:color w:val="000000"/>
          <w:spacing w:val="-1"/>
          <w:w w:val="95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95"/>
          <w:sz w:val="18"/>
          <w:szCs w:val="18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-20"/>
          <w:w w:val="95"/>
          <w:sz w:val="18"/>
          <w:szCs w:val="18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2"/>
          <w:szCs w:val="12"/>
        </w:rPr>
        <w:t>cp</w: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2"/>
          <w:szCs w:val="12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95"/>
          <w:position w:val="8"/>
          <w:sz w:val="12"/>
          <w:szCs w:val="12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17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4,9%,</w:t>
      </w:r>
      <w:r>
        <w:rPr>
          <w:rFonts w:ascii="Malgun Gothic" w:hAnsi="Malgun Gothic" w:cs="Malgun Gothic" w:eastAsia="Malgun Gothic"/>
          <w:color w:val="231F20"/>
          <w:spacing w:val="17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17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этом</w:t>
      </w:r>
      <w:r>
        <w:rPr>
          <w:rFonts w:ascii="Malgun Gothic" w:hAnsi="Malgun Gothic" w:cs="Malgun Gothic" w:eastAsia="Malgun Gothic"/>
          <w:color w:val="231F20"/>
          <w:spacing w:val="17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среднегодовой</w:t>
      </w:r>
      <w:r>
        <w:rPr>
          <w:rFonts w:ascii="Malgun Gothic" w:hAnsi="Malgun Gothic" w:cs="Malgun Gothic" w:eastAsia="Malgun Gothic"/>
          <w:color w:val="231F20"/>
          <w:spacing w:val="17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темп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относительного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равнялся</w:t>
      </w:r>
      <w:r>
        <w:rPr>
          <w:rFonts w:ascii="Malgun Gothic" w:hAnsi="Malgun Gothic" w:cs="Malgun Gothic" w:eastAsia="Malgun Gothic"/>
          <w:color w:val="231F20"/>
          <w:spacing w:val="48"/>
          <w:w w:val="95"/>
          <w:sz w:val="23"/>
          <w:szCs w:val="23"/>
        </w:rPr>
        <w:t> </w:t>
      </w:r>
      <w:r>
        <w:rPr>
          <w:rFonts w:ascii="Symbol" w:hAnsi="Symbol" w:cs="Symbol" w:eastAsia="Symbol"/>
          <w:color w:val="000000"/>
          <w:spacing w:val="-119"/>
          <w:w w:val="95"/>
          <w:sz w:val="20"/>
          <w:szCs w:val="20"/>
        </w:rPr>
        <w:t></w:t>
      </w:r>
      <w:r>
        <w:rPr>
          <w:rFonts w:ascii="Cambria" w:hAnsi="Cambria" w:cs="Cambria" w:eastAsia="Cambria"/>
          <w:color w:val="000000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imprint/>
          <w:color w:val="000000"/>
          <w:spacing w:val="-6"/>
          <w:w w:val="95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color w:val="000000"/>
          <w:spacing w:val="-6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color w:val="000000"/>
          <w:spacing w:val="-74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83"/>
          <w:w w:val="95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11"/>
          <w:w w:val="95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ср</w:t>
      </w:r>
      <w:r>
        <w:rPr>
          <w:rFonts w:ascii="Malgun Gothic" w:hAnsi="Malgun Gothic" w:cs="Malgun Gothic" w:eastAsia="Malgun Gothic"/>
          <w:shadow w:val="0"/>
          <w:color w:val="231F20"/>
          <w:spacing w:val="32"/>
          <w:w w:val="9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2,9%,</w:t>
      </w:r>
      <w:r>
        <w:rPr>
          <w:rFonts w:ascii="Malgun Gothic" w:hAnsi="Malgun Gothic" w:cs="Malgun Gothic" w:eastAsia="Malgun Gothic"/>
          <w:shadow w:val="0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что</w:t>
      </w:r>
      <w:r>
        <w:rPr>
          <w:rFonts w:ascii="Malgun Gothic" w:hAnsi="Malgun Gothic" w:cs="Malgun Gothic" w:eastAsia="Malgun Gothic"/>
          <w:shadow w:val="0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shadow w:val="0"/>
          <w:color w:val="231F20"/>
          <w:spacing w:val="-2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соответствует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shadow w:val="0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30"/>
          <w:w w:val="95"/>
          <w:sz w:val="23"/>
          <w:szCs w:val="23"/>
        </w:rPr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носительной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эффективности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инвестиций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3"/>
          <w:szCs w:val="23"/>
        </w:rPr>
        <w:t> </w:t>
      </w:r>
      <w:r>
        <w:rPr>
          <w:rFonts w:ascii="Arial" w:hAnsi="Arial" w:cs="Arial" w:eastAsia="Arial"/>
          <w:shadow w:val="0"/>
          <w:color w:val="231F20"/>
          <w:spacing w:val="-4"/>
          <w:w w:val="95"/>
          <w:position w:val="1"/>
          <w:sz w:val="22"/>
          <w:szCs w:val="22"/>
        </w:rPr>
        <w:t>η</w:t>
      </w:r>
      <w:r>
        <w:rPr>
          <w:rFonts w:ascii="Arial" w:hAnsi="Arial" w:cs="Arial" w:eastAsia="Arial"/>
          <w:i/>
          <w:shadow w:val="0"/>
          <w:color w:val="231F20"/>
          <w:w w:val="95"/>
          <w:position w:val="-4"/>
          <w:sz w:val="13"/>
          <w:szCs w:val="13"/>
        </w:rPr>
        <w:t>C</w:t>
      </w:r>
      <w:r>
        <w:rPr>
          <w:rFonts w:ascii="Arial" w:hAnsi="Arial" w:cs="Arial" w:eastAsia="Arial"/>
          <w:i/>
          <w:shadow w:val="0"/>
          <w:color w:val="231F20"/>
          <w:w w:val="95"/>
          <w:position w:val="-4"/>
          <w:sz w:val="13"/>
          <w:szCs w:val="13"/>
        </w:rPr>
        <w:t> </w:t>
      </w:r>
      <w:r>
        <w:rPr>
          <w:rFonts w:ascii="Arial" w:hAnsi="Arial" w:cs="Arial" w:eastAsia="Arial"/>
          <w:i/>
          <w:shadow w:val="0"/>
          <w:color w:val="231F20"/>
          <w:spacing w:val="16"/>
          <w:w w:val="95"/>
          <w:position w:val="-4"/>
          <w:sz w:val="13"/>
          <w:szCs w:val="1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47"/>
          <w:w w:val="95"/>
          <w:sz w:val="23"/>
          <w:szCs w:val="23"/>
        </w:rPr>
        <w:t> </w:t>
      </w:r>
      <w:r>
        <w:rPr>
          <w:rFonts w:ascii="Symbol" w:hAnsi="Symbol" w:cs="Symbol" w:eastAsia="Symbol"/>
          <w:shadow w:val="0"/>
          <w:color w:val="000000"/>
          <w:spacing w:val="-119"/>
          <w:w w:val="95"/>
          <w:position w:val="2"/>
          <w:sz w:val="20"/>
          <w:szCs w:val="20"/>
        </w:rPr>
        <w:t></w:t>
      </w:r>
      <w:r>
        <w:rPr>
          <w:rFonts w:ascii="Cambria" w:hAnsi="Cambria" w:cs="Cambria" w:eastAsia="Cambria"/>
          <w:shadow w:val="0"/>
          <w:color w:val="000000"/>
          <w:w w:val="95"/>
          <w:position w:val="6"/>
          <w:sz w:val="20"/>
          <w:szCs w:val="20"/>
        </w:rPr>
      </w:r>
      <w:r>
        <w:rPr>
          <w:rFonts w:ascii="Cambria" w:hAnsi="Cambria" w:cs="Cambria" w:eastAsia="Cambria"/>
          <w:imprint/>
          <w:color w:val="000000"/>
          <w:w w:val="95"/>
          <w:position w:val="6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w w:val="102"/>
          <w:position w:val="6"/>
          <w:sz w:val="20"/>
          <w:szCs w:val="20"/>
        </w:rPr>
      </w:r>
      <w:r>
        <w:rPr>
          <w:rFonts w:ascii="Cambria" w:hAnsi="Cambria" w:cs="Cambria" w:eastAsia="Cambria"/>
          <w:shadow w:val="0"/>
          <w:color w:val="000000"/>
          <w:spacing w:val="-17"/>
          <w:w w:val="100"/>
          <w:position w:val="6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color w:val="000000"/>
          <w:spacing w:val="-74"/>
          <w:w w:val="95"/>
          <w:position w:val="6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83"/>
          <w:w w:val="95"/>
          <w:position w:val="2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6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20"/>
          <w:w w:val="95"/>
          <w:position w:val="6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ср</w:t>
      </w:r>
      <w:r>
        <w:rPr>
          <w:rFonts w:ascii="Georgia" w:hAnsi="Georgia" w:cs="Georgia" w:eastAsia="Georgia"/>
          <w:i/>
          <w:shadow w:val="0"/>
          <w:color w:val="231F20"/>
          <w:w w:val="95"/>
          <w:sz w:val="24"/>
          <w:szCs w:val="24"/>
        </w:rPr>
        <w:t>/</w:t>
      </w:r>
      <w:r>
        <w:rPr>
          <w:rFonts w:ascii="Georgia" w:hAnsi="Georgia" w:cs="Georgia" w:eastAsia="Georgia"/>
          <w:i/>
          <w:shadow w:val="0"/>
          <w:color w:val="231F20"/>
          <w:w w:val="95"/>
          <w:sz w:val="24"/>
          <w:szCs w:val="24"/>
        </w:rPr>
        <w:t> </w:t>
      </w:r>
      <w:r>
        <w:rPr>
          <w:rFonts w:ascii="Euclid" w:hAnsi="Euclid" w:cs="Euclid" w:eastAsia="Euclid"/>
          <w:shadow w:val="0"/>
          <w:color w:val="000000"/>
          <w:spacing w:val="-1"/>
          <w:w w:val="95"/>
          <w:position w:val="1"/>
          <w:sz w:val="17"/>
          <w:szCs w:val="17"/>
        </w:rPr>
        <w:t>D</w:t>
      </w:r>
      <w:r>
        <w:rPr>
          <w:rFonts w:ascii="Times New Roman" w:hAnsi="Times New Roman" w:cs="Times New Roman" w:eastAsia="Times New Roman"/>
          <w:i/>
          <w:shadow w:val="0"/>
          <w:color w:val="000000"/>
          <w:w w:val="95"/>
          <w:position w:val="1"/>
          <w:sz w:val="17"/>
          <w:szCs w:val="17"/>
        </w:rPr>
        <w:t>C</w:t>
      </w:r>
      <w:r>
        <w:rPr>
          <w:rFonts w:ascii="Times New Roman" w:hAnsi="Times New Roman" w:cs="Times New Roman" w:eastAsia="Times New Roman"/>
          <w:i/>
          <w:shadow w:val="0"/>
          <w:color w:val="000000"/>
          <w:spacing w:val="-25"/>
          <w:w w:val="95"/>
          <w:position w:val="1"/>
          <w:sz w:val="17"/>
          <w:szCs w:val="17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cp</w:t>
      </w:r>
      <w:r>
        <w:rPr>
          <w:rFonts w:ascii="Malgun Gothic" w:hAnsi="Malgun Gothic" w:cs="Malgun Gothic" w:eastAsia="Malgun Gothic"/>
          <w:shadow w:val="0"/>
          <w:color w:val="231F20"/>
          <w:spacing w:val="-15"/>
          <w:w w:val="95"/>
          <w:position w:val="8"/>
          <w:sz w:val="14"/>
          <w:szCs w:val="14"/>
        </w:rPr>
        <w:t> </w:t>
      </w:r>
      <w:r>
        <w:rPr>
          <w:rFonts w:ascii="Arial" w:hAnsi="Arial" w:cs="Arial" w:eastAsia="Arial"/>
          <w:shadow w:val="0"/>
          <w:color w:val="231F20"/>
          <w:w w:val="95"/>
          <w:sz w:val="24"/>
          <w:szCs w:val="24"/>
        </w:rPr>
        <w:t>=</w:t>
      </w:r>
      <w:r>
        <w:rPr>
          <w:rFonts w:ascii="Arial" w:hAnsi="Arial" w:cs="Arial" w:eastAsia="Arial"/>
          <w:shadow w:val="0"/>
          <w:color w:val="231F20"/>
          <w:spacing w:val="-13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4"/>
          <w:szCs w:val="24"/>
        </w:rPr>
        <w:t>2,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9</w:t>
      </w:r>
      <w:r>
        <w:rPr>
          <w:rFonts w:ascii="Georgia" w:hAnsi="Georgia" w:cs="Georgia" w:eastAsia="Georgia"/>
          <w:i/>
          <w:shadow w:val="0"/>
          <w:color w:val="231F20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4,9</w:t>
      </w:r>
      <w:r>
        <w:rPr>
          <w:rFonts w:ascii="Malgun Gothic" w:hAnsi="Malgun Gothic" w:cs="Malgun Gothic" w:eastAsia="Malgun Gothic"/>
          <w:shadow w:val="0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0,59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231F20"/>
          <w:spacing w:val="-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49"/>
          <w:w w:val="85"/>
          <w:sz w:val="23"/>
          <w:szCs w:val="23"/>
        </w:rPr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материалах</w:t>
      </w:r>
      <w:r>
        <w:rPr>
          <w:rFonts w:ascii="Malgun Gothic" w:hAnsi="Malgun Gothic" w:cs="Malgun Gothic" w:eastAsia="Malgun Gothic"/>
          <w:shadow w:val="0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Минфина</w:t>
      </w:r>
      <w:r>
        <w:rPr>
          <w:rFonts w:ascii="Malgun Gothic" w:hAnsi="Malgun Gothic" w:cs="Malgun Gothic" w:eastAsia="Malgun Gothic"/>
          <w:shadow w:val="0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РФ</w:t>
      </w:r>
      <w:r>
        <w:rPr>
          <w:rFonts w:ascii="Malgun Gothic" w:hAnsi="Malgun Gothic" w:cs="Malgun Gothic" w:eastAsia="Malgun Gothic"/>
          <w:shadow w:val="0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shadow w:val="0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30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09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202</w:t>
      </w:r>
      <w:r>
        <w:rPr>
          <w:rFonts w:ascii="Malgun Gothic" w:hAnsi="Malgun Gothic" w:cs="Malgun Gothic" w:eastAsia="Malgun Gothic"/>
          <w:shadow w:val="0"/>
          <w:color w:val="231F20"/>
          <w:spacing w:val="2"/>
          <w:w w:val="85"/>
          <w:sz w:val="23"/>
          <w:szCs w:val="23"/>
        </w:rPr>
        <w:t>4</w:t>
      </w:r>
      <w:r>
        <w:rPr>
          <w:rFonts w:ascii="Malgun Gothic" w:hAnsi="Malgun Gothic" w:cs="Malgun Gothic" w:eastAsia="Malgun Gothic"/>
          <w:shadow w:val="0"/>
          <w:color w:val="231F20"/>
          <w:w w:val="85"/>
          <w:position w:val="8"/>
          <w:sz w:val="13"/>
          <w:szCs w:val="13"/>
        </w:rPr>
        <w:t>1</w:t>
      </w:r>
      <w:r>
        <w:rPr>
          <w:rFonts w:ascii="Malgun Gothic" w:hAnsi="Malgun Gothic" w:cs="Malgun Gothic" w:eastAsia="Malgun Gothic"/>
          <w:shadow w:val="0"/>
          <w:color w:val="231F20"/>
          <w:w w:val="100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9"/>
          <w:w w:val="100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shadow w:val="0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приводится</w:t>
      </w:r>
      <w:r>
        <w:rPr>
          <w:rFonts w:ascii="Malgun Gothic" w:hAnsi="Malgun Gothic" w:cs="Malgun Gothic" w:eastAsia="Malgun Gothic"/>
          <w:shadow w:val="0"/>
          <w:color w:val="231F20"/>
          <w:spacing w:val="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прогноз</w:t>
      </w:r>
      <w:r>
        <w:rPr>
          <w:rFonts w:ascii="Malgun Gothic" w:hAnsi="Malgun Gothic" w:cs="Malgun Gothic" w:eastAsia="Malgun Gothic"/>
          <w:shadow w:val="0"/>
          <w:color w:val="231F20"/>
          <w:spacing w:val="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те</w:t>
      </w:r>
      <w:r>
        <w:rPr>
          <w:rFonts w:ascii="Malgun Gothic" w:hAnsi="Malgun Gothic" w:cs="Malgun Gothic" w:eastAsia="Malgun Gothic"/>
          <w:shadow w:val="0"/>
          <w:color w:val="231F20"/>
          <w:spacing w:val="2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shadow w:val="0"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35"/>
          <w:w w:val="95"/>
          <w:sz w:val="23"/>
          <w:szCs w:val="23"/>
        </w:rPr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тносите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льног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shadow w:val="0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рост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shadow w:val="0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ВВ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shadow w:val="0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shadow w:val="0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ВН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shadow w:val="0"/>
          <w:color w:val="231F20"/>
          <w:spacing w:val="-2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(ИОК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shadow w:val="0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shadow w:val="0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3"/>
          <w:szCs w:val="23"/>
        </w:rPr>
        <w:t>20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25–202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shadow w:val="0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shadow w:val="0"/>
          <w:color w:val="231F20"/>
          <w:spacing w:val="-16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кот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3"/>
          <w:szCs w:val="23"/>
        </w:rPr>
        <w:t>орые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3"/>
          <w:szCs w:val="23"/>
        </w:rPr>
      </w:r>
    </w:p>
    <w:p>
      <w:pPr>
        <w:spacing w:line="318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220.686707pt;margin-top:2.259672pt;width:13.323pt;height:.1pt;mso-position-horizontal-relative:page;mso-position-vertical-relative:paragraph;z-index:-12527" coordorigin="4414,45" coordsize="266,2">
            <v:shape style="position:absolute;left:4414;top:45;width:266;height:2" coordorigin="4414,45" coordsize="266,0" path="m4414,45l4680,45e" filled="f" stroked="t" strokeweight=".435pt" strokecolor="#00000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среднем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составляют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Symbol" w:hAnsi="Symbol" w:cs="Symbol" w:eastAsia="Symbol"/>
          <w:color w:val="000000"/>
          <w:spacing w:val="-119"/>
          <w:w w:val="95"/>
          <w:sz w:val="20"/>
          <w:szCs w:val="20"/>
        </w:rPr>
        <w:t></w:t>
      </w:r>
      <w:r>
        <w:rPr>
          <w:rFonts w:ascii="Cambria" w:hAnsi="Cambria" w:cs="Cambria" w:eastAsia="Cambria"/>
          <w:color w:val="000000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imprint/>
          <w:color w:val="000000"/>
          <w:spacing w:val="-15"/>
          <w:w w:val="95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color w:val="000000"/>
          <w:spacing w:val="-15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color w:val="000000"/>
          <w:spacing w:val="-74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83"/>
          <w:w w:val="95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18"/>
          <w:w w:val="95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ср</w:t>
      </w:r>
      <w:r>
        <w:rPr>
          <w:rFonts w:ascii="Malgun Gothic" w:hAnsi="Malgun Gothic" w:cs="Malgun Gothic" w:eastAsia="Malgun Gothic"/>
          <w:shadow w:val="0"/>
          <w:color w:val="231F20"/>
          <w:spacing w:val="10"/>
          <w:w w:val="9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2,6%,</w:t>
      </w:r>
      <w:r>
        <w:rPr>
          <w:rFonts w:ascii="Malgun Gothic" w:hAnsi="Malgun Gothic" w:cs="Malgun Gothic" w:eastAsia="Malgun Gothic"/>
          <w:shadow w:val="0"/>
          <w:color w:val="231F20"/>
          <w:spacing w:val="-24"/>
          <w:w w:val="95"/>
          <w:sz w:val="23"/>
          <w:szCs w:val="23"/>
        </w:rPr>
        <w:t> </w:t>
      </w:r>
      <w:r>
        <w:rPr>
          <w:rFonts w:ascii="Euclid" w:hAnsi="Euclid" w:cs="Euclid" w:eastAsia="Euclid"/>
          <w:shadow w:val="0"/>
          <w:color w:val="000000"/>
          <w:spacing w:val="-1"/>
          <w:w w:val="95"/>
          <w:position w:val="1"/>
          <w:sz w:val="17"/>
          <w:szCs w:val="17"/>
        </w:rPr>
        <w:t>D</w:t>
      </w:r>
      <w:r>
        <w:rPr>
          <w:rFonts w:ascii="Times New Roman" w:hAnsi="Times New Roman" w:cs="Times New Roman" w:eastAsia="Times New Roman"/>
          <w:i/>
          <w:shadow w:val="0"/>
          <w:color w:val="000000"/>
          <w:w w:val="95"/>
          <w:position w:val="1"/>
          <w:sz w:val="17"/>
          <w:szCs w:val="17"/>
        </w:rPr>
        <w:t>C</w:t>
      </w:r>
      <w:r>
        <w:rPr>
          <w:rFonts w:ascii="Times New Roman" w:hAnsi="Times New Roman" w:cs="Times New Roman" w:eastAsia="Times New Roman"/>
          <w:i/>
          <w:shadow w:val="0"/>
          <w:color w:val="000000"/>
          <w:spacing w:val="-25"/>
          <w:w w:val="95"/>
          <w:position w:val="1"/>
          <w:sz w:val="17"/>
          <w:szCs w:val="17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cp</w:t>
      </w:r>
      <w:r>
        <w:rPr>
          <w:rFonts w:ascii="Malgun Gothic" w:hAnsi="Malgun Gothic" w:cs="Malgun Gothic" w:eastAsia="Malgun Gothic"/>
          <w:shadow w:val="0"/>
          <w:color w:val="231F20"/>
          <w:spacing w:val="8"/>
          <w:w w:val="9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2,8%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3"/>
          <w:szCs w:val="23"/>
        </w:rPr>
      </w:r>
    </w:p>
    <w:p>
      <w:pPr>
        <w:spacing w:line="260" w:lineRule="exact" w:before="16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167" w:lineRule="auto" w:before="38"/>
        <w:ind w:left="117" w:right="444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85pt;width:56.693pt;height:.1pt;mso-position-horizontal-relative:page;mso-position-vertical-relative:paragraph;z-index:-12526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41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бю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ло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2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9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2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2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8"/>
          <w:w w:val="85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2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9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5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62" w:lineRule="auto" w:before="93"/>
        <w:ind w:left="443" w:right="106" w:firstLine="283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Во-первых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эт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соответствуе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Указ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Президент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202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г</w:t>
      </w:r>
      <w:r>
        <w:rPr>
          <w:rFonts w:ascii="Cambria Math" w:hAnsi="Cambria Math" w:cs="Cambria Math" w:eastAsia="Cambria Math"/>
          <w:color w:val="231F20"/>
          <w:w w:val="95"/>
          <w:sz w:val="23"/>
          <w:szCs w:val="23"/>
        </w:rPr>
        <w:t>.</w:t>
      </w:r>
      <w:r>
        <w:rPr>
          <w:rFonts w:ascii="Cambria Math" w:hAnsi="Cambria Math" w:cs="Cambria Math" w:eastAsia="Cambria Math"/>
          <w:color w:val="231F20"/>
          <w:w w:val="100"/>
          <w:sz w:val="23"/>
          <w:szCs w:val="23"/>
        </w:rPr>
        <w:t> </w:t>
      </w:r>
      <w:r>
        <w:rPr>
          <w:rFonts w:ascii="Cambria Math" w:hAnsi="Cambria Math" w:cs="Cambria Math" w:eastAsia="Cambria Math"/>
          <w:color w:val="231F20"/>
          <w:w w:val="95"/>
          <w:sz w:val="23"/>
          <w:szCs w:val="23"/>
        </w:rPr>
        <w:t>(</w:t>
      </w:r>
      <w:r>
        <w:rPr>
          <w:rFonts w:ascii="Cambria Math" w:hAnsi="Cambria Math" w:cs="Cambria Math" w:eastAsia="Cambria Math"/>
          <w:color w:val="231F20"/>
          <w:spacing w:val="-30"/>
          <w:w w:val="95"/>
          <w:sz w:val="23"/>
          <w:szCs w:val="23"/>
        </w:rPr>
        <w:t> </w:t>
      </w:r>
      <w:r>
        <w:rPr>
          <w:rFonts w:ascii="Symbol" w:hAnsi="Symbol" w:cs="Symbol" w:eastAsia="Symbol"/>
          <w:color w:val="000000"/>
          <w:spacing w:val="-119"/>
          <w:w w:val="95"/>
          <w:sz w:val="20"/>
          <w:szCs w:val="20"/>
        </w:rPr>
        <w:t></w:t>
      </w:r>
      <w:r>
        <w:rPr>
          <w:rFonts w:ascii="Cambria" w:hAnsi="Cambria" w:cs="Cambria" w:eastAsia="Cambria"/>
          <w:color w:val="000000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imprint/>
          <w:color w:val="000000"/>
          <w:spacing w:val="-27"/>
          <w:w w:val="95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color w:val="000000"/>
          <w:spacing w:val="-27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color w:val="000000"/>
          <w:spacing w:val="-74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83"/>
          <w:w w:val="95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29"/>
          <w:w w:val="95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ср</w:t>
      </w:r>
      <w:r>
        <w:rPr>
          <w:rFonts w:ascii="Malgun Gothic" w:hAnsi="Malgun Gothic" w:cs="Malgun Gothic" w:eastAsia="Malgun Gothic"/>
          <w:shadow w:val="0"/>
          <w:color w:val="231F20"/>
          <w:spacing w:val="-15"/>
          <w:w w:val="9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&gt;3,4%)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3"/>
          <w:szCs w:val="23"/>
        </w:rPr>
      </w:r>
    </w:p>
    <w:p>
      <w:pPr>
        <w:spacing w:line="189" w:lineRule="exact"/>
        <w:ind w:left="72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Во-вторых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эти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запланированны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показателя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соответствуе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02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233.6651pt;margin-top:3.085946pt;width:5.273pt;height:.1pt;mso-position-horizontal-relative:page;mso-position-vertical-relative:paragraph;z-index:-12524" coordorigin="4673,62" coordsize="105,2">
            <v:shape style="position:absolute;left:4673;top:62;width:105;height:2" coordorigin="4673,62" coordsize="105,0" path="m4673,62l4779,62e" filled="f" stroked="t" strokeweight=".557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носительная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эффективность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ИОК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spacing w:val="-5"/>
          <w:w w:val="100"/>
          <w:position w:val="1"/>
          <w:sz w:val="22"/>
          <w:szCs w:val="22"/>
        </w:rPr>
        <w:t>η</w:t>
      </w:r>
      <w:r>
        <w:rPr>
          <w:rFonts w:ascii="Arial" w:hAnsi="Arial" w:cs="Arial" w:eastAsia="Arial"/>
          <w:i/>
          <w:color w:val="231F20"/>
          <w:w w:val="100"/>
          <w:position w:val="-4"/>
          <w:sz w:val="13"/>
          <w:szCs w:val="13"/>
        </w:rPr>
        <w:t>C</w:t>
      </w:r>
      <w:r>
        <w:rPr>
          <w:rFonts w:ascii="Arial" w:hAnsi="Arial" w:cs="Arial" w:eastAsia="Arial"/>
          <w:i/>
          <w:color w:val="231F20"/>
          <w:spacing w:val="35"/>
          <w:w w:val="100"/>
          <w:position w:val="-4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2,6%</w:t>
      </w:r>
      <w:r>
        <w:rPr>
          <w:rFonts w:ascii="Georgia" w:hAnsi="Georgia" w:cs="Georgia" w:eastAsia="Georgia"/>
          <w:i/>
          <w:color w:val="231F20"/>
          <w:w w:val="100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2,8%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0,94,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что</w:t>
      </w:r>
      <w:r>
        <w:rPr>
          <w:rFonts w:ascii="Malgun Gothic" w:hAnsi="Malgun Gothic" w:cs="Malgun Gothic" w:eastAsia="Malgun Gothic"/>
          <w:color w:val="231F20"/>
          <w:spacing w:val="-1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1,6</w:t>
      </w:r>
      <w:r>
        <w:rPr>
          <w:rFonts w:ascii="Malgun Gothic" w:hAnsi="Malgun Gothic" w:cs="Malgun Gothic" w:eastAsia="Malgun Gothic"/>
          <w:color w:val="231F20"/>
          <w:spacing w:val="-1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323.539795pt;margin-top:1.988045pt;width:5.273pt;height:.1pt;mso-position-horizontal-relative:page;mso-position-vertical-relative:paragraph;z-index:-12523" coordorigin="6471,40" coordsize="105,2">
            <v:shape style="position:absolute;left:6471;top:40;width:105;height:2" coordorigin="6471,40" coordsize="105,0" path="m6471,40l6576,40e" filled="f" stroked="t" strokeweight=".557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превышает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значение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предшествующие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15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(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2"/>
          <w:szCs w:val="22"/>
        </w:rPr>
        <w:t>η</w:t>
      </w:r>
      <w:r>
        <w:rPr>
          <w:rFonts w:ascii="Arial" w:hAnsi="Arial" w:cs="Arial" w:eastAsia="Arial"/>
          <w:i/>
          <w:color w:val="231F20"/>
          <w:w w:val="95"/>
          <w:position w:val="-4"/>
          <w:sz w:val="13"/>
          <w:szCs w:val="13"/>
        </w:rPr>
        <w:t>C</w:t>
      </w:r>
      <w:r>
        <w:rPr>
          <w:rFonts w:ascii="Arial" w:hAnsi="Arial" w:cs="Arial" w:eastAsia="Arial"/>
          <w:i/>
          <w:color w:val="231F20"/>
          <w:w w:val="95"/>
          <w:position w:val="-4"/>
          <w:sz w:val="13"/>
          <w:szCs w:val="13"/>
        </w:rPr>
        <w:t> </w:t>
      </w:r>
      <w:r>
        <w:rPr>
          <w:rFonts w:ascii="Arial" w:hAnsi="Arial" w:cs="Arial" w:eastAsia="Arial"/>
          <w:i/>
          <w:color w:val="231F20"/>
          <w:spacing w:val="19"/>
          <w:w w:val="95"/>
          <w:position w:val="-4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0,59),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теч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58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ние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которых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было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тенденции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их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повышения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Поэтому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сохране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нии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нынешнего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экономического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порядка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эти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показатели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недостижимы,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среднегодовой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темп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относительного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2025–2027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планированных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темпах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относительного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ИОК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превысит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80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headerReference w:type="default" r:id="rId21"/>
          <w:headerReference w:type="even" r:id="rId22"/>
          <w:pgSz w:w="9355" w:h="13620"/>
          <w:pgMar w:header="775" w:footer="0" w:top="1180" w:bottom="280" w:left="520" w:right="620"/>
        </w:sectPr>
      </w:pPr>
    </w:p>
    <w:p>
      <w:pPr>
        <w:spacing w:before="50"/>
        <w:ind w:left="243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181.695801pt;margin-top:9.653372pt;width:13.323pt;height:.1pt;mso-position-horizontal-relative:page;mso-position-vertical-relative:paragraph;z-index:-12522" coordorigin="3634,193" coordsize="266,2">
            <v:shape style="position:absolute;left:3634;top:193;width:266;height:2" coordorigin="3634,193" coordsize="266,0" path="m3634,193l3900,193e" filled="f" stroked="t" strokeweight=".435pt" strokecolor="#000000">
              <v:path arrowok="t"/>
            </v:shape>
            <w10:wrap type="none"/>
          </v:group>
        </w:pict>
      </w:r>
      <w:r>
        <w:rPr/>
        <w:pict>
          <v:group style="position:absolute;margin-left:216.023697pt;margin-top:9.933572pt;width:5.625pt;height:.1pt;mso-position-horizontal-relative:page;mso-position-vertical-relative:paragraph;z-index:-12521" coordorigin="4320,199" coordsize="113,2">
            <v:shape style="position:absolute;left:4320;top:199;width:113;height:2" coordorigin="4320,199" coordsize="113,0" path="m4320,199l4433,199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222.710953pt;margin-top:7.17106pt;width:6.944438pt;height:6.9375pt;mso-position-horizontal-relative:page;mso-position-vertical-relative:paragraph;z-index:-12514" type="#_x0000_t202" filled="f" stroked="f">
            <v:textbox inset="0,0,0,0">
              <w:txbxContent>
                <w:p>
                  <w:pPr>
                    <w:spacing w:line="136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0"/>
                      <w:sz w:val="14"/>
                      <w:szCs w:val="14"/>
                    </w:rPr>
                    <w:t>cp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Symbol" w:hAnsi="Symbol" w:cs="Symbol" w:eastAsia="Symbol"/>
          <w:spacing w:val="-125"/>
          <w:w w:val="100"/>
          <w:sz w:val="20"/>
          <w:szCs w:val="20"/>
        </w:rPr>
        <w:t></w:t>
      </w:r>
      <w:r>
        <w:rPr>
          <w:rFonts w:ascii="Cambria" w:hAnsi="Cambria" w:cs="Cambria" w:eastAsia="Cambria"/>
          <w:w w:val="100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w w:val="100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imprint/>
          <w:spacing w:val="-10"/>
          <w:w w:val="100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spacing w:val="-10"/>
          <w:w w:val="100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spacing w:val="-78"/>
          <w:w w:val="100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spacing w:val="-88"/>
          <w:w w:val="100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w w:val="100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spacing w:val="-14"/>
          <w:w w:val="100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100"/>
          <w:position w:val="8"/>
          <w:sz w:val="13"/>
          <w:szCs w:val="13"/>
        </w:rPr>
        <w:t>ср</w:t>
      </w:r>
      <w:r>
        <w:rPr>
          <w:rFonts w:ascii="Malgun Gothic" w:hAnsi="Malgun Gothic" w:cs="Malgun Gothic" w:eastAsia="Malgun Gothic"/>
          <w:shadow w:val="0"/>
          <w:color w:val="231F20"/>
          <w:spacing w:val="-7"/>
          <w:w w:val="100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17"/>
          <w:w w:val="100"/>
          <w:sz w:val="23"/>
          <w:szCs w:val="23"/>
        </w:rPr>
        <w:t> </w:t>
      </w:r>
      <w:r>
        <w:rPr>
          <w:rFonts w:ascii="Euclid" w:hAnsi="Euclid" w:cs="Euclid" w:eastAsia="Euclid"/>
          <w:shadow w:val="0"/>
          <w:color w:val="000000"/>
          <w:spacing w:val="-1"/>
          <w:w w:val="100"/>
          <w:position w:val="1"/>
          <w:sz w:val="17"/>
          <w:szCs w:val="17"/>
        </w:rPr>
        <w:t>D</w:t>
      </w:r>
      <w:r>
        <w:rPr>
          <w:rFonts w:ascii="Times New Roman" w:hAnsi="Times New Roman" w:cs="Times New Roman" w:eastAsia="Times New Roman"/>
          <w:i/>
          <w:shadow w:val="0"/>
          <w:color w:val="000000"/>
          <w:w w:val="100"/>
          <w:position w:val="1"/>
          <w:sz w:val="17"/>
          <w:szCs w:val="17"/>
        </w:rPr>
        <w:t>C</w:t>
      </w:r>
      <w:r>
        <w:rPr>
          <w:rFonts w:ascii="Times New Roman" w:hAnsi="Times New Roman" w:cs="Times New Roman" w:eastAsia="Times New Roman"/>
          <w:i/>
          <w:shadow w:val="0"/>
          <w:color w:val="000000"/>
          <w:spacing w:val="-26"/>
          <w:w w:val="100"/>
          <w:position w:val="1"/>
          <w:sz w:val="17"/>
          <w:szCs w:val="17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100"/>
          <w:position w:val="8"/>
          <w:sz w:val="14"/>
          <w:szCs w:val="14"/>
        </w:rPr>
        <w:t>cp</w:t>
      </w:r>
      <w:r>
        <w:rPr>
          <w:rFonts w:ascii="Malgun Gothic" w:hAnsi="Malgun Gothic" w:cs="Malgun Gothic" w:eastAsia="Malgun Gothic"/>
          <w:shadow w:val="0"/>
          <w:color w:val="231F20"/>
          <w:spacing w:val="-8"/>
          <w:w w:val="100"/>
          <w:position w:val="8"/>
          <w:sz w:val="14"/>
          <w:szCs w:val="14"/>
        </w:rPr>
        <w:t> </w:t>
      </w:r>
      <w:r>
        <w:rPr>
          <w:rFonts w:ascii="Arial" w:hAnsi="Arial" w:cs="Arial" w:eastAsia="Arial"/>
          <w:shadow w:val="0"/>
          <w:color w:val="231F20"/>
          <w:w w:val="100"/>
          <w:sz w:val="23"/>
          <w:szCs w:val="23"/>
        </w:rPr>
        <w:t>×</w:t>
      </w:r>
      <w:r>
        <w:rPr>
          <w:rFonts w:ascii="Arial" w:hAnsi="Arial" w:cs="Arial" w:eastAsia="Arial"/>
          <w:shadow w:val="0"/>
          <w:color w:val="231F20"/>
          <w:spacing w:val="3"/>
          <w:w w:val="100"/>
          <w:sz w:val="23"/>
          <w:szCs w:val="23"/>
        </w:rPr>
        <w:t> </w:t>
      </w:r>
      <w:r>
        <w:rPr>
          <w:rFonts w:ascii="Arial" w:hAnsi="Arial" w:cs="Arial" w:eastAsia="Arial"/>
          <w:shadow w:val="0"/>
          <w:color w:val="231F20"/>
          <w:spacing w:val="-5"/>
          <w:w w:val="100"/>
          <w:position w:val="3"/>
          <w:sz w:val="24"/>
          <w:szCs w:val="24"/>
        </w:rPr>
        <w:t>η</w:t>
      </w:r>
      <w:r>
        <w:rPr>
          <w:rFonts w:ascii="Arial" w:hAnsi="Arial" w:cs="Arial" w:eastAsia="Arial"/>
          <w:i/>
          <w:shadow w:val="0"/>
          <w:color w:val="231F20"/>
          <w:w w:val="100"/>
          <w:position w:val="-2"/>
          <w:sz w:val="14"/>
          <w:szCs w:val="14"/>
        </w:rPr>
        <w:t>C</w:t>
      </w:r>
      <w:r>
        <w:rPr>
          <w:rFonts w:ascii="Arial" w:hAnsi="Arial" w:cs="Arial" w:eastAsia="Arial"/>
          <w:shadow w:val="0"/>
          <w:color w:val="000000"/>
          <w:w w:val="100"/>
          <w:sz w:val="14"/>
          <w:szCs w:val="14"/>
        </w:rPr>
      </w:r>
    </w:p>
    <w:p>
      <w:pPr>
        <w:tabs>
          <w:tab w:pos="3521" w:val="left" w:leader="none"/>
        </w:tabs>
        <w:spacing w:before="50"/>
        <w:ind w:left="34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0"/>
        </w:rPr>
        <w:br w:type="column"/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2,8%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×</w:t>
      </w:r>
      <w:r>
        <w:rPr>
          <w:rFonts w:ascii="Arial" w:hAnsi="Arial" w:cs="Arial" w:eastAsia="Arial"/>
          <w:color w:val="231F20"/>
          <w:spacing w:val="-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0,59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1,65%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(1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5)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  <w:cols w:num="2" w:equalWidth="0">
            <w:col w:w="4074" w:space="40"/>
            <w:col w:w="4101"/>
          </w:cols>
        </w:sectPr>
      </w:pPr>
    </w:p>
    <w:p>
      <w:pPr>
        <w:spacing w:line="169" w:lineRule="auto" w:before="76"/>
        <w:ind w:left="443" w:right="11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дл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чтоб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сохранени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нынешнег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экономическог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порядка</w:t>
      </w:r>
      <w:r>
        <w:rPr>
          <w:rFonts w:ascii="Malgun Gothic" w:hAnsi="Malgun Gothic" w:cs="Malgun Gothic" w:eastAsia="Malgun Gothic"/>
          <w:color w:val="231F20"/>
          <w:spacing w:val="-1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диапазон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2025–202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среднегодово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тем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относительног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рост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-1"/>
          <w:w w:val="11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равнялся</w:t>
      </w:r>
      <w:r>
        <w:rPr>
          <w:rFonts w:ascii="Malgun Gothic" w:hAnsi="Malgun Gothic" w:cs="Malgun Gothic" w:eastAsia="Malgun Gothic"/>
          <w:color w:val="231F20"/>
          <w:spacing w:val="57"/>
          <w:w w:val="95"/>
          <w:sz w:val="23"/>
          <w:szCs w:val="23"/>
        </w:rPr>
        <w:t> </w:t>
      </w:r>
      <w:r>
        <w:rPr>
          <w:rFonts w:ascii="Symbol" w:hAnsi="Symbol" w:cs="Symbol" w:eastAsia="Symbol"/>
          <w:color w:val="000000"/>
          <w:spacing w:val="-119"/>
          <w:w w:val="95"/>
          <w:sz w:val="20"/>
          <w:szCs w:val="20"/>
        </w:rPr>
        <w:t></w:t>
      </w:r>
      <w:r>
        <w:rPr>
          <w:rFonts w:ascii="Cambria" w:hAnsi="Cambria" w:cs="Cambria" w:eastAsia="Cambria"/>
          <w:color w:val="000000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imprint/>
          <w:color w:val="000000"/>
          <w:spacing w:val="5"/>
          <w:w w:val="95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color w:val="000000"/>
          <w:spacing w:val="5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color w:val="000000"/>
          <w:spacing w:val="-74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83"/>
          <w:w w:val="95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2"/>
          <w:w w:val="95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3"/>
          <w:szCs w:val="13"/>
        </w:rPr>
        <w:t>ср</w:t>
      </w:r>
      <w:r>
        <w:rPr>
          <w:rFonts w:ascii="Malgun Gothic" w:hAnsi="Malgun Gothic" w:cs="Malgun Gothic" w:eastAsia="Malgun Gothic"/>
          <w:shadow w:val="0"/>
          <w:color w:val="231F20"/>
          <w:spacing w:val="19"/>
          <w:w w:val="95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2,6%</w:t>
      </w:r>
      <w:r>
        <w:rPr>
          <w:rFonts w:ascii="Malgun Gothic" w:hAnsi="Malgun Gothic" w:cs="Malgun Gothic" w:eastAsia="Malgun Gothic"/>
          <w:shadow w:val="0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(как</w:t>
      </w:r>
      <w:r>
        <w:rPr>
          <w:rFonts w:ascii="Malgun Gothic" w:hAnsi="Malgun Gothic" w:cs="Malgun Gothic" w:eastAsia="Malgun Gothic"/>
          <w:shadow w:val="0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запланировал</w:t>
      </w:r>
      <w:r>
        <w:rPr>
          <w:rFonts w:ascii="Malgun Gothic" w:hAnsi="Malgun Gothic" w:cs="Malgun Gothic" w:eastAsia="Malgun Gothic"/>
          <w:shadow w:val="0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Минфин</w:t>
      </w:r>
      <w:r>
        <w:rPr>
          <w:rFonts w:ascii="Malgun Gothic" w:hAnsi="Malgun Gothic" w:cs="Malgun Gothic" w:eastAsia="Malgun Gothic"/>
          <w:shadow w:val="0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РФ),</w:t>
      </w:r>
      <w:r>
        <w:rPr>
          <w:rFonts w:ascii="Malgun Gothic" w:hAnsi="Malgun Gothic" w:cs="Malgun Gothic" w:eastAsia="Malgun Gothic"/>
          <w:shadow w:val="0"/>
          <w:color w:val="231F20"/>
          <w:spacing w:val="-1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необходимо</w:t>
      </w:r>
      <w:r>
        <w:rPr>
          <w:rFonts w:ascii="Malgun Gothic" w:hAnsi="Malgun Gothic" w:cs="Malgun Gothic" w:eastAsia="Malgun Gothic"/>
          <w:shadow w:val="0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обе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shadow w:val="0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5"/>
          <w:w w:val="95"/>
          <w:sz w:val="23"/>
          <w:szCs w:val="23"/>
        </w:rPr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спечить</w:t>
      </w:r>
      <w:r>
        <w:rPr>
          <w:rFonts w:ascii="Malgun Gothic" w:hAnsi="Malgun Gothic" w:cs="Malgun Gothic" w:eastAsia="Malgun Gothic"/>
          <w:shadow w:val="0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среднегодовой</w:t>
      </w:r>
      <w:r>
        <w:rPr>
          <w:rFonts w:ascii="Malgun Gothic" w:hAnsi="Malgun Gothic" w:cs="Malgun Gothic" w:eastAsia="Malgun Gothic"/>
          <w:shadow w:val="0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темп</w:t>
      </w:r>
      <w:r>
        <w:rPr>
          <w:rFonts w:ascii="Malgun Gothic" w:hAnsi="Malgun Gothic" w:cs="Malgun Gothic" w:eastAsia="Malgun Gothic"/>
          <w:shadow w:val="0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относительного</w:t>
      </w:r>
      <w:r>
        <w:rPr>
          <w:rFonts w:ascii="Malgun Gothic" w:hAnsi="Malgun Gothic" w:cs="Malgun Gothic" w:eastAsia="Malgun Gothic"/>
          <w:shadow w:val="0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shadow w:val="0"/>
          <w:color w:val="231F20"/>
          <w:spacing w:val="-2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ИОК,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равный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3"/>
          <w:szCs w:val="23"/>
        </w:rPr>
      </w:r>
    </w:p>
    <w:p>
      <w:pPr>
        <w:spacing w:after="0" w:line="169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line="402" w:lineRule="exact"/>
        <w:ind w:left="0" w:right="246" w:firstLine="0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172.100204pt;margin-top:13.185373pt;width:14.732pt;height:.1pt;mso-position-horizontal-relative:page;mso-position-vertical-relative:paragraph;z-index:-12520" coordorigin="3442,264" coordsize="295,2">
            <v:shape style="position:absolute;left:3442;top:264;width:295;height:2" coordorigin="3442,264" coordsize="295,0" path="m3442,264l3737,264e" filled="f" stroked="t" strokeweight=".481pt" strokecolor="#000000">
              <v:path arrowok="t"/>
            </v:shape>
            <w10:wrap type="none"/>
          </v:group>
        </w:pict>
      </w:r>
      <w:r>
        <w:rPr/>
        <w:pict>
          <v:group style="position:absolute;margin-left:207.169693pt;margin-top:18.449673pt;width:27.583pt;height:3.6305pt;mso-position-horizontal-relative:page;mso-position-vertical-relative:paragraph;z-index:-12519" coordorigin="4143,369" coordsize="552,73">
            <v:group style="position:absolute;left:4229;top:436;width:113;height:2" coordorigin="4229,436" coordsize="113,2">
              <v:shape style="position:absolute;left:4229;top:436;width:113;height:2" coordorigin="4229,436" coordsize="113,0" path="m4229,436l4342,436e" filled="f" stroked="t" strokeweight=".594pt" strokecolor="#231F20">
                <v:path arrowok="t"/>
              </v:shape>
            </v:group>
            <v:group style="position:absolute;left:4148;top:374;width:542;height:2" coordorigin="4148,374" coordsize="542,2">
              <v:shape style="position:absolute;left:4148;top:374;width:542;height:2" coordorigin="4148,374" coordsize="542,0" path="m4148,374l4690,374e" filled="f" stroked="t" strokeweight=".5pt" strokecolor="#231F2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08.949493pt;margin-top:4.699673pt;width:16.678pt;height:.1pt;mso-position-horizontal-relative:page;mso-position-vertical-relative:paragraph;z-index:-12518" coordorigin="4179,94" coordsize="334,2">
            <v:shape style="position:absolute;left:4179;top:94;width:334;height:2" coordorigin="4179,94" coordsize="334,0" path="m4179,94l4513,94e" filled="f" stroked="t" strokeweight=".594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position w:val="-13"/>
          <w:sz w:val="24"/>
          <w:szCs w:val="24"/>
        </w:rPr>
        <w:t>∆</w:t>
      </w:r>
      <w:r>
        <w:rPr>
          <w:rFonts w:ascii="Cambria Math" w:hAnsi="Cambria Math" w:cs="Cambria Math" w:eastAsia="Cambria Math"/>
          <w:color w:val="231F20"/>
          <w:spacing w:val="19"/>
          <w:w w:val="105"/>
          <w:position w:val="-13"/>
          <w:sz w:val="24"/>
          <w:szCs w:val="24"/>
        </w:rPr>
        <w:t>G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cp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tabs>
          <w:tab w:pos="3842" w:val="left" w:leader="none"/>
          <w:tab w:pos="4223" w:val="left" w:leader="none"/>
        </w:tabs>
        <w:spacing w:line="155" w:lineRule="exact"/>
        <w:ind w:left="2912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shape style="position:absolute;margin-left:211.086197pt;margin-top:.139365pt;width:6.48pt;height:12pt;mso-position-horizontal-relative:page;mso-position-vertical-relative:paragraph;z-index:-12513" type="#_x0000_t202" filled="f" stroked="f">
            <v:textbox inset="0,0,0,0">
              <w:txbxContent>
                <w:p>
                  <w:pPr>
                    <w:spacing w:line="240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5"/>
                      <w:sz w:val="24"/>
                      <w:szCs w:val="24"/>
                    </w:rPr>
                    <w:t>η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Euclid" w:hAnsi="Euclid" w:cs="Euclid" w:eastAsia="Euclid"/>
          <w:spacing w:val="-1"/>
          <w:w w:val="105"/>
          <w:sz w:val="19"/>
          <w:szCs w:val="19"/>
        </w:rPr>
        <w:t>D</w:t>
      </w:r>
      <w:r>
        <w:rPr>
          <w:rFonts w:ascii="Times New Roman" w:hAnsi="Times New Roman" w:cs="Times New Roman" w:eastAsia="Times New Roman"/>
          <w:i/>
          <w:w w:val="105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i/>
          <w:spacing w:val="-33"/>
          <w:w w:val="105"/>
          <w:sz w:val="19"/>
          <w:szCs w:val="19"/>
        </w:rPr>
        <w:t> </w:t>
      </w:r>
      <w:r>
        <w:rPr>
          <w:rFonts w:ascii="Malgun Gothic" w:hAnsi="Malgun Gothic" w:cs="Malgun Gothic" w:eastAsia="Malgun Gothic"/>
          <w:color w:val="231F20"/>
          <w:w w:val="105"/>
          <w:position w:val="8"/>
          <w:sz w:val="13"/>
          <w:szCs w:val="13"/>
        </w:rPr>
        <w:t>cp</w:t>
      </w:r>
      <w:r>
        <w:rPr>
          <w:rFonts w:ascii="Malgun Gothic" w:hAnsi="Malgun Gothic" w:cs="Malgun Gothic" w:eastAsia="Malgun Gothic"/>
          <w:color w:val="231F20"/>
          <w:spacing w:val="3"/>
          <w:w w:val="105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10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w w:val="105"/>
          <w:sz w:val="23"/>
          <w:szCs w:val="23"/>
        </w:rPr>
        <w:tab/>
      </w:r>
      <w:r>
        <w:rPr>
          <w:rFonts w:ascii="Arial" w:hAnsi="Arial" w:cs="Arial" w:eastAsia="Arial"/>
          <w:color w:val="231F20"/>
          <w:w w:val="105"/>
          <w:position w:val="-1"/>
          <w:sz w:val="14"/>
          <w:szCs w:val="14"/>
        </w:rPr>
        <w:t>cp</w:t>
      </w:r>
      <w:r>
        <w:rPr>
          <w:rFonts w:ascii="Arial" w:hAnsi="Arial" w:cs="Arial" w:eastAsia="Arial"/>
          <w:color w:val="231F20"/>
          <w:w w:val="105"/>
          <w:position w:val="-1"/>
          <w:sz w:val="14"/>
          <w:szCs w:val="14"/>
        </w:rPr>
        <w:tab/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30" w:lineRule="exact"/>
        <w:ind w:left="0" w:right="466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i/>
          <w:color w:val="231F20"/>
          <w:w w:val="90"/>
          <w:sz w:val="14"/>
          <w:szCs w:val="14"/>
        </w:rPr>
        <w:t>C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337" w:lineRule="exact"/>
        <w:ind w:left="87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w w:val="100"/>
        </w:rPr>
        <w:br w:type="column"/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  <w:r>
        <w:rPr>
          <w:rFonts w:ascii="Malgun Gothic" w:hAnsi="Malgun Gothic" w:cs="Malgun Gothic" w:eastAsia="Malgun Gothic"/>
          <w:spacing w:val="-17"/>
          <w:w w:val="100"/>
          <w:sz w:val="24"/>
          <w:szCs w:val="24"/>
          <w:u w:val="single" w:color="000000"/>
        </w:rPr>
        <w:t>2</w:t>
      </w:r>
      <w:r>
        <w:rPr>
          <w:rFonts w:ascii="Malgun Gothic" w:hAnsi="Malgun Gothic" w:cs="Malgun Gothic" w:eastAsia="Malgun Gothic"/>
          <w:spacing w:val="5"/>
          <w:w w:val="100"/>
          <w:sz w:val="24"/>
          <w:szCs w:val="24"/>
          <w:u w:val="single" w:color="000000"/>
        </w:rPr>
        <w:t>,</w:t>
      </w:r>
      <w:r>
        <w:rPr>
          <w:rFonts w:ascii="Malgun Gothic" w:hAnsi="Malgun Gothic" w:cs="Malgun Gothic" w:eastAsia="Malgun Gothic"/>
          <w:w w:val="100"/>
          <w:sz w:val="24"/>
          <w:szCs w:val="24"/>
          <w:u w:val="single" w:color="000000"/>
        </w:rPr>
        <w:t>6</w:t>
      </w:r>
      <w:r>
        <w:rPr>
          <w:rFonts w:ascii="Malgun Gothic" w:hAnsi="Malgun Gothic" w:cs="Malgun Gothic" w:eastAsia="Malgun Gothic"/>
          <w:w w:val="100"/>
          <w:sz w:val="24"/>
          <w:szCs w:val="24"/>
          <w:u w:val="single" w:color="000000"/>
        </w:rPr>
        <w:t>%</w:t>
      </w:r>
      <w:r>
        <w:rPr>
          <w:rFonts w:ascii="Malgun Gothic" w:hAnsi="Malgun Gothic" w:cs="Malgun Gothic" w:eastAsia="Malgun Gothic"/>
          <w:w w:val="101"/>
          <w:sz w:val="24"/>
          <w:szCs w:val="24"/>
        </w:rPr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line="339" w:lineRule="exact"/>
        <w:ind w:left="126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spacing w:val="-16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spacing w:val="2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w w:val="95"/>
          <w:sz w:val="24"/>
          <w:szCs w:val="24"/>
        </w:rPr>
        <w:t>59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line="120" w:lineRule="exact" w:before="3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tabs>
          <w:tab w:pos="2568" w:val="left" w:leader="none"/>
        </w:tabs>
        <w:ind w:left="69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4,4%,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(1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6)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  <w:cols w:num="3" w:equalWidth="0">
            <w:col w:w="4388" w:space="40"/>
            <w:col w:w="599" w:space="40"/>
            <w:col w:w="3148"/>
          </w:cols>
        </w:sectPr>
      </w:pPr>
    </w:p>
    <w:p>
      <w:pPr>
        <w:spacing w:line="161" w:lineRule="auto" w:before="57"/>
        <w:ind w:left="443" w:right="112" w:firstLine="0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361.570099pt;margin-top:4.155679pt;width:14.732pt;height:.1pt;mso-position-horizontal-relative:page;mso-position-vertical-relative:paragraph;z-index:-12517" coordorigin="7231,83" coordsize="295,2">
            <v:shape style="position:absolute;left:7231;top:83;width:295;height:2" coordorigin="7231,83" coordsize="295,0" path="m7231,83l7526,83e" filled="f" stroked="t" strokeweight=".481pt" strokecolor="#000000">
              <v:path arrowok="t"/>
            </v:shape>
            <w10:wrap type="none"/>
          </v:group>
        </w:pict>
      </w:r>
      <w:r>
        <w:rPr/>
        <w:pict>
          <v:group style="position:absolute;margin-left:203.0961pt;margin-top:51.824978pt;width:14.732pt;height:.1pt;mso-position-horizontal-relative:page;mso-position-vertical-relative:paragraph;z-index:-12516" coordorigin="4062,1036" coordsize="295,2">
            <v:shape style="position:absolute;left:4062;top:1036;width:295;height:2" coordorigin="4062,1036" coordsize="295,0" path="m4062,1036l4357,1036e" filled="f" stroked="t" strokeweight=".481pt" strokecolor="#00000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7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1,6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больше,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запланировано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Минфином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РФ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(</w:t>
      </w:r>
      <w:r>
        <w:rPr>
          <w:rFonts w:ascii="Euclid" w:hAnsi="Euclid" w:cs="Euclid" w:eastAsia="Euclid"/>
          <w:color w:val="000000"/>
          <w:spacing w:val="-1"/>
          <w:w w:val="95"/>
          <w:sz w:val="19"/>
          <w:szCs w:val="19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95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-31"/>
          <w:w w:val="95"/>
          <w:sz w:val="19"/>
          <w:szCs w:val="19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3"/>
          <w:szCs w:val="13"/>
        </w:rPr>
        <w:t>cp</w:t>
      </w:r>
      <w:r>
        <w:rPr>
          <w:rFonts w:ascii="Malgun Gothic" w:hAnsi="Malgun Gothic" w:cs="Malgun Gothic" w:eastAsia="Malgun Gothic"/>
          <w:color w:val="231F20"/>
          <w:spacing w:val="11"/>
          <w:w w:val="95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2,8%)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Однако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нынешнем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экономическом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порядке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приведет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базовой</w:t>
      </w:r>
      <w:r>
        <w:rPr>
          <w:rFonts w:ascii="Malgun Gothic" w:hAnsi="Malgun Gothic" w:cs="Malgun Gothic" w:eastAsia="Malgun Gothic"/>
          <w:color w:val="231F20"/>
          <w:w w:val="9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потребительской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инфляциям,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равным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1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before="19"/>
        <w:ind w:left="2495" w:right="0" w:firstLine="0"/>
        <w:jc w:val="left"/>
        <w:rPr>
          <w:rFonts w:ascii="Times New Roman" w:hAnsi="Times New Roman" w:cs="Times New Roman" w:eastAsia="Times New Roman"/>
          <w:sz w:val="19"/>
          <w:szCs w:val="19"/>
        </w:rPr>
      </w:pPr>
      <w:r>
        <w:rPr/>
        <w:pict>
          <v:shape style="position:absolute;margin-left:218.169601pt;margin-top:8.889804pt;width:6.67667pt;height:6.67pt;mso-position-horizontal-relative:page;mso-position-vertical-relative:paragraph;z-index:-12512" type="#_x0000_t202" filled="f" stroked="f">
            <v:textbox inset="0,0,0,0">
              <w:txbxContent>
                <w:p>
                  <w:pPr>
                    <w:spacing w:line="133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3"/>
                      <w:szCs w:val="13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95"/>
                      <w:sz w:val="13"/>
                      <w:szCs w:val="13"/>
                    </w:rPr>
                    <w:t>cp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10"/>
          <w:sz w:val="23"/>
          <w:szCs w:val="23"/>
        </w:rPr>
        <w:t>D</w:t>
      </w:r>
      <w:r>
        <w:rPr>
          <w:rFonts w:ascii="Malgun Gothic" w:hAnsi="Malgun Gothic" w:cs="Malgun Gothic" w:eastAsia="Malgun Gothic"/>
          <w:color w:val="231F20"/>
          <w:w w:val="110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spacing w:val="-54"/>
          <w:w w:val="11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1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54"/>
          <w:w w:val="11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w w:val="110"/>
          <w:position w:val="-6"/>
          <w:sz w:val="13"/>
          <w:szCs w:val="13"/>
        </w:rPr>
        <w:t>Ф/С</w:t>
      </w:r>
      <w:r>
        <w:rPr>
          <w:rFonts w:ascii="Malgun Gothic" w:hAnsi="Malgun Gothic" w:cs="Malgun Gothic" w:eastAsia="Malgun Gothic"/>
          <w:color w:val="231F20"/>
          <w:spacing w:val="-31"/>
          <w:w w:val="110"/>
          <w:position w:val="-6"/>
          <w:sz w:val="13"/>
          <w:szCs w:val="13"/>
        </w:rPr>
        <w:t> </w:t>
      </w:r>
      <w:r>
        <w:rPr>
          <w:rFonts w:ascii="Euclid" w:hAnsi="Euclid" w:cs="Euclid" w:eastAsia="Euclid"/>
          <w:color w:val="000000"/>
          <w:spacing w:val="-1"/>
          <w:w w:val="110"/>
          <w:sz w:val="19"/>
          <w:szCs w:val="19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110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color w:val="000000"/>
          <w:w w:val="100"/>
          <w:sz w:val="19"/>
          <w:szCs w:val="19"/>
        </w:rPr>
      </w:r>
    </w:p>
    <w:p>
      <w:pPr>
        <w:spacing w:before="16"/>
        <w:ind w:left="1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100"/>
        </w:rPr>
        <w:br w:type="column"/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3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2,0</w:t>
      </w:r>
      <w:r>
        <w:rPr>
          <w:rFonts w:ascii="Malgun Gothic" w:hAnsi="Malgun Gothic" w:cs="Malgun Gothic" w:eastAsia="Malgun Gothic"/>
          <w:color w:val="231F20"/>
          <w:spacing w:val="-32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×</w:t>
      </w:r>
      <w:r>
        <w:rPr>
          <w:rFonts w:ascii="Arial" w:hAnsi="Arial" w:cs="Arial" w:eastAsia="Arial"/>
          <w:color w:val="231F20"/>
          <w:spacing w:val="-1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4,4%</w:t>
      </w:r>
      <w:r>
        <w:rPr>
          <w:rFonts w:ascii="Malgun Gothic" w:hAnsi="Malgun Gothic" w:cs="Malgun Gothic" w:eastAsia="Malgun Gothic"/>
          <w:color w:val="231F20"/>
          <w:spacing w:val="-3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3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8,8%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  <w:cols w:num="2" w:equalWidth="0">
            <w:col w:w="3977" w:space="40"/>
            <w:col w:w="4198"/>
          </w:cols>
        </w:sectPr>
      </w:pPr>
    </w:p>
    <w:p>
      <w:pPr>
        <w:spacing w:line="393" w:lineRule="exact"/>
        <w:ind w:left="2383" w:right="0" w:firstLine="0"/>
        <w:jc w:val="left"/>
        <w:rPr>
          <w:rFonts w:ascii="Times New Roman" w:hAnsi="Times New Roman" w:cs="Times New Roman" w:eastAsia="Times New Roman"/>
          <w:sz w:val="19"/>
          <w:szCs w:val="19"/>
        </w:rPr>
      </w:pPr>
      <w:r>
        <w:rPr/>
        <w:pict>
          <v:group style="position:absolute;margin-left:212.403305pt;margin-top:4.498548pt;width:14.732pt;height:.1pt;mso-position-horizontal-relative:page;mso-position-vertical-relative:paragraph;z-index:-12515" coordorigin="4248,90" coordsize="295,2">
            <v:shape style="position:absolute;left:4248;top:90;width:295;height:2" coordorigin="4248,90" coordsize="295,0" path="m4248,90l4543,90e" filled="f" stroked="t" strokeweight=".481pt" strokecolor="#000000">
              <v:path arrowok="t"/>
            </v:shape>
            <w10:wrap type="none"/>
          </v:group>
        </w:pict>
      </w:r>
      <w:r>
        <w:rPr/>
        <w:pict>
          <v:shape style="position:absolute;margin-left:227.476807pt;margin-top:5.540381pt;width:6.67667pt;height:6.67pt;mso-position-horizontal-relative:page;mso-position-vertical-relative:paragraph;z-index:-12511" type="#_x0000_t202" filled="f" stroked="f">
            <v:textbox inset="0,0,0,0">
              <w:txbxContent>
                <w:p>
                  <w:pPr>
                    <w:spacing w:line="133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3"/>
                      <w:szCs w:val="13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95"/>
                      <w:sz w:val="13"/>
                      <w:szCs w:val="13"/>
                    </w:rPr>
                    <w:t>cp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w w:val="10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9"/>
          <w:w w:val="10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D</w:t>
      </w:r>
      <w:r>
        <w:rPr>
          <w:rFonts w:ascii="Malgun Gothic" w:hAnsi="Malgun Gothic" w:cs="Malgun Gothic" w:eastAsia="Malgun Gothic"/>
          <w:color w:val="231F20"/>
          <w:w w:val="105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spacing w:val="-29"/>
          <w:w w:val="10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8"/>
          <w:w w:val="105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105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w w:val="105"/>
          <w:position w:val="-6"/>
          <w:sz w:val="13"/>
          <w:szCs w:val="13"/>
        </w:rPr>
        <w:t>ФН/С</w:t>
      </w:r>
      <w:r>
        <w:rPr>
          <w:rFonts w:ascii="Malgun Gothic" w:hAnsi="Malgun Gothic" w:cs="Malgun Gothic" w:eastAsia="Malgun Gothic"/>
          <w:color w:val="231F20"/>
          <w:spacing w:val="-18"/>
          <w:w w:val="105"/>
          <w:position w:val="-6"/>
          <w:sz w:val="13"/>
          <w:szCs w:val="13"/>
        </w:rPr>
        <w:t> </w:t>
      </w:r>
      <w:r>
        <w:rPr>
          <w:rFonts w:ascii="Euclid" w:hAnsi="Euclid" w:cs="Euclid" w:eastAsia="Euclid"/>
          <w:color w:val="000000"/>
          <w:spacing w:val="-1"/>
          <w:w w:val="105"/>
          <w:sz w:val="19"/>
          <w:szCs w:val="19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105"/>
          <w:sz w:val="19"/>
          <w:szCs w:val="19"/>
        </w:rPr>
        <w:t>C</w:t>
      </w:r>
      <w:r>
        <w:rPr>
          <w:rFonts w:ascii="Times New Roman" w:hAnsi="Times New Roman" w:cs="Times New Roman" w:eastAsia="Times New Roman"/>
          <w:color w:val="000000"/>
          <w:w w:val="100"/>
          <w:sz w:val="19"/>
          <w:szCs w:val="19"/>
        </w:rPr>
      </w:r>
    </w:p>
    <w:p>
      <w:pPr>
        <w:tabs>
          <w:tab w:pos="3431" w:val="left" w:leader="none"/>
        </w:tabs>
        <w:spacing w:line="345" w:lineRule="exact"/>
        <w:ind w:left="1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0"/>
        </w:rPr>
        <w:br w:type="column"/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1,2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×</w:t>
      </w:r>
      <w:r>
        <w:rPr>
          <w:rFonts w:ascii="Arial" w:hAnsi="Arial" w:cs="Arial" w:eastAsia="Arial"/>
          <w:color w:val="231F20"/>
          <w:spacing w:val="-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4,4%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5,3%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(1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7)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45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  <w:cols w:num="2" w:equalWidth="0">
            <w:col w:w="4164" w:space="40"/>
            <w:col w:w="4011"/>
          </w:cols>
        </w:sectPr>
      </w:pPr>
    </w:p>
    <w:p>
      <w:pPr>
        <w:spacing w:line="120" w:lineRule="exact" w:before="10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numPr>
          <w:ilvl w:val="0"/>
          <w:numId w:val="3"/>
        </w:numPr>
        <w:tabs>
          <w:tab w:pos="778" w:val="left" w:leader="none"/>
        </w:tabs>
        <w:spacing w:line="250" w:lineRule="auto" w:before="46"/>
        <w:ind w:left="445" w:right="1534" w:hanging="2"/>
        <w:jc w:val="left"/>
        <w:rPr>
          <w:b w:val="0"/>
          <w:bCs w:val="0"/>
        </w:rPr>
      </w:pPr>
      <w:r>
        <w:rPr>
          <w:color w:val="231F20"/>
          <w:spacing w:val="-1"/>
          <w:w w:val="85"/>
        </w:rPr>
        <w:t>Р</w:t>
      </w:r>
      <w:r>
        <w:rPr>
          <w:color w:val="231F20"/>
          <w:spacing w:val="8"/>
          <w:w w:val="85"/>
        </w:rPr>
        <w:t>Е</w:t>
      </w:r>
      <w:r>
        <w:rPr>
          <w:color w:val="231F20"/>
          <w:spacing w:val="1"/>
          <w:w w:val="85"/>
        </w:rPr>
        <w:t>З</w:t>
      </w:r>
      <w:r>
        <w:rPr>
          <w:color w:val="231F20"/>
          <w:w w:val="85"/>
        </w:rPr>
        <w:t>Е</w:t>
      </w:r>
      <w:r>
        <w:rPr>
          <w:color w:val="231F20"/>
          <w:spacing w:val="-1"/>
          <w:w w:val="85"/>
        </w:rPr>
        <w:t>Р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Ы</w:t>
      </w:r>
      <w:r>
        <w:rPr>
          <w:color w:val="231F20"/>
          <w:spacing w:val="45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45"/>
          <w:w w:val="85"/>
        </w:rPr>
        <w:t> </w:t>
      </w:r>
      <w:r>
        <w:rPr>
          <w:color w:val="231F20"/>
          <w:spacing w:val="-6"/>
          <w:w w:val="85"/>
        </w:rPr>
        <w:t>С</w:t>
      </w:r>
      <w:r>
        <w:rPr>
          <w:color w:val="231F20"/>
          <w:w w:val="85"/>
        </w:rPr>
        <w:t>О</w:t>
      </w:r>
      <w:r>
        <w:rPr>
          <w:color w:val="231F20"/>
          <w:spacing w:val="4"/>
          <w:w w:val="85"/>
        </w:rPr>
        <w:t>Б</w:t>
      </w:r>
      <w:r>
        <w:rPr>
          <w:color w:val="231F20"/>
          <w:spacing w:val="9"/>
          <w:w w:val="85"/>
        </w:rPr>
        <w:t>С</w:t>
      </w:r>
      <w:r>
        <w:rPr>
          <w:color w:val="231F20"/>
          <w:spacing w:val="1"/>
          <w:w w:val="85"/>
        </w:rPr>
        <w:t>Т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ННЫ</w:t>
      </w:r>
      <w:r>
        <w:rPr>
          <w:color w:val="231F20"/>
          <w:w w:val="85"/>
        </w:rPr>
        <w:t>Е</w:t>
      </w:r>
      <w:r>
        <w:rPr>
          <w:color w:val="231F20"/>
          <w:spacing w:val="45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9"/>
          <w:w w:val="85"/>
        </w:rPr>
        <w:t>С</w:t>
      </w:r>
      <w:r>
        <w:rPr>
          <w:color w:val="231F20"/>
          <w:spacing w:val="-2"/>
          <w:w w:val="85"/>
        </w:rPr>
        <w:t>Т</w:t>
      </w:r>
      <w:r>
        <w:rPr>
          <w:color w:val="231F20"/>
          <w:spacing w:val="3"/>
          <w:w w:val="85"/>
        </w:rPr>
        <w:t>О</w:t>
      </w:r>
      <w:r>
        <w:rPr>
          <w:color w:val="231F20"/>
          <w:w w:val="85"/>
        </w:rPr>
        <w:t>Ч</w:t>
      </w:r>
      <w:r>
        <w:rPr>
          <w:color w:val="231F20"/>
          <w:w w:val="85"/>
        </w:rPr>
        <w:t>НИ</w:t>
      </w:r>
      <w:r>
        <w:rPr>
          <w:color w:val="231F20"/>
          <w:spacing w:val="2"/>
          <w:w w:val="85"/>
        </w:rPr>
        <w:t>К</w:t>
      </w:r>
      <w:r>
        <w:rPr>
          <w:color w:val="231F20"/>
          <w:w w:val="85"/>
        </w:rPr>
        <w:t>И</w:t>
      </w:r>
      <w:r>
        <w:rPr>
          <w:color w:val="231F20"/>
          <w:w w:val="92"/>
        </w:rPr>
        <w:t> </w:t>
      </w:r>
      <w:r>
        <w:rPr>
          <w:color w:val="231F20"/>
          <w:w w:val="90"/>
        </w:rPr>
        <w:t>Ф</w:t>
      </w:r>
      <w:r>
        <w:rPr>
          <w:color w:val="231F20"/>
          <w:w w:val="90"/>
        </w:rPr>
        <w:t>И</w:t>
      </w:r>
      <w:r>
        <w:rPr>
          <w:color w:val="231F20"/>
          <w:spacing w:val="4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И</w:t>
      </w:r>
      <w:r>
        <w:rPr>
          <w:color w:val="231F20"/>
          <w:spacing w:val="3"/>
          <w:w w:val="90"/>
        </w:rPr>
        <w:t>Р</w:t>
      </w:r>
      <w:r>
        <w:rPr>
          <w:color w:val="231F20"/>
          <w:w w:val="90"/>
        </w:rPr>
        <w:t>О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spacing w:val="-24"/>
          <w:w w:val="90"/>
        </w:rPr>
        <w:t> </w:t>
      </w:r>
      <w:r>
        <w:rPr>
          <w:color w:val="231F20"/>
          <w:spacing w:val="1"/>
          <w:w w:val="90"/>
        </w:rPr>
        <w:t>Э</w:t>
      </w:r>
      <w:r>
        <w:rPr>
          <w:color w:val="231F20"/>
          <w:spacing w:val="-6"/>
          <w:w w:val="90"/>
        </w:rPr>
        <w:t>К</w:t>
      </w:r>
      <w:r>
        <w:rPr>
          <w:color w:val="231F20"/>
          <w:w w:val="90"/>
        </w:rPr>
        <w:t>ОНО</w:t>
      </w:r>
      <w:r>
        <w:rPr>
          <w:color w:val="231F20"/>
          <w:spacing w:val="1"/>
          <w:w w:val="90"/>
        </w:rPr>
        <w:t>М</w:t>
      </w:r>
      <w:r>
        <w:rPr>
          <w:color w:val="231F20"/>
          <w:w w:val="90"/>
        </w:rPr>
        <w:t>И</w:t>
      </w:r>
      <w:r>
        <w:rPr>
          <w:color w:val="231F20"/>
          <w:spacing w:val="2"/>
          <w:w w:val="90"/>
        </w:rPr>
        <w:t>К</w:t>
      </w:r>
      <w:r>
        <w:rPr>
          <w:color w:val="231F20"/>
          <w:w w:val="90"/>
        </w:rPr>
        <w:t>И</w:t>
      </w:r>
      <w:r>
        <w:rPr>
          <w:color w:val="231F20"/>
          <w:spacing w:val="-23"/>
          <w:w w:val="90"/>
        </w:rPr>
        <w:t> 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-7"/>
          <w:w w:val="90"/>
        </w:rPr>
        <w:t>С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ИИ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65" w:lineRule="auto" w:before="76"/>
        <w:ind w:left="443" w:right="117" w:firstLine="283"/>
        <w:jc w:val="both"/>
      </w:pPr>
      <w:r>
        <w:rPr>
          <w:color w:val="231F20"/>
          <w:w w:val="95"/>
        </w:rPr>
        <w:t>Под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резервами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обычно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имеют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виду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ресурсы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золот</w:t>
      </w:r>
      <w:r>
        <w:rPr>
          <w:color w:val="231F20"/>
          <w:spacing w:val="3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лю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ны</w:t>
      </w:r>
      <w:r>
        <w:rPr>
          <w:color w:val="231F20"/>
          <w:w w:val="95"/>
        </w:rPr>
        <w:t>х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зе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ов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ВР</w:t>
      </w:r>
      <w:r>
        <w:rPr>
          <w:color w:val="231F20"/>
          <w:w w:val="95"/>
        </w:rPr>
        <w:t>)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да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ци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ал</w:t>
      </w:r>
      <w:r>
        <w:rPr>
          <w:color w:val="231F20"/>
          <w:w w:val="95"/>
        </w:rPr>
        <w:t>ь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ог</w:t>
      </w:r>
      <w:r>
        <w:rPr>
          <w:color w:val="231F20"/>
          <w:w w:val="95"/>
        </w:rPr>
        <w:t>о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бл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ос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стояния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(ФНБ)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 w:before="10"/>
        <w:ind w:left="443" w:right="116" w:firstLine="283"/>
        <w:jc w:val="both"/>
      </w:pPr>
      <w:r>
        <w:rPr>
          <w:color w:val="231F20"/>
          <w:w w:val="95"/>
        </w:rPr>
        <w:t>Видно,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период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1992–2024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-5"/>
          <w:w w:val="85"/>
        </w:rPr>
        <w:t> </w:t>
      </w:r>
      <w:r>
        <w:rPr>
          <w:color w:val="231F20"/>
          <w:w w:val="95"/>
        </w:rPr>
        <w:t>ЗВР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выросли</w:t>
      </w:r>
      <w:r>
        <w:rPr>
          <w:color w:val="231F20"/>
          <w:w w:val="94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5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609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Б</w:t>
      </w:r>
      <w:r>
        <w:rPr>
          <w:color w:val="231F20"/>
          <w:w w:val="95"/>
        </w:rPr>
        <w:t>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или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120</w:t>
      </w:r>
      <w:r>
        <w:rPr>
          <w:rFonts w:ascii="Times New Roman" w:hAnsi="Times New Roman" w:cs="Times New Roman" w:eastAsia="Times New Roman"/>
          <w:b/>
          <w:bCs/>
          <w:color w:val="231F20"/>
          <w:spacing w:val="28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ра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з</w:t>
      </w:r>
      <w:r>
        <w:rPr>
          <w:color w:val="231F20"/>
          <w:w w:val="85"/>
        </w:rPr>
        <w:t>�</w:t>
      </w:r>
      <w:r>
        <w:rPr>
          <w:color w:val="231F20"/>
          <w:spacing w:val="11"/>
          <w:w w:val="85"/>
        </w:rPr>
        <w:t> </w:t>
      </w:r>
      <w:r>
        <w:rPr>
          <w:color w:val="231F20"/>
          <w:w w:val="95"/>
        </w:rPr>
        <w:t>Отнесенный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душу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насел</w:t>
      </w:r>
      <w:r>
        <w:rPr>
          <w:color w:val="231F20"/>
          <w:spacing w:val="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ния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(</w:t>
      </w:r>
      <w:r>
        <w:rPr>
          <w:rFonts w:ascii="Georgia" w:hAnsi="Georgia" w:cs="Georgia" w:eastAsia="Georgia"/>
          <w:i/>
          <w:color w:val="231F20"/>
          <w:w w:val="95"/>
        </w:rPr>
        <w:t>N</w:t>
      </w:r>
      <w:r>
        <w:rPr>
          <w:rFonts w:ascii="Georgia" w:hAnsi="Georgia" w:cs="Georgia" w:eastAsia="Georgia"/>
          <w:i/>
          <w:color w:val="231F20"/>
          <w:spacing w:val="-4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≈</w:t>
      </w:r>
      <w:r>
        <w:rPr>
          <w:rFonts w:ascii="Arial" w:hAnsi="Arial" w:cs="Arial" w:eastAsia="Arial"/>
          <w:color w:val="231F20"/>
          <w:spacing w:val="-13"/>
          <w:w w:val="95"/>
        </w:rPr>
        <w:t> </w:t>
      </w:r>
      <w:r>
        <w:rPr>
          <w:color w:val="231F20"/>
          <w:w w:val="95"/>
        </w:rPr>
        <w:t>146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млн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85"/>
        </w:rPr>
        <w:t>чел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)</w:t>
      </w:r>
      <w:r>
        <w:rPr>
          <w:color w:val="231F20"/>
          <w:spacing w:val="-23"/>
          <w:w w:val="85"/>
        </w:rPr>
        <w:t> </w:t>
      </w:r>
      <w:r>
        <w:rPr>
          <w:color w:val="231F20"/>
          <w:w w:val="95"/>
        </w:rPr>
        <w:t>этот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резерв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85"/>
        </w:rPr>
        <w:t>01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01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2025</w:t>
      </w:r>
      <w:r>
        <w:rPr>
          <w:color w:val="231F20"/>
          <w:spacing w:val="-24"/>
          <w:w w:val="85"/>
        </w:rPr>
        <w:t> </w:t>
      </w:r>
      <w:r>
        <w:rPr>
          <w:color w:val="231F20"/>
          <w:w w:val="95"/>
        </w:rPr>
        <w:t>был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равен</w:t>
      </w:r>
      <w:r>
        <w:rPr>
          <w:color w:val="231F20"/>
          <w:w w:val="91"/>
        </w:rPr>
        <w:t> </w:t>
      </w:r>
      <w:r>
        <w:rPr>
          <w:color w:val="231F20"/>
          <w:w w:val="85"/>
        </w:rPr>
        <w:t>4250</w:t>
      </w:r>
      <w:r>
        <w:rPr>
          <w:color w:val="231F20"/>
          <w:spacing w:val="-55"/>
          <w:w w:val="85"/>
        </w:rPr>
        <w:t> </w:t>
      </w:r>
      <w:r>
        <w:rPr>
          <w:color w:val="231F20"/>
          <w:w w:val="85"/>
        </w:rPr>
        <w:t>$</w:t>
      </w:r>
      <w:r>
        <w:rPr>
          <w:color w:val="231F20"/>
          <w:w w:val="85"/>
          <w:position w:val="-8"/>
          <w:sz w:val="16"/>
          <w:szCs w:val="16"/>
        </w:rPr>
        <w:t>Б</w:t>
      </w:r>
      <w:r>
        <w:rPr>
          <w:rFonts w:ascii="Georgia" w:hAnsi="Georgia" w:cs="Georgia" w:eastAsia="Georgia"/>
          <w:i/>
          <w:color w:val="231F20"/>
          <w:w w:val="85"/>
        </w:rPr>
        <w:t>/</w:t>
      </w:r>
      <w:r>
        <w:rPr>
          <w:color w:val="231F20"/>
          <w:w w:val="85"/>
        </w:rPr>
        <w:t>чел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14" w:lineRule="exact"/>
        <w:ind w:left="727" w:right="0"/>
        <w:jc w:val="left"/>
      </w:pPr>
      <w:r>
        <w:rPr>
          <w:color w:val="231F20"/>
          <w:spacing w:val="1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82"/>
          <w:w w:val="90"/>
        </w:rPr>
        <w:t> </w:t>
      </w:r>
      <w:r>
        <w:rPr>
          <w:color w:val="231F20"/>
          <w:spacing w:val="1"/>
          <w:w w:val="90"/>
        </w:rPr>
        <w:t>данны</w:t>
      </w:r>
      <w:r>
        <w:rPr>
          <w:color w:val="231F20"/>
          <w:w w:val="90"/>
        </w:rPr>
        <w:t>м</w:t>
      </w:r>
      <w:r>
        <w:rPr>
          <w:color w:val="231F20"/>
          <w:spacing w:val="83"/>
          <w:w w:val="90"/>
        </w:rPr>
        <w:t> </w:t>
      </w:r>
      <w:r>
        <w:rPr>
          <w:color w:val="231F20"/>
          <w:spacing w:val="1"/>
          <w:w w:val="90"/>
        </w:rPr>
        <w:t>Минфина</w:t>
      </w:r>
      <w:r>
        <w:rPr>
          <w:color w:val="231F20"/>
          <w:w w:val="90"/>
        </w:rPr>
        <w:t>,</w:t>
      </w:r>
      <w:r>
        <w:rPr>
          <w:color w:val="231F20"/>
          <w:spacing w:val="8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83"/>
          <w:w w:val="90"/>
        </w:rPr>
        <w:t> </w:t>
      </w:r>
      <w:r>
        <w:rPr>
          <w:color w:val="231F20"/>
          <w:spacing w:val="1"/>
          <w:w w:val="90"/>
        </w:rPr>
        <w:t>феврал</w:t>
      </w:r>
      <w:r>
        <w:rPr>
          <w:color w:val="231F20"/>
          <w:w w:val="90"/>
        </w:rPr>
        <w:t>е</w:t>
      </w:r>
      <w:r>
        <w:rPr>
          <w:color w:val="231F20"/>
          <w:spacing w:val="82"/>
          <w:w w:val="90"/>
        </w:rPr>
        <w:t> </w:t>
      </w:r>
      <w:r>
        <w:rPr>
          <w:color w:val="231F20"/>
          <w:spacing w:val="2"/>
          <w:w w:val="90"/>
        </w:rPr>
        <w:t>202</w:t>
      </w:r>
      <w:r>
        <w:rPr>
          <w:color w:val="231F20"/>
          <w:w w:val="90"/>
        </w:rPr>
        <w:t>2</w:t>
      </w:r>
      <w:r>
        <w:rPr>
          <w:color w:val="231F20"/>
          <w:spacing w:val="83"/>
          <w:w w:val="90"/>
        </w:rPr>
        <w:t> </w:t>
      </w:r>
      <w:r>
        <w:rPr>
          <w:color w:val="231F20"/>
          <w:spacing w:val="1"/>
          <w:w w:val="90"/>
        </w:rPr>
        <w:t>г</w:t>
      </w:r>
      <w:r>
        <w:rPr>
          <w:color w:val="231F20"/>
          <w:spacing w:val="6"/>
          <w:w w:val="90"/>
        </w:rPr>
        <w:t>�</w:t>
      </w:r>
      <w:r>
        <w:rPr>
          <w:color w:val="231F20"/>
          <w:w w:val="90"/>
        </w:rPr>
        <w:t>,</w:t>
      </w:r>
      <w:r>
        <w:rPr>
          <w:color w:val="231F20"/>
          <w:spacing w:val="82"/>
          <w:w w:val="90"/>
        </w:rPr>
        <w:t> </w:t>
      </w:r>
      <w:r>
        <w:rPr>
          <w:color w:val="231F20"/>
          <w:spacing w:val="1"/>
          <w:w w:val="90"/>
        </w:rPr>
        <w:t>посл</w:t>
      </w:r>
      <w:r>
        <w:rPr>
          <w:color w:val="231F20"/>
          <w:w w:val="90"/>
        </w:rPr>
        <w:t>е</w:t>
      </w:r>
      <w:r>
        <w:rPr>
          <w:color w:val="231F20"/>
          <w:spacing w:val="83"/>
          <w:w w:val="90"/>
        </w:rPr>
        <w:t> </w:t>
      </w:r>
      <w:r>
        <w:rPr>
          <w:color w:val="231F20"/>
          <w:spacing w:val="1"/>
          <w:w w:val="90"/>
        </w:rPr>
        <w:t>нача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146" w:lineRule="auto" w:before="11"/>
        <w:ind w:left="443" w:right="0"/>
        <w:jc w:val="left"/>
      </w:pPr>
      <w:r>
        <w:rPr>
          <w:color w:val="231F20"/>
          <w:spacing w:val="-1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СВО</w:t>
      </w:r>
      <w:r>
        <w:rPr>
          <w:color w:val="231F20"/>
          <w:w w:val="95"/>
        </w:rPr>
        <w:t>,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боле</w:t>
      </w:r>
      <w:r>
        <w:rPr>
          <w:color w:val="231F20"/>
          <w:w w:val="95"/>
        </w:rPr>
        <w:t>е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половин</w:t>
      </w:r>
      <w:r>
        <w:rPr>
          <w:color w:val="231F20"/>
          <w:w w:val="95"/>
        </w:rPr>
        <w:t>ы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общег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объем</w:t>
      </w:r>
      <w:r>
        <w:rPr>
          <w:color w:val="231F20"/>
          <w:w w:val="95"/>
        </w:rPr>
        <w:t>а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ЗВ</w:t>
      </w:r>
      <w:r>
        <w:rPr>
          <w:color w:val="231F20"/>
          <w:w w:val="95"/>
        </w:rPr>
        <w:t>Р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(окол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30</w:t>
      </w:r>
      <w:r>
        <w:rPr>
          <w:color w:val="231F20"/>
          <w:w w:val="95"/>
        </w:rPr>
        <w:t>0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Г</w:t>
      </w:r>
      <w:r>
        <w:rPr>
          <w:color w:val="231F20"/>
          <w:spacing w:val="-3"/>
          <w:w w:val="95"/>
        </w:rPr>
        <w:t>$</w:t>
      </w:r>
      <w:r>
        <w:rPr>
          <w:color w:val="231F20"/>
          <w:spacing w:val="-1"/>
          <w:w w:val="95"/>
          <w:position w:val="-8"/>
          <w:sz w:val="16"/>
          <w:szCs w:val="16"/>
        </w:rPr>
        <w:t>Б</w:t>
      </w:r>
      <w:r>
        <w:rPr>
          <w:color w:val="231F20"/>
          <w:w w:val="95"/>
        </w:rPr>
        <w:t>)</w:t>
      </w:r>
      <w:r>
        <w:rPr>
          <w:color w:val="231F20"/>
          <w:w w:val="121"/>
        </w:rPr>
        <w:t> </w:t>
      </w:r>
      <w:r>
        <w:rPr>
          <w:color w:val="231F20"/>
          <w:w w:val="90"/>
        </w:rPr>
        <w:t>оказалась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заморожена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вследствие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западных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санкций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after="0" w:line="146" w:lineRule="auto"/>
        <w:jc w:val="left"/>
        <w:sectPr>
          <w:type w:val="continuous"/>
          <w:pgSz w:w="9355" w:h="13620"/>
          <w:pgMar w:top="1340" w:bottom="280" w:left="520" w:right="620"/>
        </w:sectPr>
      </w:pPr>
    </w:p>
    <w:p>
      <w:pPr>
        <w:spacing w:line="130" w:lineRule="exact" w:before="8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42" w:lineRule="exact" w:before="69"/>
        <w:ind w:left="54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100"/>
          <w:sz w:val="24"/>
          <w:szCs w:val="24"/>
        </w:rPr>
        <w:t>Г$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50" w:lineRule="exact"/>
        <w:ind w:left="14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54.996498pt;margin-top:2.00766pt;width:365.127pt;height:234.868pt;mso-position-horizontal-relative:page;mso-position-vertical-relative:paragraph;z-index:-12510" coordorigin="1100,40" coordsize="7303,4697">
            <v:group style="position:absolute;left:1190;top:3970;width:7075;height:2" coordorigin="1190,3970" coordsize="7075,2">
              <v:shape style="position:absolute;left:1190;top:3970;width:7075;height:2" coordorigin="1190,3970" coordsize="7075,0" path="m1190,3970l8264,3970e" filled="f" stroked="t" strokeweight=".6pt" strokecolor="#939598">
                <v:path arrowok="t"/>
              </v:shape>
            </v:group>
            <v:group style="position:absolute;left:2493;top:3975;width:215;height:646" coordorigin="2493,3975" coordsize="215,646">
              <v:shape style="position:absolute;left:2493;top:3975;width:215;height:646" coordorigin="2493,3975" coordsize="215,646" path="m2708,3975l2493,3975,2493,4621,2708,4621,2708,3975xe" filled="t" fillcolor="#BFC8E6" stroked="f">
                <v:path arrowok="t"/>
                <v:fill type="solid"/>
              </v:shape>
            </v:group>
            <v:group style="position:absolute;left:1189;top:3318;width:7075;height:2" coordorigin="1189,3318" coordsize="7075,2">
              <v:shape style="position:absolute;left:1189;top:3318;width:7075;height:2" coordorigin="1189,3318" coordsize="7075,0" path="m1189,3318l8263,3318e" filled="f" stroked="t" strokeweight=".6pt" strokecolor="#939598">
                <v:path arrowok="t"/>
              </v:shape>
            </v:group>
            <v:group style="position:absolute;left:2493;top:3323;width:215;height:642" coordorigin="2493,3323" coordsize="215,642">
              <v:shape style="position:absolute;left:2493;top:3323;width:215;height:642" coordorigin="2493,3323" coordsize="215,642" path="m2708,3323l2493,3323,2493,3965,2708,3965,2708,3323xe" filled="t" fillcolor="#BFC8E6" stroked="f">
                <v:path arrowok="t"/>
                <v:fill type="solid"/>
              </v:shape>
            </v:group>
            <v:group style="position:absolute;left:1185;top:2662;width:7083;height:2" coordorigin="1185,2662" coordsize="7083,2">
              <v:shape style="position:absolute;left:1185;top:2662;width:7083;height:2" coordorigin="1185,2662" coordsize="7083,0" path="m1185,2662l8268,2662e" filled="f" stroked="t" strokeweight=".599pt" strokecolor="#939598">
                <v:path arrowok="t"/>
              </v:shape>
            </v:group>
            <v:group style="position:absolute;left:2493;top:2667;width:215;height:645" coordorigin="2493,2667" coordsize="215,645">
              <v:shape style="position:absolute;left:2493;top:2667;width:215;height:645" coordorigin="2493,2667" coordsize="215,645" path="m2708,2667l2493,2667,2493,3313,2708,3313,2708,2667xe" filled="t" fillcolor="#BFC8E6" stroked="f">
                <v:path arrowok="t"/>
                <v:fill type="solid"/>
              </v:shape>
            </v:group>
            <v:group style="position:absolute;left:1185;top:2009;width:7083;height:2" coordorigin="1185,2009" coordsize="7083,2">
              <v:shape style="position:absolute;left:1185;top:2009;width:7083;height:2" coordorigin="1185,2009" coordsize="7083,0" path="m1185,2009l8268,2009e" filled="f" stroked="t" strokeweight=".599pt" strokecolor="#939598">
                <v:path arrowok="t"/>
              </v:shape>
            </v:group>
            <v:group style="position:absolute;left:2493;top:2014;width:215;height:643" coordorigin="2493,2014" coordsize="215,643">
              <v:shape style="position:absolute;left:2493;top:2014;width:215;height:643" coordorigin="2493,2014" coordsize="215,643" path="m2708,2014l2493,2014,2493,2657,2708,2657,2708,2014xe" filled="t" fillcolor="#BFC8E6" stroked="f">
                <v:path arrowok="t"/>
                <v:fill type="solid"/>
              </v:shape>
            </v:group>
            <v:group style="position:absolute;left:1186;top:1360;width:7083;height:2" coordorigin="1186,1360" coordsize="7083,2">
              <v:shape style="position:absolute;left:1186;top:1360;width:7083;height:2" coordorigin="1186,1360" coordsize="7083,0" path="m1186,1360l8269,1360e" filled="f" stroked="t" strokeweight=".6pt" strokecolor="#939598">
                <v:path arrowok="t"/>
              </v:shape>
            </v:group>
            <v:group style="position:absolute;left:2493;top:1365;width:215;height:639" coordorigin="2493,1365" coordsize="215,639">
              <v:shape style="position:absolute;left:2493;top:1365;width:215;height:639" coordorigin="2493,1365" coordsize="215,639" path="m2708,1365l2493,1365,2493,2004,2708,2004,2708,1365xe" filled="t" fillcolor="#BFC8E6" stroked="f">
                <v:path arrowok="t"/>
                <v:fill type="solid"/>
              </v:shape>
            </v:group>
            <v:group style="position:absolute;left:2493;top:3970;width:215;height:2" coordorigin="2493,3970" coordsize="215,2">
              <v:shape style="position:absolute;left:2493;top:3970;width:215;height:2" coordorigin="2493,3970" coordsize="215,0" path="m2493,3970l2708,3970e" filled="f" stroked="t" strokeweight=".6pt" strokecolor="#878FA6">
                <v:path arrowok="t"/>
              </v:shape>
            </v:group>
            <v:group style="position:absolute;left:2493;top:3318;width:215;height:2" coordorigin="2493,3318" coordsize="215,2">
              <v:shape style="position:absolute;left:2493;top:3318;width:215;height:2" coordorigin="2493,3318" coordsize="215,0" path="m2493,3318l2708,3318e" filled="f" stroked="t" strokeweight=".6pt" strokecolor="#878FA6">
                <v:path arrowok="t"/>
              </v:shape>
            </v:group>
            <v:group style="position:absolute;left:2493;top:2662;width:215;height:2" coordorigin="2493,2662" coordsize="215,2">
              <v:shape style="position:absolute;left:2493;top:2662;width:215;height:2" coordorigin="2493,2662" coordsize="215,0" path="m2493,2662l2708,2662e" filled="f" stroked="t" strokeweight=".599pt" strokecolor="#878FA6">
                <v:path arrowok="t"/>
              </v:shape>
            </v:group>
            <v:group style="position:absolute;left:2493;top:2009;width:215;height:2" coordorigin="2493,2009" coordsize="215,2">
              <v:shape style="position:absolute;left:2493;top:2009;width:215;height:2" coordorigin="2493,2009" coordsize="215,0" path="m2493,2009l2708,2009e" filled="f" stroked="t" strokeweight=".599pt" strokecolor="#878FA6">
                <v:path arrowok="t"/>
              </v:shape>
            </v:group>
            <v:group style="position:absolute;left:1186;top:706;width:7082;height:2" coordorigin="1186,706" coordsize="7082,2">
              <v:shape style="position:absolute;left:1186;top:706;width:7082;height:2" coordorigin="1186,706" coordsize="7082,0" path="m1186,706l8268,706e" filled="f" stroked="t" strokeweight=".6pt" strokecolor="#939598">
                <v:path arrowok="t"/>
              </v:shape>
            </v:group>
            <v:group style="position:absolute;left:2493;top:711;width:215;height:645" coordorigin="2493,711" coordsize="215,645">
              <v:shape style="position:absolute;left:2493;top:711;width:215;height:645" coordorigin="2493,711" coordsize="215,645" path="m2708,711l2493,711,2493,1355,2708,1355,2708,711xe" filled="t" fillcolor="#BFC8E6" stroked="f">
                <v:path arrowok="t"/>
                <v:fill type="solid"/>
              </v:shape>
            </v:group>
            <v:group style="position:absolute;left:1186;top:51;width:7082;height:2" coordorigin="1186,51" coordsize="7082,2">
              <v:shape style="position:absolute;left:1186;top:51;width:7082;height:2" coordorigin="1186,51" coordsize="7082,0" path="m1186,51l8268,51e" filled="f" stroked="t" strokeweight=".6pt" strokecolor="#939598">
                <v:path arrowok="t"/>
              </v:shape>
            </v:group>
            <v:group style="position:absolute;left:2493;top:56;width:215;height:645" coordorigin="2493,56" coordsize="215,645">
              <v:shape style="position:absolute;left:2493;top:56;width:215;height:645" coordorigin="2493,56" coordsize="215,645" path="m2708,56l2493,56,2493,701,2708,701,2708,56xe" filled="t" fillcolor="#BFC8E6" stroked="f">
                <v:path arrowok="t"/>
                <v:fill type="solid"/>
              </v:shape>
            </v:group>
            <v:group style="position:absolute;left:2493;top:706;width:215;height:2" coordorigin="2493,706" coordsize="215,2">
              <v:shape style="position:absolute;left:2493;top:706;width:215;height:2" coordorigin="2493,706" coordsize="215,0" path="m2493,706l2708,706e" filled="f" stroked="t" strokeweight=".6pt" strokecolor="#878FA6">
                <v:path arrowok="t"/>
              </v:shape>
            </v:group>
            <v:group style="position:absolute;left:2493;top:1360;width:215;height:2" coordorigin="2493,1360" coordsize="215,2">
              <v:shape style="position:absolute;left:2493;top:1360;width:215;height:2" coordorigin="2493,1360" coordsize="215,0" path="m2493,1360l2708,1360e" filled="f" stroked="t" strokeweight=".6pt" strokecolor="#878FA6">
                <v:path arrowok="t"/>
              </v:shape>
            </v:group>
            <v:group style="position:absolute;left:2493;top:54;width:215;height:2" coordorigin="2493,54" coordsize="215,2">
              <v:shape style="position:absolute;left:2493;top:54;width:215;height:2" coordorigin="2493,54" coordsize="215,0" path="m2493,54l2708,54e" filled="f" stroked="t" strokeweight=".35pt" strokecolor="#878FA6">
                <v:path arrowok="t"/>
              </v:shape>
            </v:group>
            <v:group style="position:absolute;left:4873;top:3975;width:209;height:646" coordorigin="4873,3975" coordsize="209,646">
              <v:shape style="position:absolute;left:4873;top:3975;width:209;height:646" coordorigin="4873,3975" coordsize="209,646" path="m5082,3975l4873,3975,4873,4621,5082,4621,5082,3975xe" filled="t" fillcolor="#BFC8E6" stroked="f">
                <v:path arrowok="t"/>
                <v:fill type="solid"/>
              </v:shape>
            </v:group>
            <v:group style="position:absolute;left:4873;top:3323;width:209;height:642" coordorigin="4873,3323" coordsize="209,642">
              <v:shape style="position:absolute;left:4873;top:3323;width:209;height:642" coordorigin="4873,3323" coordsize="209,642" path="m5082,3323l4873,3323,4873,3965,5082,3965,5082,3323xe" filled="t" fillcolor="#BFC8E6" stroked="f">
                <v:path arrowok="t"/>
                <v:fill type="solid"/>
              </v:shape>
            </v:group>
            <v:group style="position:absolute;left:4873;top:2667;width:209;height:645" coordorigin="4873,2667" coordsize="209,645">
              <v:shape style="position:absolute;left:4873;top:2667;width:209;height:645" coordorigin="4873,2667" coordsize="209,645" path="m5082,2667l4873,2667,4873,3313,5082,3313,5082,2667xe" filled="t" fillcolor="#BFC8E6" stroked="f">
                <v:path arrowok="t"/>
                <v:fill type="solid"/>
              </v:shape>
            </v:group>
            <v:group style="position:absolute;left:4873;top:2014;width:209;height:643" coordorigin="4873,2014" coordsize="209,643">
              <v:shape style="position:absolute;left:4873;top:2014;width:209;height:643" coordorigin="4873,2014" coordsize="209,643" path="m5082,2014l4873,2014,4873,2657,5082,2657,5082,2014xe" filled="t" fillcolor="#BFC8E6" stroked="f">
                <v:path arrowok="t"/>
                <v:fill type="solid"/>
              </v:shape>
            </v:group>
            <v:group style="position:absolute;left:4873;top:1365;width:209;height:639" coordorigin="4873,1365" coordsize="209,639">
              <v:shape style="position:absolute;left:4873;top:1365;width:209;height:639" coordorigin="4873,1365" coordsize="209,639" path="m5082,1365l4873,1365,4873,2004,5082,2004,5082,1365xe" filled="t" fillcolor="#BFC8E6" stroked="f">
                <v:path arrowok="t"/>
                <v:fill type="solid"/>
              </v:shape>
            </v:group>
            <v:group style="position:absolute;left:4873;top:711;width:209;height:645" coordorigin="4873,711" coordsize="209,645">
              <v:shape style="position:absolute;left:4873;top:711;width:209;height:645" coordorigin="4873,711" coordsize="209,645" path="m5082,711l4873,711,4873,1355,5082,1355,5082,711xe" filled="t" fillcolor="#BFC8E6" stroked="f">
                <v:path arrowok="t"/>
                <v:fill type="solid"/>
              </v:shape>
            </v:group>
            <v:group style="position:absolute;left:4873;top:56;width:209;height:645" coordorigin="4873,56" coordsize="209,645">
              <v:shape style="position:absolute;left:4873;top:56;width:209;height:645" coordorigin="4873,56" coordsize="209,645" path="m5082,56l4873,56,4873,701,5082,701,5082,56xe" filled="t" fillcolor="#BFC8E6" stroked="f">
                <v:path arrowok="t"/>
                <v:fill type="solid"/>
              </v:shape>
            </v:group>
            <v:group style="position:absolute;left:4873;top:3970;width:209;height:2" coordorigin="4873,3970" coordsize="209,2">
              <v:shape style="position:absolute;left:4873;top:3970;width:209;height:2" coordorigin="4873,3970" coordsize="209,0" path="m4873,3970l5082,3970e" filled="f" stroked="t" strokeweight=".6pt" strokecolor="#878FA6">
                <v:path arrowok="t"/>
              </v:shape>
            </v:group>
            <v:group style="position:absolute;left:4873;top:3318;width:209;height:2" coordorigin="4873,3318" coordsize="209,2">
              <v:shape style="position:absolute;left:4873;top:3318;width:209;height:2" coordorigin="4873,3318" coordsize="209,0" path="m4873,3318l5082,3318e" filled="f" stroked="t" strokeweight=".6pt" strokecolor="#878FA6">
                <v:path arrowok="t"/>
              </v:shape>
            </v:group>
            <v:group style="position:absolute;left:4873;top:2662;width:209;height:2" coordorigin="4873,2662" coordsize="209,2">
              <v:shape style="position:absolute;left:4873;top:2662;width:209;height:2" coordorigin="4873,2662" coordsize="209,0" path="m4873,2662l5082,2662e" filled="f" stroked="t" strokeweight=".599pt" strokecolor="#878FA6">
                <v:path arrowok="t"/>
              </v:shape>
            </v:group>
            <v:group style="position:absolute;left:4873;top:2009;width:209;height:2" coordorigin="4873,2009" coordsize="209,2">
              <v:shape style="position:absolute;left:4873;top:2009;width:209;height:2" coordorigin="4873,2009" coordsize="209,0" path="m4873,2009l5082,2009e" filled="f" stroked="t" strokeweight=".599pt" strokecolor="#878FA6">
                <v:path arrowok="t"/>
              </v:shape>
            </v:group>
            <v:group style="position:absolute;left:4873;top:706;width:209;height:2" coordorigin="4873,706" coordsize="209,2">
              <v:shape style="position:absolute;left:4873;top:706;width:209;height:2" coordorigin="4873,706" coordsize="209,0" path="m4873,706l5082,706e" filled="f" stroked="t" strokeweight=".6pt" strokecolor="#878FA6">
                <v:path arrowok="t"/>
              </v:shape>
            </v:group>
            <v:group style="position:absolute;left:4873;top:1360;width:209;height:2" coordorigin="4873,1360" coordsize="209,2">
              <v:shape style="position:absolute;left:4873;top:1360;width:209;height:2" coordorigin="4873,1360" coordsize="209,0" path="m4873,1360l5082,1360e" filled="f" stroked="t" strokeweight=".6pt" strokecolor="#878FA6">
                <v:path arrowok="t"/>
              </v:shape>
            </v:group>
            <v:group style="position:absolute;left:4873;top:54;width:209;height:2" coordorigin="4873,54" coordsize="209,2">
              <v:shape style="position:absolute;left:4873;top:54;width:209;height:2" coordorigin="4873,54" coordsize="209,0" path="m4873,54l5082,54e" filled="f" stroked="t" strokeweight=".35pt" strokecolor="#878FA6">
                <v:path arrowok="t"/>
              </v:shape>
            </v:group>
            <v:group style="position:absolute;left:6165;top:3975;width:214;height:646" coordorigin="6165,3975" coordsize="214,646">
              <v:shape style="position:absolute;left:6165;top:3975;width:214;height:646" coordorigin="6165,3975" coordsize="214,646" path="m6379,3975l6165,3975,6165,4621,6379,4621,6379,3975xe" filled="t" fillcolor="#BFC8E6" stroked="f">
                <v:path arrowok="t"/>
                <v:fill type="solid"/>
              </v:shape>
            </v:group>
            <v:group style="position:absolute;left:6165;top:3323;width:214;height:642" coordorigin="6165,3323" coordsize="214,642">
              <v:shape style="position:absolute;left:6165;top:3323;width:214;height:642" coordorigin="6165,3323" coordsize="214,642" path="m6379,3323l6165,3323,6165,3965,6379,3965,6379,3323xe" filled="t" fillcolor="#BFC8E6" stroked="f">
                <v:path arrowok="t"/>
                <v:fill type="solid"/>
              </v:shape>
            </v:group>
            <v:group style="position:absolute;left:6165;top:2667;width:214;height:645" coordorigin="6165,2667" coordsize="214,645">
              <v:shape style="position:absolute;left:6165;top:2667;width:214;height:645" coordorigin="6165,2667" coordsize="214,645" path="m6379,2667l6165,2667,6165,3313,6379,3313,6379,2667xe" filled="t" fillcolor="#BFC8E6" stroked="f">
                <v:path arrowok="t"/>
                <v:fill type="solid"/>
              </v:shape>
            </v:group>
            <v:group style="position:absolute;left:6165;top:2014;width:214;height:643" coordorigin="6165,2014" coordsize="214,643">
              <v:shape style="position:absolute;left:6165;top:2014;width:214;height:643" coordorigin="6165,2014" coordsize="214,643" path="m6379,2014l6165,2014,6165,2657,6379,2657,6379,2014xe" filled="t" fillcolor="#BFC8E6" stroked="f">
                <v:path arrowok="t"/>
                <v:fill type="solid"/>
              </v:shape>
            </v:group>
            <v:group style="position:absolute;left:6165;top:1365;width:214;height:639" coordorigin="6165,1365" coordsize="214,639">
              <v:shape style="position:absolute;left:6165;top:1365;width:214;height:639" coordorigin="6165,1365" coordsize="214,639" path="m6379,1365l6165,1365,6165,2004,6379,2004,6379,1365xe" filled="t" fillcolor="#BFC8E6" stroked="f">
                <v:path arrowok="t"/>
                <v:fill type="solid"/>
              </v:shape>
            </v:group>
            <v:group style="position:absolute;left:6165;top:711;width:214;height:645" coordorigin="6165,711" coordsize="214,645">
              <v:shape style="position:absolute;left:6165;top:711;width:214;height:645" coordorigin="6165,711" coordsize="214,645" path="m6379,711l6165,711,6165,1355,6379,1355,6379,711xe" filled="t" fillcolor="#BFC8E6" stroked="f">
                <v:path arrowok="t"/>
                <v:fill type="solid"/>
              </v:shape>
            </v:group>
            <v:group style="position:absolute;left:6165;top:56;width:214;height:645" coordorigin="6165,56" coordsize="214,645">
              <v:shape style="position:absolute;left:6165;top:56;width:214;height:645" coordorigin="6165,56" coordsize="214,645" path="m6379,56l6165,56,6165,701,6379,701,6379,56xe" filled="t" fillcolor="#BFC8E6" stroked="f">
                <v:path arrowok="t"/>
                <v:fill type="solid"/>
              </v:shape>
            </v:group>
            <v:group style="position:absolute;left:6165;top:3970;width:214;height:2" coordorigin="6165,3970" coordsize="214,2">
              <v:shape style="position:absolute;left:6165;top:3970;width:214;height:2" coordorigin="6165,3970" coordsize="214,0" path="m6165,3970l6379,3970e" filled="f" stroked="t" strokeweight=".6pt" strokecolor="#878FA6">
                <v:path arrowok="t"/>
              </v:shape>
            </v:group>
            <v:group style="position:absolute;left:6165;top:3318;width:214;height:2" coordorigin="6165,3318" coordsize="214,2">
              <v:shape style="position:absolute;left:6165;top:3318;width:214;height:2" coordorigin="6165,3318" coordsize="214,0" path="m6165,3318l6379,3318e" filled="f" stroked="t" strokeweight=".6pt" strokecolor="#878FA6">
                <v:path arrowok="t"/>
              </v:shape>
            </v:group>
            <v:group style="position:absolute;left:6165;top:2662;width:214;height:2" coordorigin="6165,2662" coordsize="214,2">
              <v:shape style="position:absolute;left:6165;top:2662;width:214;height:2" coordorigin="6165,2662" coordsize="214,0" path="m6165,2662l6379,2662e" filled="f" stroked="t" strokeweight=".599pt" strokecolor="#878FA6">
                <v:path arrowok="t"/>
              </v:shape>
            </v:group>
            <v:group style="position:absolute;left:6165;top:2009;width:214;height:2" coordorigin="6165,2009" coordsize="214,2">
              <v:shape style="position:absolute;left:6165;top:2009;width:214;height:2" coordorigin="6165,2009" coordsize="214,0" path="m6165,2009l6379,2009e" filled="f" stroked="t" strokeweight=".599pt" strokecolor="#878FA6">
                <v:path arrowok="t"/>
              </v:shape>
            </v:group>
            <v:group style="position:absolute;left:6165;top:706;width:214;height:2" coordorigin="6165,706" coordsize="214,2">
              <v:shape style="position:absolute;left:6165;top:706;width:214;height:2" coordorigin="6165,706" coordsize="214,0" path="m6165,706l6379,706e" filled="f" stroked="t" strokeweight=".6pt" strokecolor="#878FA6">
                <v:path arrowok="t"/>
              </v:shape>
            </v:group>
            <v:group style="position:absolute;left:6165;top:1360;width:214;height:2" coordorigin="6165,1360" coordsize="214,2">
              <v:shape style="position:absolute;left:6165;top:1360;width:214;height:2" coordorigin="6165,1360" coordsize="214,0" path="m6165,1360l6379,1360e" filled="f" stroked="t" strokeweight=".6pt" strokecolor="#878FA6">
                <v:path arrowok="t"/>
              </v:shape>
            </v:group>
            <v:group style="position:absolute;left:6165;top:54;width:214;height:2" coordorigin="6165,54" coordsize="214,2">
              <v:shape style="position:absolute;left:6165;top:54;width:214;height:2" coordorigin="6165,54" coordsize="214,0" path="m6165,54l6379,54e" filled="f" stroked="t" strokeweight=".35pt" strokecolor="#878FA6">
                <v:path arrowok="t"/>
              </v:shape>
            </v:group>
            <v:group style="position:absolute;left:7247;top:3975;width:214;height:649" coordorigin="7247,3975" coordsize="214,649">
              <v:shape style="position:absolute;left:7247;top:3975;width:214;height:649" coordorigin="7247,3975" coordsize="214,649" path="m7461,3975l7247,3975,7247,4624,7461,4624,7461,3975xe" filled="t" fillcolor="#BFC8E6" stroked="f">
                <v:path arrowok="t"/>
                <v:fill type="solid"/>
              </v:shape>
            </v:group>
            <v:group style="position:absolute;left:7247;top:3323;width:214;height:642" coordorigin="7247,3323" coordsize="214,642">
              <v:shape style="position:absolute;left:7247;top:3323;width:214;height:642" coordorigin="7247,3323" coordsize="214,642" path="m7461,3323l7247,3323,7247,3965,7461,3965,7461,3323xe" filled="t" fillcolor="#BFC8E6" stroked="f">
                <v:path arrowok="t"/>
                <v:fill type="solid"/>
              </v:shape>
            </v:group>
            <v:group style="position:absolute;left:7247;top:2667;width:214;height:645" coordorigin="7247,2667" coordsize="214,645">
              <v:shape style="position:absolute;left:7247;top:2667;width:214;height:645" coordorigin="7247,2667" coordsize="214,645" path="m7461,2667l7247,2667,7247,3313,7461,3313,7461,2667xe" filled="t" fillcolor="#BFC8E6" stroked="f">
                <v:path arrowok="t"/>
                <v:fill type="solid"/>
              </v:shape>
            </v:group>
            <v:group style="position:absolute;left:7247;top:2014;width:214;height:643" coordorigin="7247,2014" coordsize="214,643">
              <v:shape style="position:absolute;left:7247;top:2014;width:214;height:643" coordorigin="7247,2014" coordsize="214,643" path="m7461,2014l7247,2014,7247,2657,7461,2657,7461,2014xe" filled="t" fillcolor="#BFC8E6" stroked="f">
                <v:path arrowok="t"/>
                <v:fill type="solid"/>
              </v:shape>
            </v:group>
            <v:group style="position:absolute;left:7247;top:1365;width:214;height:639" coordorigin="7247,1365" coordsize="214,639">
              <v:shape style="position:absolute;left:7247;top:1365;width:214;height:639" coordorigin="7247,1365" coordsize="214,639" path="m7461,1365l7247,1365,7247,2004,7461,2004,7461,1365xe" filled="t" fillcolor="#BFC8E6" stroked="f">
                <v:path arrowok="t"/>
                <v:fill type="solid"/>
              </v:shape>
            </v:group>
            <v:group style="position:absolute;left:7247;top:711;width:214;height:645" coordorigin="7247,711" coordsize="214,645">
              <v:shape style="position:absolute;left:7247;top:711;width:214;height:645" coordorigin="7247,711" coordsize="214,645" path="m7461,711l7247,711,7247,1355,7461,1355,7461,711xe" filled="t" fillcolor="#BFC8E6" stroked="f">
                <v:path arrowok="t"/>
                <v:fill type="solid"/>
              </v:shape>
            </v:group>
            <v:group style="position:absolute;left:7247;top:56;width:214;height:645" coordorigin="7247,56" coordsize="214,645">
              <v:shape style="position:absolute;left:7247;top:56;width:214;height:645" coordorigin="7247,56" coordsize="214,645" path="m7461,56l7247,56,7247,701,7461,701,7461,56xe" filled="t" fillcolor="#BFC8E6" stroked="f">
                <v:path arrowok="t"/>
                <v:fill type="solid"/>
              </v:shape>
            </v:group>
            <v:group style="position:absolute;left:7247;top:3970;width:214;height:2" coordorigin="7247,3970" coordsize="214,2">
              <v:shape style="position:absolute;left:7247;top:3970;width:214;height:2" coordorigin="7247,3970" coordsize="214,0" path="m7247,3970l7461,3970e" filled="f" stroked="t" strokeweight=".6pt" strokecolor="#878FA6">
                <v:path arrowok="t"/>
              </v:shape>
            </v:group>
            <v:group style="position:absolute;left:7247;top:3318;width:214;height:2" coordorigin="7247,3318" coordsize="214,2">
              <v:shape style="position:absolute;left:7247;top:3318;width:214;height:2" coordorigin="7247,3318" coordsize="214,0" path="m7247,3318l7461,3318e" filled="f" stroked="t" strokeweight=".6pt" strokecolor="#878FA6">
                <v:path arrowok="t"/>
              </v:shape>
            </v:group>
            <v:group style="position:absolute;left:7247;top:2662;width:214;height:2" coordorigin="7247,2662" coordsize="214,2">
              <v:shape style="position:absolute;left:7247;top:2662;width:214;height:2" coordorigin="7247,2662" coordsize="214,0" path="m7247,2662l7461,2662e" filled="f" stroked="t" strokeweight=".599pt" strokecolor="#878FA6">
                <v:path arrowok="t"/>
              </v:shape>
            </v:group>
            <v:group style="position:absolute;left:7247;top:2009;width:214;height:2" coordorigin="7247,2009" coordsize="214,2">
              <v:shape style="position:absolute;left:7247;top:2009;width:214;height:2" coordorigin="7247,2009" coordsize="214,0" path="m7247,2009l7461,2009e" filled="f" stroked="t" strokeweight=".599pt" strokecolor="#878FA6">
                <v:path arrowok="t"/>
              </v:shape>
            </v:group>
            <v:group style="position:absolute;left:7247;top:706;width:214;height:2" coordorigin="7247,706" coordsize="214,2">
              <v:shape style="position:absolute;left:7247;top:706;width:214;height:2" coordorigin="7247,706" coordsize="214,0" path="m7247,706l7461,706e" filled="f" stroked="t" strokeweight=".6pt" strokecolor="#878FA6">
                <v:path arrowok="t"/>
              </v:shape>
            </v:group>
            <v:group style="position:absolute;left:7247;top:1360;width:214;height:2" coordorigin="7247,1360" coordsize="214,2">
              <v:shape style="position:absolute;left:7247;top:1360;width:214;height:2" coordorigin="7247,1360" coordsize="214,0" path="m7247,1360l7461,1360e" filled="f" stroked="t" strokeweight=".6pt" strokecolor="#878FA6">
                <v:path arrowok="t"/>
              </v:shape>
            </v:group>
            <v:group style="position:absolute;left:7247;top:55;width:214;height:2" coordorigin="7247,55" coordsize="214,2">
              <v:shape style="position:absolute;left:7247;top:55;width:214;height:2" coordorigin="7247,55" coordsize="214,0" path="m7247,55l7461,55e" filled="f" stroked="t" strokeweight=".177pt" strokecolor="#878FA6">
                <v:path arrowok="t"/>
              </v:shape>
            </v:group>
            <v:group style="position:absolute;left:7706;top:3975;width:197;height:649" coordorigin="7706,3975" coordsize="197,649">
              <v:shape style="position:absolute;left:7706;top:3975;width:197;height:649" coordorigin="7706,3975" coordsize="197,649" path="m7903,3975l7706,3975,7706,4624,7903,4624,7903,3975xe" filled="t" fillcolor="#BFC8E6" stroked="f">
                <v:path arrowok="t"/>
                <v:fill type="solid"/>
              </v:shape>
            </v:group>
            <v:group style="position:absolute;left:7706;top:3323;width:197;height:642" coordorigin="7706,3323" coordsize="197,642">
              <v:shape style="position:absolute;left:7706;top:3323;width:197;height:642" coordorigin="7706,3323" coordsize="197,642" path="m7903,3323l7706,3323,7706,3965,7903,3965,7903,3323xe" filled="t" fillcolor="#BFC8E6" stroked="f">
                <v:path arrowok="t"/>
                <v:fill type="solid"/>
              </v:shape>
            </v:group>
            <v:group style="position:absolute;left:7706;top:2667;width:197;height:645" coordorigin="7706,2667" coordsize="197,645">
              <v:shape style="position:absolute;left:7706;top:2667;width:197;height:645" coordorigin="7706,2667" coordsize="197,645" path="m7903,2667l7706,2667,7706,3313,7903,3313,7903,2667xe" filled="t" fillcolor="#BFC8E6" stroked="f">
                <v:path arrowok="t"/>
                <v:fill type="solid"/>
              </v:shape>
            </v:group>
            <v:group style="position:absolute;left:7706;top:2014;width:197;height:643" coordorigin="7706,2014" coordsize="197,643">
              <v:shape style="position:absolute;left:7706;top:2014;width:197;height:643" coordorigin="7706,2014" coordsize="197,643" path="m7903,2014l7706,2014,7706,2657,7903,2657,7903,2014xe" filled="t" fillcolor="#BFC8E6" stroked="f">
                <v:path arrowok="t"/>
                <v:fill type="solid"/>
              </v:shape>
            </v:group>
            <v:group style="position:absolute;left:7706;top:1365;width:197;height:639" coordorigin="7706,1365" coordsize="197,639">
              <v:shape style="position:absolute;left:7706;top:1365;width:197;height:639" coordorigin="7706,1365" coordsize="197,639" path="m7903,1365l7706,1365,7706,2004,7903,2004,7903,1365xe" filled="t" fillcolor="#BFC8E6" stroked="f">
                <v:path arrowok="t"/>
                <v:fill type="solid"/>
              </v:shape>
            </v:group>
            <v:group style="position:absolute;left:7706;top:711;width:197;height:645" coordorigin="7706,711" coordsize="197,645">
              <v:shape style="position:absolute;left:7706;top:711;width:197;height:645" coordorigin="7706,711" coordsize="197,645" path="m7903,711l7706,711,7706,1355,7903,1355,7903,711xe" filled="t" fillcolor="#BFC8E6" stroked="f">
                <v:path arrowok="t"/>
                <v:fill type="solid"/>
              </v:shape>
            </v:group>
            <v:group style="position:absolute;left:7706;top:56;width:197;height:645" coordorigin="7706,56" coordsize="197,645">
              <v:shape style="position:absolute;left:7706;top:56;width:197;height:645" coordorigin="7706,56" coordsize="197,645" path="m7903,56l7706,56,7706,701,7903,701,7903,56xe" filled="t" fillcolor="#BFC8E6" stroked="f">
                <v:path arrowok="t"/>
                <v:fill type="solid"/>
              </v:shape>
            </v:group>
            <v:group style="position:absolute;left:7706;top:3970;width:197;height:2" coordorigin="7706,3970" coordsize="197,2">
              <v:shape style="position:absolute;left:7706;top:3970;width:197;height:2" coordorigin="7706,3970" coordsize="197,0" path="m7706,3970l7903,3970e" filled="f" stroked="t" strokeweight=".6pt" strokecolor="#878FA6">
                <v:path arrowok="t"/>
              </v:shape>
            </v:group>
            <v:group style="position:absolute;left:7706;top:3318;width:197;height:2" coordorigin="7706,3318" coordsize="197,2">
              <v:shape style="position:absolute;left:7706;top:3318;width:197;height:2" coordorigin="7706,3318" coordsize="197,0" path="m7706,3318l7903,3318e" filled="f" stroked="t" strokeweight=".6pt" strokecolor="#878FA6">
                <v:path arrowok="t"/>
              </v:shape>
            </v:group>
            <v:group style="position:absolute;left:7706;top:2662;width:197;height:2" coordorigin="7706,2662" coordsize="197,2">
              <v:shape style="position:absolute;left:7706;top:2662;width:197;height:2" coordorigin="7706,2662" coordsize="197,0" path="m7706,2662l7903,2662e" filled="f" stroked="t" strokeweight=".599pt" strokecolor="#878FA6">
                <v:path arrowok="t"/>
              </v:shape>
            </v:group>
            <v:group style="position:absolute;left:7706;top:2009;width:197;height:2" coordorigin="7706,2009" coordsize="197,2">
              <v:shape style="position:absolute;left:7706;top:2009;width:197;height:2" coordorigin="7706,2009" coordsize="197,0" path="m7706,2009l7903,2009e" filled="f" stroked="t" strokeweight=".599pt" strokecolor="#878FA6">
                <v:path arrowok="t"/>
              </v:shape>
            </v:group>
            <v:group style="position:absolute;left:7706;top:706;width:197;height:2" coordorigin="7706,706" coordsize="197,2">
              <v:shape style="position:absolute;left:7706;top:706;width:197;height:2" coordorigin="7706,706" coordsize="197,0" path="m7706,706l7903,706e" filled="f" stroked="t" strokeweight=".6pt" strokecolor="#878FA6">
                <v:path arrowok="t"/>
              </v:shape>
            </v:group>
            <v:group style="position:absolute;left:7706;top:1360;width:197;height:2" coordorigin="7706,1360" coordsize="197,2">
              <v:shape style="position:absolute;left:7706;top:1360;width:197;height:2" coordorigin="7706,1360" coordsize="197,0" path="m7706,1360l7903,1360e" filled="f" stroked="t" strokeweight=".6pt" strokecolor="#878FA6">
                <v:path arrowok="t"/>
              </v:shape>
            </v:group>
            <v:group style="position:absolute;left:7706;top:55;width:197;height:2" coordorigin="7706,55" coordsize="197,2">
              <v:shape style="position:absolute;left:7706;top:55;width:197;height:2" coordorigin="7706,55" coordsize="197,0" path="m7706,55l7903,55e" filled="f" stroked="t" strokeweight=".177pt" strokecolor="#878FA6">
                <v:path arrowok="t"/>
              </v:shape>
            </v:group>
            <v:group style="position:absolute;left:1110;top:4625;width:7249;height:2" coordorigin="1110,4625" coordsize="7249,2">
              <v:shape style="position:absolute;left:1110;top:4625;width:7249;height:2" coordorigin="1110,4625" coordsize="7249,0" path="m1110,4625l8359,4625e" filled="f" stroked="t" strokeweight=".6626pt" strokecolor="#231F20">
                <v:path arrowok="t"/>
              </v:shape>
            </v:group>
            <v:group style="position:absolute;left:1190;top:57;width:2;height:4645" coordorigin="1190,57" coordsize="2,4645">
              <v:shape style="position:absolute;left:1190;top:57;width:2;height:4645" coordorigin="1190,57" coordsize="0,4645" path="m1190,57l1190,4702e" filled="f" stroked="t" strokeweight=".6pt" strokecolor="#231F20">
                <v:path arrowok="t"/>
              </v:shape>
            </v:group>
            <v:group style="position:absolute;left:1195;top:4620;width:7164;height:2" coordorigin="1195,4620" coordsize="7164,2">
              <v:shape style="position:absolute;left:1195;top:4620;width:7164;height:2" coordorigin="1195,4620" coordsize="7164,0" path="m1195,4620l8359,4620e" filled="f" stroked="t" strokeweight=".108pt" strokecolor="#231F20">
                <v:path arrowok="t"/>
              </v:shape>
            </v:group>
            <v:group style="position:absolute;left:1407;top:4622;width:10;height:75" coordorigin="1407,4622" coordsize="10,75">
              <v:shape style="position:absolute;left:1407;top:4622;width:10;height:75" coordorigin="1407,4622" coordsize="10,75" path="m1407,4659l1417,4659e" filled="f" stroked="t" strokeweight="3.848pt" strokecolor="#231F20">
                <v:path arrowok="t"/>
              </v:shape>
            </v:group>
            <v:group style="position:absolute;left:1623;top:4622;width:10;height:75" coordorigin="1623,4622" coordsize="10,75">
              <v:shape style="position:absolute;left:1623;top:4622;width:10;height:75" coordorigin="1623,4622" coordsize="10,75" path="m1623,4659l1633,4659e" filled="f" stroked="t" strokeweight="3.848pt" strokecolor="#231F20">
                <v:path arrowok="t"/>
              </v:shape>
            </v:group>
            <v:group style="position:absolute;left:1839;top:4622;width:10;height:75" coordorigin="1839,4622" coordsize="10,75">
              <v:shape style="position:absolute;left:1839;top:4622;width:10;height:75" coordorigin="1839,4622" coordsize="10,75" path="m1839,4659l1849,4659e" filled="f" stroked="t" strokeweight="3.848pt" strokecolor="#231F20">
                <v:path arrowok="t"/>
              </v:shape>
            </v:group>
            <v:group style="position:absolute;left:2055;top:4624;width:10;height:75" coordorigin="2055,4624" coordsize="10,75">
              <v:shape style="position:absolute;left:2055;top:4624;width:10;height:75" coordorigin="2055,4624" coordsize="10,75" path="m2055,4662l2065,4662e" filled="f" stroked="t" strokeweight="3.848pt" strokecolor="#231F20">
                <v:path arrowok="t"/>
              </v:shape>
            </v:group>
            <v:group style="position:absolute;left:2271;top:4623;width:10;height:75" coordorigin="2271,4623" coordsize="10,75">
              <v:shape style="position:absolute;left:2271;top:4623;width:10;height:75" coordorigin="2271,4623" coordsize="10,75" path="m2271,4660l2281,4660e" filled="f" stroked="t" strokeweight="3.847pt" strokecolor="#231F20">
                <v:path arrowok="t"/>
              </v:shape>
            </v:group>
            <v:group style="position:absolute;left:2488;top:4622;width:10;height:75" coordorigin="2488,4622" coordsize="10,75">
              <v:shape style="position:absolute;left:2488;top:4622;width:10;height:75" coordorigin="2488,4622" coordsize="10,75" path="m2488,4659l2498,4659e" filled="f" stroked="t" strokeweight="3.848pt" strokecolor="#231F20">
                <v:path arrowok="t"/>
              </v:shape>
            </v:group>
            <v:group style="position:absolute;left:2708;top:4622;width:10;height:75" coordorigin="2708,4622" coordsize="10,75">
              <v:shape style="position:absolute;left:2708;top:4622;width:10;height:75" coordorigin="2708,4622" coordsize="10,75" path="m2708,4659l2718,4659e" filled="f" stroked="t" strokeweight="3.848pt" strokecolor="#231F20">
                <v:path arrowok="t"/>
              </v:shape>
            </v:group>
            <v:group style="position:absolute;left:2924;top:4622;width:10;height:75" coordorigin="2924,4622" coordsize="10,75">
              <v:shape style="position:absolute;left:2924;top:4622;width:10;height:75" coordorigin="2924,4622" coordsize="10,75" path="m2924,4659l2934,4659e" filled="f" stroked="t" strokeweight="3.848pt" strokecolor="#231F20">
                <v:path arrowok="t"/>
              </v:shape>
            </v:group>
            <v:group style="position:absolute;left:3140;top:4622;width:10;height:75" coordorigin="3140,4622" coordsize="10,75">
              <v:shape style="position:absolute;left:3140;top:4622;width:10;height:75" coordorigin="3140,4622" coordsize="10,75" path="m3140,4659l3150,4659e" filled="f" stroked="t" strokeweight="3.848pt" strokecolor="#231F20">
                <v:path arrowok="t"/>
              </v:shape>
            </v:group>
            <v:group style="position:absolute;left:3358;top:4622;width:10;height:75" coordorigin="3358,4622" coordsize="10,75">
              <v:shape style="position:absolute;left:3358;top:4622;width:10;height:75" coordorigin="3358,4622" coordsize="10,75" path="m3358,4659l3368,4659e" filled="f" stroked="t" strokeweight="3.848pt" strokecolor="#231F20">
                <v:path arrowok="t"/>
              </v:shape>
            </v:group>
            <v:group style="position:absolute;left:3573;top:4622;width:10;height:75" coordorigin="3573,4622" coordsize="10,75">
              <v:shape style="position:absolute;left:3573;top:4622;width:10;height:75" coordorigin="3573,4622" coordsize="10,75" path="m3573,4659l3583,4659e" filled="f" stroked="t" strokeweight="3.848pt" strokecolor="#231F20">
                <v:path arrowok="t"/>
              </v:shape>
            </v:group>
            <v:group style="position:absolute;left:3791;top:4622;width:10;height:75" coordorigin="3791,4622" coordsize="10,75">
              <v:shape style="position:absolute;left:3791;top:4622;width:10;height:75" coordorigin="3791,4622" coordsize="10,75" path="m3791,4659l3801,4659e" filled="f" stroked="t" strokeweight="3.848pt" strokecolor="#231F20">
                <v:path arrowok="t"/>
              </v:shape>
            </v:group>
            <v:group style="position:absolute;left:4008;top:4622;width:10;height:75" coordorigin="4008,4622" coordsize="10,75">
              <v:shape style="position:absolute;left:4008;top:4622;width:10;height:75" coordorigin="4008,4622" coordsize="10,75" path="m4008,4659l4018,4659e" filled="f" stroked="t" strokeweight="3.848pt" strokecolor="#231F20">
                <v:path arrowok="t"/>
              </v:shape>
            </v:group>
            <v:group style="position:absolute;left:4229;top:4622;width:10;height:75" coordorigin="4229,4622" coordsize="10,75">
              <v:shape style="position:absolute;left:4229;top:4622;width:10;height:75" coordorigin="4229,4622" coordsize="10,75" path="m4229,4659l4239,4659e" filled="f" stroked="t" strokeweight="3.848pt" strokecolor="#231F20">
                <v:path arrowok="t"/>
              </v:shape>
            </v:group>
            <v:group style="position:absolute;left:4443;top:4622;width:10;height:75" coordorigin="4443,4622" coordsize="10,75">
              <v:shape style="position:absolute;left:4443;top:4622;width:10;height:75" coordorigin="4443,4622" coordsize="10,75" path="m4443,4659l4452,4659e" filled="f" stroked="t" strokeweight="3.848pt" strokecolor="#231F20">
                <v:path arrowok="t"/>
              </v:shape>
            </v:group>
            <v:group style="position:absolute;left:4663;top:4622;width:10;height:75" coordorigin="4663,4622" coordsize="10,75">
              <v:shape style="position:absolute;left:4663;top:4622;width:10;height:75" coordorigin="4663,4622" coordsize="10,75" path="m4663,4659l4673,4659e" filled="f" stroked="t" strokeweight="3.848pt" strokecolor="#231F20">
                <v:path arrowok="t"/>
              </v:shape>
            </v:group>
            <v:group style="position:absolute;left:4877;top:4622;width:10;height:75" coordorigin="4877,4622" coordsize="10,75">
              <v:shape style="position:absolute;left:4877;top:4622;width:10;height:75" coordorigin="4877,4622" coordsize="10,75" path="m4877,4659l4887,4659e" filled="f" stroked="t" strokeweight="3.848pt" strokecolor="#231F20">
                <v:path arrowok="t"/>
              </v:shape>
            </v:group>
            <v:group style="position:absolute;left:5094;top:4622;width:10;height:75" coordorigin="5094,4622" coordsize="10,75">
              <v:shape style="position:absolute;left:5094;top:4622;width:10;height:75" coordorigin="5094,4622" coordsize="10,75" path="m5094,4659l5104,4659e" filled="f" stroked="t" strokeweight="3.848pt" strokecolor="#231F20">
                <v:path arrowok="t"/>
              </v:shape>
            </v:group>
            <v:group style="position:absolute;left:5315;top:4622;width:10;height:75" coordorigin="5315,4622" coordsize="10,75">
              <v:shape style="position:absolute;left:5315;top:4622;width:10;height:75" coordorigin="5315,4622" coordsize="10,75" path="m5315,4659l5325,4659e" filled="f" stroked="t" strokeweight="3.848pt" strokecolor="#231F20">
                <v:path arrowok="t"/>
              </v:shape>
            </v:group>
            <v:group style="position:absolute;left:5528;top:4622;width:10;height:75" coordorigin="5528,4622" coordsize="10,75">
              <v:shape style="position:absolute;left:5528;top:4622;width:10;height:75" coordorigin="5528,4622" coordsize="10,75" path="m5528,4659l5538,4659e" filled="f" stroked="t" strokeweight="3.848pt" strokecolor="#231F20">
                <v:path arrowok="t"/>
              </v:shape>
            </v:group>
            <v:group style="position:absolute;left:5747;top:4622;width:10;height:75" coordorigin="5747,4622" coordsize="10,75">
              <v:shape style="position:absolute;left:5747;top:4622;width:10;height:75" coordorigin="5747,4622" coordsize="10,75" path="m5747,4659l5757,4659e" filled="f" stroked="t" strokeweight="3.848pt" strokecolor="#231F20">
                <v:path arrowok="t"/>
              </v:shape>
            </v:group>
            <v:group style="position:absolute;left:5964;top:4622;width:10;height:75" coordorigin="5964,4622" coordsize="10,75">
              <v:shape style="position:absolute;left:5964;top:4622;width:10;height:75" coordorigin="5964,4622" coordsize="10,75" path="m5964,4659l5974,4659e" filled="f" stroked="t" strokeweight="3.848pt" strokecolor="#231F20">
                <v:path arrowok="t"/>
              </v:shape>
            </v:group>
            <v:group style="position:absolute;left:6180;top:4622;width:10;height:75" coordorigin="6180,4622" coordsize="10,75">
              <v:shape style="position:absolute;left:6180;top:4622;width:10;height:75" coordorigin="6180,4622" coordsize="10,75" path="m6180,4659l6190,4659e" filled="f" stroked="t" strokeweight="3.848pt" strokecolor="#231F20">
                <v:path arrowok="t"/>
              </v:shape>
            </v:group>
            <v:group style="position:absolute;left:6399;top:4622;width:10;height:75" coordorigin="6399,4622" coordsize="10,75">
              <v:shape style="position:absolute;left:6399;top:4622;width:10;height:75" coordorigin="6399,4622" coordsize="10,75" path="m6399,4659l6409,4659e" filled="f" stroked="t" strokeweight="3.848pt" strokecolor="#231F20">
                <v:path arrowok="t"/>
              </v:shape>
            </v:group>
            <v:group style="position:absolute;left:6618;top:4622;width:10;height:75" coordorigin="6618,4622" coordsize="10,75">
              <v:shape style="position:absolute;left:6618;top:4622;width:10;height:75" coordorigin="6618,4622" coordsize="10,75" path="m6618,4659l6628,4659e" filled="f" stroked="t" strokeweight="3.848pt" strokecolor="#231F20">
                <v:path arrowok="t"/>
              </v:shape>
            </v:group>
            <v:group style="position:absolute;left:6836;top:4622;width:10;height:75" coordorigin="6836,4622" coordsize="10,75">
              <v:shape style="position:absolute;left:6836;top:4622;width:10;height:75" coordorigin="6836,4622" coordsize="10,75" path="m6836,4659l6846,4659e" filled="f" stroked="t" strokeweight="3.848pt" strokecolor="#231F20">
                <v:path arrowok="t"/>
              </v:shape>
            </v:group>
            <v:group style="position:absolute;left:7050;top:4622;width:10;height:75" coordorigin="7050,4622" coordsize="10,75">
              <v:shape style="position:absolute;left:7050;top:4622;width:10;height:75" coordorigin="7050,4622" coordsize="10,75" path="m7050,4659l7060,4659e" filled="f" stroked="t" strokeweight="3.848pt" strokecolor="#231F20">
                <v:path arrowok="t"/>
              </v:shape>
            </v:group>
            <v:group style="position:absolute;left:7270;top:4622;width:10;height:75" coordorigin="7270,4622" coordsize="10,75">
              <v:shape style="position:absolute;left:7270;top:4622;width:10;height:75" coordorigin="7270,4622" coordsize="10,75" path="m7270,4659l7280,4659e" filled="f" stroked="t" strokeweight="3.848pt" strokecolor="#231F20">
                <v:path arrowok="t"/>
              </v:shape>
            </v:group>
            <v:group style="position:absolute;left:7488;top:4624;width:10;height:75" coordorigin="7488,4624" coordsize="10,75">
              <v:shape style="position:absolute;left:7488;top:4624;width:10;height:75" coordorigin="7488,4624" coordsize="10,75" path="m7488,4662l7498,4662e" filled="f" stroked="t" strokeweight="3.847pt" strokecolor="#231F20">
                <v:path arrowok="t"/>
              </v:shape>
            </v:group>
            <v:group style="position:absolute;left:7701;top:4624;width:10;height:75" coordorigin="7701,4624" coordsize="10,75">
              <v:shape style="position:absolute;left:7701;top:4624;width:10;height:75" coordorigin="7701,4624" coordsize="10,75" path="m7701,4662l7711,4662e" filled="f" stroked="t" strokeweight="3.847pt" strokecolor="#231F20">
                <v:path arrowok="t"/>
              </v:shape>
            </v:group>
            <v:group style="position:absolute;left:7921;top:4624;width:10;height:75" coordorigin="7921,4624" coordsize="10,75">
              <v:shape style="position:absolute;left:7921;top:4624;width:10;height:75" coordorigin="7921,4624" coordsize="10,75" path="m7921,4662l7931,4662e" filled="f" stroked="t" strokeweight="3.847pt" strokecolor="#231F20">
                <v:path arrowok="t"/>
              </v:shape>
            </v:group>
            <v:group style="position:absolute;left:8139;top:4624;width:10;height:75" coordorigin="8139,4624" coordsize="10,75">
              <v:shape style="position:absolute;left:8139;top:4624;width:10;height:75" coordorigin="8139,4624" coordsize="10,75" path="m8139,4662l8149,4662e" filled="f" stroked="t" strokeweight="3.847pt" strokecolor="#231F20">
                <v:path arrowok="t"/>
              </v:shape>
            </v:group>
            <v:group style="position:absolute;left:8354;top:4624;width:10;height:75" coordorigin="8354,4624" coordsize="10,75">
              <v:shape style="position:absolute;left:8354;top:4624;width:10;height:75" coordorigin="8354,4624" coordsize="10,75" path="m8354,4662l8364,4662e" filled="f" stroked="t" strokeweight="3.847pt" strokecolor="#231F20">
                <v:path arrowok="t"/>
              </v:shape>
            </v:group>
            <v:group style="position:absolute;left:1110;top:3965;width:79;height:10" coordorigin="1110,3965" coordsize="79,10">
              <v:shape style="position:absolute;left:1110;top:3965;width:79;height:10" coordorigin="1110,3965" coordsize="79,10" path="m1110,3970l1189,3970e" filled="f" stroked="t" strokeweight=".6pt" strokecolor="#231F20">
                <v:path arrowok="t"/>
              </v:shape>
            </v:group>
            <v:group style="position:absolute;left:1109;top:3313;width:79;height:10" coordorigin="1109,3313" coordsize="79,10">
              <v:shape style="position:absolute;left:1109;top:3313;width:79;height:10" coordorigin="1109,3313" coordsize="79,10" path="m1109,3318l1189,3318e" filled="f" stroked="t" strokeweight=".6pt" strokecolor="#231F20">
                <v:path arrowok="t"/>
              </v:shape>
            </v:group>
            <v:group style="position:absolute;left:1106;top:2657;width:79;height:10" coordorigin="1106,2657" coordsize="79,10">
              <v:shape style="position:absolute;left:1106;top:2657;width:79;height:10" coordorigin="1106,2657" coordsize="79,10" path="m1106,2662l1185,2662e" filled="f" stroked="t" strokeweight=".599pt" strokecolor="#231F20">
                <v:path arrowok="t"/>
              </v:shape>
            </v:group>
            <v:group style="position:absolute;left:1106;top:2004;width:79;height:10" coordorigin="1106,2004" coordsize="79,10">
              <v:shape style="position:absolute;left:1106;top:2004;width:79;height:10" coordorigin="1106,2004" coordsize="79,10" path="m1106,2009l1185,2009e" filled="f" stroked="t" strokeweight=".599pt" strokecolor="#231F20">
                <v:path arrowok="t"/>
              </v:shape>
            </v:group>
            <v:group style="position:absolute;left:1107;top:1355;width:79;height:10" coordorigin="1107,1355" coordsize="79,10">
              <v:shape style="position:absolute;left:1107;top:1355;width:79;height:10" coordorigin="1107,1355" coordsize="79,10" path="m1107,1360l1186,1360e" filled="f" stroked="t" strokeweight=".6pt" strokecolor="#231F20">
                <v:path arrowok="t"/>
              </v:shape>
            </v:group>
            <v:group style="position:absolute;left:1107;top:701;width:79;height:10" coordorigin="1107,701" coordsize="79,10">
              <v:shape style="position:absolute;left:1107;top:701;width:79;height:10" coordorigin="1107,701" coordsize="79,10" path="m1107,706l1186,706e" filled="f" stroked="t" strokeweight=".6pt" strokecolor="#231F20">
                <v:path arrowok="t"/>
              </v:shape>
            </v:group>
            <v:group style="position:absolute;left:1107;top:46;width:79;height:10" coordorigin="1107,46" coordsize="79,10">
              <v:shape style="position:absolute;left:1107;top:46;width:79;height:10" coordorigin="1107,46" coordsize="79,10" path="m1107,51l1186,51e" filled="f" stroked="t" strokeweight=".6pt" strokecolor="#231F20">
                <v:path arrowok="t"/>
              </v:shape>
            </v:group>
            <v:group style="position:absolute;left:1303;top:485;width:6973;height:4127" coordorigin="1303,485" coordsize="6973,4127">
              <v:shape style="position:absolute;left:1303;top:485;width:6973;height:4127" coordorigin="1303,485" coordsize="6973,4127" path="m1519,4539l1514,4539,1303,4573,1310,4613,1518,4579,1789,4579,1859,4556,1730,4556,1519,4539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1789,4579l1518,4579,1731,4597,1739,4596,1789,4579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2584,4530l2387,4530,2611,4576,2617,4577,2821,4562,2828,4561,2884,4537,2617,4537,2584,4530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1945,4488l1937,4489,1730,4556,1859,4556,1946,4528,2575,4528,2472,4507,2174,4507,1945,4488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2575,4528l1946,4528,2173,4547,2176,4547,2387,4530,2584,4530,2575,4528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4574,1485l4537,1492,4322,2631,4104,3425,3889,3788,3674,4098,3461,4290,3247,4367,3039,4427,3036,4428,2815,4523,2617,4537,2884,4537,3051,4465,3259,4405,3260,4405,3478,4326,3703,4126,3922,3810,4139,3443,4360,2641,4567,1549,4615,1549,4574,1485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2387,4490l2174,4507,2472,4507,2392,4490,2387,4490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5708,1139l5646,1139,5844,1305,6064,2108,6074,2121,6295,2231,6308,2233,6473,2192,6306,2192,6100,2089,5881,1288,5874,1278,5708,1139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7588,485l7377,703,7154,978,6930,1551,6715,1783,6712,1786,6492,2146,6306,2192,6473,2192,6510,2183,6522,2174,6745,1809,6962,1575,6966,1569,7187,1001,7406,730,7599,531,7647,531,7619,488,7588,485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4615,1549l4567,1549,4758,1850,4783,1858,4887,1814,4783,1814,4615,1549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5656,1095l5628,1098,5414,1359,5200,1477,5194,1481,4978,1734,4783,1814,4887,1814,4997,1769,5005,1763,5222,1510,5436,1393,5442,1388,5646,1139,5708,1139,5656,1095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7647,531l7599,531,7809,844,7835,850,7917,807,7832,807,7647,531xe" filled="t" fillcolor="#4374B9" stroked="f">
                <v:path arrowok="t"/>
                <v:fill type="solid"/>
              </v:shape>
              <v:shape style="position:absolute;left:1303;top:485;width:6973;height:4127" coordorigin="1303,485" coordsize="6973,4127" path="m8260,595l8025,704,8024,704,7832,807,7917,807,8043,740,8276,632,8260,595xe" filled="t" fillcolor="#4374B9" stroked="f">
                <v:path arrowok="t"/>
                <v:fill type="solid"/>
              </v:shape>
            </v:group>
            <v:group style="position:absolute;left:1238;top:4536;width:115;height:115" coordorigin="1238,4536" coordsize="115,115">
              <v:shape style="position:absolute;left:1238;top:4536;width:115;height:115" coordorigin="1238,4536" coordsize="115,115" path="m1292,4536l1271,4541,1254,4554,1243,4573,1238,4596,1244,4618,1257,4635,1275,4646,1298,4651,1320,4646,1337,4633,1349,4615,1354,4593,1353,4588,1347,4567,1334,4551,1315,4540,1292,4536xe" filled="t" fillcolor="#4374B9" stroked="f">
                <v:path arrowok="t"/>
                <v:fill type="solid"/>
              </v:shape>
            </v:group>
            <v:group style="position:absolute;left:1461;top:4499;width:115;height:115" coordorigin="1461,4499" coordsize="115,115">
              <v:shape style="position:absolute;left:1461;top:4499;width:115;height:115" coordorigin="1461,4499" coordsize="115,115" path="m1515,4499l1494,4505,1477,4518,1466,4537,1461,4560,1467,4581,1480,4599,1498,4610,1521,4614,1543,4609,1560,4597,1572,4579,1577,4557,1576,4551,1570,4531,1557,4514,1538,4503,1515,4499xe" filled="t" fillcolor="#4374B9" stroked="f">
                <v:path arrowok="t"/>
                <v:fill type="solid"/>
              </v:shape>
            </v:group>
            <v:group style="position:absolute;left:1676;top:4510;width:115;height:115" coordorigin="1676,4510" coordsize="115,115">
              <v:shape style="position:absolute;left:1676;top:4510;width:115;height:115" coordorigin="1676,4510" coordsize="115,115" path="m1729,4510l1708,4516,1691,4529,1680,4548,1676,4571,1681,4592,1694,4609,1713,4621,1735,4625,1757,4620,1775,4608,1787,4590,1791,4568,1791,4562,1785,4542,1772,4525,1753,4514,1729,4510xe" filled="t" fillcolor="#4374B9" stroked="f">
                <v:path arrowok="t"/>
                <v:fill type="solid"/>
              </v:shape>
            </v:group>
            <v:group style="position:absolute;left:1897;top:4453;width:115;height:115" coordorigin="1897,4453" coordsize="115,115">
              <v:shape style="position:absolute;left:1897;top:4453;width:115;height:115" coordorigin="1897,4453" coordsize="115,115" path="m1950,4453l1930,4458,1913,4471,1901,4490,1897,4513,1903,4535,1915,4552,1934,4563,1957,4568,1978,4563,1996,4550,2008,4532,2012,4510,2012,4505,2006,4484,1993,4468,1974,4457,1950,4453xe" filled="t" fillcolor="#4374B9" stroked="f">
                <v:path arrowok="t"/>
                <v:fill type="solid"/>
              </v:shape>
            </v:group>
            <v:group style="position:absolute;left:2107;top:4463;width:115;height:115" coordorigin="2107,4463" coordsize="115,115">
              <v:shape style="position:absolute;left:2107;top:4463;width:115;height:115" coordorigin="2107,4463" coordsize="115,115" path="m2160,4463l2139,4469,2122,4482,2111,4500,2107,4524,2112,4545,2125,4562,2143,4574,2166,4578,2188,4573,2205,4561,2217,4543,2222,4520,2222,4515,2216,4495,2202,4478,2183,4467,2160,4463xe" filled="t" fillcolor="#4374B9" stroked="f">
                <v:path arrowok="t"/>
                <v:fill type="solid"/>
              </v:shape>
            </v:group>
            <v:group style="position:absolute;left:2328;top:4453;width:115;height:115" coordorigin="2328,4453" coordsize="115,115">
              <v:shape style="position:absolute;left:2328;top:4453;width:115;height:115" coordorigin="2328,4453" coordsize="115,115" path="m2381,4453l2360,4458,2343,4471,2332,4490,2328,4513,2333,4535,2346,4552,2364,4563,2387,4568,2409,4563,2427,4550,2439,4532,2443,4510,2443,4505,2437,4484,2424,4468,2405,4457,2381,4453xe" filled="t" fillcolor="#4374B9" stroked="f">
                <v:path arrowok="t"/>
                <v:fill type="solid"/>
              </v:shape>
            </v:group>
            <v:group style="position:absolute;left:2543;top:4481;width:115;height:115" coordorigin="2543,4481" coordsize="115,115">
              <v:shape style="position:absolute;left:2543;top:4481;width:115;height:115" coordorigin="2543,4481" coordsize="115,115" path="m2596,4481l2575,4487,2558,4500,2547,4519,2543,4542,2548,4563,2561,4581,2579,4592,2602,4596,2624,4591,2642,4579,2653,4561,2658,4539,2658,4533,2652,4513,2639,4496,2620,4485,2596,4481xe" filled="t" fillcolor="#4374B9" stroked="f">
                <v:path arrowok="t"/>
                <v:fill type="solid"/>
              </v:shape>
            </v:group>
            <v:group style="position:absolute;left:2758;top:4481;width:115;height:115" coordorigin="2758,4481" coordsize="115,115">
              <v:shape style="position:absolute;left:2758;top:4481;width:115;height:115" coordorigin="2758,4481" coordsize="115,115" path="m2812,4481l2791,4487,2774,4500,2763,4519,2758,4542,2764,4563,2777,4581,2795,4592,2818,4596,2840,4591,2857,4579,2869,4561,2874,4539,2873,4533,2867,4513,2854,4496,2835,4485,2812,4481xe" filled="t" fillcolor="#4374B9" stroked="f">
                <v:path arrowok="t"/>
                <v:fill type="solid"/>
              </v:shape>
            </v:group>
            <v:group style="position:absolute;left:2973;top:4386;width:115;height:115" coordorigin="2973,4386" coordsize="115,115">
              <v:shape style="position:absolute;left:2973;top:4386;width:115;height:115" coordorigin="2973,4386" coordsize="115,115" path="m3026,4386l3005,4392,2988,4405,2977,4424,2973,4447,2979,4468,2991,4486,3010,4497,3032,4502,3054,4496,3072,4484,3084,4466,3088,4444,3088,4439,3082,4418,3069,4401,3050,4390,3026,4386xe" filled="t" fillcolor="#4374B9" stroked="f">
                <v:path arrowok="t"/>
                <v:fill type="solid"/>
              </v:shape>
            </v:group>
            <v:group style="position:absolute;left:3199;top:4329;width:115;height:115" coordorigin="3199,4329" coordsize="115,115">
              <v:shape style="position:absolute;left:3199;top:4329;width:115;height:115" coordorigin="3199,4329" coordsize="115,115" path="m3252,4329l3232,4334,3215,4347,3203,4366,3199,4389,3205,4411,3217,4428,3236,4440,3259,4444,3280,4439,3298,4426,3310,4408,3315,4386,3314,4381,3308,4360,3295,4344,3276,4333,3252,4329xe" filled="t" fillcolor="#4374B9" stroked="f">
                <v:path arrowok="t"/>
                <v:fill type="solid"/>
              </v:shape>
            </v:group>
            <v:group style="position:absolute;left:3416;top:4250;width:115;height:115" coordorigin="3416,4250" coordsize="115,115">
              <v:shape style="position:absolute;left:3416;top:4250;width:115;height:115" coordorigin="3416,4250" coordsize="115,115" path="m3469,4250l3448,4256,3431,4269,3420,4288,3416,4311,3421,4332,3434,4350,3453,4361,3475,4365,3497,4360,3515,4348,3527,4330,3531,4308,3531,4302,3525,4282,3512,4265,3493,4254,3469,4250xe" filled="t" fillcolor="#4374B9" stroked="f">
                <v:path arrowok="t"/>
                <v:fill type="solid"/>
              </v:shape>
            </v:group>
            <v:group style="position:absolute;left:3633;top:4054;width:115;height:115" coordorigin="3633,4054" coordsize="115,115">
              <v:shape style="position:absolute;left:3633;top:4054;width:115;height:115" coordorigin="3633,4054" coordsize="115,115" path="m3687,4054l3666,4060,3649,4073,3638,4092,3633,4115,3639,4137,3652,4154,3670,4165,3693,4170,3715,4165,3732,4152,3744,4134,3749,4112,3748,4107,3742,4086,3729,4070,3710,4058,3687,4054xe" filled="t" fillcolor="#4374B9" stroked="f">
                <v:path arrowok="t"/>
                <v:fill type="solid"/>
              </v:shape>
            </v:group>
            <v:group style="position:absolute;left:3848;top:3744;width:115;height:115" coordorigin="3848,3744" coordsize="115,115">
              <v:shape style="position:absolute;left:3848;top:3744;width:115;height:115" coordorigin="3848,3744" coordsize="115,115" path="m3901,3744l3880,3750,3863,3763,3852,3782,3848,3805,3853,3826,3866,3844,3884,3855,3907,3860,3929,3855,3947,3842,3959,3824,3963,3802,3963,3797,3957,3776,3944,3759,3925,3748,3901,3744xe" filled="t" fillcolor="#4374B9" stroked="f">
                <v:path arrowok="t"/>
                <v:fill type="solid"/>
              </v:shape>
            </v:group>
            <v:group style="position:absolute;left:4061;top:3381;width:115;height:115" coordorigin="4061,3381" coordsize="115,115">
              <v:shape style="position:absolute;left:4061;top:3381;width:115;height:115" coordorigin="4061,3381" coordsize="115,115" path="m4114,3381l4093,3387,4076,3400,4065,3419,4061,3442,4066,3463,4079,3481,4097,3492,4120,3496,4142,3491,4160,3479,4171,3461,4176,3439,4176,3433,4170,3413,4156,3396,4137,3385,4114,3381xe" filled="t" fillcolor="#4374B9" stroked="f">
                <v:path arrowok="t"/>
                <v:fill type="solid"/>
              </v:shape>
            </v:group>
            <v:group style="position:absolute;left:4285;top:2582;width:115;height:115" coordorigin="4285,2582" coordsize="115,115">
              <v:shape style="position:absolute;left:4285;top:2582;width:115;height:115" coordorigin="4285,2582" coordsize="115,115" path="m4338,2582l4318,2588,4301,2601,4289,2620,4285,2643,4291,2664,4303,2681,4322,2693,4345,2697,4366,2692,4384,2680,4396,2662,4400,2640,4400,2634,4394,2614,4381,2597,4362,2586,4338,2582xe" filled="t" fillcolor="#4374B9" stroked="f">
                <v:path arrowok="t"/>
                <v:fill type="solid"/>
              </v:shape>
            </v:group>
            <v:group style="position:absolute;left:4500;top:1442;width:115;height:115" coordorigin="4500,1442" coordsize="115,115">
              <v:shape style="position:absolute;left:4500;top:1442;width:115;height:115" coordorigin="4500,1442" coordsize="115,115" path="m4553,1442l4532,1447,4515,1460,4504,1479,4500,1502,4505,1524,4518,1541,4536,1553,4559,1557,4581,1552,4599,1539,4611,1521,4615,1499,4615,1494,4609,1473,4596,1457,4577,1446,4553,1442xe" filled="t" fillcolor="#4374B9" stroked="f">
                <v:path arrowok="t"/>
                <v:fill type="solid"/>
              </v:shape>
            </v:group>
            <v:group style="position:absolute;left:4711;top:1777;width:115;height:115" coordorigin="4711,1777" coordsize="115,115">
              <v:shape style="position:absolute;left:4711;top:1777;width:115;height:115" coordorigin="4711,1777" coordsize="115,115" path="m4764,1777l4743,1783,4726,1796,4715,1814,4711,1838,4716,1859,4729,1876,4747,1888,4770,1892,4792,1887,4810,1875,4822,1857,4826,1835,4826,1829,4820,1809,4807,1792,4788,1781,4764,1777xe" filled="t" fillcolor="#4374B9" stroked="f">
                <v:path arrowok="t"/>
                <v:fill type="solid"/>
              </v:shape>
            </v:group>
            <v:group style="position:absolute;left:4944;top:1695;width:115;height:115" coordorigin="4944,1695" coordsize="115,115">
              <v:shape style="position:absolute;left:4944;top:1695;width:115;height:115" coordorigin="4944,1695" coordsize="115,115" path="m4997,1695l4976,1701,4959,1714,4948,1733,4944,1756,4949,1777,4962,1795,4980,1806,5003,1810,5025,1805,5043,1793,5055,1775,5059,1753,5059,1747,5053,1727,5040,1710,5021,1699,4997,1695xe" filled="t" fillcolor="#4374B9" stroked="f">
                <v:path arrowok="t"/>
                <v:fill type="solid"/>
              </v:shape>
            </v:group>
            <v:group style="position:absolute;left:5148;top:1442;width:115;height:115" coordorigin="5148,1442" coordsize="115,115">
              <v:shape style="position:absolute;left:5148;top:1442;width:115;height:115" coordorigin="5148,1442" coordsize="115,115" path="m5201,1442l5181,1447,5164,1460,5152,1479,5148,1502,5154,1524,5166,1541,5185,1553,5208,1557,5229,1552,5247,1539,5259,1521,5263,1499,5263,1494,5257,1473,5244,1457,5225,1446,5201,1442xe" filled="t" fillcolor="#4374B9" stroked="f">
                <v:path arrowok="t"/>
                <v:fill type="solid"/>
              </v:shape>
            </v:group>
            <v:group style="position:absolute;left:5366;top:1312;width:115;height:115" coordorigin="5366,1312" coordsize="115,115">
              <v:shape style="position:absolute;left:5366;top:1312;width:115;height:115" coordorigin="5366,1312" coordsize="115,115" path="m5419,1312l5398,1318,5382,1331,5370,1350,5366,1373,5372,1394,5384,1412,5403,1423,5425,1427,5447,1422,5465,1410,5477,1392,5481,1370,5481,1364,5475,1344,5462,1327,5443,1316,5419,1312xe" filled="t" fillcolor="#4374B9" stroked="f">
                <v:path arrowok="t"/>
                <v:fill type="solid"/>
              </v:shape>
            </v:group>
            <v:group style="position:absolute;left:5587;top:1054;width:115;height:115" coordorigin="5587,1054" coordsize="115,115">
              <v:shape style="position:absolute;left:5587;top:1054;width:115;height:115" coordorigin="5587,1054" coordsize="115,115" path="m5641,1054l5620,1059,5603,1072,5591,1091,5587,1114,5593,1136,5606,1153,5624,1165,5647,1169,5669,1164,5686,1151,5698,1133,5703,1111,5702,1106,5696,1085,5683,1069,5664,1058,5641,1054xe" filled="t" fillcolor="#4374B9" stroked="f">
                <v:path arrowok="t"/>
                <v:fill type="solid"/>
              </v:shape>
            </v:group>
            <v:group style="position:absolute;left:5807;top:1245;width:115;height:115" coordorigin="5807,1245" coordsize="115,115">
              <v:shape style="position:absolute;left:5807;top:1245;width:115;height:115" coordorigin="5807,1245" coordsize="115,115" path="m5860,1245l5839,1251,5822,1264,5811,1283,5807,1306,5812,1327,5825,1345,5844,1356,5866,1360,5888,1355,5906,1343,5918,1325,5922,1303,5922,1297,5916,1277,5903,1260,5884,1249,5860,1245xe" filled="t" fillcolor="#4374B9" stroked="f">
                <v:path arrowok="t"/>
                <v:fill type="solid"/>
              </v:shape>
            </v:group>
            <v:group style="position:absolute;left:6020;top:2048;width:115;height:115" coordorigin="6020,2048" coordsize="115,115">
              <v:shape style="position:absolute;left:6020;top:2048;width:115;height:115" coordorigin="6020,2048" coordsize="115,115" path="m6073,2048l6052,2053,6035,2066,6024,2085,6020,2108,6025,2130,6038,2147,6056,2159,6079,2163,6101,2158,6119,2145,6131,2127,6135,2105,6135,2100,6129,2079,6116,2063,6097,2052,6073,2048xe" filled="t" fillcolor="#4374B9" stroked="f">
                <v:path arrowok="t"/>
                <v:fill type="solid"/>
              </v:shape>
            </v:group>
            <v:group style="position:absolute;left:6236;top:2163;width:115;height:115" coordorigin="6236,2163" coordsize="115,115">
              <v:shape style="position:absolute;left:6236;top:2163;width:115;height:115" coordorigin="6236,2163" coordsize="115,115" path="m6289,2163l6268,2169,6251,2182,6240,2200,6236,2224,6241,2245,6254,2262,6273,2274,6295,2278,6317,2273,6335,2261,6347,2243,6351,2220,6351,2215,6345,2195,6332,2178,6313,2167,6289,2163xe" filled="t" fillcolor="#4374B9" stroked="f">
                <v:path arrowok="t"/>
                <v:fill type="solid"/>
              </v:shape>
            </v:group>
            <v:group style="position:absolute;left:6450;top:2105;width:115;height:115" coordorigin="6450,2105" coordsize="115,115">
              <v:shape style="position:absolute;left:6450;top:2105;width:115;height:115" coordorigin="6450,2105" coordsize="115,115" path="m6504,2105l6483,2111,6466,2124,6454,2143,6450,2166,6456,2187,6469,2205,6487,2216,6510,2220,6532,2215,6549,2203,6561,2185,6566,2163,6565,2157,6559,2137,6546,2120,6527,2109,6504,2105xe" filled="t" fillcolor="#4374B9" stroked="f">
                <v:path arrowok="t"/>
                <v:fill type="solid"/>
              </v:shape>
            </v:group>
            <v:group style="position:absolute;left:6677;top:1740;width:115;height:115" coordorigin="6677,1740" coordsize="115,115">
              <v:shape style="position:absolute;left:6677;top:1740;width:115;height:115" coordorigin="6677,1740" coordsize="115,115" path="m6730,1740l6709,1746,6692,1759,6681,1777,6677,1801,6682,1822,6695,1839,6713,1851,6736,1855,6758,1850,6776,1838,6788,1820,6792,1798,6792,1792,6786,1772,6773,1755,6754,1744,6730,1740xe" filled="t" fillcolor="#4374B9" stroked="f">
                <v:path arrowok="t"/>
                <v:fill type="solid"/>
              </v:shape>
            </v:group>
            <v:group style="position:absolute;left:6886;top:1508;width:115;height:115" coordorigin="6886,1508" coordsize="115,115">
              <v:shape style="position:absolute;left:6886;top:1508;width:115;height:115" coordorigin="6886,1508" coordsize="115,115" path="m6939,1508l6918,1514,6902,1527,6890,1546,6886,1569,6892,1590,6904,1607,6923,1619,6945,1623,6967,1618,6985,1606,6997,1588,7001,1566,7001,1560,6995,1540,6982,1523,6963,1512,6939,1508xe" filled="t" fillcolor="#4374B9" stroked="f">
                <v:path arrowok="t"/>
                <v:fill type="solid"/>
              </v:shape>
            </v:group>
            <v:group style="position:absolute;left:7109;top:933;width:115;height:115" coordorigin="7109,933" coordsize="115,115">
              <v:shape style="position:absolute;left:7109;top:933;width:115;height:115" coordorigin="7109,933" coordsize="115,115" path="m7162,933l7141,939,7124,951,7113,970,7109,993,7115,1015,7127,1032,7146,1044,7168,1048,7190,1043,7208,1030,7220,1012,7224,990,7224,985,7218,964,7205,948,7186,937,7162,933xe" filled="t" fillcolor="#4374B9" stroked="f">
                <v:path arrowok="t"/>
                <v:fill type="solid"/>
              </v:shape>
            </v:group>
            <v:group style="position:absolute;left:7320;top:669;width:115;height:115" coordorigin="7320,669" coordsize="115,115">
              <v:shape style="position:absolute;left:7320;top:669;width:115;height:115" coordorigin="7320,669" coordsize="115,115" path="m7373,669l7352,675,7336,688,7324,706,7320,730,7326,751,7338,768,7357,780,7380,784,7401,779,7419,767,7431,748,7435,726,7435,721,7429,701,7416,684,7397,673,7373,669xe" filled="t" fillcolor="#4374B9" stroked="f">
                <v:path arrowok="t"/>
                <v:fill type="solid"/>
              </v:shape>
            </v:group>
            <v:group style="position:absolute;left:7541;top:427;width:115;height:115" coordorigin="7541,427" coordsize="115,115">
              <v:shape style="position:absolute;left:7541;top:427;width:115;height:115" coordorigin="7541,427" coordsize="115,115" path="m7595,427l7574,433,7557,446,7546,465,7541,488,7547,509,7560,527,7578,538,7601,542,7623,537,7640,525,7652,507,7657,485,7656,479,7650,459,7637,442,7618,431,7595,427xe" filled="t" fillcolor="#4374B9" stroked="f">
                <v:path arrowok="t"/>
                <v:fill type="solid"/>
              </v:shape>
            </v:group>
            <v:group style="position:absolute;left:7767;top:766;width:115;height:115" coordorigin="7767,766" coordsize="115,115">
              <v:shape style="position:absolute;left:7767;top:766;width:115;height:115" coordorigin="7767,766" coordsize="115,115" path="m7821,766l7800,772,7783,785,7771,804,7767,827,7773,848,7785,866,7804,877,7827,882,7849,877,7866,864,7878,846,7883,824,7882,819,7876,798,7863,781,7844,770,7821,766xe" filled="t" fillcolor="#4374B9" stroked="f">
                <v:path arrowok="t"/>
                <v:fill type="solid"/>
              </v:shape>
            </v:group>
            <v:group style="position:absolute;left:8192;top:562;width:115;height:115" coordorigin="8192,562" coordsize="115,115">
              <v:shape style="position:absolute;left:8192;top:562;width:115;height:115" coordorigin="8192,562" coordsize="115,115" path="m8245,562l8224,567,8207,580,8196,599,8192,622,8197,644,8210,661,8228,673,8251,677,8273,672,8291,659,8302,641,8307,619,8307,614,8301,593,8288,577,8269,566,8245,562xe" filled="t" fillcolor="#4374B9" stroked="f">
                <v:path arrowok="t"/>
                <v:fill type="solid"/>
              </v:shape>
            </v:group>
            <v:group style="position:absolute;left:7977;top:662;width:115;height:115" coordorigin="7977,662" coordsize="115,115">
              <v:shape style="position:absolute;left:7977;top:662;width:115;height:115" coordorigin="7977,662" coordsize="115,115" path="m8030,662l8009,668,7993,681,7981,699,7977,723,7983,744,7995,761,8014,773,8037,777,8058,772,8076,760,8088,741,8092,719,8092,714,8086,694,8073,677,8054,666,8030,662xe" filled="t" fillcolor="#4374B9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0" w:lineRule="exact" w:before="1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14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0" w:lineRule="exact" w:before="7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14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5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1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0" w:lineRule="exact" w:before="2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1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5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146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0" w:lineRule="exact" w:before="3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146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3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34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60.456635pt;margin-top:14.633883pt;width:11pt;height:22.232001pt;mso-position-horizontal-relative:page;mso-position-vertical-relative:paragraph;z-index:-1250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2.817535pt;margin-top:14.633883pt;width:11pt;height:22.232001pt;mso-position-horizontal-relative:page;mso-position-vertical-relative:paragraph;z-index:-1250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04.174538pt;margin-top:14.633883pt;width:11pt;height:22.232001pt;mso-position-horizontal-relative:page;mso-position-vertical-relative:paragraph;z-index:-1250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25.198532pt;margin-top:14.633883pt;width:11pt;height:22.232001pt;mso-position-horizontal-relative:page;mso-position-vertical-relative:paragraph;z-index:-1250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47.788528pt;margin-top:14.633883pt;width:11pt;height:22.232001pt;mso-position-horizontal-relative:page;mso-position-vertical-relative:paragraph;z-index:-12502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8.893539pt;margin-top:14.633883pt;width:11pt;height:22.232001pt;mso-position-horizontal-relative:page;mso-position-vertical-relative:paragraph;z-index:-12501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0.970535pt;margin-top:14.696882pt;width:11pt;height:22.232001pt;mso-position-horizontal-relative:page;mso-position-vertical-relative:paragraph;z-index:-1250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12.63353pt;margin-top:14.633883pt;width:11pt;height:22.232001pt;mso-position-horizontal-relative:page;mso-position-vertical-relative:paragraph;z-index:-1249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4.260529pt;margin-top:14.633883pt;width:11pt;height:22.232001pt;mso-position-horizontal-relative:page;mso-position-vertical-relative:paragraph;z-index:-1249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5.698532pt;margin-top:14.633883pt;width:11pt;height:22.232001pt;mso-position-horizontal-relative:page;mso-position-vertical-relative:paragraph;z-index:-1249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766541pt;margin-top:14.633883pt;width:11pt;height:22.232001pt;mso-position-horizontal-relative:page;mso-position-vertical-relative:paragraph;z-index:-1249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9.312531pt;margin-top:14.633883pt;width:11pt;height:22.232001pt;mso-position-horizontal-relative:page;mso-position-vertical-relative:paragraph;z-index:-1249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0.759521pt;margin-top:14.633883pt;width:11pt;height:22.232001pt;mso-position-horizontal-relative:page;mso-position-vertical-relative:paragraph;z-index:-1249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2.872528pt;margin-top:14.633883pt;width:11pt;height:22.232001pt;mso-position-horizontal-relative:page;mso-position-vertical-relative:paragraph;z-index:-1249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4.742523pt;margin-top:14.633883pt;width:11pt;height:22.232001pt;mso-position-horizontal-relative:page;mso-position-vertical-relative:paragraph;z-index:-12492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85.835449pt;margin-top:14.633883pt;width:11pt;height:22.232001pt;mso-position-horizontal-relative:page;mso-position-vertical-relative:paragraph;z-index:-12491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06.697449pt;margin-top:14.633883pt;width:11pt;height:25.769001pt;mso-position-horizontal-relative:page;mso-position-vertical-relative:paragraph;z-index:-1249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2024*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133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66.151001pt;margin-top:4.656068pt;width:21.377pt;height:9.503803pt;mso-position-horizontal-relative:page;mso-position-vertical-relative:paragraph;z-index:-12509" coordorigin="1323,93" coordsize="428,190">
            <v:group style="position:absolute;left:1334;top:188;width:406;height:2" coordorigin="1334,188" coordsize="406,2">
              <v:shape style="position:absolute;left:1334;top:188;width:406;height:2" coordorigin="1334,188" coordsize="406,0" path="m1334,188l1740,188e" filled="f" stroked="t" strokeweight="1.1pt" strokecolor="#4374B9">
                <v:path arrowok="t"/>
              </v:shape>
            </v:group>
            <v:group style="position:absolute;left:1452;top:103;width:170;height:170" coordorigin="1452,103" coordsize="170,170">
              <v:shape style="position:absolute;left:1452;top:103;width:170;height:170" coordorigin="1452,103" coordsize="170,170" path="m1536,103l1476,128,1452,189,1455,211,1494,262,1537,273,1560,270,1610,231,1622,187,1619,165,1579,115,1536,103xe" filled="t" fillcolor="#4374B9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Ме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ж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дународные</w:t>
      </w:r>
      <w:r>
        <w:rPr>
          <w:rFonts w:ascii="Arial" w:hAnsi="Arial" w:cs="Arial" w:eastAsia="Arial"/>
          <w:color w:val="231F20"/>
          <w:spacing w:val="1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резервы</w:t>
      </w:r>
      <w:r>
        <w:rPr>
          <w:rFonts w:ascii="Arial" w:hAnsi="Arial" w:cs="Arial" w:eastAsia="Arial"/>
          <w:color w:val="231F20"/>
          <w:spacing w:val="1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Российс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ой</w:t>
      </w:r>
      <w:r>
        <w:rPr>
          <w:rFonts w:ascii="Arial" w:hAnsi="Arial" w:cs="Arial" w:eastAsia="Arial"/>
          <w:color w:val="231F20"/>
          <w:spacing w:val="1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Федерации,</w:t>
      </w:r>
      <w:r>
        <w:rPr>
          <w:rFonts w:ascii="Arial" w:hAnsi="Arial" w:cs="Arial" w:eastAsia="Arial"/>
          <w:color w:val="231F20"/>
          <w:spacing w:val="1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млрд</w:t>
      </w:r>
      <w:r>
        <w:rPr>
          <w:rFonts w:ascii="Arial" w:hAnsi="Arial" w:cs="Arial" w:eastAsia="Arial"/>
          <w:color w:val="231F20"/>
          <w:spacing w:val="1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д</w:t>
      </w:r>
      <w:r>
        <w:rPr>
          <w:rFonts w:ascii="Arial" w:hAnsi="Arial" w:cs="Arial" w:eastAsia="Arial"/>
          <w:color w:val="231F20"/>
          <w:spacing w:val="-6"/>
          <w:w w:val="100"/>
          <w:sz w:val="18"/>
          <w:szCs w:val="18"/>
        </w:rPr>
        <w:t>о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лл.</w:t>
      </w:r>
      <w:r>
        <w:rPr>
          <w:rFonts w:ascii="Arial" w:hAnsi="Arial" w:cs="Arial" w:eastAsia="Arial"/>
          <w:color w:val="231F20"/>
          <w:spacing w:val="1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США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0" w:lineRule="exact" w:before="8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line="250" w:lineRule="auto"/>
        <w:ind w:left="117" w:right="443" w:hanging="2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1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spacing w:val="-16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9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ин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лю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ер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$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156" w:lineRule="auto"/>
        <w:ind w:right="443" w:firstLine="283"/>
        <w:jc w:val="both"/>
      </w:pPr>
      <w:r>
        <w:rPr>
          <w:color w:val="231F20"/>
          <w:w w:val="95"/>
        </w:rPr>
        <w:t>Для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оценки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значимости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ЗВР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используют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отношение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этих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резервов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долларах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ЦБ,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75"/>
        </w:rPr>
        <w:t>т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11"/>
          <w:w w:val="7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ВВ</w:t>
      </w:r>
      <w:r>
        <w:rPr>
          <w:color w:val="231F20"/>
          <w:spacing w:val="-3"/>
          <w:w w:val="95"/>
        </w:rPr>
        <w:t>П</w:t>
      </w:r>
      <w:r>
        <w:rPr>
          <w:color w:val="231F20"/>
          <w:w w:val="95"/>
          <w:position w:val="-8"/>
          <w:sz w:val="16"/>
          <w:szCs w:val="16"/>
        </w:rPr>
        <w:t>$Б</w:t>
      </w:r>
      <w:r>
        <w:rPr>
          <w:color w:val="231F20"/>
          <w:w w:val="95"/>
        </w:rPr>
        <w:t>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имеющее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ра</w:t>
      </w:r>
      <w:r>
        <w:rPr>
          <w:color w:val="231F20"/>
          <w:spacing w:val="-2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мерность</w:t>
      </w:r>
      <w:r>
        <w:rPr>
          <w:color w:val="231F20"/>
          <w:spacing w:val="6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t</w:t>
      </w:r>
      <w:r>
        <w:rPr>
          <w:color w:val="231F20"/>
          <w:w w:val="95"/>
          <w:position w:val="-8"/>
          <w:sz w:val="16"/>
          <w:szCs w:val="16"/>
        </w:rPr>
        <w:t>ЗВР</w:t>
      </w:r>
      <w:r>
        <w:rPr>
          <w:color w:val="231F20"/>
          <w:spacing w:val="4"/>
          <w:w w:val="95"/>
          <w:position w:val="-8"/>
          <w:sz w:val="16"/>
          <w:szCs w:val="16"/>
        </w:rPr>
        <w:t> </w:t>
      </w:r>
      <w:r>
        <w:rPr>
          <w:rFonts w:ascii="Georgia" w:hAnsi="Georgia" w:cs="Georgia" w:eastAsia="Georgia"/>
          <w:color w:val="231F20"/>
          <w:w w:val="75"/>
        </w:rPr>
        <w:t>(</w:t>
      </w:r>
      <w:r>
        <w:rPr>
          <w:color w:val="231F20"/>
          <w:w w:val="75"/>
        </w:rPr>
        <w:t>год)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spacing w:after="0" w:line="156" w:lineRule="auto"/>
        <w:jc w:val="both"/>
        <w:sectPr>
          <w:pgSz w:w="9355" w:h="13620"/>
          <w:pgMar w:header="775" w:footer="0" w:top="1180" w:bottom="280" w:left="620" w:right="520"/>
        </w:sectPr>
      </w:pPr>
    </w:p>
    <w:p>
      <w:pPr>
        <w:spacing w:before="100"/>
        <w:ind w:left="0" w:right="38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95"/>
          <w:sz w:val="24"/>
          <w:szCs w:val="24"/>
        </w:rPr>
        <w:t>ЗВР</w:t>
      </w:r>
      <w:r>
        <w:rPr>
          <w:rFonts w:ascii="Arial" w:hAnsi="Arial" w:cs="Arial" w:eastAsia="Arial"/>
          <w:color w:val="231F20"/>
          <w:spacing w:val="-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position w:val="-5"/>
          <w:sz w:val="14"/>
          <w:szCs w:val="14"/>
        </w:rPr>
        <w:t>$Б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341" w:lineRule="exact"/>
        <w:ind w:left="2583" w:right="0" w:firstLine="0"/>
        <w:jc w:val="center"/>
        <w:rPr>
          <w:rFonts w:ascii="Arial" w:hAnsi="Arial" w:cs="Arial" w:eastAsia="Arial"/>
          <w:sz w:val="33"/>
          <w:szCs w:val="33"/>
        </w:rPr>
      </w:pPr>
      <w:r>
        <w:rPr/>
        <w:pict>
          <v:group style="position:absolute;margin-left:158.635101pt;margin-top:.529297pt;width:70.167pt;height:.1pt;mso-position-horizontal-relative:page;mso-position-vertical-relative:paragraph;z-index:-12508" coordorigin="3173,11" coordsize="1403,2">
            <v:shape style="position:absolute;left:3173;top:11;width:1403;height:2" coordorigin="3173,11" coordsize="1403,0" path="m3173,11l4576,11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195.760101pt;margin-top:12.201298pt;width:4.617360pt;height:6.996pt;mso-position-horizontal-relative:page;mso-position-vertical-relative:paragraph;z-index:-12507" type="#_x0000_t202" filled="f" stroked="f">
            <v:textbox inset="0,0,0,0">
              <w:txbxContent>
                <w:p>
                  <w:pPr>
                    <w:spacing w:line="137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Б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95"/>
          <w:position w:val="2"/>
          <w:sz w:val="24"/>
          <w:szCs w:val="24"/>
        </w:rPr>
        <w:t>ВВ</w:t>
      </w:r>
      <w:r>
        <w:rPr>
          <w:rFonts w:ascii="Arial" w:hAnsi="Arial" w:cs="Arial" w:eastAsia="Arial"/>
          <w:color w:val="231F20"/>
          <w:spacing w:val="-9"/>
          <w:w w:val="95"/>
          <w:position w:val="2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4"/>
          <w:w w:val="95"/>
          <w:sz w:val="33"/>
          <w:szCs w:val="33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$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/го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33"/>
          <w:szCs w:val="33"/>
        </w:rPr>
        <w:t>)</w:t>
      </w:r>
      <w:r>
        <w:rPr>
          <w:rFonts w:ascii="Arial" w:hAnsi="Arial" w:cs="Arial" w:eastAsia="Arial"/>
          <w:color w:val="000000"/>
          <w:w w:val="100"/>
          <w:sz w:val="33"/>
          <w:szCs w:val="33"/>
        </w:rPr>
      </w:r>
    </w:p>
    <w:p>
      <w:pPr>
        <w:spacing w:line="190" w:lineRule="exact" w:before="6"/>
        <w:rPr>
          <w:sz w:val="19"/>
          <w:szCs w:val="19"/>
        </w:rPr>
      </w:pPr>
      <w:r>
        <w:rPr/>
        <w:br w:type="column"/>
      </w:r>
      <w:r>
        <w:rPr>
          <w:sz w:val="19"/>
          <w:szCs w:val="19"/>
        </w:rPr>
      </w:r>
    </w:p>
    <w:p>
      <w:pPr>
        <w:tabs>
          <w:tab w:pos="3341" w:val="left" w:leader="none"/>
        </w:tabs>
        <w:ind w:left="35" w:right="0" w:firstLine="0"/>
        <w:jc w:val="left"/>
        <w:rPr>
          <w:rFonts w:ascii="Malgun Gothic" w:hAnsi="Malgun Gothic" w:cs="Malgun Gothic" w:eastAsia="Malgun Gothic"/>
          <w:sz w:val="22"/>
          <w:szCs w:val="22"/>
        </w:rPr>
      </w:pPr>
      <w:r>
        <w:rPr>
          <w:rFonts w:ascii="Malgun Gothic" w:hAnsi="Malgun Gothic" w:cs="Malgun Gothic" w:eastAsia="Malgun Gothic"/>
          <w:color w:val="231F20"/>
          <w:w w:val="110"/>
          <w:sz w:val="22"/>
          <w:szCs w:val="22"/>
        </w:rPr>
        <w:t>=</w:t>
      </w:r>
      <w:r>
        <w:rPr>
          <w:rFonts w:ascii="Malgun Gothic" w:hAnsi="Malgun Gothic" w:cs="Malgun Gothic" w:eastAsia="Malgun Gothic"/>
          <w:color w:val="231F20"/>
          <w:spacing w:val="-37"/>
          <w:w w:val="110"/>
          <w:sz w:val="22"/>
          <w:szCs w:val="22"/>
        </w:rPr>
        <w:t> </w:t>
      </w:r>
      <w:r>
        <w:rPr>
          <w:rFonts w:ascii="Georgia" w:hAnsi="Georgia" w:cs="Georgia" w:eastAsia="Georgia"/>
          <w:i/>
          <w:color w:val="231F20"/>
          <w:w w:val="110"/>
          <w:sz w:val="22"/>
          <w:szCs w:val="22"/>
        </w:rPr>
        <w:t>t</w:t>
      </w:r>
      <w:r>
        <w:rPr>
          <w:rFonts w:ascii="Malgun Gothic" w:hAnsi="Malgun Gothic" w:cs="Malgun Gothic" w:eastAsia="Malgun Gothic"/>
          <w:color w:val="231F20"/>
          <w:w w:val="110"/>
          <w:position w:val="-6"/>
          <w:sz w:val="12"/>
          <w:szCs w:val="12"/>
        </w:rPr>
        <w:t>ЗВР</w:t>
      </w:r>
      <w:r>
        <w:rPr>
          <w:rFonts w:ascii="Malgun Gothic" w:hAnsi="Malgun Gothic" w:cs="Malgun Gothic" w:eastAsia="Malgun Gothic"/>
          <w:color w:val="231F20"/>
          <w:spacing w:val="-19"/>
          <w:w w:val="110"/>
          <w:position w:val="-6"/>
          <w:sz w:val="12"/>
          <w:szCs w:val="12"/>
        </w:rPr>
        <w:t> </w:t>
      </w:r>
      <w:r>
        <w:rPr>
          <w:rFonts w:ascii="Malgun Gothic" w:hAnsi="Malgun Gothic" w:cs="Malgun Gothic" w:eastAsia="Malgun Gothic"/>
          <w:color w:val="231F20"/>
          <w:w w:val="110"/>
          <w:sz w:val="22"/>
          <w:szCs w:val="22"/>
        </w:rPr>
        <w:t>,</w:t>
      </w:r>
      <w:r>
        <w:rPr>
          <w:rFonts w:ascii="Malgun Gothic" w:hAnsi="Malgun Gothic" w:cs="Malgun Gothic" w:eastAsia="Malgun Gothic"/>
          <w:color w:val="231F20"/>
          <w:spacing w:val="-36"/>
          <w:w w:val="110"/>
          <w:sz w:val="22"/>
          <w:szCs w:val="22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2"/>
          <w:szCs w:val="22"/>
        </w:rPr>
        <w:t>год</w:t>
      </w:r>
      <w:r>
        <w:rPr>
          <w:rFonts w:ascii="Malgun Gothic" w:hAnsi="Malgun Gothic" w:cs="Malgun Gothic" w:eastAsia="Malgun Gothic"/>
          <w:color w:val="231F20"/>
          <w:w w:val="85"/>
          <w:sz w:val="22"/>
          <w:szCs w:val="22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2"/>
          <w:szCs w:val="22"/>
        </w:rPr>
        <w:tab/>
      </w:r>
      <w:r>
        <w:rPr>
          <w:rFonts w:ascii="Malgun Gothic" w:hAnsi="Malgun Gothic" w:cs="Malgun Gothic" w:eastAsia="Malgun Gothic"/>
          <w:color w:val="231F20"/>
          <w:w w:val="85"/>
          <w:sz w:val="22"/>
          <w:szCs w:val="22"/>
        </w:rPr>
        <w:t>(2</w:t>
      </w:r>
      <w:r>
        <w:rPr>
          <w:rFonts w:ascii="Malgun Gothic" w:hAnsi="Malgun Gothic" w:cs="Malgun Gothic" w:eastAsia="Malgun Gothic"/>
          <w:color w:val="231F20"/>
          <w:w w:val="85"/>
          <w:sz w:val="22"/>
          <w:szCs w:val="22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2"/>
          <w:szCs w:val="22"/>
        </w:rPr>
        <w:t>1)</w:t>
      </w:r>
      <w:r>
        <w:rPr>
          <w:rFonts w:ascii="Malgun Gothic" w:hAnsi="Malgun Gothic" w:cs="Malgun Gothic" w:eastAsia="Malgun Gothic"/>
          <w:color w:val="000000"/>
          <w:w w:val="100"/>
          <w:sz w:val="22"/>
          <w:szCs w:val="22"/>
        </w:rPr>
      </w:r>
    </w:p>
    <w:p>
      <w:pPr>
        <w:spacing w:after="0"/>
        <w:jc w:val="left"/>
        <w:rPr>
          <w:rFonts w:ascii="Malgun Gothic" w:hAnsi="Malgun Gothic" w:cs="Malgun Gothic" w:eastAsia="Malgun Gothic"/>
          <w:sz w:val="22"/>
          <w:szCs w:val="22"/>
        </w:rPr>
        <w:sectPr>
          <w:type w:val="continuous"/>
          <w:pgSz w:w="9355" w:h="13620"/>
          <w:pgMar w:top="1340" w:bottom="280" w:left="620" w:right="520"/>
          <w:cols w:num="2" w:equalWidth="0">
            <w:col w:w="3946" w:space="40"/>
            <w:col w:w="4229"/>
          </w:cols>
        </w:sectPr>
      </w:pPr>
    </w:p>
    <w:p>
      <w:pPr>
        <w:pStyle w:val="BodyText"/>
        <w:spacing w:line="165" w:lineRule="auto" w:before="95"/>
        <w:ind w:right="444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литературе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эту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величину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представляют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виде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процента</w:t>
      </w:r>
      <w:r>
        <w:rPr>
          <w:color w:val="231F20"/>
          <w:w w:val="94"/>
        </w:rPr>
        <w:t> </w:t>
      </w:r>
      <w:r>
        <w:rPr>
          <w:color w:val="231F20"/>
          <w:w w:val="80"/>
        </w:rPr>
        <w:t>от</w:t>
      </w:r>
      <w:r>
        <w:rPr>
          <w:color w:val="231F20"/>
          <w:spacing w:val="-24"/>
          <w:w w:val="80"/>
        </w:rPr>
        <w:t> </w:t>
      </w:r>
      <w:r>
        <w:rPr>
          <w:color w:val="231F20"/>
          <w:w w:val="80"/>
        </w:rPr>
        <w:t>ВВП</w:t>
      </w:r>
      <w:r>
        <w:rPr>
          <w:color w:val="231F20"/>
          <w:spacing w:val="-23"/>
          <w:w w:val="80"/>
        </w:rPr>
        <w:t> </w:t>
      </w:r>
      <w:r>
        <w:rPr>
          <w:color w:val="231F20"/>
          <w:w w:val="80"/>
        </w:rPr>
        <w:t>(рис</w:t>
      </w:r>
      <w:r>
        <w:rPr>
          <w:color w:val="231F20"/>
          <w:w w:val="80"/>
        </w:rPr>
        <w:t>�</w:t>
      </w:r>
      <w:r>
        <w:rPr>
          <w:color w:val="231F20"/>
          <w:spacing w:val="-24"/>
          <w:w w:val="80"/>
        </w:rPr>
        <w:t> </w:t>
      </w:r>
      <w:r>
        <w:rPr>
          <w:color w:val="231F20"/>
          <w:w w:val="80"/>
        </w:rPr>
        <w:t>2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2)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spacing w:line="160" w:lineRule="exact" w:before="3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169" w:lineRule="auto"/>
        <w:ind w:left="117" w:right="44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эта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относительная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величина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ЗВР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выше,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рых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объясняется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тем,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что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эти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обладают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высоким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3"/>
          <w:szCs w:val="23"/>
        </w:rPr>
        <w:t>экспортным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2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3"/>
          <w:szCs w:val="23"/>
        </w:rPr>
        <w:t>потенциало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широко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задействованы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международной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говле,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поэтому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им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нет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необходимости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держать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большие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резервы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того,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9" w:lineRule="auto" w:before="35"/>
        <w:ind w:left="443" w:right="115" w:firstLine="0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чтоб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обеспечит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необходимы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импор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поддерживат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кур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евр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1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национальную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валюту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отличие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валюты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этих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течение</w:t>
      </w:r>
      <w:r>
        <w:rPr>
          <w:rFonts w:ascii="Malgun Gothic" w:hAnsi="Malgun Gothic" w:cs="Malgun Gothic" w:eastAsia="Malgun Gothic"/>
          <w:color w:val="231F20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длительного</w:t>
      </w:r>
      <w:r>
        <w:rPr>
          <w:rFonts w:ascii="Malgun Gothic" w:hAnsi="Malgun Gothic" w:cs="Malgun Gothic" w:eastAsia="Malgun Gothic"/>
          <w:color w:val="231F20"/>
          <w:spacing w:val="-5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времени</w:t>
      </w:r>
      <w:r>
        <w:rPr>
          <w:rFonts w:ascii="Malgun Gothic" w:hAnsi="Malgun Gothic" w:cs="Malgun Gothic" w:eastAsia="Malgun Gothic"/>
          <w:color w:val="231F20"/>
          <w:spacing w:val="-5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находятся</w:t>
      </w:r>
      <w:r>
        <w:rPr>
          <w:rFonts w:ascii="Malgun Gothic" w:hAnsi="Malgun Gothic" w:cs="Malgun Gothic" w:eastAsia="Malgun Gothic"/>
          <w:color w:val="231F20"/>
          <w:spacing w:val="-5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стабильном</w:t>
      </w:r>
      <w:r>
        <w:rPr>
          <w:rFonts w:ascii="Malgun Gothic" w:hAnsi="Malgun Gothic" w:cs="Malgun Gothic" w:eastAsia="Malgun Gothic"/>
          <w:color w:val="231F20"/>
          <w:spacing w:val="-5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уровне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443" w:right="110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Польша</w:t>
      </w:r>
      <w:r>
        <w:rPr>
          <w:rFonts w:ascii="Malgun Gothic" w:hAnsi="Malgun Gothic" w:cs="Malgun Gothic" w:eastAsia="Malgun Gothic"/>
          <w:color w:val="231F20"/>
          <w:spacing w:val="-4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4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Новые</w:t>
      </w:r>
      <w:r>
        <w:rPr>
          <w:rFonts w:ascii="Malgun Gothic" w:hAnsi="Malgun Gothic" w:cs="Malgun Gothic" w:eastAsia="Malgun Gothic"/>
          <w:color w:val="231F20"/>
          <w:spacing w:val="-4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spacing w:val="-4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spacing w:val="-4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обладают</w:t>
      </w:r>
      <w:r>
        <w:rPr>
          <w:rFonts w:ascii="Malgun Gothic" w:hAnsi="Malgun Gothic" w:cs="Malgun Gothic" w:eastAsia="Malgun Gothic"/>
          <w:color w:val="231F20"/>
          <w:spacing w:val="-4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более</w:t>
      </w:r>
      <w:r>
        <w:rPr>
          <w:rFonts w:ascii="Malgun Gothic" w:hAnsi="Malgun Gothic" w:cs="Malgun Gothic" w:eastAsia="Malgun Gothic"/>
          <w:color w:val="231F20"/>
          <w:spacing w:val="-4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высоким</w:t>
      </w:r>
      <w:r>
        <w:rPr>
          <w:rFonts w:ascii="Malgun Gothic" w:hAnsi="Malgun Gothic" w:cs="Malgun Gothic" w:eastAsia="Malgun Gothic"/>
          <w:color w:val="231F20"/>
          <w:spacing w:val="-4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экспортным</w:t>
      </w:r>
      <w:r>
        <w:rPr>
          <w:rFonts w:ascii="Malgun Gothic" w:hAnsi="Malgun Gothic" w:cs="Malgun Gothic" w:eastAsia="Malgun Gothic"/>
          <w:color w:val="231F20"/>
          <w:spacing w:val="-4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тенциалом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сильнее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задействованы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международной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торговле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срав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нению</w:t>
      </w:r>
      <w:r>
        <w:rPr>
          <w:rFonts w:ascii="Malgun Gothic" w:hAnsi="Malgun Gothic" w:cs="Malgun Gothic" w:eastAsia="Malgun Gothic"/>
          <w:color w:val="231F20"/>
          <w:spacing w:val="-3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3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Россией,</w:t>
      </w:r>
      <w:r>
        <w:rPr>
          <w:rFonts w:ascii="Malgun Gothic" w:hAnsi="Malgun Gothic" w:cs="Malgun Gothic" w:eastAsia="Malgun Gothic"/>
          <w:color w:val="231F20"/>
          <w:spacing w:val="-3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но</w:t>
      </w:r>
      <w:r>
        <w:rPr>
          <w:rFonts w:ascii="Malgun Gothic" w:hAnsi="Malgun Gothic" w:cs="Malgun Gothic" w:eastAsia="Malgun Gothic"/>
          <w:color w:val="231F20"/>
          <w:spacing w:val="-3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гораздо</w:t>
      </w:r>
      <w:r>
        <w:rPr>
          <w:rFonts w:ascii="Malgun Gothic" w:hAnsi="Malgun Gothic" w:cs="Malgun Gothic" w:eastAsia="Malgun Gothic"/>
          <w:color w:val="231F20"/>
          <w:spacing w:val="-3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меньше,</w:t>
      </w:r>
      <w:r>
        <w:rPr>
          <w:rFonts w:ascii="Malgun Gothic" w:hAnsi="Malgun Gothic" w:cs="Malgun Gothic" w:eastAsia="Malgun Gothic"/>
          <w:color w:val="231F20"/>
          <w:spacing w:val="-3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-3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Старые</w:t>
      </w:r>
      <w:r>
        <w:rPr>
          <w:rFonts w:ascii="Malgun Gothic" w:hAnsi="Malgun Gothic" w:cs="Malgun Gothic" w:eastAsia="Malgun Gothic"/>
          <w:color w:val="231F20"/>
          <w:spacing w:val="-3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spacing w:val="-3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Поэтому</w:t>
      </w:r>
      <w:r>
        <w:rPr>
          <w:rFonts w:ascii="Malgun Gothic" w:hAnsi="Malgun Gothic" w:cs="Malgun Gothic" w:eastAsia="Malgun Gothic"/>
          <w:color w:val="231F20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приходитс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имет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раз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бóльши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1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относительн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ВВ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объе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1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ЗВР,</w:t>
      </w:r>
      <w:r>
        <w:rPr>
          <w:rFonts w:ascii="Malgun Gothic" w:hAnsi="Malgun Gothic" w:cs="Malgun Gothic" w:eastAsia="Malgun Gothic"/>
          <w:color w:val="231F20"/>
          <w:spacing w:val="1"/>
          <w:w w:val="11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Старых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ЕС,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но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1,5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меньший,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left="443" w:right="112" w:firstLine="283"/>
        <w:jc w:val="both"/>
      </w:pPr>
      <w:r>
        <w:rPr>
          <w:color w:val="231F20"/>
          <w:w w:val="105"/>
        </w:rPr>
        <w:t>В</w:t>
      </w:r>
      <w:r>
        <w:rPr>
          <w:color w:val="231F20"/>
          <w:spacing w:val="-34"/>
          <w:w w:val="105"/>
        </w:rPr>
        <w:t> </w:t>
      </w:r>
      <w:r>
        <w:rPr>
          <w:color w:val="231F20"/>
          <w:spacing w:val="-1"/>
          <w:w w:val="95"/>
        </w:rPr>
        <w:t>экспорт</w:t>
      </w:r>
      <w:r>
        <w:rPr>
          <w:color w:val="231F20"/>
          <w:w w:val="95"/>
        </w:rPr>
        <w:t>е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2"/>
          <w:w w:val="95"/>
        </w:rPr>
        <w:t>преобладае</w:t>
      </w:r>
      <w:r>
        <w:rPr>
          <w:color w:val="231F20"/>
          <w:w w:val="95"/>
        </w:rPr>
        <w:t>т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сырь</w:t>
      </w:r>
      <w:r>
        <w:rPr>
          <w:color w:val="231F20"/>
          <w:w w:val="95"/>
        </w:rPr>
        <w:t>е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полусырье</w:t>
      </w:r>
      <w:r>
        <w:rPr>
          <w:color w:val="231F20"/>
          <w:w w:val="95"/>
        </w:rPr>
        <w:t>: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нефть,</w:t>
      </w:r>
      <w:r>
        <w:rPr>
          <w:color w:val="231F20"/>
          <w:spacing w:val="-1"/>
          <w:w w:val="101"/>
        </w:rPr>
        <w:t> </w:t>
      </w:r>
      <w:r>
        <w:rPr>
          <w:color w:val="231F20"/>
          <w:w w:val="95"/>
        </w:rPr>
        <w:t>нефтепродукты,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природный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газ,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черные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цветные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металлы,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минеральные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удобрения,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зерно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80"/>
        </w:rPr>
        <w:t>т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w w:val="80"/>
        </w:rPr>
        <w:t>�</w:t>
      </w:r>
      <w:r>
        <w:rPr>
          <w:color w:val="231F20"/>
          <w:spacing w:val="-12"/>
          <w:w w:val="80"/>
        </w:rPr>
        <w:t> </w:t>
      </w:r>
      <w:r>
        <w:rPr>
          <w:color w:val="231F20"/>
          <w:w w:val="95"/>
        </w:rPr>
        <w:t>Спрос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цены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них</w:t>
      </w:r>
      <w:r>
        <w:rPr>
          <w:color w:val="231F20"/>
          <w:w w:val="100"/>
        </w:rPr>
        <w:t> </w:t>
      </w:r>
      <w:r>
        <w:rPr>
          <w:color w:val="231F20"/>
          <w:w w:val="95"/>
        </w:rPr>
        <w:t>сильно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зависят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конъюнктуры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мирового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рынка,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ними</w:t>
      </w:r>
      <w:r>
        <w:rPr>
          <w:color w:val="231F20"/>
          <w:w w:val="98"/>
        </w:rPr>
        <w:t> </w:t>
      </w:r>
      <w:r>
        <w:rPr>
          <w:color w:val="231F20"/>
          <w:spacing w:val="1"/>
          <w:w w:val="95"/>
        </w:rPr>
        <w:t>меняетс</w:t>
      </w:r>
      <w:r>
        <w:rPr>
          <w:color w:val="231F20"/>
          <w:w w:val="95"/>
        </w:rPr>
        <w:t>я</w:t>
      </w:r>
      <w:r>
        <w:rPr>
          <w:color w:val="231F20"/>
          <w:spacing w:val="39"/>
          <w:w w:val="95"/>
        </w:rPr>
        <w:t> </w:t>
      </w:r>
      <w:r>
        <w:rPr>
          <w:color w:val="231F20"/>
          <w:spacing w:val="1"/>
          <w:w w:val="95"/>
        </w:rPr>
        <w:t>способност</w:t>
      </w:r>
      <w:r>
        <w:rPr>
          <w:color w:val="231F20"/>
          <w:w w:val="95"/>
        </w:rPr>
        <w:t>ь</w:t>
      </w:r>
      <w:r>
        <w:rPr>
          <w:color w:val="231F20"/>
          <w:spacing w:val="39"/>
          <w:w w:val="95"/>
        </w:rPr>
        <w:t> </w:t>
      </w:r>
      <w:r>
        <w:rPr>
          <w:color w:val="231F20"/>
          <w:spacing w:val="1"/>
          <w:w w:val="95"/>
        </w:rPr>
        <w:t>российско</w:t>
      </w:r>
      <w:r>
        <w:rPr>
          <w:color w:val="231F20"/>
          <w:w w:val="95"/>
        </w:rPr>
        <w:t>й</w:t>
      </w:r>
      <w:r>
        <w:rPr>
          <w:color w:val="231F20"/>
          <w:spacing w:val="39"/>
          <w:w w:val="95"/>
        </w:rPr>
        <w:t> </w:t>
      </w:r>
      <w:r>
        <w:rPr>
          <w:color w:val="231F20"/>
          <w:w w:val="95"/>
        </w:rPr>
        <w:t>экономик</w:t>
      </w:r>
      <w:r>
        <w:rPr>
          <w:color w:val="231F20"/>
          <w:w w:val="95"/>
        </w:rPr>
        <w:t>и</w:t>
      </w:r>
      <w:r>
        <w:rPr>
          <w:color w:val="231F20"/>
          <w:spacing w:val="40"/>
          <w:w w:val="95"/>
        </w:rPr>
        <w:t> </w:t>
      </w:r>
      <w:r>
        <w:rPr>
          <w:color w:val="231F20"/>
          <w:spacing w:val="1"/>
          <w:w w:val="95"/>
        </w:rPr>
        <w:t>обеспечить</w:t>
      </w:r>
      <w:r>
        <w:rPr>
          <w:color w:val="231F20"/>
          <w:spacing w:val="1"/>
          <w:w w:val="93"/>
        </w:rPr>
        <w:t> </w:t>
      </w:r>
      <w:r>
        <w:rPr>
          <w:color w:val="231F20"/>
          <w:spacing w:val="1"/>
          <w:w w:val="95"/>
        </w:rPr>
        <w:t>необходимы</w:t>
      </w:r>
      <w:r>
        <w:rPr>
          <w:color w:val="231F20"/>
          <w:w w:val="95"/>
        </w:rPr>
        <w:t>й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импор</w:t>
      </w:r>
      <w:r>
        <w:rPr>
          <w:color w:val="231F20"/>
          <w:w w:val="95"/>
        </w:rPr>
        <w:t>т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поддерживат</w:t>
      </w:r>
      <w:r>
        <w:rPr>
          <w:color w:val="231F20"/>
          <w:w w:val="95"/>
        </w:rPr>
        <w:t>ь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кур</w:t>
      </w:r>
      <w:r>
        <w:rPr>
          <w:color w:val="231F20"/>
          <w:w w:val="95"/>
        </w:rPr>
        <w:t>с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национальной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2"/>
          <w:w w:val="95"/>
        </w:rPr>
        <w:t>валюты</w:t>
      </w:r>
      <w:r>
        <w:rPr>
          <w:color w:val="231F20"/>
          <w:w w:val="95"/>
        </w:rPr>
        <w:t>�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105"/>
        </w:rPr>
        <w:t>К</w:t>
      </w:r>
      <w:r>
        <w:rPr>
          <w:color w:val="231F20"/>
          <w:spacing w:val="8"/>
          <w:w w:val="105"/>
        </w:rPr>
        <w:t> </w:t>
      </w:r>
      <w:r>
        <w:rPr>
          <w:color w:val="231F20"/>
          <w:spacing w:val="1"/>
          <w:w w:val="95"/>
        </w:rPr>
        <w:t>сожалению</w:t>
      </w:r>
      <w:r>
        <w:rPr>
          <w:color w:val="231F20"/>
          <w:w w:val="95"/>
        </w:rPr>
        <w:t>,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призыв</w:t>
      </w:r>
      <w:r>
        <w:rPr>
          <w:color w:val="231F20"/>
          <w:w w:val="95"/>
        </w:rPr>
        <w:t>ы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«стенания</w:t>
      </w:r>
      <w:r>
        <w:rPr>
          <w:color w:val="231F20"/>
          <w:w w:val="95"/>
        </w:rPr>
        <w:t>»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2"/>
          <w:w w:val="95"/>
        </w:rPr>
        <w:t>последние</w:t>
      </w:r>
      <w:r>
        <w:rPr>
          <w:color w:val="231F20"/>
          <w:spacing w:val="2"/>
          <w:w w:val="94"/>
        </w:rPr>
        <w:t> </w:t>
      </w:r>
      <w:r>
        <w:rPr>
          <w:color w:val="231F20"/>
          <w:spacing w:val="1"/>
          <w:w w:val="95"/>
        </w:rPr>
        <w:t>3</w:t>
      </w:r>
      <w:r>
        <w:rPr>
          <w:color w:val="231F20"/>
          <w:w w:val="95"/>
        </w:rPr>
        <w:t>0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ле</w:t>
      </w:r>
      <w:r>
        <w:rPr>
          <w:color w:val="231F20"/>
          <w:w w:val="95"/>
        </w:rPr>
        <w:t>т</w:t>
      </w:r>
      <w:r>
        <w:rPr>
          <w:color w:val="231F20"/>
          <w:spacing w:val="9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«слезт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ь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сырьево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иглы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»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пок</w:t>
      </w:r>
      <w:r>
        <w:rPr>
          <w:color w:val="231F20"/>
          <w:w w:val="95"/>
        </w:rPr>
        <w:t>а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реализуютс</w:t>
      </w:r>
      <w:r>
        <w:rPr>
          <w:color w:val="231F20"/>
          <w:w w:val="95"/>
        </w:rPr>
        <w:t>я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из</w:t>
      </w:r>
      <w:r>
        <w:rPr>
          <w:color w:val="231F20"/>
          <w:w w:val="95"/>
        </w:rPr>
        <w:t>-</w:t>
      </w:r>
      <w:r>
        <w:rPr>
          <w:color w:val="231F20"/>
          <w:spacing w:val="1"/>
          <w:w w:val="95"/>
        </w:rPr>
        <w:t>за</w:t>
      </w:r>
      <w:r>
        <w:rPr>
          <w:color w:val="231F20"/>
          <w:spacing w:val="1"/>
          <w:w w:val="91"/>
        </w:rPr>
        <w:t> </w:t>
      </w:r>
      <w:r>
        <w:rPr>
          <w:color w:val="231F20"/>
          <w:spacing w:val="1"/>
          <w:w w:val="95"/>
        </w:rPr>
        <w:t>неэффективност</w:t>
      </w:r>
      <w:r>
        <w:rPr>
          <w:color w:val="231F20"/>
          <w:w w:val="95"/>
        </w:rPr>
        <w:t>и</w:t>
      </w:r>
      <w:r>
        <w:rPr>
          <w:color w:val="231F20"/>
          <w:spacing w:val="64"/>
          <w:w w:val="95"/>
        </w:rPr>
        <w:t> </w:t>
      </w:r>
      <w:r>
        <w:rPr>
          <w:color w:val="231F20"/>
          <w:spacing w:val="1"/>
          <w:w w:val="95"/>
        </w:rPr>
        <w:t>Правительств</w:t>
      </w:r>
      <w:r>
        <w:rPr>
          <w:color w:val="231F20"/>
          <w:w w:val="95"/>
        </w:rPr>
        <w:t>а</w:t>
      </w:r>
      <w:r>
        <w:rPr>
          <w:color w:val="231F20"/>
          <w:spacing w:val="65"/>
          <w:w w:val="95"/>
        </w:rPr>
        <w:t> </w:t>
      </w:r>
      <w:r>
        <w:rPr>
          <w:color w:val="231F20"/>
          <w:spacing w:val="1"/>
          <w:w w:val="105"/>
        </w:rPr>
        <w:t>Р</w:t>
      </w:r>
      <w:r>
        <w:rPr>
          <w:color w:val="231F20"/>
          <w:w w:val="105"/>
        </w:rPr>
        <w:t>Ф</w:t>
      </w:r>
      <w:r>
        <w:rPr>
          <w:color w:val="231F20"/>
          <w:spacing w:val="53"/>
          <w:w w:val="10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65"/>
          <w:w w:val="95"/>
        </w:rPr>
        <w:t> </w:t>
      </w:r>
      <w:r>
        <w:rPr>
          <w:color w:val="231F20"/>
          <w:spacing w:val="2"/>
          <w:w w:val="95"/>
        </w:rPr>
        <w:t>всег</w:t>
      </w:r>
      <w:r>
        <w:rPr>
          <w:color w:val="231F20"/>
          <w:w w:val="95"/>
        </w:rPr>
        <w:t>о</w:t>
      </w:r>
      <w:r>
        <w:rPr>
          <w:color w:val="231F20"/>
          <w:spacing w:val="65"/>
          <w:w w:val="95"/>
        </w:rPr>
        <w:t> </w:t>
      </w:r>
      <w:r>
        <w:rPr>
          <w:color w:val="231F20"/>
          <w:spacing w:val="2"/>
          <w:w w:val="95"/>
        </w:rPr>
        <w:t>экономич</w:t>
      </w:r>
      <w:r>
        <w:rPr>
          <w:color w:val="231F20"/>
          <w:spacing w:val="7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ского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блока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страны</w:t>
      </w:r>
      <w:r>
        <w:rPr>
          <w:color w:val="231F20"/>
          <w:w w:val="95"/>
        </w:rPr>
        <w:t>�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ведь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этого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необходимы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инвест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ции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обрабатывающие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отрасли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промышленности,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науку,</w:t>
      </w:r>
      <w:r>
        <w:rPr>
          <w:color w:val="231F20"/>
          <w:w w:val="101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подготовк</w:t>
      </w:r>
      <w:r>
        <w:rPr>
          <w:color w:val="231F20"/>
          <w:w w:val="95"/>
        </w:rPr>
        <w:t>у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кадро</w:t>
      </w:r>
      <w:r>
        <w:rPr>
          <w:color w:val="231F20"/>
          <w:w w:val="95"/>
        </w:rPr>
        <w:t>в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повышение</w:t>
      </w:r>
      <w:r>
        <w:rPr>
          <w:color w:val="231F20"/>
          <w:w w:val="95"/>
        </w:rPr>
        <w:t>м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эффективност</w:t>
      </w:r>
      <w:r>
        <w:rPr>
          <w:color w:val="231F20"/>
          <w:w w:val="95"/>
        </w:rPr>
        <w:t>и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инв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стиций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снижения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инфляционности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10" w:lineRule="exact" w:before="4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4" w:lineRule="auto"/>
        <w:ind w:left="443" w:right="116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spacing w:val="-4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того</w:t>
      </w:r>
      <w:r>
        <w:rPr>
          <w:rFonts w:ascii="Malgun Gothic" w:hAnsi="Malgun Gothic" w:cs="Malgun Gothic" w:eastAsia="Malgun Gothic"/>
          <w:color w:val="231F20"/>
          <w:spacing w:val="-4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чтобы</w:t>
      </w:r>
      <w:r>
        <w:rPr>
          <w:rFonts w:ascii="Malgun Gothic" w:hAnsi="Malgun Gothic" w:cs="Malgun Gothic" w:eastAsia="Malgun Gothic"/>
          <w:color w:val="231F20"/>
          <w:spacing w:val="-4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сойти</w:t>
      </w:r>
      <w:r>
        <w:rPr>
          <w:rFonts w:ascii="Malgun Gothic" w:hAnsi="Malgun Gothic" w:cs="Malgun Gothic" w:eastAsia="Malgun Gothic"/>
          <w:color w:val="231F20"/>
          <w:spacing w:val="-4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42"/>
          <w:w w:val="10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3"/>
          <w:szCs w:val="23"/>
        </w:rPr>
        <w:t>«сырьевой</w:t>
      </w:r>
      <w:r>
        <w:rPr>
          <w:rFonts w:ascii="Times New Roman" w:hAnsi="Times New Roman" w:cs="Times New Roman" w:eastAsia="Times New Roman"/>
          <w:i/>
          <w:color w:val="231F20"/>
          <w:spacing w:val="-17"/>
          <w:w w:val="10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3"/>
          <w:szCs w:val="23"/>
        </w:rPr>
        <w:t>иглы»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4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1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4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экспорта</w:t>
      </w:r>
      <w:r>
        <w:rPr>
          <w:rFonts w:ascii="Malgun Gothic" w:hAnsi="Malgun Gothic" w:cs="Malgun Gothic" w:eastAsia="Malgun Gothic"/>
          <w:color w:val="231F20"/>
          <w:spacing w:val="-4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сырья</w:t>
      </w:r>
      <w:r>
        <w:rPr>
          <w:rFonts w:ascii="Malgun Gothic" w:hAnsi="Malgun Gothic" w:cs="Malgun Gothic" w:eastAsia="Malgun Gothic"/>
          <w:color w:val="231F20"/>
          <w:spacing w:val="-4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4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полу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рь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об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ди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ят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ур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ак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оэ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ик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ач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вел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5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5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(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-5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5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5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5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5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5"/>
          <w:w w:val="10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цию</w:t>
      </w:r>
      <w:r>
        <w:rPr>
          <w:rFonts w:ascii="Malgun Gothic" w:hAnsi="Malgun Gothic" w:cs="Malgun Gothic" w:eastAsia="Malgun Gothic"/>
          <w:color w:val="231F20"/>
          <w:spacing w:val="-3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старых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Источником</w:t>
      </w:r>
      <w:r>
        <w:rPr>
          <w:rFonts w:ascii="Malgun Gothic" w:hAnsi="Malgun Gothic" w:cs="Malgun Gothic" w:eastAsia="Malgun Gothic"/>
          <w:color w:val="231F20"/>
          <w:spacing w:val="-3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таких</w:t>
      </w:r>
      <w:r>
        <w:rPr>
          <w:rFonts w:ascii="Malgun Gothic" w:hAnsi="Malgun Gothic" w:cs="Malgun Gothic" w:eastAsia="Malgun Gothic"/>
          <w:color w:val="231F20"/>
          <w:spacing w:val="-3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инвестиций</w:t>
      </w:r>
      <w:r>
        <w:rPr>
          <w:rFonts w:ascii="Malgun Gothic" w:hAnsi="Malgun Gothic" w:cs="Malgun Gothic" w:eastAsia="Malgun Gothic"/>
          <w:color w:val="231F20"/>
          <w:spacing w:val="-3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могли</w:t>
      </w:r>
      <w:r>
        <w:rPr>
          <w:rFonts w:ascii="Malgun Gothic" w:hAnsi="Malgun Gothic" w:cs="Malgun Gothic" w:eastAsia="Malgun Gothic"/>
          <w:color w:val="231F20"/>
          <w:spacing w:val="-3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быть</w:t>
      </w:r>
      <w:r>
        <w:rPr>
          <w:rFonts w:ascii="Malgun Gothic" w:hAnsi="Malgun Gothic" w:cs="Malgun Gothic" w:eastAsia="Malgun Gothic"/>
          <w:color w:val="231F20"/>
          <w:spacing w:val="-3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ЗВР</w:t>
      </w:r>
      <w:r>
        <w:rPr>
          <w:rFonts w:ascii="Malgun Gothic" w:hAnsi="Malgun Gothic" w:cs="Malgun Gothic" w:eastAsia="Malgun Gothic"/>
          <w:color w:val="231F20"/>
          <w:spacing w:val="-3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-3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усл</w:t>
      </w:r>
      <w:r>
        <w:rPr>
          <w:rFonts w:ascii="Malgun Gothic" w:hAnsi="Malgun Gothic" w:cs="Malgun Gothic" w:eastAsia="Malgun Gothic"/>
          <w:color w:val="231F20"/>
          <w:spacing w:val="2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вии</w:t>
      </w:r>
      <w:r>
        <w:rPr>
          <w:rFonts w:ascii="Malgun Gothic" w:hAnsi="Malgun Gothic" w:cs="Malgun Gothic" w:eastAsia="Malgun Gothic"/>
          <w:color w:val="231F20"/>
          <w:spacing w:val="-2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их</w:t>
      </w:r>
      <w:r>
        <w:rPr>
          <w:rFonts w:ascii="Malgun Gothic" w:hAnsi="Malgun Gothic" w:cs="Malgun Gothic" w:eastAsia="Malgun Gothic"/>
          <w:color w:val="231F20"/>
          <w:spacing w:val="-2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снижения</w:t>
      </w:r>
      <w:r>
        <w:rPr>
          <w:rFonts w:ascii="Malgun Gothic" w:hAnsi="Malgun Gothic" w:cs="Malgun Gothic" w:eastAsia="Malgun Gothic"/>
          <w:color w:val="231F20"/>
          <w:spacing w:val="-2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хотя</w:t>
      </w:r>
      <w:r>
        <w:rPr>
          <w:rFonts w:ascii="Malgun Gothic" w:hAnsi="Malgun Gothic" w:cs="Malgun Gothic" w:eastAsia="Malgun Gothic"/>
          <w:color w:val="231F20"/>
          <w:spacing w:val="-2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бы</w:t>
      </w:r>
      <w:r>
        <w:rPr>
          <w:rFonts w:ascii="Malgun Gothic" w:hAnsi="Malgun Gothic" w:cs="Malgun Gothic" w:eastAsia="Malgun Gothic"/>
          <w:color w:val="231F20"/>
          <w:spacing w:val="-2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2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0,23–0,22</w:t>
      </w:r>
      <w:r>
        <w:rPr>
          <w:rFonts w:ascii="Malgun Gothic" w:hAnsi="Malgun Gothic" w:cs="Malgun Gothic" w:eastAsia="Malgun Gothic"/>
          <w:color w:val="231F20"/>
          <w:spacing w:val="-2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w w:val="100"/>
          <w:position w:val="-7"/>
          <w:sz w:val="13"/>
          <w:szCs w:val="13"/>
        </w:rPr>
        <w:t>$Б</w:t>
      </w:r>
      <w:r>
        <w:rPr>
          <w:rFonts w:ascii="Malgun Gothic" w:hAnsi="Malgun Gothic" w:cs="Malgun Gothic" w:eastAsia="Malgun Gothic"/>
          <w:color w:val="231F20"/>
          <w:spacing w:val="14"/>
          <w:w w:val="100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2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среднего</w:t>
      </w:r>
      <w:r>
        <w:rPr>
          <w:rFonts w:ascii="Malgun Gothic" w:hAnsi="Malgun Gothic" w:cs="Malgun Gothic" w:eastAsia="Malgun Gothic"/>
          <w:color w:val="231F20"/>
          <w:spacing w:val="-2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уровня</w:t>
      </w:r>
      <w:r>
        <w:rPr>
          <w:rFonts w:ascii="Malgun Gothic" w:hAnsi="Malgun Gothic" w:cs="Malgun Gothic" w:eastAsia="Malgun Gothic"/>
          <w:color w:val="231F20"/>
          <w:spacing w:val="-2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Поль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ши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Новых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период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2009–2023</w:t>
      </w:r>
      <w:r>
        <w:rPr>
          <w:rFonts w:ascii="Malgun Gothic" w:hAnsi="Malgun Gothic" w:cs="Malgun Gothic" w:eastAsia="Malgun Gothic"/>
          <w:color w:val="231F20"/>
          <w:spacing w:val="-2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9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дало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прирост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ИОК</w:t>
      </w:r>
      <w:r>
        <w:rPr>
          <w:rFonts w:ascii="Malgun Gothic" w:hAnsi="Malgun Gothic" w:cs="Malgun Gothic" w:eastAsia="Malgun Gothic"/>
          <w:color w:val="231F20"/>
          <w:w w:val="11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6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–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7%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ВВ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100"/>
          <w:position w:val="-7"/>
          <w:sz w:val="13"/>
          <w:szCs w:val="13"/>
        </w:rPr>
        <w:t>$</w:t>
      </w:r>
      <w:r>
        <w:rPr>
          <w:rFonts w:ascii="Malgun Gothic" w:hAnsi="Malgun Gothic" w:cs="Malgun Gothic" w:eastAsia="Malgun Gothic"/>
          <w:color w:val="231F20"/>
          <w:w w:val="100"/>
          <w:position w:val="-7"/>
          <w:sz w:val="13"/>
          <w:szCs w:val="13"/>
        </w:rPr>
        <w:t>Б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D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3"/>
          <w:szCs w:val="23"/>
        </w:rPr>
        <w:t>C</w:t>
      </w:r>
      <w:r>
        <w:rPr>
          <w:rFonts w:ascii="Times New Roman" w:hAnsi="Times New Roman" w:cs="Times New Roman" w:eastAsia="Times New Roman"/>
          <w:i/>
          <w:color w:val="231F20"/>
          <w:spacing w:val="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10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–1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100"/>
          <w:sz w:val="23"/>
          <w:szCs w:val="23"/>
        </w:rPr>
        <w:t>₽</w:t>
      </w:r>
      <w:r>
        <w:rPr>
          <w:rFonts w:ascii="Times New Roman" w:hAnsi="Times New Roman" w:cs="Times New Roman" w:eastAsia="Times New Roman"/>
          <w:color w:val="231F20"/>
          <w:spacing w:val="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2023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9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ак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ис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10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теперь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может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быть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использован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только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после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разморозки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ЗВР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западными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странами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 w:before="1"/>
        <w:ind w:left="44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Ещ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одни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резерв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инвес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ици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яв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яетс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5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ФНБ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оторы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полняется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счет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нефтегазовых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доходов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федерального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бюджета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соот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ветстви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порядком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установленны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Правительство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доходов</w:t>
      </w:r>
      <w:r>
        <w:rPr>
          <w:rFonts w:ascii="Malgun Gothic" w:hAnsi="Malgun Gothic" w:cs="Malgun Gothic" w:eastAsia="Malgun Gothic"/>
          <w:color w:val="231F20"/>
          <w:spacing w:val="1"/>
          <w:w w:val="9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управления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средствами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ФНБ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44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ФНБ,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как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ЗВР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[см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формулу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(2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1),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характеризуется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долях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относ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тельно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параметром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t</w:t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3"/>
          <w:szCs w:val="13"/>
        </w:rPr>
        <w:t>ФНБ</w:t>
      </w:r>
      <w:r>
        <w:rPr>
          <w:rFonts w:ascii="Malgun Gothic" w:hAnsi="Malgun Gothic" w:cs="Malgun Gothic" w:eastAsia="Malgun Gothic"/>
          <w:color w:val="231F20"/>
          <w:spacing w:val="-14"/>
          <w:w w:val="95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(год)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headerReference w:type="default" r:id="rId23"/>
          <w:headerReference w:type="even" r:id="rId24"/>
          <w:pgSz w:w="9355" w:h="13620"/>
          <w:pgMar w:header="775" w:footer="0" w:top="1180" w:bottom="280" w:left="520" w:right="620"/>
        </w:sectPr>
      </w:pPr>
    </w:p>
    <w:p>
      <w:pPr>
        <w:spacing w:line="130" w:lineRule="exact" w:before="4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before="83"/>
        <w:ind w:left="232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Ме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ж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дународные</w:t>
      </w:r>
      <w:r>
        <w:rPr>
          <w:rFonts w:ascii="Arial" w:hAnsi="Arial" w:cs="Arial" w:eastAsia="Arial"/>
          <w:color w:val="231F20"/>
          <w:spacing w:val="-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резервы,</w:t>
      </w: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в</w:t>
      </w: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%</w:t>
      </w:r>
      <w:r>
        <w:rPr>
          <w:rFonts w:ascii="Arial" w:hAnsi="Arial" w:cs="Arial" w:eastAsia="Arial"/>
          <w:color w:val="231F20"/>
          <w:spacing w:val="-7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от</w:t>
      </w:r>
      <w:r>
        <w:rPr>
          <w:rFonts w:ascii="Arial" w:hAnsi="Arial" w:cs="Arial" w:eastAsia="Arial"/>
          <w:color w:val="231F20"/>
          <w:spacing w:val="-8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ВВП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pgSz w:w="9355" w:h="13620"/>
          <w:pgMar w:header="775" w:footer="0" w:top="1180" w:bottom="280" w:left="620" w:right="520"/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1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70" w:lineRule="exact"/>
        <w:ind w:left="1391" w:right="3" w:hanging="161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Швейцари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231F20"/>
          <w:w w:val="99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Сингапур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219" w:lineRule="auto" w:before="9"/>
        <w:ind w:left="595" w:right="7" w:firstLine="1062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Ч</w:t>
      </w:r>
      <w:r>
        <w:rPr>
          <w:rFonts w:ascii="Arial" w:hAnsi="Arial" w:cs="Arial" w:eastAsia="Arial"/>
          <w:color w:val="231F20"/>
          <w:spacing w:val="-4"/>
          <w:w w:val="100"/>
          <w:sz w:val="16"/>
          <w:szCs w:val="16"/>
        </w:rPr>
        <w:t>е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хия</w:t>
      </w:r>
      <w:r>
        <w:rPr>
          <w:rFonts w:ascii="Arial" w:hAnsi="Arial" w:cs="Arial" w:eastAsia="Arial"/>
          <w:color w:val="231F20"/>
          <w:w w:val="102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-10"/>
          <w:w w:val="100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аиланд</w:t>
      </w:r>
      <w:r>
        <w:rPr>
          <w:rFonts w:ascii="Arial" w:hAnsi="Arial" w:cs="Arial" w:eastAsia="Arial"/>
          <w:color w:val="231F20"/>
          <w:w w:val="102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а</w:t>
      </w:r>
      <w:r>
        <w:rPr>
          <w:rFonts w:ascii="Arial" w:hAnsi="Arial" w:cs="Arial" w:eastAsia="Arial"/>
          <w:color w:val="231F20"/>
          <w:spacing w:val="-6"/>
          <w:w w:val="105"/>
          <w:sz w:val="16"/>
          <w:szCs w:val="16"/>
        </w:rPr>
        <w:t>у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довская</w:t>
      </w:r>
      <w:r>
        <w:rPr>
          <w:rFonts w:ascii="Arial" w:hAnsi="Arial" w:cs="Arial" w:eastAsia="Arial"/>
          <w:color w:val="231F20"/>
          <w:spacing w:val="-22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Аравия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Израиль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11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0"/>
          <w:w w:val="105"/>
          <w:sz w:val="16"/>
          <w:szCs w:val="16"/>
        </w:rPr>
        <w:t>У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з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беки</w:t>
      </w:r>
      <w:r>
        <w:rPr>
          <w:rFonts w:ascii="Arial" w:hAnsi="Arial" w:cs="Arial" w:eastAsia="Arial"/>
          <w:color w:val="231F20"/>
          <w:spacing w:val="1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тан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2" w:lineRule="exact" w:before="6"/>
        <w:ind w:left="1554" w:right="3" w:firstLine="58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Алжир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Япони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1" w:lineRule="exact" w:before="5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color w:val="ED1C24"/>
          <w:w w:val="100"/>
          <w:sz w:val="16"/>
          <w:szCs w:val="16"/>
        </w:rPr>
        <w:t>Россия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5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Малайзия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221" w:lineRule="auto" w:before="15"/>
        <w:ind w:left="658" w:right="3" w:firstLine="984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Дания</w:t>
      </w:r>
      <w:r>
        <w:rPr>
          <w:rFonts w:ascii="Arial" w:hAnsi="Arial" w:cs="Arial" w:eastAsia="Arial"/>
          <w:color w:val="231F20"/>
          <w:w w:val="104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Южная</w:t>
      </w: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орея</w:t>
      </w:r>
      <w:r>
        <w:rPr>
          <w:rFonts w:ascii="Arial" w:hAnsi="Arial" w:cs="Arial" w:eastAsia="Arial"/>
          <w:color w:val="231F20"/>
          <w:w w:val="102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6D6E71"/>
          <w:w w:val="105"/>
          <w:sz w:val="16"/>
          <w:szCs w:val="16"/>
        </w:rPr>
        <w:t>Новые</w:t>
      </w:r>
      <w:r>
        <w:rPr>
          <w:rFonts w:ascii="Arial" w:hAnsi="Arial" w:cs="Arial" w:eastAsia="Arial"/>
          <w:b/>
          <w:bCs/>
          <w:color w:val="6D6E71"/>
          <w:spacing w:val="-26"/>
          <w:w w:val="10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6D6E71"/>
          <w:w w:val="105"/>
          <w:sz w:val="16"/>
          <w:szCs w:val="16"/>
        </w:rPr>
        <w:t>страны</w:t>
      </w:r>
      <w:r>
        <w:rPr>
          <w:rFonts w:ascii="Arial" w:hAnsi="Arial" w:cs="Arial" w:eastAsia="Arial"/>
          <w:b/>
          <w:bCs/>
          <w:color w:val="6D6E71"/>
          <w:spacing w:val="-26"/>
          <w:w w:val="10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6D6E71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color w:val="00A79D"/>
          <w:w w:val="100"/>
          <w:sz w:val="16"/>
          <w:szCs w:val="16"/>
        </w:rPr>
        <w:t>Польша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9" w:lineRule="exact"/>
        <w:ind w:left="0" w:right="14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1"/>
          <w:w w:val="105"/>
          <w:sz w:val="16"/>
          <w:szCs w:val="16"/>
        </w:rPr>
        <w:t>У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краина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Румыния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Китай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1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Исланди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Индия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Норвеги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ЮАР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 w:before="7"/>
        <w:ind w:left="1355" w:right="3" w:firstLine="23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Бразилия</w:t>
      </w:r>
      <w:r>
        <w:rPr>
          <w:rFonts w:ascii="Arial" w:hAnsi="Arial" w:cs="Arial" w:eastAsia="Arial"/>
          <w:color w:val="231F20"/>
          <w:w w:val="104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16"/>
          <w:szCs w:val="16"/>
        </w:rPr>
        <w:t>К</w:t>
      </w:r>
      <w:r>
        <w:rPr>
          <w:rFonts w:ascii="Arial" w:hAnsi="Arial" w:cs="Arial" w:eastAsia="Arial"/>
          <w:color w:val="231F20"/>
          <w:spacing w:val="-4"/>
          <w:w w:val="100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лумбия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2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Чили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 w:before="1"/>
        <w:ind w:left="1228" w:right="0" w:firstLine="93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Каза</w:t>
      </w:r>
      <w:r>
        <w:rPr>
          <w:rFonts w:ascii="Arial" w:hAnsi="Arial" w:cs="Arial" w:eastAsia="Arial"/>
          <w:color w:val="231F20"/>
          <w:spacing w:val="-5"/>
          <w:w w:val="105"/>
          <w:sz w:val="16"/>
          <w:szCs w:val="16"/>
        </w:rPr>
        <w:t>х</w:t>
      </w:r>
      <w:r>
        <w:rPr>
          <w:rFonts w:ascii="Arial" w:hAnsi="Arial" w:cs="Arial" w:eastAsia="Arial"/>
          <w:color w:val="231F20"/>
          <w:spacing w:val="2"/>
          <w:w w:val="105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тан</w:t>
      </w:r>
      <w:r>
        <w:rPr>
          <w:rFonts w:ascii="Arial" w:hAnsi="Arial" w:cs="Arial" w:eastAsia="Arial"/>
          <w:color w:val="231F20"/>
          <w:w w:val="103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Пор</w:t>
      </w:r>
      <w:r>
        <w:rPr>
          <w:rFonts w:ascii="Arial" w:hAnsi="Arial" w:cs="Arial" w:eastAsia="Arial"/>
          <w:color w:val="231F20"/>
          <w:spacing w:val="2"/>
          <w:w w:val="100"/>
          <w:sz w:val="16"/>
          <w:szCs w:val="16"/>
        </w:rPr>
        <w:t>т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угалия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224" w:lineRule="auto" w:before="9"/>
        <w:ind w:left="1281" w:right="3" w:firstLine="176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Ме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сика</w:t>
      </w:r>
      <w:r>
        <w:rPr>
          <w:rFonts w:ascii="Arial" w:hAnsi="Arial" w:cs="Arial" w:eastAsia="Arial"/>
          <w:color w:val="231F20"/>
          <w:w w:val="107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Бахрей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н</w:t>
      </w:r>
      <w:r>
        <w:rPr>
          <w:rFonts w:ascii="Arial" w:hAnsi="Arial" w:cs="Arial" w:eastAsia="Arial"/>
          <w:color w:val="231F20"/>
          <w:w w:val="103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Латвия</w:t>
      </w:r>
      <w:r>
        <w:rPr>
          <w:rFonts w:ascii="Arial" w:hAnsi="Arial" w:cs="Arial" w:eastAsia="Arial"/>
          <w:color w:val="231F20"/>
          <w:w w:val="104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Беларусь</w:t>
      </w:r>
      <w:r>
        <w:rPr>
          <w:rFonts w:ascii="Arial" w:hAnsi="Arial" w:cs="Arial" w:eastAsia="Arial"/>
          <w:color w:val="231F20"/>
          <w:w w:val="103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Итали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231F20"/>
          <w:w w:val="99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Индонези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231F20"/>
          <w:w w:val="99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Швеци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231F20"/>
          <w:w w:val="99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Египет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3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color w:val="2B3890"/>
          <w:w w:val="105"/>
          <w:sz w:val="16"/>
          <w:szCs w:val="16"/>
        </w:rPr>
        <w:t>Старые</w:t>
      </w:r>
      <w:r>
        <w:rPr>
          <w:rFonts w:ascii="Arial" w:hAnsi="Arial" w:cs="Arial" w:eastAsia="Arial"/>
          <w:b/>
          <w:bCs/>
          <w:color w:val="2B3890"/>
          <w:spacing w:val="-19"/>
          <w:w w:val="10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2B3890"/>
          <w:w w:val="105"/>
          <w:sz w:val="16"/>
          <w:szCs w:val="16"/>
        </w:rPr>
        <w:t>страны</w:t>
      </w:r>
      <w:r>
        <w:rPr>
          <w:rFonts w:ascii="Arial" w:hAnsi="Arial" w:cs="Arial" w:eastAsia="Arial"/>
          <w:b/>
          <w:bCs/>
          <w:color w:val="2B3890"/>
          <w:spacing w:val="-18"/>
          <w:w w:val="105"/>
          <w:sz w:val="16"/>
          <w:szCs w:val="16"/>
        </w:rPr>
        <w:t> </w:t>
      </w:r>
      <w:r>
        <w:rPr>
          <w:rFonts w:ascii="Arial" w:hAnsi="Arial" w:cs="Arial" w:eastAsia="Arial"/>
          <w:b/>
          <w:bCs/>
          <w:color w:val="2B3890"/>
          <w:w w:val="105"/>
          <w:sz w:val="16"/>
          <w:szCs w:val="16"/>
        </w:rPr>
        <w:t>ЕС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3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Франци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7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Литва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/>
        <w:ind w:left="0" w:right="1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spacing w:val="-10"/>
          <w:w w:val="100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ермания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4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Испани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223" w:lineRule="auto" w:before="3"/>
        <w:ind w:left="845" w:right="1" w:firstLine="65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Бельги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231F20"/>
          <w:w w:val="99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Э</w:t>
      </w:r>
      <w:r>
        <w:rPr>
          <w:rFonts w:ascii="Arial" w:hAnsi="Arial" w:cs="Arial" w:eastAsia="Arial"/>
          <w:color w:val="231F20"/>
          <w:spacing w:val="1"/>
          <w:w w:val="100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тония</w:t>
      </w:r>
      <w:r>
        <w:rPr>
          <w:rFonts w:ascii="Arial" w:hAnsi="Arial" w:cs="Arial" w:eastAsia="Arial"/>
          <w:color w:val="231F20"/>
          <w:w w:val="102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Нидерланды</w:t>
      </w:r>
      <w:r>
        <w:rPr>
          <w:rFonts w:ascii="Arial" w:hAnsi="Arial" w:cs="Arial" w:eastAsia="Arial"/>
          <w:color w:val="231F20"/>
          <w:w w:val="102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Новая</w:t>
      </w:r>
      <w:r>
        <w:rPr>
          <w:rFonts w:ascii="Arial" w:hAnsi="Arial" w:cs="Arial" w:eastAsia="Arial"/>
          <w:color w:val="231F20"/>
          <w:spacing w:val="-23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Зеланди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222" w:lineRule="auto" w:before="7"/>
        <w:ind w:left="1255" w:right="1" w:firstLine="237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1"/>
          <w:w w:val="100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трия</w:t>
      </w:r>
      <w:r>
        <w:rPr>
          <w:rFonts w:ascii="Arial" w:hAnsi="Arial" w:cs="Arial" w:eastAsia="Arial"/>
          <w:color w:val="231F20"/>
          <w:w w:val="102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Мал</w:t>
      </w:r>
      <w:r>
        <w:rPr>
          <w:rFonts w:ascii="Arial" w:hAnsi="Arial" w:cs="Arial" w:eastAsia="Arial"/>
          <w:color w:val="231F20"/>
          <w:spacing w:val="-10"/>
          <w:w w:val="100"/>
          <w:sz w:val="16"/>
          <w:szCs w:val="16"/>
        </w:rPr>
        <w:t>ь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та</w:t>
      </w:r>
      <w:r>
        <w:rPr>
          <w:rFonts w:ascii="Arial" w:hAnsi="Arial" w:cs="Arial" w:eastAsia="Arial"/>
          <w:color w:val="231F20"/>
          <w:w w:val="103"/>
          <w:sz w:val="16"/>
          <w:szCs w:val="16"/>
        </w:rPr>
        <w:t> </w:t>
      </w:r>
      <w:r>
        <w:rPr>
          <w:rFonts w:ascii="Arial" w:hAnsi="Arial" w:cs="Arial" w:eastAsia="Arial"/>
          <w:color w:val="231F20"/>
          <w:spacing w:val="-10"/>
          <w:w w:val="100"/>
          <w:sz w:val="16"/>
          <w:szCs w:val="16"/>
        </w:rPr>
        <w:t>Г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реция</w:t>
      </w:r>
      <w:r>
        <w:rPr>
          <w:rFonts w:ascii="Arial" w:hAnsi="Arial" w:cs="Arial" w:eastAsia="Arial"/>
          <w:color w:val="231F20"/>
          <w:w w:val="102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Финляндия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0" w:lineRule="exact" w:before="13"/>
        <w:ind w:left="839" w:right="3" w:firstLine="712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Канада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Вели</w:t>
      </w:r>
      <w:r>
        <w:rPr>
          <w:rFonts w:ascii="Arial" w:hAnsi="Arial" w:cs="Arial" w:eastAsia="Arial"/>
          <w:color w:val="231F20"/>
          <w:spacing w:val="-4"/>
          <w:w w:val="100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о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британия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2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Аргентина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78" w:lineRule="exact"/>
        <w:ind w:left="1367" w:right="1" w:hanging="6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Ав</w:t>
      </w:r>
      <w:r>
        <w:rPr>
          <w:rFonts w:ascii="Arial" w:hAnsi="Arial" w:cs="Arial" w:eastAsia="Arial"/>
          <w:color w:val="231F20"/>
          <w:spacing w:val="1"/>
          <w:w w:val="100"/>
          <w:sz w:val="16"/>
          <w:szCs w:val="16"/>
        </w:rPr>
        <w:t>с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тралия</w:t>
      </w:r>
      <w:r>
        <w:rPr>
          <w:rFonts w:ascii="Arial" w:hAnsi="Arial" w:cs="Arial" w:eastAsia="Arial"/>
          <w:color w:val="231F20"/>
          <w:w w:val="102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Словени</w:t>
      </w:r>
      <w:r>
        <w:rPr>
          <w:rFonts w:ascii="Arial" w:hAnsi="Arial" w:cs="Arial" w:eastAsia="Arial"/>
          <w:color w:val="231F20"/>
          <w:w w:val="100"/>
          <w:sz w:val="16"/>
          <w:szCs w:val="16"/>
        </w:rPr>
        <w:t>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80" w:lineRule="exact"/>
        <w:ind w:left="0" w:right="7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Лю</w:t>
      </w:r>
      <w:r>
        <w:rPr>
          <w:rFonts w:ascii="Arial" w:hAnsi="Arial" w:cs="Arial" w:eastAsia="Arial"/>
          <w:color w:val="231F20"/>
          <w:spacing w:val="-4"/>
          <w:w w:val="105"/>
          <w:sz w:val="16"/>
          <w:szCs w:val="16"/>
        </w:rPr>
        <w:t>к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сембург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4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5"/>
          <w:sz w:val="16"/>
          <w:szCs w:val="16"/>
        </w:rPr>
        <w:t>США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line="166" w:lineRule="exact"/>
        <w:ind w:left="0" w:right="3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color w:val="231F20"/>
          <w:w w:val="100"/>
          <w:sz w:val="16"/>
          <w:szCs w:val="16"/>
        </w:rPr>
        <w:t>Ирландия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tabs>
          <w:tab w:pos="945" w:val="left" w:leader="none"/>
        </w:tabs>
        <w:spacing w:before="84"/>
        <w:ind w:left="46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20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tabs>
          <w:tab w:pos="1508" w:val="left" w:leader="none"/>
          <w:tab w:pos="2480" w:val="left" w:leader="none"/>
          <w:tab w:pos="3379" w:val="left" w:leader="none"/>
        </w:tabs>
        <w:spacing w:before="84"/>
        <w:ind w:left="575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40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60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80</w:t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ab/>
      </w:r>
      <w:r>
        <w:rPr>
          <w:rFonts w:ascii="Arial" w:hAnsi="Arial" w:cs="Arial" w:eastAsia="Arial"/>
          <w:color w:val="231F20"/>
          <w:w w:val="105"/>
          <w:sz w:val="16"/>
          <w:szCs w:val="16"/>
        </w:rPr>
        <w:t>100</w:t>
      </w:r>
      <w:r>
        <w:rPr>
          <w:rFonts w:ascii="Arial" w:hAnsi="Arial" w:cs="Arial" w:eastAsia="Arial"/>
          <w:color w:val="00000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9355" w:h="13620"/>
          <w:pgMar w:top="1340" w:bottom="280" w:left="620" w:right="520"/>
          <w:cols w:num="3" w:equalWidth="0">
            <w:col w:w="2129" w:space="40"/>
            <w:col w:w="1131" w:space="212"/>
            <w:col w:w="4703"/>
          </w:cols>
        </w:sectPr>
      </w:pPr>
    </w:p>
    <w:p>
      <w:pPr>
        <w:spacing w:line="288" w:lineRule="exact" w:before="63"/>
        <w:ind w:left="117" w:right="444" w:firstLine="0"/>
        <w:jc w:val="center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142.156998pt;margin-top:-486.7276pt;width:254.6835pt;height:487.2257pt;mso-position-horizontal-relative:page;mso-position-vertical-relative:paragraph;z-index:-12489" coordorigin="2843,-9735" coordsize="5094,9745">
            <v:group style="position:absolute;left:3827;top:-9730;width:2;height:9733" coordorigin="3827,-9730" coordsize="2,9733">
              <v:shape style="position:absolute;left:3827;top:-9730;width:2;height:9733" coordorigin="3827,-9730" coordsize="0,9733" path="m3827,-9730l3827,3e" filled="f" stroked="t" strokeweight=".457pt" strokecolor="#939598">
                <v:path arrowok="t"/>
              </v:shape>
            </v:group>
            <v:group style="position:absolute;left:4797;top:-9728;width:2;height:9733" coordorigin="4797,-9728" coordsize="2,9733">
              <v:shape style="position:absolute;left:4797;top:-9728;width:2;height:9733" coordorigin="4797,-9728" coordsize="0,9733" path="m4797,-9728l4797,5e" filled="f" stroked="t" strokeweight=".457pt" strokecolor="#939598">
                <v:path arrowok="t"/>
              </v:shape>
            </v:group>
            <v:group style="position:absolute;left:5732;top:-9730;width:2;height:9733" coordorigin="5732,-9730" coordsize="2,9733">
              <v:shape style="position:absolute;left:5732;top:-9730;width:2;height:9733" coordorigin="5732,-9730" coordsize="0,9733" path="m5732,-9730l5732,3e" filled="f" stroked="t" strokeweight=".457pt" strokecolor="#939598">
                <v:path arrowok="t"/>
              </v:shape>
            </v:group>
            <v:group style="position:absolute;left:6693;top:-9730;width:2;height:9733" coordorigin="6693,-9730" coordsize="2,9733">
              <v:shape style="position:absolute;left:6693;top:-9730;width:2;height:9733" coordorigin="6693,-9730" coordsize="0,9733" path="m6693,-9730l6693,3e" filled="f" stroked="t" strokeweight=".457pt" strokecolor="#939598">
                <v:path arrowok="t"/>
              </v:shape>
            </v:group>
            <v:group style="position:absolute;left:7665;top:-9730;width:2;height:9733" coordorigin="7665,-9730" coordsize="2,9733">
              <v:shape style="position:absolute;left:7665;top:-9730;width:2;height:9733" coordorigin="7665,-9730" coordsize="0,9733" path="m7665,-9730l7665,3e" filled="f" stroked="t" strokeweight=".457pt" strokecolor="#939598">
                <v:path arrowok="t"/>
              </v:shape>
            </v:group>
            <v:group style="position:absolute;left:2881;top:-9730;width:5051;height:9733" coordorigin="2881,-9730" coordsize="5051,9733">
              <v:shape style="position:absolute;left:2881;top:-9730;width:5051;height:9733" coordorigin="2881,-9730" coordsize="5051,9733" path="m2881,3l2881,-9730,7932,-9730e" filled="f" stroked="t" strokeweight=".457pt" strokecolor="#231F20">
                <v:path arrowok="t"/>
              </v:shape>
            </v:group>
            <v:group style="position:absolute;left:2881;top:-599;width:146;height:2" coordorigin="2881,-599" coordsize="146,2">
              <v:shape style="position:absolute;left:2881;top:-599;width:146;height:2" coordorigin="2881,-599" coordsize="146,0" path="m2881,-599l3027,-599e" filled="f" stroked="t" strokeweight="3.754pt" strokecolor="#0E74BB">
                <v:path arrowok="t"/>
              </v:shape>
            </v:group>
            <v:group style="position:absolute;left:2881;top:-636;width:146;height:73" coordorigin="2881,-636" coordsize="146,73">
              <v:shape style="position:absolute;left:2881;top:-636;width:146;height:73" coordorigin="2881,-636" coordsize="146,73" path="m3027,-563l2881,-563,2881,-636,3027,-636,3027,-563xe" filled="f" stroked="t" strokeweight=".457pt" strokecolor="#231F20">
                <v:path arrowok="t"/>
              </v:shape>
            </v:group>
            <v:group style="position:absolute;left:2881;top:-417;width:146;height:2" coordorigin="2881,-417" coordsize="146,2">
              <v:shape style="position:absolute;left:2881;top:-417;width:146;height:2" coordorigin="2881,-417" coordsize="146,0" path="m2881,-417l3027,-417e" filled="f" stroked="t" strokeweight="3.754pt" strokecolor="#0E74BB">
                <v:path arrowok="t"/>
              </v:shape>
            </v:group>
            <v:group style="position:absolute;left:2881;top:-453;width:146;height:73" coordorigin="2881,-453" coordsize="146,73">
              <v:shape style="position:absolute;left:2881;top:-453;width:146;height:73" coordorigin="2881,-453" coordsize="146,73" path="m3027,-380l2881,-380,2881,-453,3027,-453,3027,-380xe" filled="f" stroked="t" strokeweight=".457pt" strokecolor="#231F20">
                <v:path arrowok="t"/>
              </v:shape>
            </v:group>
            <v:group style="position:absolute;left:2881;top:-252;width:121;height:2" coordorigin="2881,-252" coordsize="121,2">
              <v:shape style="position:absolute;left:2881;top:-252;width:121;height:2" coordorigin="2881,-252" coordsize="121,0" path="m2881,-252l3001,-252e" filled="f" stroked="t" strokeweight="3.754pt" strokecolor="#0E74BB">
                <v:path arrowok="t"/>
              </v:shape>
            </v:group>
            <v:group style="position:absolute;left:2881;top:-289;width:121;height:73" coordorigin="2881,-289" coordsize="121,73">
              <v:shape style="position:absolute;left:2881;top:-289;width:121;height:73" coordorigin="2881,-289" coordsize="121,73" path="m3001,-216l2881,-216,2881,-289,3001,-289,3001,-216xe" filled="f" stroked="t" strokeweight=".457pt" strokecolor="#231F20">
                <v:path arrowok="t"/>
              </v:shape>
            </v:group>
            <v:group style="position:absolute;left:2881;top:-88;width:106;height:2" coordorigin="2881,-88" coordsize="106,2">
              <v:shape style="position:absolute;left:2881;top:-88;width:106;height:2" coordorigin="2881,-88" coordsize="106,0" path="m2881,-88l2987,-88e" filled="f" stroked="t" strokeweight="3.754pt" strokecolor="#0E74BB">
                <v:path arrowok="t"/>
              </v:shape>
            </v:group>
            <v:group style="position:absolute;left:2881;top:-124;width:106;height:73" coordorigin="2881,-124" coordsize="106,73">
              <v:shape style="position:absolute;left:2881;top:-124;width:106;height:73" coordorigin="2881,-124" coordsize="106,73" path="m2987,-51l2881,-51,2881,-124,2987,-124,2987,-51xe" filled="f" stroked="t" strokeweight=".457pt" strokecolor="#231F20">
                <v:path arrowok="t"/>
              </v:shape>
            </v:group>
            <v:group style="position:absolute;left:2881;top:-773;width:167;height:2" coordorigin="2881,-773" coordsize="167,2">
              <v:shape style="position:absolute;left:2881;top:-773;width:167;height:2" coordorigin="2881,-773" coordsize="167,0" path="m2881,-773l3048,-773e" filled="f" stroked="t" strokeweight="3.754pt" strokecolor="#0E74BB">
                <v:path arrowok="t"/>
              </v:shape>
            </v:group>
            <v:group style="position:absolute;left:2881;top:-809;width:167;height:73" coordorigin="2881,-809" coordsize="167,73">
              <v:shape style="position:absolute;left:2881;top:-809;width:167;height:73" coordorigin="2881,-809" coordsize="167,73" path="m3048,-736l2881,-736,2881,-809,3048,-809,3048,-736xe" filled="f" stroked="t" strokeweight=".457pt" strokecolor="#231F20">
                <v:path arrowok="t"/>
              </v:shape>
            </v:group>
            <v:group style="position:absolute;left:2881;top:-943;width:167;height:2" coordorigin="2881,-943" coordsize="167,2">
              <v:shape style="position:absolute;left:2881;top:-943;width:167;height:2" coordorigin="2881,-943" coordsize="167,0" path="m2881,-943l3048,-943e" filled="f" stroked="t" strokeweight="3.754pt" strokecolor="#0E74BB">
                <v:path arrowok="t"/>
              </v:shape>
            </v:group>
            <v:group style="position:absolute;left:2881;top:-980;width:167;height:73" coordorigin="2881,-980" coordsize="167,73">
              <v:shape style="position:absolute;left:2881;top:-980;width:167;height:73" coordorigin="2881,-980" coordsize="167,73" path="m3048,-907l2881,-907,2881,-980,3048,-980,3048,-907xe" filled="f" stroked="t" strokeweight=".457pt" strokecolor="#231F20">
                <v:path arrowok="t"/>
              </v:shape>
            </v:group>
            <v:group style="position:absolute;left:2881;top:-1113;width:241;height:2" coordorigin="2881,-1113" coordsize="241,2">
              <v:shape style="position:absolute;left:2881;top:-1113;width:241;height:2" coordorigin="2881,-1113" coordsize="241,0" path="m2881,-1113l3122,-1113e" filled="f" stroked="t" strokeweight="3.754pt" strokecolor="#0E74BB">
                <v:path arrowok="t"/>
              </v:shape>
            </v:group>
            <v:group style="position:absolute;left:2881;top:-1150;width:241;height:73" coordorigin="2881,-1150" coordsize="241,73">
              <v:shape style="position:absolute;left:2881;top:-1150;width:241;height:73" coordorigin="2881,-1150" coordsize="241,73" path="m3122,-1077l2881,-1077,2881,-1150,3122,-1150,3122,-1077xe" filled="f" stroked="t" strokeweight=".457pt" strokecolor="#231F20">
                <v:path arrowok="t"/>
              </v:shape>
            </v:group>
            <v:group style="position:absolute;left:2881;top:-1274;width:260;height:2" coordorigin="2881,-1274" coordsize="260,2">
              <v:shape style="position:absolute;left:2881;top:-1274;width:260;height:2" coordorigin="2881,-1274" coordsize="260,0" path="m2881,-1274l3141,-1274e" filled="f" stroked="t" strokeweight="3.754pt" strokecolor="#0E74BB">
                <v:path arrowok="t"/>
              </v:shape>
            </v:group>
            <v:group style="position:absolute;left:2881;top:-1311;width:260;height:73" coordorigin="2881,-1311" coordsize="260,73">
              <v:shape style="position:absolute;left:2881;top:-1311;width:260;height:73" coordorigin="2881,-1311" coordsize="260,73" path="m3141,-1238l2881,-1238,2881,-1311,3141,-1311,3141,-1238xe" filled="f" stroked="t" strokeweight=".457pt" strokecolor="#231F20">
                <v:path arrowok="t"/>
              </v:shape>
            </v:group>
            <v:group style="position:absolute;left:2881;top:-1448;width:260;height:2" coordorigin="2881,-1448" coordsize="260,2">
              <v:shape style="position:absolute;left:2881;top:-1448;width:260;height:2" coordorigin="2881,-1448" coordsize="260,0" path="m2881,-1448l3141,-1448e" filled="f" stroked="t" strokeweight="3.754pt" strokecolor="#0E74BB">
                <v:path arrowok="t"/>
              </v:shape>
            </v:group>
            <v:group style="position:absolute;left:2881;top:-1485;width:260;height:73" coordorigin="2881,-1485" coordsize="260,73">
              <v:shape style="position:absolute;left:2881;top:-1485;width:260;height:73" coordorigin="2881,-1485" coordsize="260,73" path="m3141,-1412l2881,-1412,2881,-1485,3141,-1485,3141,-1412xe" filled="f" stroked="t" strokeweight=".457pt" strokecolor="#231F20">
                <v:path arrowok="t"/>
              </v:shape>
            </v:group>
            <v:group style="position:absolute;left:2881;top:-1639;width:274;height:2" coordorigin="2881,-1639" coordsize="274,2">
              <v:shape style="position:absolute;left:2881;top:-1639;width:274;height:2" coordorigin="2881,-1639" coordsize="274,0" path="m2881,-1639l3155,-1639e" filled="f" stroked="t" strokeweight="3.754pt" strokecolor="#0E74BB">
                <v:path arrowok="t"/>
              </v:shape>
            </v:group>
            <v:group style="position:absolute;left:2881;top:-1676;width:274;height:73" coordorigin="2881,-1676" coordsize="274,73">
              <v:shape style="position:absolute;left:2881;top:-1676;width:274;height:73" coordorigin="2881,-1676" coordsize="274,73" path="m3155,-1603l2881,-1603,2881,-1676,3155,-1676,3155,-1603xe" filled="f" stroked="t" strokeweight=".457pt" strokecolor="#231F20">
                <v:path arrowok="t"/>
              </v:shape>
            </v:group>
            <v:group style="position:absolute;left:2881;top:-1800;width:274;height:2" coordorigin="2881,-1800" coordsize="274,2">
              <v:shape style="position:absolute;left:2881;top:-1800;width:274;height:2" coordorigin="2881,-1800" coordsize="274,0" path="m2881,-1800l3155,-1800e" filled="f" stroked="t" strokeweight="3.754pt" strokecolor="#0E74BB">
                <v:path arrowok="t"/>
              </v:shape>
            </v:group>
            <v:group style="position:absolute;left:2881;top:-1836;width:274;height:73" coordorigin="2881,-1836" coordsize="274,73">
              <v:shape style="position:absolute;left:2881;top:-1836;width:274;height:73" coordorigin="2881,-1836" coordsize="274,73" path="m3155,-1763l2881,-1763,2881,-1836,3155,-1836,3155,-1763xe" filled="f" stroked="t" strokeweight=".457pt" strokecolor="#231F20">
                <v:path arrowok="t"/>
              </v:shape>
            </v:group>
            <v:group style="position:absolute;left:2881;top:-1973;width:274;height:2" coordorigin="2881,-1973" coordsize="274,2">
              <v:shape style="position:absolute;left:2881;top:-1973;width:274;height:2" coordorigin="2881,-1973" coordsize="274,0" path="m2881,-1973l3155,-1973e" filled="f" stroked="t" strokeweight="3.754pt" strokecolor="#0E74BB">
                <v:path arrowok="t"/>
              </v:shape>
            </v:group>
            <v:group style="position:absolute;left:2881;top:-2010;width:274;height:73" coordorigin="2881,-2010" coordsize="274,73">
              <v:shape style="position:absolute;left:2881;top:-2010;width:274;height:73" coordorigin="2881,-2010" coordsize="274,73" path="m3155,-1937l2881,-1937,2881,-2010,3155,-2010,3155,-1937xe" filled="f" stroked="t" strokeweight=".457pt" strokecolor="#231F20">
                <v:path arrowok="t"/>
              </v:shape>
            </v:group>
            <v:group style="position:absolute;left:2881;top:-2144;width:274;height:2" coordorigin="2881,-2144" coordsize="274,2">
              <v:shape style="position:absolute;left:2881;top:-2144;width:274;height:2" coordorigin="2881,-2144" coordsize="274,0" path="m2881,-2144l3155,-2144e" filled="f" stroked="t" strokeweight="3.754pt" strokecolor="#0E74BB">
                <v:path arrowok="t"/>
              </v:shape>
            </v:group>
            <v:group style="position:absolute;left:2881;top:-2180;width:274;height:73" coordorigin="2881,-2180" coordsize="274,73">
              <v:shape style="position:absolute;left:2881;top:-2180;width:274;height:73" coordorigin="2881,-2180" coordsize="274,73" path="m3155,-2107l2881,-2107,2881,-2180,3155,-2180,3155,-2107xe" filled="f" stroked="t" strokeweight=".457pt" strokecolor="#231F20">
                <v:path arrowok="t"/>
              </v:shape>
            </v:group>
            <v:group style="position:absolute;left:2881;top:-2321;width:293;height:2" coordorigin="2881,-2321" coordsize="293,2">
              <v:shape style="position:absolute;left:2881;top:-2321;width:293;height:2" coordorigin="2881,-2321" coordsize="293,0" path="m2881,-2321l3173,-2321e" filled="f" stroked="t" strokeweight="3.754pt" strokecolor="#0E74BB">
                <v:path arrowok="t"/>
              </v:shape>
            </v:group>
            <v:group style="position:absolute;left:2881;top:-2358;width:293;height:73" coordorigin="2881,-2358" coordsize="293,73">
              <v:shape style="position:absolute;left:2881;top:-2358;width:293;height:73" coordorigin="2881,-2358" coordsize="293,73" path="m3173,-2285l2881,-2285,2881,-2358,3173,-2358,3173,-2285xe" filled="f" stroked="t" strokeweight=".457pt" strokecolor="#231F20">
                <v:path arrowok="t"/>
              </v:shape>
            </v:group>
            <v:group style="position:absolute;left:2881;top:-2492;width:293;height:2" coordorigin="2881,-2492" coordsize="293,2">
              <v:shape style="position:absolute;left:2881;top:-2492;width:293;height:2" coordorigin="2881,-2492" coordsize="293,0" path="m2881,-2492l3173,-2492e" filled="f" stroked="t" strokeweight="3.754pt" strokecolor="#0E74BB">
                <v:path arrowok="t"/>
              </v:shape>
            </v:group>
            <v:group style="position:absolute;left:2881;top:-2528;width:293;height:73" coordorigin="2881,-2528" coordsize="293,73">
              <v:shape style="position:absolute;left:2881;top:-2528;width:293;height:73" coordorigin="2881,-2528" coordsize="293,73" path="m3173,-2455l2881,-2455,2881,-2528,3173,-2528,3173,-2455xe" filled="f" stroked="t" strokeweight=".457pt" strokecolor="#231F20">
                <v:path arrowok="t"/>
              </v:shape>
            </v:group>
            <v:group style="position:absolute;left:2881;top:-2664;width:316;height:2" coordorigin="2881,-2664" coordsize="316,2">
              <v:shape style="position:absolute;left:2881;top:-2664;width:316;height:2" coordorigin="2881,-2664" coordsize="316,0" path="m2881,-2664l3197,-2664e" filled="f" stroked="t" strokeweight="3.754pt" strokecolor="#0E74BB">
                <v:path arrowok="t"/>
              </v:shape>
            </v:group>
            <v:group style="position:absolute;left:2881;top:-2700;width:316;height:73" coordorigin="2881,-2700" coordsize="316,73">
              <v:shape style="position:absolute;left:2881;top:-2700;width:316;height:73" coordorigin="2881,-2700" coordsize="316,73" path="m3197,-2627l2881,-2627,2881,-2700,3197,-2700,3197,-2627xe" filled="f" stroked="t" strokeweight=".457pt" strokecolor="#231F20">
                <v:path arrowok="t"/>
              </v:shape>
            </v:group>
            <v:group style="position:absolute;left:2881;top:-2839;width:316;height:2" coordorigin="2881,-2839" coordsize="316,2">
              <v:shape style="position:absolute;left:2881;top:-2839;width:316;height:2" coordorigin="2881,-2839" coordsize="316,0" path="m2881,-2839l3197,-2839e" filled="f" stroked="t" strokeweight="3.754pt" strokecolor="#0E74BB">
                <v:path arrowok="t"/>
              </v:shape>
            </v:group>
            <v:group style="position:absolute;left:2881;top:-2876;width:316;height:73" coordorigin="2881,-2876" coordsize="316,73">
              <v:shape style="position:absolute;left:2881;top:-2876;width:316;height:73" coordorigin="2881,-2876" coordsize="316,73" path="m3197,-2803l2881,-2803,2881,-2876,3197,-2876,3197,-2803xe" filled="f" stroked="t" strokeweight=".457pt" strokecolor="#231F20">
                <v:path arrowok="t"/>
              </v:shape>
            </v:group>
            <v:group style="position:absolute;left:2881;top:-3015;width:337;height:2" coordorigin="2881,-3015" coordsize="337,2">
              <v:shape style="position:absolute;left:2881;top:-3015;width:337;height:2" coordorigin="2881,-3015" coordsize="337,0" path="m2881,-3015l3218,-3015e" filled="f" stroked="t" strokeweight="3.754pt" strokecolor="#0E74BB">
                <v:path arrowok="t"/>
              </v:shape>
            </v:group>
            <v:group style="position:absolute;left:2881;top:-3051;width:337;height:73" coordorigin="2881,-3051" coordsize="337,73">
              <v:shape style="position:absolute;left:2881;top:-3051;width:337;height:73" coordorigin="2881,-3051" coordsize="337,73" path="m3218,-2978l2881,-2978,2881,-3051,3218,-3051,3218,-2978xe" filled="f" stroked="t" strokeweight=".457pt" strokecolor="#231F20">
                <v:path arrowok="t"/>
              </v:shape>
            </v:group>
            <v:group style="position:absolute;left:2881;top:-3171;width:386;height:2" coordorigin="2881,-3171" coordsize="386,2">
              <v:shape style="position:absolute;left:2881;top:-3171;width:386;height:2" coordorigin="2881,-3171" coordsize="386,0" path="m2881,-3171l3267,-3171e" filled="f" stroked="t" strokeweight="3.754pt" strokecolor="#0E74BB">
                <v:path arrowok="t"/>
              </v:shape>
            </v:group>
            <v:group style="position:absolute;left:2881;top:-3207;width:386;height:73" coordorigin="2881,-3207" coordsize="386,73">
              <v:shape style="position:absolute;left:2881;top:-3207;width:386;height:73" coordorigin="2881,-3207" coordsize="386,73" path="m3267,-3134l2881,-3134,2881,-3207,3267,-3207,3267,-3134xe" filled="f" stroked="t" strokeweight=".457pt" strokecolor="#231F20">
                <v:path arrowok="t"/>
              </v:shape>
            </v:group>
            <v:group style="position:absolute;left:2881;top:-3351;width:370;height:2" coordorigin="2881,-3351" coordsize="370,2">
              <v:shape style="position:absolute;left:2881;top:-3351;width:370;height:2" coordorigin="2881,-3351" coordsize="370,0" path="m2881,-3351l3250,-3351e" filled="f" stroked="t" strokeweight="3.754pt" strokecolor="#0E74BB">
                <v:path arrowok="t"/>
              </v:shape>
            </v:group>
            <v:group style="position:absolute;left:2881;top:-3388;width:370;height:73" coordorigin="2881,-3388" coordsize="370,73">
              <v:shape style="position:absolute;left:2881;top:-3388;width:370;height:73" coordorigin="2881,-3388" coordsize="370,73" path="m3250,-3315l2881,-3315,2881,-3388,3250,-3388,3250,-3315xe" filled="f" stroked="t" strokeweight=".457pt" strokecolor="#231F20">
                <v:path arrowok="t"/>
              </v:shape>
            </v:group>
            <v:group style="position:absolute;left:2884;top:-3527;width:383;height:2" coordorigin="2884,-3527" coordsize="383,2">
              <v:shape style="position:absolute;left:2884;top:-3527;width:383;height:2" coordorigin="2884,-3527" coordsize="383,0" path="m2884,-3527l3267,-3527e" filled="f" stroked="t" strokeweight="3.754pt" strokecolor="#2B3890">
                <v:path arrowok="t"/>
              </v:shape>
            </v:group>
            <v:group style="position:absolute;left:2884;top:-3563;width:383;height:73" coordorigin="2884,-3563" coordsize="383,73">
              <v:shape style="position:absolute;left:2884;top:-3563;width:383;height:73" coordorigin="2884,-3563" coordsize="383,73" path="m3267,-3490l2884,-3490,2884,-3563,3267,-3563,3267,-3490xe" filled="f" stroked="t" strokeweight=".457pt" strokecolor="#231F20">
                <v:path arrowok="t"/>
              </v:shape>
            </v:group>
            <v:group style="position:absolute;left:2881;top:-3697;width:395;height:2" coordorigin="2881,-3697" coordsize="395,2">
              <v:shape style="position:absolute;left:2881;top:-3697;width:395;height:2" coordorigin="2881,-3697" coordsize="395,0" path="m2881,-3697l3276,-3697e" filled="f" stroked="t" strokeweight="3.754pt" strokecolor="#0E74BB">
                <v:path arrowok="t"/>
              </v:shape>
            </v:group>
            <v:group style="position:absolute;left:2881;top:-3733;width:395;height:73" coordorigin="2881,-3733" coordsize="395,73">
              <v:shape style="position:absolute;left:2881;top:-3733;width:395;height:73" coordorigin="2881,-3733" coordsize="395,73" path="m3276,-3660l2881,-3660,2881,-3733,3276,-3733,3276,-3660xe" filled="f" stroked="t" strokeweight=".457pt" strokecolor="#231F20">
                <v:path arrowok="t"/>
              </v:shape>
            </v:group>
            <v:group style="position:absolute;left:2881;top:-3866;width:473;height:2" coordorigin="2881,-3866" coordsize="473,2">
              <v:shape style="position:absolute;left:2881;top:-3866;width:473;height:2" coordorigin="2881,-3866" coordsize="473,0" path="m2881,-3866l3354,-3866e" filled="f" stroked="t" strokeweight="3.754pt" strokecolor="#0E74BB">
                <v:path arrowok="t"/>
              </v:shape>
            </v:group>
            <v:group style="position:absolute;left:2881;top:-3903;width:473;height:73" coordorigin="2881,-3903" coordsize="473,73">
              <v:shape style="position:absolute;left:2881;top:-3903;width:473;height:73" coordorigin="2881,-3903" coordsize="473,73" path="m3354,-3830l2881,-3830,2881,-3903,3354,-3903,3354,-3830xe" filled="f" stroked="t" strokeweight=".457pt" strokecolor="#231F20">
                <v:path arrowok="t"/>
              </v:shape>
            </v:group>
            <v:group style="position:absolute;left:2881;top:-4047;width:498;height:2" coordorigin="2881,-4047" coordsize="498,2">
              <v:shape style="position:absolute;left:2881;top:-4047;width:498;height:2" coordorigin="2881,-4047" coordsize="498,0" path="m2881,-4047l3379,-4047e" filled="f" stroked="t" strokeweight="3.754pt" strokecolor="#0E74BB">
                <v:path arrowok="t"/>
              </v:shape>
            </v:group>
            <v:group style="position:absolute;left:2881;top:-4084;width:498;height:73" coordorigin="2881,-4084" coordsize="498,73">
              <v:shape style="position:absolute;left:2881;top:-4084;width:498;height:73" coordorigin="2881,-4084" coordsize="498,73" path="m3379,-4011l2881,-4011,2881,-4084,3379,-4084,3379,-4011xe" filled="f" stroked="t" strokeweight=".457pt" strokecolor="#231F20">
                <v:path arrowok="t"/>
              </v:shape>
            </v:group>
            <v:group style="position:absolute;left:2881;top:-4200;width:521;height:2" coordorigin="2881,-4200" coordsize="521,2">
              <v:shape style="position:absolute;left:2881;top:-4200;width:521;height:2" coordorigin="2881,-4200" coordsize="521,0" path="m2881,-4200l3402,-4200e" filled="f" stroked="t" strokeweight="3.754pt" strokecolor="#0E74BB">
                <v:path arrowok="t"/>
              </v:shape>
            </v:group>
            <v:group style="position:absolute;left:2881;top:-4237;width:521;height:73" coordorigin="2881,-4237" coordsize="521,73">
              <v:shape style="position:absolute;left:2881;top:-4237;width:521;height:73" coordorigin="2881,-4237" coordsize="521,73" path="m3402,-4164l2881,-4164,2881,-4237,3402,-4237,3402,-4164xe" filled="f" stroked="t" strokeweight=".457pt" strokecolor="#231F20">
                <v:path arrowok="t"/>
              </v:shape>
            </v:group>
            <v:group style="position:absolute;left:2881;top:-4388;width:521;height:2" coordorigin="2881,-4388" coordsize="521,2">
              <v:shape style="position:absolute;left:2881;top:-4388;width:521;height:2" coordorigin="2881,-4388" coordsize="521,0" path="m2881,-4388l3402,-4388e" filled="f" stroked="t" strokeweight="3.754pt" strokecolor="#0E74BB">
                <v:path arrowok="t"/>
              </v:shape>
            </v:group>
            <v:group style="position:absolute;left:2881;top:-4424;width:521;height:73" coordorigin="2881,-4424" coordsize="521,73">
              <v:shape style="position:absolute;left:2881;top:-4424;width:521;height:73" coordorigin="2881,-4424" coordsize="521,73" path="m3402,-4351l2881,-4351,2881,-4424,3402,-4424,3402,-4351xe" filled="f" stroked="t" strokeweight=".457pt" strokecolor="#231F20">
                <v:path arrowok="t"/>
              </v:shape>
            </v:group>
            <v:group style="position:absolute;left:2881;top:-4561;width:531;height:2" coordorigin="2881,-4561" coordsize="531,2">
              <v:shape style="position:absolute;left:2881;top:-4561;width:531;height:2" coordorigin="2881,-4561" coordsize="531,0" path="m2881,-4561l3411,-4561e" filled="f" stroked="t" strokeweight="3.754pt" strokecolor="#0E74BB">
                <v:path arrowok="t"/>
              </v:shape>
            </v:group>
            <v:group style="position:absolute;left:2881;top:-4597;width:531;height:73" coordorigin="2881,-4597" coordsize="531,73">
              <v:shape style="position:absolute;left:2881;top:-4597;width:531;height:73" coordorigin="2881,-4597" coordsize="531,73" path="m3411,-4524l2881,-4524,2881,-4597,3411,-4597,3411,-4524xe" filled="f" stroked="t" strokeweight=".457pt" strokecolor="#231F20">
                <v:path arrowok="t"/>
              </v:shape>
            </v:group>
            <v:group style="position:absolute;left:2881;top:-4748;width:552;height:2" coordorigin="2881,-4748" coordsize="552,2">
              <v:shape style="position:absolute;left:2881;top:-4748;width:552;height:2" coordorigin="2881,-4748" coordsize="552,0" path="m2881,-4748l3432,-4748e" filled="f" stroked="t" strokeweight="3.754pt" strokecolor="#0E74BB">
                <v:path arrowok="t"/>
              </v:shape>
            </v:group>
            <v:group style="position:absolute;left:2881;top:-4784;width:552;height:73" coordorigin="2881,-4784" coordsize="552,73">
              <v:shape style="position:absolute;left:2881;top:-4784;width:552;height:73" coordorigin="2881,-4784" coordsize="552,73" path="m3432,-4711l2881,-4711,2881,-4784,3432,-4784,3432,-4711xe" filled="f" stroked="t" strokeweight=".457pt" strokecolor="#231F20">
                <v:path arrowok="t"/>
              </v:shape>
            </v:group>
            <v:group style="position:absolute;left:2881;top:-4902;width:566;height:2" coordorigin="2881,-4902" coordsize="566,2">
              <v:shape style="position:absolute;left:2881;top:-4902;width:566;height:2" coordorigin="2881,-4902" coordsize="566,0" path="m2881,-4902l3446,-4902e" filled="f" stroked="t" strokeweight="3.753pt" strokecolor="#0E74BB">
                <v:path arrowok="t"/>
              </v:shape>
            </v:group>
            <v:group style="position:absolute;left:2881;top:-4938;width:566;height:73" coordorigin="2881,-4938" coordsize="566,73">
              <v:shape style="position:absolute;left:2881;top:-4938;width:566;height:73" coordorigin="2881,-4938" coordsize="566,73" path="m3446,-4865l2881,-4865,2881,-4938,3446,-4938,3446,-4865xe" filled="f" stroked="t" strokeweight=".457pt" strokecolor="#231F20">
                <v:path arrowok="t"/>
              </v:shape>
            </v:group>
            <v:group style="position:absolute;left:2881;top:-5084;width:577;height:2" coordorigin="2881,-5084" coordsize="577,2">
              <v:shape style="position:absolute;left:2881;top:-5084;width:577;height:2" coordorigin="2881,-5084" coordsize="577,0" path="m2881,-5084l3458,-5084e" filled="f" stroked="t" strokeweight="3.754pt" strokecolor="#0E74BB">
                <v:path arrowok="t"/>
              </v:shape>
            </v:group>
            <v:group style="position:absolute;left:2881;top:-5120;width:577;height:73" coordorigin="2881,-5120" coordsize="577,73">
              <v:shape style="position:absolute;left:2881;top:-5120;width:577;height:73" coordorigin="2881,-5120" coordsize="577,73" path="m3458,-5047l2881,-5047,2881,-5120,3458,-5120,3458,-5047xe" filled="f" stroked="t" strokeweight=".457pt" strokecolor="#231F20">
                <v:path arrowok="t"/>
              </v:shape>
            </v:group>
            <v:group style="position:absolute;left:2881;top:-5256;width:657;height:2" coordorigin="2881,-5256" coordsize="657,2">
              <v:shape style="position:absolute;left:2881;top:-5256;width:657;height:2" coordorigin="2881,-5256" coordsize="657,0" path="m2881,-5256l3537,-5256e" filled="f" stroked="t" strokeweight="3.754pt" strokecolor="#0E74BB">
                <v:path arrowok="t"/>
              </v:shape>
            </v:group>
            <v:group style="position:absolute;left:2881;top:-5292;width:657;height:73" coordorigin="2881,-5292" coordsize="657,73">
              <v:shape style="position:absolute;left:2881;top:-5292;width:657;height:73" coordorigin="2881,-5292" coordsize="657,73" path="m3537,-5219l2881,-5219,2881,-5292,3537,-5292,3537,-5219xe" filled="f" stroked="t" strokeweight=".457pt" strokecolor="#231F20">
                <v:path arrowok="t"/>
              </v:shape>
            </v:group>
            <v:group style="position:absolute;left:2881;top:-5421;width:657;height:2" coordorigin="2881,-5421" coordsize="657,2">
              <v:shape style="position:absolute;left:2881;top:-5421;width:657;height:2" coordorigin="2881,-5421" coordsize="657,0" path="m2881,-5421l3537,-5421e" filled="f" stroked="t" strokeweight="3.754pt" strokecolor="#0E74BB">
                <v:path arrowok="t"/>
              </v:shape>
            </v:group>
            <v:group style="position:absolute;left:2881;top:-5458;width:657;height:73" coordorigin="2881,-5458" coordsize="657,73">
              <v:shape style="position:absolute;left:2881;top:-5458;width:657;height:73" coordorigin="2881,-5458" coordsize="657,73" path="m3537,-5385l2881,-5385,2881,-5458,3537,-5458,3537,-5385xe" filled="f" stroked="t" strokeweight=".457pt" strokecolor="#231F20">
                <v:path arrowok="t"/>
              </v:shape>
            </v:group>
            <v:group style="position:absolute;left:2881;top:-5585;width:759;height:2" coordorigin="2881,-5585" coordsize="759,2">
              <v:shape style="position:absolute;left:2881;top:-5585;width:759;height:2" coordorigin="2881,-5585" coordsize="759,0" path="m2881,-5585l3640,-5585e" filled="f" stroked="t" strokeweight="3.754pt" strokecolor="#0E74BB">
                <v:path arrowok="t"/>
              </v:shape>
            </v:group>
            <v:group style="position:absolute;left:2881;top:-5621;width:759;height:73" coordorigin="2881,-5621" coordsize="759,73">
              <v:shape style="position:absolute;left:2881;top:-5621;width:759;height:73" coordorigin="2881,-5621" coordsize="759,73" path="m3640,-5548l2881,-5548,2881,-5621,3640,-5621,3640,-5548xe" filled="f" stroked="t" strokeweight=".457pt" strokecolor="#231F20">
                <v:path arrowok="t"/>
              </v:shape>
            </v:group>
            <v:group style="position:absolute;left:2881;top:-5757;width:759;height:2" coordorigin="2881,-5757" coordsize="759,2">
              <v:shape style="position:absolute;left:2881;top:-5757;width:759;height:2" coordorigin="2881,-5757" coordsize="759,0" path="m2881,-5757l3640,-5757e" filled="f" stroked="t" strokeweight="3.754pt" strokecolor="#0E74BB">
                <v:path arrowok="t"/>
              </v:shape>
            </v:group>
            <v:group style="position:absolute;left:2881;top:-5794;width:759;height:73" coordorigin="2881,-5794" coordsize="759,73">
              <v:shape style="position:absolute;left:2881;top:-5794;width:759;height:73" coordorigin="2881,-5794" coordsize="759,73" path="m3640,-5721l2881,-5721,2881,-5794,3640,-5794,3640,-5721xe" filled="f" stroked="t" strokeweight=".457pt" strokecolor="#231F20">
                <v:path arrowok="t"/>
              </v:shape>
            </v:group>
            <v:group style="position:absolute;left:2881;top:-5930;width:770;height:2" coordorigin="2881,-5930" coordsize="770,2">
              <v:shape style="position:absolute;left:2881;top:-5930;width:770;height:2" coordorigin="2881,-5930" coordsize="770,0" path="m2881,-5930l3651,-5930e" filled="f" stroked="t" strokeweight="3.754pt" strokecolor="#0E74BB">
                <v:path arrowok="t"/>
              </v:shape>
            </v:group>
            <v:group style="position:absolute;left:2881;top:-5966;width:770;height:73" coordorigin="2881,-5966" coordsize="770,73">
              <v:shape style="position:absolute;left:2881;top:-5966;width:770;height:73" coordorigin="2881,-5966" coordsize="770,73" path="m3651,-5893l2881,-5893,2881,-5966,3651,-5966,3651,-5893xe" filled="f" stroked="t" strokeweight=".457pt" strokecolor="#231F20">
                <v:path arrowok="t"/>
              </v:shape>
            </v:group>
            <v:group style="position:absolute;left:2881;top:-6102;width:792;height:2" coordorigin="2881,-6102" coordsize="792,2">
              <v:shape style="position:absolute;left:2881;top:-6102;width:792;height:2" coordorigin="2881,-6102" coordsize="792,0" path="m2881,-6102l3673,-6102e" filled="f" stroked="t" strokeweight="3.754pt" strokecolor="#0E74BB">
                <v:path arrowok="t"/>
              </v:shape>
            </v:group>
            <v:group style="position:absolute;left:2881;top:-6139;width:792;height:73" coordorigin="2881,-6139" coordsize="792,73">
              <v:shape style="position:absolute;left:2881;top:-6139;width:792;height:73" coordorigin="2881,-6139" coordsize="792,73" path="m3673,-6066l2881,-6066,2881,-6139,3673,-6139,3673,-6066xe" filled="f" stroked="t" strokeweight=".457pt" strokecolor="#231F20">
                <v:path arrowok="t"/>
              </v:shape>
            </v:group>
            <v:group style="position:absolute;left:2881;top:-6279;width:843;height:2" coordorigin="2881,-6279" coordsize="843,2">
              <v:shape style="position:absolute;left:2881;top:-6279;width:843;height:2" coordorigin="2881,-6279" coordsize="843,0" path="m2881,-6279l3724,-6279e" filled="f" stroked="t" strokeweight="3.754pt" strokecolor="#0E74BB">
                <v:path arrowok="t"/>
              </v:shape>
            </v:group>
            <v:group style="position:absolute;left:2881;top:-6316;width:843;height:73" coordorigin="2881,-6316" coordsize="843,73">
              <v:shape style="position:absolute;left:2881;top:-6316;width:843;height:73" coordorigin="2881,-6316" coordsize="843,73" path="m3724,-6243l2881,-6243,2881,-6316,3724,-6316,3724,-6243xe" filled="f" stroked="t" strokeweight=".457pt" strokecolor="#231F20">
                <v:path arrowok="t"/>
              </v:shape>
            </v:group>
            <v:group style="position:absolute;left:2881;top:-6433;width:887;height:2" coordorigin="2881,-6433" coordsize="887,2">
              <v:shape style="position:absolute;left:2881;top:-6433;width:887;height:2" coordorigin="2881,-6433" coordsize="887,0" path="m2881,-6433l3768,-6433e" filled="f" stroked="t" strokeweight="3.754pt" strokecolor="#0E74BB">
                <v:path arrowok="t"/>
              </v:shape>
            </v:group>
            <v:group style="position:absolute;left:2881;top:-6470;width:887;height:73" coordorigin="2881,-6470" coordsize="887,73">
              <v:shape style="position:absolute;left:2881;top:-6470;width:887;height:73" coordorigin="2881,-6470" coordsize="887,73" path="m3768,-6397l2881,-6397,2881,-6470,3768,-6470,3768,-6397xe" filled="f" stroked="t" strokeweight=".457pt" strokecolor="#231F20">
                <v:path arrowok="t"/>
              </v:shape>
            </v:group>
            <v:group style="position:absolute;left:2881;top:-6625;width:904;height:2" coordorigin="2881,-6625" coordsize="904,2">
              <v:shape style="position:absolute;left:2881;top:-6625;width:904;height:2" coordorigin="2881,-6625" coordsize="904,0" path="m2881,-6625l3785,-6625e" filled="f" stroked="t" strokeweight="3.754pt" strokecolor="#0E74BB">
                <v:path arrowok="t"/>
              </v:shape>
            </v:group>
            <v:group style="position:absolute;left:2881;top:-6661;width:904;height:73" coordorigin="2881,-6661" coordsize="904,73">
              <v:shape style="position:absolute;left:2881;top:-6661;width:904;height:73" coordorigin="2881,-6661" coordsize="904,73" path="m3785,-6588l2881,-6588,2881,-6661,3785,-6661,3785,-6588xe" filled="f" stroked="t" strokeweight=".457pt" strokecolor="#231F20">
                <v:path arrowok="t"/>
              </v:shape>
            </v:group>
            <v:group style="position:absolute;left:2881;top:-6791;width:988;height:2" coordorigin="2881,-6791" coordsize="988,2">
              <v:shape style="position:absolute;left:2881;top:-6791;width:988;height:2" coordorigin="2881,-6791" coordsize="988,0" path="m2881,-6791l3869,-6791e" filled="f" stroked="t" strokeweight="3.754pt" strokecolor="#0E74BB">
                <v:path arrowok="t"/>
              </v:shape>
            </v:group>
            <v:group style="position:absolute;left:2881;top:-6828;width:988;height:73" coordorigin="2881,-6828" coordsize="988,73">
              <v:shape style="position:absolute;left:2881;top:-6828;width:988;height:73" coordorigin="2881,-6828" coordsize="988,73" path="m3869,-6755l2881,-6755,2881,-6828,3869,-6828,3869,-6755xe" filled="f" stroked="t" strokeweight=".457pt" strokecolor="#231F20">
                <v:path arrowok="t"/>
              </v:shape>
            </v:group>
            <v:group style="position:absolute;left:2881;top:-6971;width:1064;height:2" coordorigin="2881,-6971" coordsize="1064,2">
              <v:shape style="position:absolute;left:2881;top:-6971;width:1064;height:2" coordorigin="2881,-6971" coordsize="1064,0" path="m2881,-6971l3945,-6971e" filled="f" stroked="t" strokeweight="3.754pt" strokecolor="#0E74BB">
                <v:path arrowok="t"/>
              </v:shape>
            </v:group>
            <v:group style="position:absolute;left:2881;top:-7008;width:1064;height:73" coordorigin="2881,-7008" coordsize="1064,73">
              <v:shape style="position:absolute;left:2881;top:-7008;width:1064;height:73" coordorigin="2881,-7008" coordsize="1064,73" path="m3945,-6935l2881,-6935,2881,-7008,3945,-7008,3945,-6935xe" filled="f" stroked="t" strokeweight=".457pt" strokecolor="#231F20">
                <v:path arrowok="t"/>
              </v:shape>
            </v:group>
            <v:group style="position:absolute;left:2881;top:-7141;width:1130;height:2" coordorigin="2881,-7141" coordsize="1130,2">
              <v:shape style="position:absolute;left:2881;top:-7141;width:1130;height:2" coordorigin="2881,-7141" coordsize="1130,0" path="m2881,-7141l4011,-7141e" filled="f" stroked="t" strokeweight="3.754pt" strokecolor="#00A79D">
                <v:path arrowok="t"/>
              </v:shape>
            </v:group>
            <v:group style="position:absolute;left:2881;top:-7178;width:1130;height:73" coordorigin="2881,-7178" coordsize="1130,73">
              <v:shape style="position:absolute;left:2881;top:-7178;width:1130;height:73" coordorigin="2881,-7178" coordsize="1130,73" path="m4011,-7105l2881,-7105,2881,-7178,4011,-7178,4011,-7105xe" filled="f" stroked="t" strokeweight=".457pt" strokecolor="#231F20">
                <v:path arrowok="t"/>
              </v:shape>
            </v:group>
            <v:group style="position:absolute;left:2881;top:-7312;width:1146;height:2" coordorigin="2881,-7312" coordsize="1146,2">
              <v:shape style="position:absolute;left:2881;top:-7312;width:1146;height:2" coordorigin="2881,-7312" coordsize="1146,0" path="m2881,-7312l4027,-7312e" filled="f" stroked="t" strokeweight="3.754pt" strokecolor="#6D6E71">
                <v:path arrowok="t"/>
              </v:shape>
            </v:group>
            <v:group style="position:absolute;left:2881;top:-7348;width:1146;height:73" coordorigin="2881,-7348" coordsize="1146,73">
              <v:shape style="position:absolute;left:2881;top:-7348;width:1146;height:73" coordorigin="2881,-7348" coordsize="1146,73" path="m4027,-7275l2881,-7275,2881,-7348,4027,-7348,4027,-7275xe" filled="f" stroked="t" strokeweight=".457pt" strokecolor="#231F20">
                <v:path arrowok="t"/>
              </v:shape>
            </v:group>
            <v:group style="position:absolute;left:2881;top:-7482;width:1146;height:2" coordorigin="2881,-7482" coordsize="1146,2">
              <v:shape style="position:absolute;left:2881;top:-7482;width:1146;height:2" coordorigin="2881,-7482" coordsize="1146,0" path="m2881,-7482l4027,-7482e" filled="f" stroked="t" strokeweight="3.754pt" strokecolor="#0E74BB">
                <v:path arrowok="t"/>
              </v:shape>
            </v:group>
            <v:group style="position:absolute;left:2881;top:-7518;width:1146;height:73" coordorigin="2881,-7518" coordsize="1146,73">
              <v:shape style="position:absolute;left:2881;top:-7518;width:1146;height:73" coordorigin="2881,-7518" coordsize="1146,73" path="m4027,-7445l2881,-7445,2881,-7518,4027,-7518,4027,-7445xe" filled="f" stroked="t" strokeweight=".457pt" strokecolor="#231F20">
                <v:path arrowok="t"/>
              </v:shape>
            </v:group>
            <v:group style="position:absolute;left:2881;top:-7652;width:1277;height:2" coordorigin="2881,-7652" coordsize="1277,2">
              <v:shape style="position:absolute;left:2881;top:-7652;width:1277;height:2" coordorigin="2881,-7652" coordsize="1277,0" path="m2881,-7652l4158,-7652e" filled="f" stroked="t" strokeweight="3.754pt" strokecolor="#0E74BB">
                <v:path arrowok="t"/>
              </v:shape>
            </v:group>
            <v:group style="position:absolute;left:2881;top:-7689;width:1277;height:73" coordorigin="2881,-7689" coordsize="1277,73">
              <v:shape style="position:absolute;left:2881;top:-7689;width:1277;height:73" coordorigin="2881,-7689" coordsize="1277,73" path="m4158,-7615l2881,-7615,2881,-7689,4158,-7689,4158,-7615xe" filled="f" stroked="t" strokeweight=".457pt" strokecolor="#231F20">
                <v:path arrowok="t"/>
              </v:shape>
            </v:group>
            <v:group style="position:absolute;left:2881;top:-7828;width:1345;height:2" coordorigin="2881,-7828" coordsize="1345,2">
              <v:shape style="position:absolute;left:2881;top:-7828;width:1345;height:2" coordorigin="2881,-7828" coordsize="1345,0" path="m2881,-7828l4225,-7828e" filled="f" stroked="t" strokeweight="3.754pt" strokecolor="#0E74BB">
                <v:path arrowok="t"/>
              </v:shape>
            </v:group>
            <v:group style="position:absolute;left:2881;top:-7865;width:1345;height:73" coordorigin="2881,-7865" coordsize="1345,73">
              <v:shape style="position:absolute;left:2881;top:-7865;width:1345;height:73" coordorigin="2881,-7865" coordsize="1345,73" path="m4225,-7792l2881,-7792,2881,-7865,4225,-7865,4225,-7792xe" filled="f" stroked="t" strokeweight=".457pt" strokecolor="#231F20">
                <v:path arrowok="t"/>
              </v:shape>
            </v:group>
            <v:group style="position:absolute;left:2881;top:-7995;width:1403;height:2" coordorigin="2881,-7995" coordsize="1403,2">
              <v:shape style="position:absolute;left:2881;top:-7995;width:1403;height:2" coordorigin="2881,-7995" coordsize="1403,0" path="m2881,-7995l4284,-7995e" filled="f" stroked="t" strokeweight="3.754pt" strokecolor="#ED1C24">
                <v:path arrowok="t"/>
              </v:shape>
            </v:group>
            <v:group style="position:absolute;left:2881;top:-8031;width:1403;height:73" coordorigin="2881,-8031" coordsize="1403,73">
              <v:shape style="position:absolute;left:2881;top:-8031;width:1403;height:73" coordorigin="2881,-8031" coordsize="1403,73" path="m4284,-7958l2881,-7958,2881,-8031,4284,-8031,4284,-7958xe" filled="f" stroked="t" strokeweight=".457pt" strokecolor="#231F20">
                <v:path arrowok="t"/>
              </v:shape>
            </v:group>
            <v:group style="position:absolute;left:2881;top:-8168;width:1459;height:2" coordorigin="2881,-8168" coordsize="1459,2">
              <v:shape style="position:absolute;left:2881;top:-8168;width:1459;height:2" coordorigin="2881,-8168" coordsize="1459,0" path="m2881,-8168l4340,-8168e" filled="f" stroked="t" strokeweight="3.754pt" strokecolor="#0E74BB">
                <v:path arrowok="t"/>
              </v:shape>
            </v:group>
            <v:group style="position:absolute;left:2881;top:-8205;width:1459;height:73" coordorigin="2881,-8205" coordsize="1459,73">
              <v:shape style="position:absolute;left:2881;top:-8205;width:1459;height:73" coordorigin="2881,-8205" coordsize="1459,73" path="m4340,-8132l2881,-8132,2881,-8205,4340,-8205,4340,-8132xe" filled="f" stroked="t" strokeweight=".457pt" strokecolor="#231F20">
                <v:path arrowok="t"/>
              </v:shape>
            </v:group>
            <v:group style="position:absolute;left:2881;top:-8342;width:1601;height:2" coordorigin="2881,-8342" coordsize="1601,2">
              <v:shape style="position:absolute;left:2881;top:-8342;width:1601;height:2" coordorigin="2881,-8342" coordsize="1601,0" path="m2881,-8342l4482,-8342e" filled="f" stroked="t" strokeweight="3.754pt" strokecolor="#0E74BB">
                <v:path arrowok="t"/>
              </v:shape>
            </v:group>
            <v:group style="position:absolute;left:2881;top:-8379;width:1601;height:73" coordorigin="2881,-8379" coordsize="1601,73">
              <v:shape style="position:absolute;left:2881;top:-8379;width:1601;height:73" coordorigin="2881,-8379" coordsize="1601,73" path="m4482,-8306l2881,-8306,2881,-8379,4482,-8379,4482,-8306xe" filled="f" stroked="t" strokeweight=".457pt" strokecolor="#231F20">
                <v:path arrowok="t"/>
              </v:shape>
            </v:group>
            <v:group style="position:absolute;left:2881;top:-8524;width:1802;height:2" coordorigin="2881,-8524" coordsize="1802,2">
              <v:shape style="position:absolute;left:2881;top:-8524;width:1802;height:2" coordorigin="2881,-8524" coordsize="1802,0" path="m2881,-8524l4683,-8524e" filled="f" stroked="t" strokeweight="3.754pt" strokecolor="#0E74BB">
                <v:path arrowok="t"/>
              </v:shape>
            </v:group>
            <v:group style="position:absolute;left:2881;top:-8561;width:1802;height:73" coordorigin="2881,-8561" coordsize="1802,73">
              <v:shape style="position:absolute;left:2881;top:-8561;width:1802;height:73" coordorigin="2881,-8561" coordsize="1802,73" path="m4683,-8488l2881,-8488,2881,-8561,4683,-8561,4683,-8488xe" filled="f" stroked="t" strokeweight=".457pt" strokecolor="#231F20">
                <v:path arrowok="t"/>
              </v:shape>
            </v:group>
            <v:group style="position:absolute;left:2881;top:-8707;width:1916;height:2" coordorigin="2881,-8707" coordsize="1916,2">
              <v:shape style="position:absolute;left:2881;top:-8707;width:1916;height:2" coordorigin="2881,-8707" coordsize="1916,0" path="m2881,-8707l4797,-8707e" filled="f" stroked="t" strokeweight="3.754pt" strokecolor="#0E74BB">
                <v:path arrowok="t"/>
              </v:shape>
            </v:group>
            <v:group style="position:absolute;left:2881;top:-8743;width:1916;height:73" coordorigin="2881,-8743" coordsize="1916,73">
              <v:shape style="position:absolute;left:2881;top:-8743;width:1916;height:73" coordorigin="2881,-8743" coordsize="1916,73" path="m4797,-8670l2881,-8670,2881,-8743,4797,-8743,4797,-8670xe" filled="f" stroked="t" strokeweight=".457pt" strokecolor="#231F20">
                <v:path arrowok="t"/>
              </v:shape>
            </v:group>
            <v:group style="position:absolute;left:2881;top:-8862;width:2035;height:2" coordorigin="2881,-8862" coordsize="2035,2">
              <v:shape style="position:absolute;left:2881;top:-8862;width:2035;height:2" coordorigin="2881,-8862" coordsize="2035,0" path="m2881,-8862l4916,-8862e" filled="f" stroked="t" strokeweight="3.754pt" strokecolor="#0E74BB">
                <v:path arrowok="t"/>
              </v:shape>
            </v:group>
            <v:group style="position:absolute;left:2881;top:-8899;width:2035;height:73" coordorigin="2881,-8899" coordsize="2035,73">
              <v:shape style="position:absolute;left:2881;top:-8899;width:2035;height:73" coordorigin="2881,-8899" coordsize="2035,73" path="m4916,-8826l2881,-8826,2881,-8899,4916,-8899,4916,-8826xe" filled="f" stroked="t" strokeweight=".457pt" strokecolor="#231F20">
                <v:path arrowok="t"/>
              </v:shape>
            </v:group>
            <v:group style="position:absolute;left:2881;top:-9034;width:2071;height:2" coordorigin="2881,-9034" coordsize="2071,2">
              <v:shape style="position:absolute;left:2881;top:-9034;width:2071;height:2" coordorigin="2881,-9034" coordsize="2071,0" path="m2881,-9034l4952,-9034e" filled="f" stroked="t" strokeweight="3.754pt" strokecolor="#0E74BB">
                <v:path arrowok="t"/>
              </v:shape>
            </v:group>
            <v:group style="position:absolute;left:2881;top:-9070;width:2071;height:73" coordorigin="2881,-9070" coordsize="2071,73">
              <v:shape style="position:absolute;left:2881;top:-9070;width:2071;height:73" coordorigin="2881,-9070" coordsize="2071,73" path="m4952,-8997l2881,-8997,2881,-9070,4952,-9070,4952,-8997xe" filled="f" stroked="t" strokeweight=".457pt" strokecolor="#231F20">
                <v:path arrowok="t"/>
              </v:shape>
            </v:group>
            <v:group style="position:absolute;left:2881;top:-9213;width:2135;height:2" coordorigin="2881,-9213" coordsize="2135,2">
              <v:shape style="position:absolute;left:2881;top:-9213;width:2135;height:2" coordorigin="2881,-9213" coordsize="2135,0" path="m2881,-9213l5016,-9213e" filled="f" stroked="t" strokeweight="3.754pt" strokecolor="#0E74BB">
                <v:path arrowok="t"/>
              </v:shape>
            </v:group>
            <v:group style="position:absolute;left:2881;top:-9250;width:2135;height:73" coordorigin="2881,-9250" coordsize="2135,73">
              <v:shape style="position:absolute;left:2881;top:-9250;width:2135;height:73" coordorigin="2881,-9250" coordsize="2135,73" path="m5016,-9177l2881,-9177,2881,-9250,5016,-9250,5016,-9177xe" filled="f" stroked="t" strokeweight=".457pt" strokecolor="#231F20">
                <v:path arrowok="t"/>
              </v:shape>
            </v:group>
            <v:group style="position:absolute;left:2881;top:-9384;width:3411;height:2" coordorigin="2881,-9384" coordsize="3411,2">
              <v:shape style="position:absolute;left:2881;top:-9384;width:3411;height:2" coordorigin="2881,-9384" coordsize="3411,0" path="m2881,-9384l6292,-9384e" filled="f" stroked="t" strokeweight="3.754pt" strokecolor="#0E74BB">
                <v:path arrowok="t"/>
              </v:shape>
            </v:group>
            <v:group style="position:absolute;left:2881;top:-9421;width:3411;height:73" coordorigin="2881,-9421" coordsize="3411,73">
              <v:shape style="position:absolute;left:2881;top:-9421;width:3411;height:73" coordorigin="2881,-9421" coordsize="3411,73" path="m6292,-9348l2881,-9348,2881,-9421,6292,-9421,6292,-9348xe" filled="f" stroked="t" strokeweight=".457pt" strokecolor="#231F20">
                <v:path arrowok="t"/>
              </v:shape>
            </v:group>
            <v:group style="position:absolute;left:2881;top:-9554;width:4647;height:2" coordorigin="2881,-9554" coordsize="4647,2">
              <v:shape style="position:absolute;left:2881;top:-9554;width:4647;height:2" coordorigin="2881,-9554" coordsize="4647,0" path="m2881,-9554l7528,-9554e" filled="f" stroked="t" strokeweight="3.754pt" strokecolor="#0E74BB">
                <v:path arrowok="t"/>
              </v:shape>
            </v:group>
            <v:group style="position:absolute;left:2881;top:-9591;width:4647;height:73" coordorigin="2881,-9591" coordsize="4647,73">
              <v:shape style="position:absolute;left:2881;top:-9591;width:4647;height:73" coordorigin="2881,-9591" coordsize="4647,73" path="m7528,-9518l2881,-9518,2881,-9591,7528,-9591,7528,-9518xe" filled="f" stroked="t" strokeweight=".457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4"/>
          <w:w w:val="90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39"/>
          <w:w w:val="9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4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ЗВ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ВВ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0"/>
          <w:position w:val="-7"/>
          <w:sz w:val="14"/>
          <w:szCs w:val="14"/>
        </w:rPr>
        <w:t>$</w:t>
      </w:r>
      <w:r>
        <w:rPr>
          <w:rFonts w:ascii="Arial" w:hAnsi="Arial" w:cs="Arial" w:eastAsia="Arial"/>
          <w:color w:val="231F20"/>
          <w:w w:val="90"/>
          <w:position w:val="-7"/>
          <w:sz w:val="14"/>
          <w:szCs w:val="14"/>
        </w:rPr>
        <w:t>Б</w:t>
      </w:r>
      <w:r>
        <w:rPr>
          <w:rFonts w:ascii="Arial" w:hAnsi="Arial" w:cs="Arial" w:eastAsia="Arial"/>
          <w:color w:val="231F20"/>
          <w:w w:val="90"/>
          <w:position w:val="-7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34"/>
          <w:w w:val="90"/>
          <w:position w:val="-7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0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79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5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1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2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иж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0"/>
          <w:w w:val="90"/>
          <w:sz w:val="24"/>
          <w:szCs w:val="24"/>
        </w:rPr>
        <w:t>5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1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8"/>
          <w:w w:val="90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9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—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88" w:lineRule="exact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9" w:lineRule="auto" w:before="35"/>
        <w:ind w:left="44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Определенный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объем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средств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ФНБ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используется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качестве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дополни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тельны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имеющимс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инвестиция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(ИОК)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Так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средст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ФН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202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были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профинансированы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инфраструктурные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проекты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почти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1,0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95"/>
          <w:sz w:val="23"/>
          <w:szCs w:val="23"/>
        </w:rPr>
        <w:t>₽</w: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3"/>
          <w:szCs w:val="13"/>
        </w:rPr>
        <w:t>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44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качестве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дополнительных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имеющимся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инвестициям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ИОК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но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использовать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определенную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долю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(около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25%)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ликвидной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части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ФНБ,</w:t>
      </w:r>
      <w:r>
        <w:rPr>
          <w:rFonts w:ascii="Malgun Gothic" w:hAnsi="Malgun Gothic" w:cs="Malgun Gothic" w:eastAsia="Malgun Gothic"/>
          <w:color w:val="231F20"/>
          <w:w w:val="11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составляющей</w:t>
      </w:r>
      <w:r>
        <w:rPr>
          <w:rFonts w:ascii="Malgun Gothic" w:hAnsi="Malgun Gothic" w:cs="Malgun Gothic" w:eastAsia="Malgun Gothic"/>
          <w:color w:val="231F20"/>
          <w:spacing w:val="-4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3,81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95"/>
          <w:sz w:val="23"/>
          <w:szCs w:val="23"/>
        </w:rPr>
        <w:t>₽</w:t>
      </w:r>
      <w:r>
        <w:rPr>
          <w:rFonts w:ascii="Times New Roman" w:hAnsi="Times New Roman" w:cs="Times New Roman" w:eastAsia="Times New Roman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01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01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2025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Тогда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возможный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прирост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инвест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ций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счет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ФНБ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равен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5"/>
          <w:sz w:val="23"/>
          <w:szCs w:val="23"/>
        </w:rPr>
        <w:t>D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R</w:t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3"/>
          <w:szCs w:val="13"/>
        </w:rPr>
        <w:t>ФНБ</w:t>
      </w:r>
      <w:r>
        <w:rPr>
          <w:rFonts w:ascii="Malgun Gothic" w:hAnsi="Malgun Gothic" w:cs="Malgun Gothic" w:eastAsia="Malgun Gothic"/>
          <w:color w:val="231F20"/>
          <w:spacing w:val="22"/>
          <w:w w:val="95"/>
          <w:position w:val="-7"/>
          <w:sz w:val="13"/>
          <w:szCs w:val="13"/>
        </w:rPr>
        <w:t> </w:t>
      </w:r>
      <w:r>
        <w:rPr>
          <w:rFonts w:ascii="Arial" w:hAnsi="Arial" w:cs="Arial" w:eastAsia="Arial"/>
          <w:color w:val="231F20"/>
          <w:w w:val="95"/>
          <w:sz w:val="23"/>
          <w:szCs w:val="23"/>
        </w:rPr>
        <w:t>≈</w:t>
      </w:r>
      <w:r>
        <w:rPr>
          <w:rFonts w:ascii="Arial" w:hAnsi="Arial" w:cs="Arial" w:eastAsia="Arial"/>
          <w:color w:val="231F20"/>
          <w:spacing w:val="6"/>
          <w:w w:val="9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5"/>
          <w:sz w:val="23"/>
          <w:szCs w:val="23"/>
        </w:rPr>
        <w:t>1,0</w:t>
      </w:r>
      <w:r>
        <w:rPr>
          <w:rFonts w:ascii="Arial" w:hAnsi="Arial" w:cs="Arial" w:eastAsia="Arial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85"/>
          <w:sz w:val="23"/>
          <w:szCs w:val="23"/>
        </w:rPr>
        <w:t>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57" w:lineRule="exact"/>
        <w:ind w:left="72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Помимо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части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ФНБ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резервом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может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стать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часть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банковских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депози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19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shape style="position:absolute;margin-left:424.38031pt;margin-top:2.311790pt;width:3.335pt;height:6.67pt;mso-position-horizontal-relative:page;mso-position-vertical-relative:paragraph;z-index:-12485" type="#_x0000_t202" filled="f" stroked="f">
            <v:textbox inset="0,0,0,0">
              <w:txbxContent>
                <w:p>
                  <w:pPr>
                    <w:spacing w:line="133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3"/>
                      <w:szCs w:val="13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95"/>
                      <w:sz w:val="13"/>
                      <w:szCs w:val="13"/>
                    </w:rPr>
                    <w:t>2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тов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(БД)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частных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лиц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90"/>
          <w:sz w:val="23"/>
          <w:szCs w:val="23"/>
        </w:rPr>
        <w:t>R</w:t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3"/>
          <w:szCs w:val="13"/>
        </w:rPr>
        <w:t>БД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которая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составила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90"/>
          <w:sz w:val="23"/>
          <w:szCs w:val="23"/>
        </w:rPr>
        <w:t>R</w:t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3"/>
          <w:szCs w:val="13"/>
        </w:rPr>
        <w:t>БД</w:t>
      </w:r>
      <w:r>
        <w:rPr>
          <w:rFonts w:ascii="Cambria Math" w:hAnsi="Cambria Math" w:cs="Cambria Math" w:eastAsia="Cambria Math"/>
          <w:color w:val="231F20"/>
          <w:w w:val="90"/>
          <w:sz w:val="23"/>
          <w:szCs w:val="23"/>
        </w:rPr>
        <w:t>≃</w:t>
      </w:r>
      <w:r>
        <w:rPr>
          <w:rFonts w:ascii="Cambria Math" w:hAnsi="Cambria Math" w:cs="Cambria Math" w:eastAsia="Cambria Math"/>
          <w:color w:val="231F20"/>
          <w:spacing w:val="4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60,0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90"/>
          <w:sz w:val="23"/>
          <w:szCs w:val="23"/>
        </w:rPr>
        <w:t>₽</w:t>
      </w:r>
      <w:r>
        <w:rPr>
          <w:rFonts w:ascii="Times New Roman" w:hAnsi="Times New Roman" w:cs="Times New Roman" w:eastAsia="Times New Roman"/>
          <w:color w:val="231F20"/>
          <w:spacing w:val="4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01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01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2025</w:t>
      </w:r>
      <w:r>
        <w:rPr>
          <w:rFonts w:ascii="Malgun Gothic" w:hAnsi="Malgun Gothic" w:cs="Malgun Gothic" w:eastAsia="Malgun Gothic"/>
          <w:color w:val="231F20"/>
          <w:spacing w:val="28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5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19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headerReference w:type="default" r:id="rId25"/>
          <w:headerReference w:type="even" r:id="rId26"/>
          <w:pgSz w:w="9355" w:h="13620"/>
          <w:pgMar w:header="775" w:footer="0" w:top="1180" w:bottom="280" w:left="520" w:right="620"/>
        </w:sectPr>
      </w:pPr>
    </w:p>
    <w:p>
      <w:pPr>
        <w:spacing w:line="241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Около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25%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их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можно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использовать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ИОК,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тогда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9" w:lineRule="exact"/>
        <w:ind w:left="19" w:right="0" w:firstLine="0"/>
        <w:jc w:val="left"/>
        <w:rPr>
          <w:rFonts w:ascii="Malgun Gothic" w:hAnsi="Malgun Gothic" w:cs="Malgun Gothic" w:eastAsia="Malgun Gothic"/>
          <w:sz w:val="13"/>
          <w:szCs w:val="13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3"/>
          <w:szCs w:val="23"/>
        </w:rPr>
        <w:t>D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R</w:t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3"/>
          <w:szCs w:val="13"/>
        </w:rPr>
        <w:t>БД</w:t>
      </w:r>
      <w:r>
        <w:rPr>
          <w:rFonts w:ascii="Malgun Gothic" w:hAnsi="Malgun Gothic" w:cs="Malgun Gothic" w:eastAsia="Malgun Gothic"/>
          <w:color w:val="000000"/>
          <w:w w:val="100"/>
          <w:sz w:val="13"/>
          <w:szCs w:val="13"/>
        </w:rPr>
      </w:r>
    </w:p>
    <w:p>
      <w:pPr>
        <w:spacing w:line="241" w:lineRule="exact"/>
        <w:ind w:left="21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85"/>
        </w:rPr>
        <w:br w:type="column"/>
      </w:r>
      <w:r>
        <w:rPr>
          <w:rFonts w:ascii="Arial" w:hAnsi="Arial" w:cs="Arial" w:eastAsia="Arial"/>
          <w:color w:val="231F20"/>
          <w:w w:val="85"/>
          <w:sz w:val="23"/>
          <w:szCs w:val="23"/>
        </w:rPr>
        <w:t>≈</w:t>
      </w:r>
      <w:r>
        <w:rPr>
          <w:rFonts w:ascii="Arial" w:hAnsi="Arial" w:cs="Arial" w:eastAsia="Arial"/>
          <w:color w:val="231F20"/>
          <w:spacing w:val="-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15</w:t>
      </w:r>
      <w:r>
        <w:rPr>
          <w:rFonts w:ascii="Malgun Gothic" w:hAnsi="Malgun Gothic" w:cs="Malgun Gothic" w:eastAsia="Malgun Gothic"/>
          <w:color w:val="231F20"/>
          <w:spacing w:val="-3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85"/>
          <w:sz w:val="23"/>
          <w:szCs w:val="23"/>
        </w:rPr>
        <w:t>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41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20" w:right="620"/>
          <w:cols w:num="3" w:equalWidth="0">
            <w:col w:w="5680" w:space="40"/>
            <w:col w:w="504" w:space="40"/>
            <w:col w:w="1951"/>
          </w:cols>
        </w:sectPr>
      </w:pPr>
    </w:p>
    <w:p>
      <w:pPr>
        <w:spacing w:line="232" w:lineRule="exact"/>
        <w:ind w:left="72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Таки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5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образом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дв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источник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резерво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ФН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БД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которы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3"/>
          <w:szCs w:val="23"/>
        </w:rPr>
        <w:t>мо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326" w:right="0" w:firstLine="0"/>
        <w:jc w:val="center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использовать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финансирования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ускорения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экономического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4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тия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увеличения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расходов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социальные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нужды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равны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tabs>
          <w:tab w:pos="7634" w:val="left" w:leader="none"/>
        </w:tabs>
        <w:spacing w:line="449" w:lineRule="exact"/>
        <w:ind w:left="2966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Arial" w:hAnsi="Arial" w:cs="Arial" w:eastAsia="Arial"/>
          <w:color w:val="231F20"/>
          <w:w w:val="90"/>
          <w:sz w:val="23"/>
          <w:szCs w:val="23"/>
        </w:rPr>
        <w:t>D</w:t>
      </w:r>
      <w:r>
        <w:rPr>
          <w:rFonts w:ascii="Georgia" w:hAnsi="Georgia" w:cs="Georgia" w:eastAsia="Georgia"/>
          <w:i/>
          <w:color w:val="231F20"/>
          <w:w w:val="90"/>
          <w:sz w:val="23"/>
          <w:szCs w:val="23"/>
        </w:rPr>
        <w:t>R</w:t>
      </w:r>
      <w:r>
        <w:rPr>
          <w:rFonts w:ascii="Georgia" w:hAnsi="Georgia" w:cs="Georgia" w:eastAsia="Georgia"/>
          <w:i/>
          <w:color w:val="231F20"/>
          <w:spacing w:val="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D</w:t>
      </w:r>
      <w:r>
        <w:rPr>
          <w:rFonts w:ascii="Georgia" w:hAnsi="Georgia" w:cs="Georgia" w:eastAsia="Georgia"/>
          <w:i/>
          <w:color w:val="231F20"/>
          <w:w w:val="90"/>
          <w:sz w:val="23"/>
          <w:szCs w:val="23"/>
        </w:rPr>
        <w:t>R</w:t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3"/>
          <w:szCs w:val="13"/>
        </w:rPr>
        <w:t>ФНБ</w:t>
      </w:r>
      <w:r>
        <w:rPr>
          <w:rFonts w:ascii="Malgun Gothic" w:hAnsi="Malgun Gothic" w:cs="Malgun Gothic" w:eastAsia="Malgun Gothic"/>
          <w:color w:val="231F20"/>
          <w:spacing w:val="13"/>
          <w:w w:val="90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+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D</w:t>
      </w:r>
      <w:r>
        <w:rPr>
          <w:rFonts w:ascii="Georgia" w:hAnsi="Georgia" w:cs="Georgia" w:eastAsia="Georgia"/>
          <w:i/>
          <w:color w:val="231F20"/>
          <w:w w:val="90"/>
          <w:sz w:val="23"/>
          <w:szCs w:val="23"/>
        </w:rPr>
        <w:t>R</w:t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3"/>
          <w:szCs w:val="13"/>
        </w:rPr>
        <w:t>БД</w:t>
      </w:r>
      <w:r>
        <w:rPr>
          <w:rFonts w:ascii="Malgun Gothic" w:hAnsi="Malgun Gothic" w:cs="Malgun Gothic" w:eastAsia="Malgun Gothic"/>
          <w:color w:val="231F20"/>
          <w:spacing w:val="13"/>
          <w:w w:val="90"/>
          <w:position w:val="-7"/>
          <w:sz w:val="13"/>
          <w:szCs w:val="13"/>
        </w:rPr>
        <w:t> </w:t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≈</w:t>
      </w:r>
      <w:r>
        <w:rPr>
          <w:rFonts w:ascii="Arial" w:hAnsi="Arial" w:cs="Arial" w:eastAsia="Arial"/>
          <w:color w:val="231F20"/>
          <w:spacing w:val="-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16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90"/>
          <w:sz w:val="23"/>
          <w:szCs w:val="23"/>
        </w:rPr>
        <w:t>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(2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2)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 w:before="41"/>
        <w:ind w:left="44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Соответственно,</w:t>
      </w:r>
      <w:r>
        <w:rPr>
          <w:rFonts w:ascii="Malgun Gothic" w:hAnsi="Malgun Gothic" w:cs="Malgun Gothic" w:eastAsia="Malgun Gothic"/>
          <w:color w:val="231F20"/>
          <w:spacing w:val="2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имеются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значительные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резервы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разв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тия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страны,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которые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составляют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23%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доходной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части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консолидированн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бюджет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202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составляющег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68,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spacing w:val="-1"/>
          <w:w w:val="85"/>
          <w:sz w:val="23"/>
          <w:szCs w:val="23"/>
        </w:rPr>
        <w:t>₽</w:t>
      </w:r>
      <w:r>
        <w:rPr>
          <w:rFonts w:ascii="Malgun Gothic" w:hAnsi="Malgun Gothic" w:cs="Malgun Gothic" w:eastAsia="Malgun Gothic"/>
          <w:color w:val="231F20"/>
          <w:spacing w:val="-1"/>
          <w:w w:val="85"/>
          <w:position w:val="8"/>
          <w:sz w:val="13"/>
          <w:szCs w:val="13"/>
        </w:rPr>
        <w:t>3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Есл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2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реализоват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поэтап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но</w:t>
      </w:r>
      <w:r>
        <w:rPr>
          <w:rFonts w:ascii="Malgun Gothic" w:hAnsi="Malgun Gothic" w:cs="Malgun Gothic" w:eastAsia="Malgun Gothic"/>
          <w:color w:val="231F20"/>
          <w:spacing w:val="4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течение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лет,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то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даст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инвестиции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дополнительно</w:t>
      </w:r>
      <w:r>
        <w:rPr>
          <w:rFonts w:ascii="Malgun Gothic" w:hAnsi="Malgun Gothic" w:cs="Malgun Gothic" w:eastAsia="Malgun Gothic"/>
          <w:color w:val="231F20"/>
          <w:spacing w:val="4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около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77" w:lineRule="exact" w:before="32"/>
        <w:ind w:left="171" w:right="0" w:firstLine="0"/>
        <w:jc w:val="center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Euclid" w:hAnsi="Euclid" w:cs="Euclid" w:eastAsia="Euclid"/>
          <w:spacing w:val="-2"/>
          <w:w w:val="110"/>
          <w:sz w:val="24"/>
          <w:szCs w:val="24"/>
        </w:rPr>
        <w:t>D</w:t>
      </w:r>
      <w:r>
        <w:rPr>
          <w:rFonts w:ascii="Times New Roman" w:hAnsi="Times New Roman" w:cs="Times New Roman" w:eastAsia="Times New Roman"/>
          <w:i/>
          <w:w w:val="110"/>
          <w:sz w:val="24"/>
          <w:szCs w:val="24"/>
        </w:rPr>
        <w:t>R</w:t>
      </w:r>
      <w:r>
        <w:rPr>
          <w:rFonts w:ascii="Times New Roman" w:hAnsi="Times New Roman" w:cs="Times New Roman" w:eastAsia="Times New Roman"/>
          <w:w w:val="100"/>
          <w:sz w:val="24"/>
          <w:szCs w:val="24"/>
        </w:rPr>
      </w:r>
    </w:p>
    <w:p>
      <w:pPr>
        <w:spacing w:after="0" w:line="177" w:lineRule="exact"/>
        <w:jc w:val="center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before="38"/>
        <w:ind w:left="0" w:right="0" w:firstLine="0"/>
        <w:jc w:val="right"/>
        <w:rPr>
          <w:rFonts w:ascii="Georgia" w:hAnsi="Georgia" w:cs="Georgia" w:eastAsia="Georgia"/>
          <w:sz w:val="23"/>
          <w:szCs w:val="23"/>
        </w:rPr>
      </w:pPr>
      <w:r>
        <w:rPr/>
        <w:pict>
          <v:group style="position:absolute;margin-left:287.7966pt;margin-top:1.693358pt;width:1.373pt;height:1.454pt;mso-position-horizontal-relative:page;mso-position-vertical-relative:paragraph;z-index:-12487" coordorigin="5756,34" coordsize="27,29">
            <v:shape style="position:absolute;left:5756;top:34;width:27;height:29" coordorigin="5756,34" coordsize="27,29" path="m5774,34l5766,34,5763,35,5757,41,5756,44,5756,53,5757,56,5763,62,5766,63,5774,63,5777,62,5782,56,5783,53,5783,44,5782,41,5777,35,5774,34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95"/>
          <w:sz w:val="23"/>
          <w:szCs w:val="23"/>
        </w:rPr>
        <w:t>D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C</w:t>
      </w:r>
      <w:r>
        <w:rPr>
          <w:rFonts w:ascii="Georgia" w:hAnsi="Georgia" w:cs="Georgia" w:eastAsia="Georgia"/>
          <w:i/>
          <w:color w:val="231F20"/>
          <w:spacing w:val="-1"/>
          <w:w w:val="95"/>
          <w:sz w:val="23"/>
          <w:szCs w:val="23"/>
        </w:rPr>
        <w:t> </w:t>
      </w:r>
      <w:r>
        <w:rPr>
          <w:rFonts w:ascii="Georgia" w:hAnsi="Georgia" w:cs="Georgia" w:eastAsia="Georgia"/>
          <w:color w:val="231F20"/>
          <w:w w:val="95"/>
          <w:sz w:val="23"/>
          <w:szCs w:val="23"/>
        </w:rPr>
        <w:t>=</w:t>
      </w:r>
      <w:r>
        <w:rPr>
          <w:rFonts w:ascii="Georgia" w:hAnsi="Georgia" w:cs="Georgia" w:eastAsia="Georgia"/>
          <w:color w:val="000000"/>
          <w:w w:val="100"/>
          <w:sz w:val="23"/>
          <w:szCs w:val="23"/>
        </w:rPr>
      </w:r>
    </w:p>
    <w:p>
      <w:pPr>
        <w:tabs>
          <w:tab w:pos="3705" w:val="left" w:leader="none"/>
        </w:tabs>
        <w:spacing w:line="282" w:lineRule="exact"/>
        <w:ind w:left="569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85"/>
        </w:rPr>
        <w:br w:type="column"/>
      </w:r>
      <w:r>
        <w:rPr>
          <w:rFonts w:ascii="Arial" w:hAnsi="Arial" w:cs="Arial" w:eastAsia="Arial"/>
          <w:color w:val="231F20"/>
          <w:w w:val="85"/>
          <w:sz w:val="23"/>
          <w:szCs w:val="23"/>
        </w:rPr>
        <w:t>≈</w:t>
      </w:r>
      <w:r>
        <w:rPr>
          <w:rFonts w:ascii="Arial" w:hAnsi="Arial" w:cs="Arial" w:eastAsia="Arial"/>
          <w:color w:val="231F20"/>
          <w:spacing w:val="-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3,2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3"/>
          <w:szCs w:val="23"/>
        </w:rPr>
        <w:t>Т</w:t>
      </w:r>
      <w:r>
        <w:rPr>
          <w:rFonts w:ascii="Cambria" w:hAnsi="Cambria" w:cs="Cambria" w:eastAsia="Cambria"/>
          <w:color w:val="231F20"/>
          <w:w w:val="85"/>
          <w:sz w:val="25"/>
          <w:szCs w:val="25"/>
        </w:rPr>
        <w:t>P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(2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3)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15" w:lineRule="exact"/>
        <w:ind w:left="209" w:right="0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226.355606pt;margin-top:-4.536224pt;width:19.125pt;height:.1pt;mso-position-horizontal-relative:page;mso-position-vertical-relative:paragraph;z-index:-12488" coordorigin="4527,-91" coordsize="383,2">
            <v:shape style="position:absolute;left:4527;top:-91;width:383;height:2" coordorigin="4527,-91" coordsize="383,0" path="m4527,-91l4910,-91e" filled="f" stroked="t" strokeweight=".594pt" strokecolor="#00000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w w:val="100"/>
          <w:sz w:val="24"/>
          <w:szCs w:val="24"/>
        </w:rPr>
      </w:r>
    </w:p>
    <w:p>
      <w:pPr>
        <w:spacing w:after="0" w:line="215" w:lineRule="exact"/>
        <w:jc w:val="left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20" w:right="620"/>
          <w:cols w:num="2" w:equalWidth="0">
            <w:col w:w="3890" w:space="40"/>
            <w:col w:w="4285"/>
          </w:cols>
        </w:sectPr>
      </w:pPr>
    </w:p>
    <w:p>
      <w:pPr>
        <w:pStyle w:val="BodyText"/>
        <w:spacing w:line="327" w:lineRule="exact"/>
        <w:ind w:left="727" w:right="0"/>
        <w:jc w:val="left"/>
      </w:pPr>
      <w:r>
        <w:rPr>
          <w:color w:val="231F20"/>
          <w:spacing w:val="1"/>
          <w:w w:val="95"/>
        </w:rPr>
        <w:t>Од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м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ст</w:t>
      </w:r>
      <w:r>
        <w:rPr>
          <w:color w:val="231F20"/>
          <w:spacing w:val="1"/>
          <w:w w:val="95"/>
        </w:rPr>
        <w:t>оч</w:t>
      </w:r>
      <w:r>
        <w:rPr>
          <w:color w:val="231F20"/>
          <w:w w:val="95"/>
        </w:rPr>
        <w:t>ни</w:t>
      </w:r>
      <w:r>
        <w:rPr>
          <w:color w:val="231F20"/>
          <w:w w:val="95"/>
        </w:rPr>
        <w:t>ко</w:t>
      </w:r>
      <w:r>
        <w:rPr>
          <w:color w:val="231F20"/>
          <w:w w:val="95"/>
        </w:rPr>
        <w:t>в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1"/>
          <w:w w:val="95"/>
        </w:rPr>
        <w:t>ве</w:t>
      </w:r>
      <w:r>
        <w:rPr>
          <w:color w:val="231F20"/>
          <w:w w:val="95"/>
        </w:rPr>
        <w:t>ли</w:t>
      </w:r>
      <w:r>
        <w:rPr>
          <w:color w:val="231F20"/>
          <w:spacing w:val="1"/>
          <w:w w:val="95"/>
        </w:rPr>
        <w:t>чен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до</w:t>
      </w:r>
      <w:r>
        <w:rPr>
          <w:color w:val="231F20"/>
          <w:spacing w:val="1"/>
          <w:w w:val="95"/>
        </w:rPr>
        <w:t>хо</w:t>
      </w:r>
      <w:r>
        <w:rPr>
          <w:color w:val="231F20"/>
          <w:spacing w:val="1"/>
          <w:w w:val="95"/>
        </w:rPr>
        <w:t>дн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ча</w:t>
      </w:r>
      <w:r>
        <w:rPr>
          <w:color w:val="231F20"/>
          <w:w w:val="95"/>
        </w:rPr>
        <w:t>ст</w:t>
      </w:r>
      <w:r>
        <w:rPr>
          <w:color w:val="231F20"/>
          <w:w w:val="95"/>
        </w:rPr>
        <w:t>и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он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солидированного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бюджета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могла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быть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принятая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во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всем</w:t>
      </w:r>
      <w:r>
        <w:rPr>
          <w:color w:val="000000"/>
          <w:w w:val="100"/>
        </w:rPr>
      </w:r>
    </w:p>
    <w:p>
      <w:pPr>
        <w:spacing w:line="332" w:lineRule="exact"/>
        <w:ind w:left="443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мире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прогрессивная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шкала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налогов</w:t>
      </w:r>
      <w:r>
        <w:rPr>
          <w:rFonts w:ascii="Times New Roman" w:hAnsi="Times New Roman" w:cs="Times New Roman" w:eastAsia="Times New Roman"/>
          <w:i/>
          <w:color w:val="231F20"/>
          <w:spacing w:val="32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на</w:t>
      </w:r>
      <w:r>
        <w:rPr>
          <w:rFonts w:ascii="Times New Roman" w:hAnsi="Times New Roman" w:cs="Times New Roman" w:eastAsia="Times New Roman"/>
          <w:i/>
          <w:color w:val="231F20"/>
          <w:spacing w:val="3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доходы</w:t>
      </w:r>
      <w:r>
        <w:rPr>
          <w:rFonts w:ascii="Times New Roman" w:hAnsi="Times New Roman" w:cs="Times New Roman" w:eastAsia="Times New Roman"/>
          <w:i/>
          <w:color w:val="231F20"/>
          <w:spacing w:val="3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физических</w:t>
      </w:r>
      <w:r>
        <w:rPr>
          <w:rFonts w:ascii="Times New Roman" w:hAnsi="Times New Roman" w:cs="Times New Roman" w:eastAsia="Times New Roman"/>
          <w:i/>
          <w:color w:val="231F20"/>
          <w:spacing w:val="3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лиц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(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Л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p</w:t>
      </w:r>
      <w:r>
        <w:rPr>
          <w:color w:val="231F20"/>
          <w:w w:val="95"/>
        </w:rPr>
        <w:t>e</w:t>
      </w:r>
      <w:r>
        <w:rPr>
          <w:color w:val="231F20"/>
          <w:w w:val="95"/>
        </w:rPr>
        <w:t>r</w:t>
      </w:r>
      <w:r>
        <w:rPr>
          <w:color w:val="231F20"/>
          <w:w w:val="95"/>
        </w:rPr>
        <w:t>s</w:t>
      </w:r>
      <w:r>
        <w:rPr>
          <w:color w:val="231F20"/>
          <w:w w:val="95"/>
        </w:rPr>
        <w:t>o</w:t>
      </w:r>
      <w:r>
        <w:rPr>
          <w:color w:val="231F20"/>
          <w:w w:val="95"/>
        </w:rPr>
        <w:t>n</w:t>
      </w:r>
      <w:r>
        <w:rPr>
          <w:color w:val="231F20"/>
          <w:w w:val="95"/>
        </w:rPr>
        <w:t>a</w:t>
      </w:r>
      <w:r>
        <w:rPr>
          <w:color w:val="231F20"/>
          <w:w w:val="95"/>
        </w:rPr>
        <w:t>l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i</w:t>
      </w:r>
      <w:r>
        <w:rPr>
          <w:color w:val="231F20"/>
          <w:w w:val="95"/>
        </w:rPr>
        <w:t>n</w:t>
      </w:r>
      <w:r>
        <w:rPr>
          <w:color w:val="231F20"/>
          <w:w w:val="95"/>
        </w:rPr>
        <w:t>c</w:t>
      </w:r>
      <w:r>
        <w:rPr>
          <w:color w:val="231F20"/>
          <w:w w:val="95"/>
        </w:rPr>
        <w:t>o</w:t>
      </w:r>
      <w:r>
        <w:rPr>
          <w:color w:val="231F20"/>
          <w:w w:val="95"/>
        </w:rPr>
        <w:t>m</w:t>
      </w:r>
      <w:r>
        <w:rPr>
          <w:color w:val="231F20"/>
          <w:w w:val="95"/>
        </w:rPr>
        <w:t>e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t</w:t>
      </w:r>
      <w:r>
        <w:rPr>
          <w:color w:val="231F20"/>
          <w:w w:val="95"/>
        </w:rPr>
        <w:t>a</w:t>
      </w:r>
      <w:r>
        <w:rPr>
          <w:color w:val="231F20"/>
          <w:w w:val="95"/>
        </w:rPr>
        <w:t>x</w:t>
      </w:r>
      <w:r>
        <w:rPr>
          <w:color w:val="231F20"/>
          <w:w w:val="95"/>
        </w:rPr>
        <w:t>)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ыс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,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р</w:t>
      </w:r>
      <w:r>
        <w:rPr>
          <w:color w:val="231F20"/>
          <w:spacing w:val="7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гую</w:t>
      </w:r>
      <w:r>
        <w:rPr>
          <w:color w:val="231F20"/>
          <w:spacing w:val="-70"/>
          <w:w w:val="95"/>
        </w:rPr>
        <w:t> </w:t>
      </w:r>
      <w:r>
        <w:rPr>
          <w:color w:val="231F20"/>
          <w:w w:val="95"/>
        </w:rPr>
        <w:t>собственность,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ее</w:t>
      </w:r>
      <w:r>
        <w:rPr>
          <w:color w:val="231F20"/>
          <w:spacing w:val="-70"/>
          <w:w w:val="95"/>
        </w:rPr>
        <w:t> </w:t>
      </w:r>
      <w:r>
        <w:rPr>
          <w:color w:val="231F20"/>
          <w:w w:val="95"/>
        </w:rPr>
        <w:t>дарение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наследование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727" w:right="0"/>
        <w:jc w:val="left"/>
      </w:pPr>
      <w:r>
        <w:rPr>
          <w:color w:val="231F20"/>
          <w:w w:val="95"/>
        </w:rPr>
        <w:t>Опы</w:t>
      </w:r>
      <w:r>
        <w:rPr>
          <w:color w:val="231F20"/>
          <w:w w:val="95"/>
        </w:rPr>
        <w:t>т</w:t>
      </w:r>
      <w:r>
        <w:rPr>
          <w:color w:val="231F20"/>
          <w:spacing w:val="18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все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х</w:t>
      </w:r>
      <w:r>
        <w:rPr>
          <w:rFonts w:ascii="Times New Roman" w:hAnsi="Times New Roman" w:cs="Times New Roman" w:eastAsia="Times New Roman"/>
          <w:i/>
          <w:color w:val="231F20"/>
          <w:spacing w:val="47"/>
          <w:w w:val="95"/>
        </w:rPr>
        <w:t> </w:t>
      </w:r>
      <w:r>
        <w:rPr>
          <w:color w:val="231F20"/>
          <w:spacing w:val="1"/>
          <w:w w:val="95"/>
        </w:rPr>
        <w:t>развиты</w:t>
      </w:r>
      <w:r>
        <w:rPr>
          <w:color w:val="231F20"/>
          <w:w w:val="95"/>
        </w:rPr>
        <w:t>х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развивающихс</w:t>
      </w:r>
      <w:r>
        <w:rPr>
          <w:color w:val="231F20"/>
          <w:w w:val="95"/>
        </w:rPr>
        <w:t>я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показывает,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43" w:right="0"/>
        <w:jc w:val="left"/>
      </w:pPr>
      <w:r>
        <w:rPr>
          <w:color w:val="231F20"/>
          <w:w w:val="95"/>
        </w:rPr>
        <w:t>что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прогрессивная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шкала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налогообложения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доходов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им</w:t>
      </w:r>
      <w:r>
        <w:rPr>
          <w:color w:val="231F20"/>
          <w:spacing w:val="-2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line="332" w:lineRule="exact"/>
        <w:ind w:left="443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щества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—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необходимое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8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условие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развития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страны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рыночной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line="110" w:lineRule="exact" w:before="10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numPr>
          <w:ilvl w:val="1"/>
          <w:numId w:val="3"/>
        </w:numPr>
        <w:tabs>
          <w:tab w:pos="893" w:val="left" w:leader="none"/>
        </w:tabs>
        <w:spacing w:line="167" w:lineRule="auto" w:before="38"/>
        <w:ind w:left="44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99pt;margin-top:-.119848pt;width:56.693pt;height:.1pt;mso-position-horizontal-relative:page;mso-position-vertical-relative:paragraph;z-index:-12486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бр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3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3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7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1"/>
          <w:numId w:val="3"/>
        </w:numPr>
        <w:tabs>
          <w:tab w:pos="855" w:val="left" w:leader="none"/>
        </w:tabs>
        <w:spacing w:line="167" w:lineRule="auto"/>
        <w:ind w:left="44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ъ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4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ив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4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ным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ям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9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spacing w:val="3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3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_</w:t>
      </w:r>
      <w:r>
        <w:rPr>
          <w:rFonts w:ascii="Malgun Gothic" w:hAnsi="Malgun Gothic" w:cs="Malgun Gothic" w:eastAsia="Malgun Gothic"/>
          <w:color w:val="231F20"/>
          <w:w w:val="12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_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_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x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x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1"/>
          <w:numId w:val="3"/>
        </w:numPr>
        <w:tabs>
          <w:tab w:pos="896" w:val="left" w:leader="none"/>
        </w:tabs>
        <w:spacing w:line="167" w:lineRule="auto"/>
        <w:ind w:left="44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26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3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1"/>
          <w:w w:val="7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line="140" w:lineRule="exact" w:before="4"/>
        <w:rPr>
          <w:sz w:val="14"/>
          <w:szCs w:val="14"/>
        </w:rPr>
      </w:pPr>
      <w:r>
        <w:rPr>
          <w:sz w:val="14"/>
          <w:szCs w:val="14"/>
        </w:rPr>
      </w:r>
    </w:p>
    <w:p>
      <w:pPr>
        <w:pStyle w:val="BodyText"/>
        <w:spacing w:line="165" w:lineRule="auto" w:before="29"/>
        <w:ind w:right="438"/>
        <w:jc w:val="both"/>
      </w:pPr>
      <w:r>
        <w:rPr>
          <w:color w:val="231F20"/>
          <w:w w:val="95"/>
        </w:rPr>
        <w:t>экономике</w:t>
      </w:r>
      <w:r>
        <w:rPr>
          <w:color w:val="231F20"/>
          <w:w w:val="95"/>
        </w:rPr>
        <w:t>,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поддержк</w:t>
      </w:r>
      <w:r>
        <w:rPr>
          <w:color w:val="231F20"/>
          <w:w w:val="95"/>
        </w:rPr>
        <w:t>и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е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социально</w:t>
      </w:r>
      <w:r>
        <w:rPr>
          <w:color w:val="231F20"/>
          <w:w w:val="95"/>
        </w:rPr>
        <w:t>й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сферы</w:t>
      </w:r>
      <w:r>
        <w:rPr>
          <w:color w:val="231F20"/>
          <w:w w:val="95"/>
        </w:rPr>
        <w:t>,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частности</w:t>
      </w:r>
      <w:r>
        <w:rPr>
          <w:color w:val="231F20"/>
          <w:spacing w:val="1"/>
          <w:w w:val="97"/>
        </w:rPr>
        <w:t> </w:t>
      </w:r>
      <w:r>
        <w:rPr>
          <w:color w:val="231F20"/>
          <w:spacing w:val="-1"/>
          <w:w w:val="95"/>
        </w:rPr>
        <w:t>науки</w:t>
      </w:r>
      <w:r>
        <w:rPr>
          <w:color w:val="231F20"/>
          <w:w w:val="95"/>
        </w:rPr>
        <w:t>,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2"/>
          <w:w w:val="95"/>
        </w:rPr>
        <w:t>образовани</w:t>
      </w:r>
      <w:r>
        <w:rPr>
          <w:color w:val="231F20"/>
          <w:w w:val="95"/>
        </w:rPr>
        <w:t>я</w:t>
      </w:r>
      <w:r>
        <w:rPr>
          <w:color w:val="231F20"/>
          <w:spacing w:val="-5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9"/>
          <w:w w:val="95"/>
        </w:rPr>
        <w:t> </w:t>
      </w:r>
      <w:r>
        <w:rPr>
          <w:color w:val="231F20"/>
          <w:spacing w:val="-1"/>
          <w:w w:val="95"/>
        </w:rPr>
        <w:t>здравоохранения</w:t>
      </w:r>
      <w:r>
        <w:rPr>
          <w:color w:val="231F20"/>
          <w:w w:val="95"/>
        </w:rPr>
        <w:t>�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1"/>
          <w:w w:val="95"/>
        </w:rPr>
        <w:t>Тольк</w:t>
      </w:r>
      <w:r>
        <w:rPr>
          <w:color w:val="231F20"/>
          <w:w w:val="95"/>
        </w:rPr>
        <w:t>о</w:t>
      </w:r>
      <w:r>
        <w:rPr>
          <w:color w:val="231F20"/>
          <w:spacing w:val="-49"/>
          <w:w w:val="95"/>
        </w:rPr>
        <w:t> </w:t>
      </w:r>
      <w:r>
        <w:rPr>
          <w:color w:val="231F20"/>
          <w:spacing w:val="-1"/>
          <w:w w:val="95"/>
        </w:rPr>
        <w:t>она</w:t>
      </w:r>
      <w:r>
        <w:rPr>
          <w:color w:val="231F20"/>
          <w:w w:val="95"/>
        </w:rPr>
        <w:t>,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1"/>
          <w:w w:val="95"/>
        </w:rPr>
        <w:t>смягчая</w:t>
      </w:r>
      <w:r>
        <w:rPr>
          <w:color w:val="231F20"/>
          <w:spacing w:val="-1"/>
          <w:w w:val="96"/>
        </w:rPr>
        <w:t> </w:t>
      </w:r>
      <w:r>
        <w:rPr>
          <w:color w:val="231F20"/>
          <w:w w:val="95"/>
        </w:rPr>
        <w:t>аномальное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экономическое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неравенство,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позволяет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сбалан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сиро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ат</w:t>
      </w:r>
      <w:r>
        <w:rPr>
          <w:color w:val="231F20"/>
          <w:w w:val="95"/>
        </w:rPr>
        <w:t>ь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5"/>
        </w:rPr>
        <w:t>эк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номику</w:t>
      </w:r>
      <w:r>
        <w:rPr>
          <w:color w:val="231F20"/>
          <w:w w:val="95"/>
        </w:rPr>
        <w:t>,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ддерживат</w:t>
      </w:r>
      <w:r>
        <w:rPr>
          <w:color w:val="231F20"/>
          <w:w w:val="95"/>
        </w:rPr>
        <w:t>ь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5"/>
        </w:rPr>
        <w:t>покупа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ельски</w:t>
      </w:r>
      <w:r>
        <w:rPr>
          <w:color w:val="231F20"/>
          <w:w w:val="95"/>
        </w:rPr>
        <w:t>й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спрос,</w:t>
      </w:r>
      <w:r>
        <w:rPr>
          <w:color w:val="231F20"/>
          <w:spacing w:val="1"/>
          <w:w w:val="98"/>
        </w:rPr>
        <w:t> </w:t>
      </w:r>
      <w:r>
        <w:rPr>
          <w:color w:val="231F20"/>
          <w:w w:val="95"/>
        </w:rPr>
        <w:t>инвестиционный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интеллектуальный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потенциал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spacing w:val="2"/>
          <w:w w:val="95"/>
        </w:rPr>
        <w:t>Нову</w:t>
      </w:r>
      <w:r>
        <w:rPr>
          <w:color w:val="231F20"/>
          <w:w w:val="95"/>
        </w:rPr>
        <w:t>ю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2"/>
          <w:w w:val="95"/>
        </w:rPr>
        <w:t>шкал</w:t>
      </w:r>
      <w:r>
        <w:rPr>
          <w:color w:val="231F20"/>
          <w:w w:val="95"/>
        </w:rPr>
        <w:t>у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2"/>
          <w:w w:val="95"/>
        </w:rPr>
        <w:t>НДФЛ</w:t>
      </w:r>
      <w:r>
        <w:rPr>
          <w:color w:val="231F20"/>
          <w:w w:val="95"/>
        </w:rPr>
        <w:t>,</w:t>
      </w:r>
      <w:r>
        <w:rPr>
          <w:color w:val="231F20"/>
          <w:spacing w:val="77"/>
          <w:w w:val="95"/>
        </w:rPr>
        <w:t> </w:t>
      </w:r>
      <w:r>
        <w:rPr>
          <w:color w:val="231F20"/>
          <w:spacing w:val="3"/>
          <w:w w:val="95"/>
        </w:rPr>
        <w:t>котора</w:t>
      </w:r>
      <w:r>
        <w:rPr>
          <w:color w:val="231F20"/>
          <w:w w:val="95"/>
        </w:rPr>
        <w:t>я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3"/>
          <w:w w:val="95"/>
        </w:rPr>
        <w:t>соответствовал</w:t>
      </w:r>
      <w:r>
        <w:rPr>
          <w:color w:val="231F20"/>
          <w:w w:val="95"/>
        </w:rPr>
        <w:t>а</w:t>
      </w:r>
      <w:r>
        <w:rPr>
          <w:color w:val="231F20"/>
          <w:spacing w:val="77"/>
          <w:w w:val="95"/>
        </w:rPr>
        <w:t> </w:t>
      </w:r>
      <w:r>
        <w:rPr>
          <w:color w:val="231F20"/>
          <w:spacing w:val="3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3"/>
          <w:w w:val="95"/>
        </w:rPr>
        <w:t>е</w:t>
      </w:r>
      <w:r>
        <w:rPr>
          <w:color w:val="231F20"/>
          <w:spacing w:val="-2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95"/>
        </w:rPr>
        <w:t>ропейски</w:t>
      </w:r>
      <w:r>
        <w:rPr>
          <w:color w:val="231F20"/>
          <w:w w:val="95"/>
        </w:rPr>
        <w:t>м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2"/>
          <w:w w:val="95"/>
        </w:rPr>
        <w:t>нормам</w:t>
      </w:r>
      <w:r>
        <w:rPr>
          <w:color w:val="231F20"/>
          <w:w w:val="95"/>
        </w:rPr>
        <w:t>,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2"/>
          <w:w w:val="95"/>
        </w:rPr>
        <w:t>следуе</w:t>
      </w:r>
      <w:r>
        <w:rPr>
          <w:color w:val="231F20"/>
          <w:w w:val="95"/>
        </w:rPr>
        <w:t>т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вводит</w:t>
      </w:r>
      <w:r>
        <w:rPr>
          <w:color w:val="231F20"/>
          <w:w w:val="95"/>
        </w:rPr>
        <w:t>ь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1"/>
          <w:w w:val="95"/>
        </w:rPr>
        <w:t>постепенно</w:t>
      </w:r>
      <w:r>
        <w:rPr>
          <w:color w:val="231F20"/>
          <w:w w:val="95"/>
        </w:rPr>
        <w:t>,</w:t>
      </w:r>
      <w:r>
        <w:rPr>
          <w:color w:val="231F20"/>
          <w:spacing w:val="4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теч</w:t>
      </w:r>
      <w:r>
        <w:rPr>
          <w:color w:val="231F20"/>
          <w:spacing w:val="6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</w:t>
      </w:r>
      <w:r>
        <w:rPr>
          <w:color w:val="231F20"/>
          <w:w w:val="95"/>
        </w:rPr>
        <w:t>е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3</w:t>
      </w:r>
      <w:r>
        <w:rPr>
          <w:color w:val="231F20"/>
          <w:w w:val="95"/>
        </w:rPr>
        <w:t>–</w:t>
      </w:r>
      <w:r>
        <w:rPr>
          <w:color w:val="231F20"/>
          <w:w w:val="95"/>
        </w:rPr>
        <w:t>5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ле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�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Пр</w:t>
      </w:r>
      <w:r>
        <w:rPr>
          <w:color w:val="231F20"/>
          <w:spacing w:val="1"/>
          <w:w w:val="95"/>
        </w:rPr>
        <w:t>иб</w:t>
      </w:r>
      <w:r>
        <w:rPr>
          <w:color w:val="231F20"/>
          <w:spacing w:val="1"/>
          <w:w w:val="95"/>
        </w:rPr>
        <w:t>ав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у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НД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,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нач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т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го</w:t>
      </w:r>
      <w:r>
        <w:rPr>
          <w:color w:val="231F20"/>
          <w:spacing w:val="1"/>
          <w:w w:val="95"/>
        </w:rPr>
        <w:t>сб</w:t>
      </w:r>
      <w:r>
        <w:rPr>
          <w:color w:val="231F20"/>
          <w:spacing w:val="1"/>
          <w:w w:val="95"/>
        </w:rPr>
        <w:t>юд</w:t>
      </w:r>
      <w:r>
        <w:rPr>
          <w:color w:val="231F20"/>
          <w:spacing w:val="1"/>
          <w:w w:val="95"/>
        </w:rPr>
        <w:t>жет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w w:val="95"/>
        </w:rPr>
        <w:t>обозначим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через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Δ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R</w:t>
      </w:r>
      <w:r>
        <w:rPr>
          <w:color w:val="231F20"/>
          <w:w w:val="95"/>
          <w:position w:val="-8"/>
          <w:sz w:val="16"/>
          <w:szCs w:val="16"/>
        </w:rPr>
        <w:t>НДФЛ</w:t>
      </w:r>
      <w:r>
        <w:rPr>
          <w:color w:val="231F20"/>
          <w:w w:val="95"/>
        </w:rPr>
        <w:t>�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нашим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оценкам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она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составляет</w:t>
      </w:r>
      <w:r>
        <w:rPr>
          <w:color w:val="000000"/>
          <w:w w:val="100"/>
        </w:rPr>
      </w:r>
    </w:p>
    <w:p>
      <w:pPr>
        <w:pStyle w:val="BodyText"/>
        <w:tabs>
          <w:tab w:pos="7206" w:val="left" w:leader="none"/>
        </w:tabs>
        <w:spacing w:line="173" w:lineRule="auto" w:before="58"/>
        <w:ind w:right="443" w:firstLine="2699"/>
        <w:jc w:val="right"/>
      </w:pPr>
      <w:r>
        <w:rPr/>
        <w:pict>
          <v:group style="position:absolute;margin-left:261.787506pt;margin-top:6.846629pt;width:1.373pt;height:1.454pt;mso-position-horizontal-relative:page;mso-position-vertical-relative:paragraph;z-index:-12484" coordorigin="5236,137" coordsize="27,29">
            <v:shape style="position:absolute;left:5236;top:137;width:27;height:29" coordorigin="5236,137" coordsize="27,29" path="m5253,137l5246,137,5242,138,5237,144,5236,147,5236,156,5237,159,5242,165,5246,166,5253,166,5257,165,5262,159,5263,156,5263,147,5262,144,5257,138,5253,137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95"/>
        </w:rPr>
        <w:t>D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R</w:t>
      </w:r>
      <w:r>
        <w:rPr>
          <w:color w:val="231F20"/>
          <w:w w:val="95"/>
          <w:position w:val="-8"/>
          <w:sz w:val="16"/>
          <w:szCs w:val="16"/>
        </w:rPr>
        <w:t>НДФЛ</w:t>
      </w:r>
      <w:r>
        <w:rPr>
          <w:color w:val="231F20"/>
          <w:spacing w:val="7"/>
          <w:w w:val="95"/>
          <w:position w:val="-8"/>
          <w:sz w:val="16"/>
          <w:szCs w:val="16"/>
        </w:rPr>
        <w:t> </w:t>
      </w:r>
      <w:r>
        <w:rPr>
          <w:rFonts w:ascii="Arial" w:hAnsi="Arial" w:cs="Arial" w:eastAsia="Arial"/>
          <w:color w:val="231F20"/>
          <w:w w:val="95"/>
        </w:rPr>
        <w:t>≈</w:t>
      </w:r>
      <w:r>
        <w:rPr>
          <w:rFonts w:ascii="Arial" w:hAnsi="Arial" w:cs="Arial" w:eastAsia="Arial"/>
          <w:color w:val="231F20"/>
          <w:spacing w:val="-7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3,0</w:t>
      </w:r>
      <w:r>
        <w:rPr>
          <w:rFonts w:ascii="Arial" w:hAnsi="Arial" w:cs="Arial" w:eastAsia="Arial"/>
          <w:color w:val="231F20"/>
          <w:spacing w:val="-12"/>
          <w:w w:val="95"/>
        </w:rPr>
        <w:t> </w:t>
      </w:r>
      <w:r>
        <w:rPr>
          <w:color w:val="231F20"/>
          <w:spacing w:val="-5"/>
          <w:w w:val="95"/>
        </w:rPr>
        <w:t>Т</w:t>
      </w:r>
      <w:r>
        <w:rPr>
          <w:rFonts w:ascii="Cambria" w:hAnsi="Cambria" w:cs="Cambria" w:eastAsia="Cambria"/>
          <w:color w:val="231F20"/>
          <w:w w:val="95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w w:val="95"/>
        </w:rPr>
        <w:t>/</w:t>
      </w:r>
      <w:r>
        <w:rPr>
          <w:color w:val="231F20"/>
          <w:w w:val="95"/>
        </w:rPr>
        <w:t>год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ab/>
      </w:r>
      <w:r>
        <w:rPr>
          <w:color w:val="231F20"/>
          <w:w w:val="70"/>
        </w:rPr>
        <w:t>(2</w:t>
      </w:r>
      <w:r>
        <w:rPr>
          <w:color w:val="231F20"/>
          <w:w w:val="70"/>
        </w:rPr>
        <w:t>�</w:t>
      </w:r>
      <w:r>
        <w:rPr>
          <w:color w:val="231F20"/>
          <w:w w:val="70"/>
        </w:rPr>
        <w:t>4)</w:t>
      </w:r>
      <w:r>
        <w:rPr>
          <w:color w:val="231F20"/>
          <w:w w:val="101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позволит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повысить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зарплаты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поддержать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програ</w:t>
      </w:r>
      <w:r>
        <w:rPr>
          <w:color w:val="231F20"/>
          <w:spacing w:val="-4"/>
          <w:w w:val="95"/>
        </w:rPr>
        <w:t>м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мы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здравоохранении,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образовании,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науке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культуре,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95"/>
        </w:rPr>
        <w:t>чат</w:t>
      </w:r>
      <w:r>
        <w:rPr>
          <w:color w:val="231F20"/>
          <w:w w:val="95"/>
        </w:rPr>
        <w:t>ь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2"/>
          <w:w w:val="95"/>
        </w:rPr>
        <w:t>преодолеват</w:t>
      </w:r>
      <w:r>
        <w:rPr>
          <w:color w:val="231F20"/>
          <w:w w:val="95"/>
        </w:rPr>
        <w:t>ь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2"/>
          <w:w w:val="95"/>
        </w:rPr>
        <w:t>ценовы</w:t>
      </w:r>
      <w:r>
        <w:rPr>
          <w:color w:val="231F20"/>
          <w:w w:val="95"/>
        </w:rPr>
        <w:t>е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диспаритеты</w:t>
      </w:r>
      <w:r>
        <w:rPr>
          <w:color w:val="231F20"/>
          <w:w w:val="95"/>
        </w:rPr>
        <w:t>�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2"/>
          <w:w w:val="95"/>
        </w:rPr>
        <w:t>цело</w:t>
      </w:r>
      <w:r>
        <w:rPr>
          <w:color w:val="231F20"/>
          <w:w w:val="95"/>
        </w:rPr>
        <w:t>м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эту</w:t>
      </w:r>
      <w:r>
        <w:rPr>
          <w:color w:val="231F20"/>
          <w:spacing w:val="2"/>
          <w:w w:val="101"/>
        </w:rPr>
        <w:t> </w:t>
      </w:r>
      <w:r>
        <w:rPr>
          <w:color w:val="231F20"/>
          <w:w w:val="95"/>
        </w:rPr>
        <w:t>сумму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повысится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покупательский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спрос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товары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народно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51" w:lineRule="exact"/>
        <w:ind w:right="443"/>
        <w:jc w:val="both"/>
      </w:pPr>
      <w:r>
        <w:rPr>
          <w:color w:val="231F20"/>
          <w:w w:val="95"/>
        </w:rPr>
        <w:t>го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потребления,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который,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чтобы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избежать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инфляцию,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дол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1"/>
          <w:w w:val="95"/>
        </w:rPr>
        <w:t>же</w:t>
      </w:r>
      <w:r>
        <w:rPr>
          <w:color w:val="231F20"/>
          <w:w w:val="95"/>
        </w:rPr>
        <w:t>н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быт</w:t>
      </w:r>
      <w:r>
        <w:rPr>
          <w:color w:val="231F20"/>
          <w:w w:val="95"/>
        </w:rPr>
        <w:t>ь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обязательн</w:t>
      </w:r>
      <w:r>
        <w:rPr>
          <w:color w:val="231F20"/>
          <w:w w:val="95"/>
        </w:rPr>
        <w:t>о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сбалансирова</w:t>
      </w:r>
      <w:r>
        <w:rPr>
          <w:color w:val="231F20"/>
          <w:w w:val="95"/>
        </w:rPr>
        <w:t>н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дополнительно</w:t>
      </w:r>
      <w:r>
        <w:rPr>
          <w:color w:val="231F20"/>
          <w:w w:val="95"/>
        </w:rPr>
        <w:t>й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9"/>
        <w:jc w:val="both"/>
      </w:pPr>
      <w:r>
        <w:rPr>
          <w:color w:val="231F20"/>
          <w:spacing w:val="-1"/>
          <w:w w:val="95"/>
        </w:rPr>
        <w:t>варно</w:t>
      </w:r>
      <w:r>
        <w:rPr>
          <w:color w:val="231F20"/>
          <w:w w:val="95"/>
        </w:rPr>
        <w:t>й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1"/>
          <w:w w:val="95"/>
        </w:rPr>
        <w:t>массой</w:t>
      </w:r>
      <w:r>
        <w:rPr>
          <w:color w:val="231F20"/>
          <w:w w:val="95"/>
        </w:rPr>
        <w:t>,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произведенно</w:t>
      </w:r>
      <w:r>
        <w:rPr>
          <w:color w:val="231F20"/>
          <w:w w:val="95"/>
        </w:rPr>
        <w:t>й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внутр</w:t>
      </w:r>
      <w:r>
        <w:rPr>
          <w:color w:val="231F20"/>
          <w:w w:val="95"/>
        </w:rPr>
        <w:t>и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1"/>
          <w:w w:val="95"/>
        </w:rPr>
        <w:t>ил</w:t>
      </w:r>
      <w:r>
        <w:rPr>
          <w:color w:val="231F20"/>
          <w:w w:val="95"/>
        </w:rPr>
        <w:t>и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крайне</w:t>
      </w:r>
      <w:r>
        <w:rPr>
          <w:color w:val="231F20"/>
          <w:w w:val="95"/>
        </w:rPr>
        <w:t>м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2"/>
          <w:w w:val="95"/>
        </w:rPr>
        <w:t>случае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6025"/>
        <w:jc w:val="both"/>
      </w:pPr>
      <w:r>
        <w:rPr>
          <w:color w:val="231F20"/>
          <w:w w:val="85"/>
        </w:rPr>
        <w:t>за</w:t>
      </w:r>
      <w:r>
        <w:rPr>
          <w:color w:val="231F20"/>
          <w:spacing w:val="-10"/>
          <w:w w:val="85"/>
        </w:rPr>
        <w:t> </w:t>
      </w:r>
      <w:r>
        <w:rPr>
          <w:color w:val="231F20"/>
          <w:w w:val="85"/>
        </w:rPr>
        <w:t>счет</w:t>
      </w:r>
      <w:r>
        <w:rPr>
          <w:color w:val="231F20"/>
          <w:spacing w:val="-9"/>
          <w:w w:val="85"/>
        </w:rPr>
        <w:t> </w:t>
      </w:r>
      <w:r>
        <w:rPr>
          <w:color w:val="231F20"/>
          <w:w w:val="85"/>
        </w:rPr>
        <w:t>импорта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0" w:right="443"/>
        <w:jc w:val="right"/>
      </w:pPr>
      <w:r>
        <w:rPr>
          <w:color w:val="231F20"/>
          <w:w w:val="95"/>
        </w:rPr>
        <w:t>Та</w:t>
      </w:r>
      <w:r>
        <w:rPr>
          <w:color w:val="231F20"/>
          <w:spacing w:val="-1"/>
          <w:w w:val="95"/>
        </w:rPr>
        <w:t>к</w:t>
      </w:r>
      <w:r>
        <w:rPr>
          <w:color w:val="231F20"/>
          <w:w w:val="95"/>
        </w:rPr>
        <w:t>ой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же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под</w:t>
      </w:r>
      <w:r>
        <w:rPr>
          <w:color w:val="231F20"/>
          <w:spacing w:val="-1"/>
          <w:w w:val="95"/>
        </w:rPr>
        <w:t>х</w:t>
      </w:r>
      <w:r>
        <w:rPr>
          <w:color w:val="231F20"/>
          <w:w w:val="95"/>
        </w:rPr>
        <w:t>од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лжен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2"/>
          <w:w w:val="95"/>
        </w:rPr>
        <w:t>б</w:t>
      </w:r>
      <w:r>
        <w:rPr>
          <w:color w:val="231F20"/>
          <w:w w:val="95"/>
        </w:rPr>
        <w:t>ыть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ло</w:t>
      </w:r>
      <w:r>
        <w:rPr>
          <w:color w:val="231F20"/>
          <w:spacing w:val="-1"/>
          <w:w w:val="95"/>
        </w:rPr>
        <w:t>г</w:t>
      </w:r>
      <w:r>
        <w:rPr>
          <w:color w:val="231F20"/>
          <w:w w:val="95"/>
        </w:rPr>
        <w:t>ам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бо</w:t>
      </w:r>
      <w:r>
        <w:rPr>
          <w:color w:val="231F20"/>
          <w:spacing w:val="-2"/>
          <w:w w:val="95"/>
        </w:rPr>
        <w:t>г</w:t>
      </w:r>
      <w:r>
        <w:rPr>
          <w:color w:val="231F20"/>
          <w:w w:val="95"/>
        </w:rPr>
        <w:t>атое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м</w:t>
      </w:r>
      <w:r>
        <w:rPr>
          <w:color w:val="231F20"/>
          <w:spacing w:val="-2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8"/>
        <w:jc w:val="both"/>
      </w:pPr>
      <w:r>
        <w:rPr>
          <w:color w:val="231F20"/>
          <w:w w:val="95"/>
        </w:rPr>
        <w:t>щество,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богатое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наследство,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доходы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финансовых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3349"/>
        <w:jc w:val="both"/>
      </w:pPr>
      <w:r>
        <w:rPr>
          <w:color w:val="231F20"/>
          <w:w w:val="95"/>
        </w:rPr>
        <w:t>спекуляций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еще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выше,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70–80%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0" w:right="443"/>
        <w:jc w:val="right"/>
      </w:pPr>
      <w:r>
        <w:rPr>
          <w:color w:val="231F20"/>
          <w:w w:val="95"/>
        </w:rPr>
        <w:t>НДФ</w:t>
      </w:r>
      <w:r>
        <w:rPr>
          <w:color w:val="231F20"/>
          <w:w w:val="95"/>
        </w:rPr>
        <w:t>Л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целесообразно</w:t>
      </w:r>
      <w:r>
        <w:rPr>
          <w:color w:val="231F20"/>
          <w:w w:val="95"/>
        </w:rPr>
        <w:t>,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ка</w:t>
      </w:r>
      <w:r>
        <w:rPr>
          <w:color w:val="231F20"/>
          <w:w w:val="95"/>
        </w:rPr>
        <w:t>к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други</w:t>
      </w:r>
      <w:r>
        <w:rPr>
          <w:color w:val="231F20"/>
          <w:w w:val="95"/>
        </w:rPr>
        <w:t>х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w w:val="95"/>
        </w:rPr>
        <w:t>,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брат</w:t>
      </w:r>
      <w:r>
        <w:rPr>
          <w:color w:val="231F20"/>
          <w:w w:val="95"/>
        </w:rPr>
        <w:t>ь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толь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доходов</w:t>
      </w:r>
      <w:r>
        <w:rPr>
          <w:color w:val="231F20"/>
          <w:w w:val="95"/>
        </w:rPr>
        <w:t>,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которы</w:t>
      </w:r>
      <w:r>
        <w:rPr>
          <w:color w:val="231F20"/>
          <w:w w:val="95"/>
        </w:rPr>
        <w:t>е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используютс</w:t>
      </w:r>
      <w:r>
        <w:rPr>
          <w:color w:val="231F20"/>
          <w:w w:val="95"/>
        </w:rPr>
        <w:t>я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цел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личног</w:t>
      </w:r>
      <w:r>
        <w:rPr>
          <w:color w:val="231F20"/>
          <w:w w:val="95"/>
        </w:rPr>
        <w:t>о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spacing w:val="-5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37"/>
        <w:jc w:val="both"/>
      </w:pPr>
      <w:r>
        <w:rPr>
          <w:color w:val="231F20"/>
          <w:spacing w:val="1"/>
          <w:w w:val="95"/>
        </w:rPr>
        <w:t>требления</w:t>
      </w:r>
      <w:r>
        <w:rPr>
          <w:color w:val="231F20"/>
          <w:w w:val="95"/>
        </w:rPr>
        <w:t>,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освободи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ни</w:t>
      </w:r>
      <w:r>
        <w:rPr>
          <w:color w:val="231F20"/>
          <w:w w:val="95"/>
        </w:rPr>
        <w:t>х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расход</w:t>
      </w:r>
      <w:r>
        <w:rPr>
          <w:color w:val="231F20"/>
          <w:w w:val="95"/>
        </w:rPr>
        <w:t>ы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здравоохранение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и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1"/>
          <w:w w:val="95"/>
        </w:rPr>
        <w:t>образование</w:t>
      </w:r>
      <w:r>
        <w:rPr>
          <w:color w:val="231F20"/>
          <w:w w:val="95"/>
        </w:rPr>
        <w:t>�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личны</w:t>
      </w:r>
      <w:r>
        <w:rPr>
          <w:color w:val="231F20"/>
          <w:w w:val="95"/>
        </w:rPr>
        <w:t>х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1"/>
          <w:w w:val="95"/>
        </w:rPr>
        <w:t>доходов</w:t>
      </w:r>
      <w:r>
        <w:rPr>
          <w:color w:val="231F20"/>
          <w:w w:val="95"/>
        </w:rPr>
        <w:t>,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1"/>
          <w:w w:val="95"/>
        </w:rPr>
        <w:t>которы</w:t>
      </w:r>
      <w:r>
        <w:rPr>
          <w:color w:val="231F20"/>
          <w:w w:val="95"/>
        </w:rPr>
        <w:t>е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1"/>
          <w:w w:val="95"/>
        </w:rPr>
        <w:t>граждан</w:t>
      </w:r>
      <w:r>
        <w:rPr>
          <w:color w:val="231F20"/>
          <w:w w:val="95"/>
        </w:rPr>
        <w:t>е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1"/>
          <w:w w:val="95"/>
        </w:rPr>
        <w:t>б</w:t>
      </w:r>
      <w:r>
        <w:rPr>
          <w:color w:val="231F20"/>
          <w:spacing w:val="3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дут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использовать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ж</w:t>
      </w:r>
      <w:r>
        <w:rPr>
          <w:color w:val="231F20"/>
          <w:w w:val="95"/>
        </w:rPr>
        <w:t>ения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производство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товаров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spacing w:val="-6"/>
          <w:w w:val="95"/>
        </w:rPr>
        <w:t>с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0"/>
        <w:jc w:val="both"/>
      </w:pPr>
      <w:r>
        <w:rPr>
          <w:color w:val="231F20"/>
          <w:w w:val="95"/>
        </w:rPr>
        <w:t>луг</w:t>
      </w:r>
      <w:r>
        <w:rPr>
          <w:color w:val="231F20"/>
          <w:w w:val="95"/>
        </w:rPr>
        <w:t>,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приобретени</w:t>
      </w:r>
      <w:r>
        <w:rPr>
          <w:color w:val="231F20"/>
          <w:w w:val="95"/>
        </w:rPr>
        <w:t>я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облигаци</w:t>
      </w:r>
      <w:r>
        <w:rPr>
          <w:color w:val="231F20"/>
          <w:w w:val="95"/>
        </w:rPr>
        <w:t>й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други</w:t>
      </w:r>
      <w:r>
        <w:rPr>
          <w:color w:val="231F20"/>
          <w:w w:val="95"/>
        </w:rPr>
        <w:t>х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ценны</w:t>
      </w:r>
      <w:r>
        <w:rPr>
          <w:color w:val="231F20"/>
          <w:w w:val="95"/>
        </w:rPr>
        <w:t>х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бумаг,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0"/>
        </w:rPr>
        <w:t>при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вложении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совместные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фонды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потребления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80"/>
        </w:rPr>
        <w:t>т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п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,</w:t>
      </w:r>
      <w:r>
        <w:rPr>
          <w:color w:val="231F20"/>
          <w:spacing w:val="25"/>
          <w:w w:val="80"/>
        </w:rPr>
        <w:t> </w:t>
      </w:r>
      <w:r>
        <w:rPr>
          <w:color w:val="231F20"/>
          <w:w w:val="90"/>
        </w:rPr>
        <w:t>н</w:t>
      </w:r>
      <w:r>
        <w:rPr>
          <w:color w:val="231F20"/>
          <w:spacing w:val="2"/>
          <w:w w:val="90"/>
        </w:rPr>
        <w:t>а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1"/>
        <w:jc w:val="both"/>
      </w:pPr>
      <w:r>
        <w:rPr>
          <w:color w:val="231F20"/>
          <w:spacing w:val="1"/>
          <w:w w:val="95"/>
        </w:rPr>
        <w:t>лог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1"/>
          <w:w w:val="95"/>
        </w:rPr>
        <w:t>взимат</w:t>
      </w:r>
      <w:r>
        <w:rPr>
          <w:color w:val="231F20"/>
          <w:w w:val="95"/>
        </w:rPr>
        <w:t>ь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ил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1"/>
          <w:w w:val="95"/>
        </w:rPr>
        <w:t>взимат</w:t>
      </w:r>
      <w:r>
        <w:rPr>
          <w:color w:val="231F20"/>
          <w:w w:val="95"/>
        </w:rPr>
        <w:t>ь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1"/>
          <w:w w:val="95"/>
        </w:rPr>
        <w:t>минимально</w:t>
      </w:r>
      <w:r>
        <w:rPr>
          <w:color w:val="231F20"/>
          <w:w w:val="95"/>
        </w:rPr>
        <w:t>м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1"/>
          <w:w w:val="95"/>
        </w:rPr>
        <w:t>размере</w:t>
      </w:r>
      <w:r>
        <w:rPr>
          <w:color w:val="231F20"/>
          <w:w w:val="95"/>
        </w:rPr>
        <w:t>�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4"/>
        <w:jc w:val="both"/>
      </w:pPr>
      <w:r>
        <w:rPr>
          <w:color w:val="231F20"/>
          <w:w w:val="95"/>
        </w:rPr>
        <w:t>соответствует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опыту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многих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стран,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где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налог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носит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чисто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фискальны</w:t>
      </w:r>
      <w:r>
        <w:rPr>
          <w:color w:val="231F20"/>
          <w:w w:val="95"/>
        </w:rPr>
        <w:t>й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характер</w:t>
      </w:r>
      <w:r>
        <w:rPr>
          <w:color w:val="231F20"/>
          <w:w w:val="95"/>
        </w:rPr>
        <w:t>,</w:t>
      </w:r>
      <w:r>
        <w:rPr>
          <w:color w:val="231F20"/>
          <w:spacing w:val="38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выполняе</w:t>
      </w:r>
      <w:r>
        <w:rPr>
          <w:color w:val="231F20"/>
          <w:w w:val="95"/>
        </w:rPr>
        <w:t>т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38"/>
          <w:w w:val="95"/>
        </w:rPr>
        <w:t> </w:t>
      </w:r>
      <w:r>
        <w:rPr>
          <w:color w:val="231F20"/>
          <w:w w:val="95"/>
        </w:rPr>
        <w:t>функци</w:t>
      </w:r>
      <w:r>
        <w:rPr>
          <w:color w:val="231F20"/>
          <w:w w:val="95"/>
        </w:rPr>
        <w:t>и</w:t>
      </w:r>
      <w:r>
        <w:rPr>
          <w:color w:val="231F20"/>
          <w:spacing w:val="38"/>
          <w:w w:val="95"/>
        </w:rPr>
        <w:t> </w:t>
      </w:r>
      <w:r>
        <w:rPr>
          <w:color w:val="231F20"/>
          <w:w w:val="95"/>
        </w:rPr>
        <w:t>стим</w:t>
      </w:r>
      <w:r>
        <w:rPr>
          <w:color w:val="231F20"/>
          <w:spacing w:val="-1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2"/>
          <w:w w:val="95"/>
        </w:rPr>
        <w:t>лировани</w:t>
      </w:r>
      <w:r>
        <w:rPr>
          <w:color w:val="231F20"/>
          <w:w w:val="95"/>
        </w:rPr>
        <w:t>я</w:t>
      </w:r>
      <w:r>
        <w:rPr>
          <w:color w:val="231F20"/>
          <w:spacing w:val="48"/>
          <w:w w:val="95"/>
        </w:rPr>
        <w:t> </w:t>
      </w:r>
      <w:r>
        <w:rPr>
          <w:color w:val="231F20"/>
          <w:spacing w:val="1"/>
          <w:w w:val="95"/>
        </w:rPr>
        <w:t>инвестици</w:t>
      </w:r>
      <w:r>
        <w:rPr>
          <w:color w:val="231F20"/>
          <w:w w:val="95"/>
        </w:rPr>
        <w:t>й</w:t>
      </w:r>
      <w:r>
        <w:rPr>
          <w:color w:val="231F20"/>
          <w:spacing w:val="4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8"/>
          <w:w w:val="95"/>
        </w:rPr>
        <w:t> </w:t>
      </w:r>
      <w:r>
        <w:rPr>
          <w:color w:val="231F20"/>
          <w:spacing w:val="1"/>
          <w:w w:val="95"/>
        </w:rPr>
        <w:t>сокращени</w:t>
      </w:r>
      <w:r>
        <w:rPr>
          <w:color w:val="231F20"/>
          <w:w w:val="95"/>
        </w:rPr>
        <w:t>я</w:t>
      </w:r>
      <w:r>
        <w:rPr>
          <w:color w:val="231F20"/>
          <w:spacing w:val="49"/>
          <w:w w:val="95"/>
        </w:rPr>
        <w:t> </w:t>
      </w:r>
      <w:r>
        <w:rPr>
          <w:color w:val="231F20"/>
          <w:spacing w:val="2"/>
          <w:w w:val="95"/>
        </w:rPr>
        <w:t>социальног</w:t>
      </w:r>
      <w:r>
        <w:rPr>
          <w:color w:val="231F20"/>
          <w:w w:val="95"/>
        </w:rPr>
        <w:t>о</w:t>
      </w:r>
      <w:r>
        <w:rPr>
          <w:color w:val="231F20"/>
          <w:spacing w:val="48"/>
          <w:w w:val="95"/>
        </w:rPr>
        <w:t> </w:t>
      </w:r>
      <w:r>
        <w:rPr>
          <w:color w:val="231F20"/>
          <w:spacing w:val="2"/>
          <w:w w:val="95"/>
        </w:rPr>
        <w:t>нера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7060"/>
        <w:jc w:val="both"/>
      </w:pPr>
      <w:r>
        <w:rPr>
          <w:color w:val="231F20"/>
          <w:w w:val="75"/>
        </w:rPr>
        <w:t>венства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spacing w:after="0" w:line="332" w:lineRule="exact"/>
        <w:jc w:val="both"/>
        <w:sectPr>
          <w:pgSz w:w="9355" w:h="13620"/>
          <w:pgMar w:header="775" w:footer="0" w:top="118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63" w:right="114" w:firstLine="283"/>
        <w:jc w:val="both"/>
      </w:pPr>
      <w:r>
        <w:rPr>
          <w:color w:val="231F20"/>
          <w:spacing w:val="-3"/>
          <w:w w:val="95"/>
        </w:rPr>
        <w:t>Однак</w:t>
      </w:r>
      <w:r>
        <w:rPr>
          <w:color w:val="231F20"/>
          <w:w w:val="95"/>
        </w:rPr>
        <w:t>о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4"/>
          <w:w w:val="95"/>
        </w:rPr>
        <w:t>реализовыват</w:t>
      </w:r>
      <w:r>
        <w:rPr>
          <w:color w:val="231F20"/>
          <w:w w:val="95"/>
        </w:rPr>
        <w:t>ь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4"/>
          <w:w w:val="95"/>
        </w:rPr>
        <w:t>перечисленны</w:t>
      </w:r>
      <w:r>
        <w:rPr>
          <w:color w:val="231F20"/>
          <w:w w:val="95"/>
        </w:rPr>
        <w:t>е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4"/>
          <w:w w:val="95"/>
        </w:rPr>
        <w:t>резервны</w:t>
      </w:r>
      <w:r>
        <w:rPr>
          <w:color w:val="231F20"/>
          <w:w w:val="95"/>
        </w:rPr>
        <w:t>е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3"/>
          <w:w w:val="95"/>
        </w:rPr>
        <w:t>источни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2"/>
          <w:w w:val="95"/>
        </w:rPr>
        <w:t>можно</w:t>
      </w:r>
      <w:r>
        <w:rPr>
          <w:color w:val="231F20"/>
          <w:w w:val="95"/>
        </w:rPr>
        <w:t>,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2"/>
          <w:w w:val="95"/>
        </w:rPr>
        <w:t>тольк</w:t>
      </w:r>
      <w:r>
        <w:rPr>
          <w:color w:val="231F20"/>
          <w:w w:val="95"/>
        </w:rPr>
        <w:t>о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2"/>
          <w:w w:val="95"/>
        </w:rPr>
        <w:t>есл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3"/>
          <w:w w:val="95"/>
        </w:rPr>
        <w:t>буде</w:t>
      </w:r>
      <w:r>
        <w:rPr>
          <w:color w:val="231F20"/>
          <w:w w:val="95"/>
        </w:rPr>
        <w:t>т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3"/>
          <w:w w:val="95"/>
        </w:rPr>
        <w:t>обеспечен</w:t>
      </w:r>
      <w:r>
        <w:rPr>
          <w:color w:val="231F20"/>
          <w:w w:val="95"/>
        </w:rPr>
        <w:t>а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2"/>
          <w:w w:val="95"/>
        </w:rPr>
        <w:t>эффективность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-2"/>
          <w:w w:val="95"/>
        </w:rPr>
        <w:t>Чтоб</w:t>
      </w:r>
      <w:r>
        <w:rPr>
          <w:color w:val="231F20"/>
          <w:w w:val="95"/>
        </w:rPr>
        <w:t>ы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2"/>
          <w:w w:val="95"/>
        </w:rPr>
        <w:t>использовани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spacing w:val="-3"/>
          <w:w w:val="95"/>
        </w:rPr>
        <w:t>резерво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 </w:t>
      </w:r>
      <w:r>
        <w:rPr>
          <w:color w:val="231F20"/>
          <w:spacing w:val="-2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 </w:t>
      </w:r>
      <w:r>
        <w:rPr>
          <w:color w:val="231F20"/>
          <w:spacing w:val="-2"/>
          <w:w w:val="95"/>
        </w:rPr>
        <w:t>инвестици</w:t>
      </w:r>
      <w:r>
        <w:rPr>
          <w:color w:val="231F20"/>
          <w:w w:val="95"/>
        </w:rPr>
        <w:t>й</w:t>
      </w:r>
      <w:r>
        <w:rPr>
          <w:color w:val="231F20"/>
          <w:w w:val="95"/>
        </w:rPr>
        <w:t> </w:t>
      </w:r>
      <w:r>
        <w:rPr>
          <w:color w:val="231F20"/>
          <w:spacing w:val="-2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spacing w:val="-3"/>
          <w:w w:val="95"/>
        </w:rPr>
        <w:t>привело</w:t>
      </w:r>
      <w:r>
        <w:rPr>
          <w:color w:val="231F20"/>
          <w:spacing w:val="-2"/>
          <w:w w:val="93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5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</w:rPr>
        <w:t>инфляционном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24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</w:rPr>
        <w:t>взрыв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у</w:t>
      </w:r>
      <w:r>
        <w:rPr>
          <w:rFonts w:ascii="Times New Roman" w:hAnsi="Times New Roman" w:cs="Times New Roman" w:eastAsia="Times New Roman"/>
          <w:i/>
          <w:color w:val="231F20"/>
          <w:spacing w:val="2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</w:rPr>
        <w:t>разворовывани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ю</w:t>
      </w:r>
      <w:r>
        <w:rPr>
          <w:rFonts w:ascii="Times New Roman" w:hAnsi="Times New Roman" w:cs="Times New Roman" w:eastAsia="Times New Roman"/>
          <w:i/>
          <w:color w:val="231F20"/>
          <w:spacing w:val="24"/>
          <w:w w:val="95"/>
        </w:rPr>
        <w:t> </w:t>
      </w:r>
      <w:r>
        <w:rPr>
          <w:color w:val="231F20"/>
          <w:spacing w:val="-3"/>
          <w:w w:val="95"/>
        </w:rPr>
        <w:t>огромны</w:t>
      </w:r>
      <w:r>
        <w:rPr>
          <w:color w:val="231F20"/>
          <w:w w:val="95"/>
        </w:rPr>
        <w:t>х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-4"/>
          <w:w w:val="95"/>
        </w:rPr>
        <w:t>ресурсов,</w:t>
      </w:r>
      <w:r>
        <w:rPr>
          <w:color w:val="231F20"/>
          <w:spacing w:val="-3"/>
          <w:w w:val="94"/>
        </w:rPr>
        <w:t> </w:t>
      </w:r>
      <w:r>
        <w:rPr>
          <w:color w:val="231F20"/>
          <w:spacing w:val="-4"/>
          <w:w w:val="95"/>
        </w:rPr>
        <w:t>необходимо</w:t>
      </w:r>
      <w:r>
        <w:rPr>
          <w:color w:val="231F20"/>
          <w:w w:val="95"/>
        </w:rPr>
        <w:t>,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4"/>
          <w:w w:val="95"/>
        </w:rPr>
        <w:t>во</w:t>
      </w:r>
      <w:r>
        <w:rPr>
          <w:color w:val="231F20"/>
          <w:spacing w:val="-3"/>
          <w:w w:val="95"/>
        </w:rPr>
        <w:t>-</w:t>
      </w:r>
      <w:r>
        <w:rPr>
          <w:color w:val="231F20"/>
          <w:spacing w:val="-3"/>
          <w:w w:val="95"/>
        </w:rPr>
        <w:t>первых</w:t>
      </w:r>
      <w:r>
        <w:rPr>
          <w:color w:val="231F20"/>
          <w:w w:val="95"/>
        </w:rPr>
        <w:t>,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4"/>
          <w:w w:val="95"/>
        </w:rPr>
        <w:t>реализовыват</w:t>
      </w:r>
      <w:r>
        <w:rPr>
          <w:color w:val="231F20"/>
          <w:w w:val="95"/>
        </w:rPr>
        <w:t>ь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-7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</w:rPr>
        <w:t>«ударно»</w:t>
      </w:r>
      <w:r>
        <w:rPr>
          <w:color w:val="231F20"/>
          <w:w w:val="95"/>
        </w:rPr>
        <w:t>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4"/>
          <w:w w:val="95"/>
        </w:rPr>
        <w:t>по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3"/>
          <w:w w:val="95"/>
        </w:rPr>
        <w:t>та</w:t>
      </w:r>
      <w:r>
        <w:rPr>
          <w:color w:val="231F20"/>
          <w:spacing w:val="-3"/>
          <w:w w:val="95"/>
        </w:rPr>
        <w:t>пн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,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3"/>
          <w:w w:val="95"/>
        </w:rPr>
        <w:t>ко</w:t>
      </w:r>
      <w:r>
        <w:rPr>
          <w:color w:val="231F20"/>
          <w:spacing w:val="-4"/>
          <w:w w:val="95"/>
        </w:rPr>
        <w:t>рр</w:t>
      </w:r>
      <w:r>
        <w:rPr>
          <w:color w:val="231F20"/>
          <w:spacing w:val="-3"/>
          <w:w w:val="95"/>
        </w:rPr>
        <w:t>ек</w:t>
      </w:r>
      <w:r>
        <w:rPr>
          <w:color w:val="231F20"/>
          <w:spacing w:val="-3"/>
          <w:w w:val="95"/>
        </w:rPr>
        <w:t>ти</w:t>
      </w:r>
      <w:r>
        <w:rPr>
          <w:color w:val="231F20"/>
          <w:spacing w:val="-4"/>
          <w:w w:val="95"/>
        </w:rPr>
        <w:t>ру</w:t>
      </w:r>
      <w:r>
        <w:rPr>
          <w:color w:val="231F20"/>
          <w:w w:val="95"/>
        </w:rPr>
        <w:t>я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3"/>
          <w:w w:val="95"/>
        </w:rPr>
        <w:t>к</w:t>
      </w:r>
      <w:r>
        <w:rPr>
          <w:color w:val="231F20"/>
          <w:spacing w:val="-4"/>
          <w:w w:val="95"/>
        </w:rPr>
        <w:t>аж</w:t>
      </w:r>
      <w:r>
        <w:rPr>
          <w:color w:val="231F20"/>
          <w:spacing w:val="-3"/>
          <w:w w:val="95"/>
        </w:rPr>
        <w:t>ды</w:t>
      </w:r>
      <w:r>
        <w:rPr>
          <w:color w:val="231F20"/>
          <w:w w:val="95"/>
        </w:rPr>
        <w:t>й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3"/>
          <w:w w:val="95"/>
        </w:rPr>
        <w:t>т</w:t>
      </w:r>
      <w:r>
        <w:rPr>
          <w:color w:val="231F20"/>
          <w:spacing w:val="-3"/>
          <w:w w:val="95"/>
        </w:rPr>
        <w:t>а</w:t>
      </w:r>
      <w:r>
        <w:rPr>
          <w:color w:val="231F20"/>
          <w:spacing w:val="-2"/>
          <w:w w:val="95"/>
        </w:rPr>
        <w:t>п</w:t>
      </w:r>
      <w:r>
        <w:rPr>
          <w:color w:val="231F20"/>
          <w:w w:val="95"/>
        </w:rPr>
        <w:t>�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4"/>
          <w:w w:val="95"/>
        </w:rPr>
        <w:t>в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-</w:t>
      </w:r>
      <w:r>
        <w:rPr>
          <w:color w:val="231F20"/>
          <w:spacing w:val="-4"/>
          <w:w w:val="95"/>
        </w:rPr>
        <w:t>в</w:t>
      </w:r>
      <w:r>
        <w:rPr>
          <w:color w:val="231F20"/>
          <w:spacing w:val="-3"/>
          <w:w w:val="95"/>
        </w:rPr>
        <w:t>то</w:t>
      </w:r>
      <w:r>
        <w:rPr>
          <w:color w:val="231F20"/>
          <w:spacing w:val="-4"/>
          <w:w w:val="95"/>
        </w:rPr>
        <w:t>ры</w:t>
      </w:r>
      <w:r>
        <w:rPr>
          <w:color w:val="231F20"/>
          <w:spacing w:val="-3"/>
          <w:w w:val="95"/>
        </w:rPr>
        <w:t>х</w:t>
      </w:r>
      <w:r>
        <w:rPr>
          <w:color w:val="231F20"/>
          <w:w w:val="95"/>
        </w:rPr>
        <w:t>,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4"/>
          <w:w w:val="95"/>
        </w:rPr>
        <w:t>не</w:t>
      </w:r>
      <w:r>
        <w:rPr>
          <w:color w:val="231F20"/>
          <w:spacing w:val="-4"/>
          <w:w w:val="95"/>
        </w:rPr>
        <w:t>об</w:t>
      </w:r>
      <w:r>
        <w:rPr>
          <w:color w:val="231F20"/>
          <w:spacing w:val="-3"/>
          <w:w w:val="95"/>
        </w:rPr>
        <w:t>х</w:t>
      </w:r>
      <w:r>
        <w:rPr>
          <w:color w:val="231F20"/>
          <w:spacing w:val="-4"/>
          <w:w w:val="95"/>
        </w:rPr>
        <w:t>од</w:t>
      </w:r>
      <w:r>
        <w:rPr>
          <w:color w:val="231F20"/>
          <w:spacing w:val="-3"/>
          <w:w w:val="95"/>
        </w:rPr>
        <w:t>им</w:t>
      </w:r>
      <w:r>
        <w:rPr>
          <w:color w:val="231F20"/>
          <w:w w:val="95"/>
        </w:rPr>
        <w:t>о</w:t>
      </w:r>
      <w:r>
        <w:rPr>
          <w:color w:val="231F20"/>
          <w:w w:val="89"/>
        </w:rPr>
        <w:t> </w:t>
      </w:r>
      <w:r>
        <w:rPr>
          <w:color w:val="231F20"/>
          <w:spacing w:val="-2"/>
          <w:w w:val="95"/>
        </w:rPr>
        <w:t>привлекат</w:t>
      </w:r>
      <w:r>
        <w:rPr>
          <w:color w:val="231F20"/>
          <w:w w:val="95"/>
        </w:rPr>
        <w:t>ь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2"/>
          <w:w w:val="95"/>
        </w:rPr>
        <w:t>государственные</w:t>
      </w:r>
      <w:r>
        <w:rPr>
          <w:color w:val="231F20"/>
          <w:w w:val="95"/>
        </w:rPr>
        <w:t>,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2"/>
          <w:w w:val="95"/>
        </w:rPr>
        <w:t>банковские</w:t>
      </w:r>
      <w:r>
        <w:rPr>
          <w:color w:val="231F20"/>
          <w:w w:val="95"/>
        </w:rPr>
        <w:t>,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2"/>
          <w:w w:val="95"/>
        </w:rPr>
        <w:t>научные</w:t>
      </w:r>
      <w:r>
        <w:rPr>
          <w:color w:val="231F20"/>
          <w:w w:val="95"/>
        </w:rPr>
        <w:t>,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3"/>
          <w:w w:val="95"/>
        </w:rPr>
        <w:t>обр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з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в</w:t>
      </w:r>
      <w:r>
        <w:rPr>
          <w:color w:val="231F20"/>
          <w:spacing w:val="-3"/>
          <w:w w:val="95"/>
        </w:rPr>
        <w:t>а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1"/>
          <w:w w:val="95"/>
        </w:rPr>
        <w:t>ь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-1"/>
          <w:w w:val="95"/>
        </w:rPr>
        <w:t>п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3"/>
          <w:w w:val="95"/>
        </w:rPr>
        <w:t>з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2"/>
          <w:w w:val="95"/>
        </w:rPr>
        <w:t>с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-2"/>
          <w:w w:val="95"/>
        </w:rPr>
        <w:t>с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-1"/>
          <w:w w:val="95"/>
        </w:rPr>
        <w:t>у</w:t>
      </w:r>
      <w:r>
        <w:rPr>
          <w:color w:val="231F20"/>
          <w:spacing w:val="-2"/>
          <w:w w:val="95"/>
        </w:rPr>
        <w:t>к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2"/>
          <w:w w:val="95"/>
        </w:rPr>
        <w:t>у</w:t>
      </w:r>
      <w:r>
        <w:rPr>
          <w:color w:val="231F20"/>
          <w:spacing w:val="-3"/>
          <w:w w:val="95"/>
        </w:rPr>
        <w:t>р</w:t>
      </w:r>
      <w:r>
        <w:rPr>
          <w:color w:val="231F20"/>
          <w:w w:val="95"/>
        </w:rPr>
        <w:t>ы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1"/>
          <w:w w:val="95"/>
        </w:rPr>
        <w:t>е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2"/>
          <w:w w:val="95"/>
        </w:rPr>
        <w:t>с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w w:val="101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</w:rPr>
        <w:t>специалисто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3"/>
          <w:w w:val="95"/>
        </w:rPr>
        <w:t>опыто</w:t>
      </w:r>
      <w:r>
        <w:rPr>
          <w:color w:val="231F20"/>
          <w:w w:val="95"/>
        </w:rPr>
        <w:t>м</w:t>
      </w:r>
      <w:r>
        <w:rPr>
          <w:color w:val="231F20"/>
          <w:spacing w:val="-4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</w:rPr>
        <w:t>конкретног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5"/>
        </w:rPr>
        <w:t> </w:t>
      </w:r>
      <w:r>
        <w:rPr>
          <w:color w:val="231F20"/>
          <w:spacing w:val="-3"/>
          <w:w w:val="95"/>
        </w:rPr>
        <w:t>созидания</w:t>
      </w:r>
      <w:r>
        <w:rPr>
          <w:color w:val="231F20"/>
          <w:w w:val="95"/>
        </w:rPr>
        <w:t>,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-3"/>
          <w:w w:val="95"/>
        </w:rPr>
        <w:t>имеющи</w:t>
      </w:r>
      <w:r>
        <w:rPr>
          <w:color w:val="231F20"/>
          <w:w w:val="95"/>
        </w:rPr>
        <w:t>х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3"/>
          <w:w w:val="95"/>
        </w:rPr>
        <w:t>вы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соку</w:t>
      </w:r>
      <w:r>
        <w:rPr>
          <w:color w:val="231F20"/>
          <w:w w:val="95"/>
        </w:rPr>
        <w:t>ю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3"/>
          <w:w w:val="95"/>
        </w:rPr>
        <w:t>квалификацию</w:t>
      </w:r>
      <w:r>
        <w:rPr>
          <w:color w:val="231F20"/>
          <w:w w:val="95"/>
        </w:rPr>
        <w:t>,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4"/>
          <w:w w:val="95"/>
        </w:rPr>
        <w:t>авторите</w:t>
      </w:r>
      <w:r>
        <w:rPr>
          <w:color w:val="231F20"/>
          <w:w w:val="95"/>
        </w:rPr>
        <w:t>т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3"/>
          <w:w w:val="95"/>
        </w:rPr>
        <w:t>сознающи</w:t>
      </w:r>
      <w:r>
        <w:rPr>
          <w:color w:val="231F20"/>
          <w:w w:val="95"/>
        </w:rPr>
        <w:t>х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3"/>
          <w:w w:val="95"/>
        </w:rPr>
        <w:t>ценност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3"/>
          <w:w w:val="95"/>
        </w:rPr>
        <w:t>па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триотизм</w:t>
      </w:r>
      <w:r>
        <w:rPr>
          <w:color w:val="231F20"/>
          <w:w w:val="95"/>
        </w:rPr>
        <w:t>а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-3"/>
          <w:w w:val="95"/>
        </w:rPr>
        <w:t>социально</w:t>
      </w:r>
      <w:r>
        <w:rPr>
          <w:color w:val="231F20"/>
          <w:w w:val="95"/>
        </w:rPr>
        <w:t>й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-4"/>
          <w:w w:val="95"/>
        </w:rPr>
        <w:t>справедливости</w:t>
      </w:r>
      <w:r>
        <w:rPr>
          <w:color w:val="231F20"/>
          <w:w w:val="95"/>
        </w:rPr>
        <w:t>�</w:t>
      </w:r>
      <w:r>
        <w:rPr>
          <w:color w:val="231F20"/>
          <w:spacing w:val="-46"/>
          <w:w w:val="95"/>
        </w:rPr>
        <w:t> </w:t>
      </w:r>
      <w:r>
        <w:rPr>
          <w:color w:val="231F20"/>
          <w:spacing w:val="-3"/>
          <w:w w:val="95"/>
        </w:rPr>
        <w:t>Именн</w:t>
      </w:r>
      <w:r>
        <w:rPr>
          <w:color w:val="231F20"/>
          <w:w w:val="95"/>
        </w:rPr>
        <w:t>о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-3"/>
          <w:w w:val="95"/>
        </w:rPr>
        <w:t>он</w:t>
      </w:r>
      <w:r>
        <w:rPr>
          <w:color w:val="231F20"/>
          <w:w w:val="95"/>
        </w:rPr>
        <w:t>и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-4"/>
          <w:w w:val="95"/>
        </w:rPr>
        <w:t>долж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-2"/>
          <w:w w:val="95"/>
        </w:rPr>
        <w:t>возгл</w:t>
      </w:r>
      <w:r>
        <w:rPr>
          <w:color w:val="231F20"/>
          <w:spacing w:val="-2"/>
          <w:w w:val="95"/>
        </w:rPr>
        <w:t>авит</w:t>
      </w:r>
      <w:r>
        <w:rPr>
          <w:color w:val="231F20"/>
          <w:w w:val="95"/>
        </w:rPr>
        <w:t>ь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-3"/>
          <w:w w:val="95"/>
        </w:rPr>
        <w:t>раб</w:t>
      </w:r>
      <w:r>
        <w:rPr>
          <w:color w:val="231F20"/>
          <w:spacing w:val="-2"/>
          <w:w w:val="95"/>
        </w:rPr>
        <w:t>от</w:t>
      </w:r>
      <w:r>
        <w:rPr>
          <w:color w:val="231F20"/>
          <w:w w:val="95"/>
        </w:rPr>
        <w:t>у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-2"/>
          <w:w w:val="95"/>
        </w:rPr>
        <w:t>ключевы</w:t>
      </w:r>
      <w:r>
        <w:rPr>
          <w:color w:val="231F20"/>
          <w:w w:val="95"/>
        </w:rPr>
        <w:t>х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-2"/>
          <w:w w:val="95"/>
        </w:rPr>
        <w:t>институтов</w:t>
      </w:r>
      <w:r>
        <w:rPr>
          <w:color w:val="231F20"/>
          <w:w w:val="95"/>
        </w:rPr>
        <w:t>,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-3"/>
          <w:w w:val="95"/>
        </w:rPr>
        <w:t>определяю</w:t>
      </w:r>
      <w:r>
        <w:rPr>
          <w:color w:val="231F20"/>
          <w:spacing w:val="-2"/>
          <w:w w:val="95"/>
        </w:rPr>
        <w:t>щих</w:t>
      </w:r>
      <w:r>
        <w:rPr>
          <w:color w:val="231F20"/>
          <w:spacing w:val="-2"/>
          <w:w w:val="99"/>
        </w:rPr>
        <w:t> </w:t>
      </w:r>
      <w:r>
        <w:rPr>
          <w:color w:val="231F20"/>
          <w:spacing w:val="-4"/>
          <w:w w:val="95"/>
        </w:rPr>
        <w:t>делово</w:t>
      </w:r>
      <w:r>
        <w:rPr>
          <w:color w:val="231F20"/>
          <w:w w:val="95"/>
        </w:rPr>
        <w:t>й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-3"/>
          <w:w w:val="95"/>
        </w:rPr>
        <w:t>клима</w:t>
      </w:r>
      <w:r>
        <w:rPr>
          <w:color w:val="231F20"/>
          <w:w w:val="95"/>
        </w:rPr>
        <w:t>т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4"/>
          <w:w w:val="95"/>
        </w:rPr>
        <w:t>стране</w:t>
      </w:r>
      <w:r>
        <w:rPr>
          <w:color w:val="231F20"/>
          <w:w w:val="95"/>
        </w:rPr>
        <w:t>�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-3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3"/>
          <w:w w:val="95"/>
        </w:rPr>
        <w:t>стане</w:t>
      </w:r>
      <w:r>
        <w:rPr>
          <w:color w:val="231F20"/>
          <w:w w:val="95"/>
        </w:rPr>
        <w:t>т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4"/>
          <w:w w:val="95"/>
        </w:rPr>
        <w:t>решающи</w:t>
      </w:r>
      <w:r>
        <w:rPr>
          <w:color w:val="231F20"/>
          <w:w w:val="95"/>
        </w:rPr>
        <w:t>м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3"/>
          <w:w w:val="95"/>
        </w:rPr>
        <w:t>фактором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3"/>
          <w:w w:val="90"/>
        </w:rPr>
        <w:t>выход</w:t>
      </w:r>
      <w:r>
        <w:rPr>
          <w:color w:val="231F20"/>
          <w:w w:val="90"/>
        </w:rPr>
        <w:t>а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-3"/>
          <w:w w:val="90"/>
        </w:rPr>
        <w:t>и</w:t>
      </w:r>
      <w:r>
        <w:rPr>
          <w:color w:val="231F20"/>
          <w:w w:val="90"/>
        </w:rPr>
        <w:t>з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3"/>
          <w:w w:val="90"/>
        </w:rPr>
        <w:t>экономическог</w:t>
      </w:r>
      <w:r>
        <w:rPr>
          <w:color w:val="231F20"/>
          <w:w w:val="90"/>
        </w:rPr>
        <w:t>о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-3"/>
          <w:w w:val="90"/>
        </w:rPr>
        <w:t>кризиса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3"/>
        <w:numPr>
          <w:ilvl w:val="0"/>
          <w:numId w:val="3"/>
        </w:numPr>
        <w:tabs>
          <w:tab w:pos="794" w:val="left" w:leader="none"/>
        </w:tabs>
        <w:spacing w:line="250" w:lineRule="auto"/>
        <w:ind w:left="465" w:right="748" w:hanging="2"/>
        <w:jc w:val="left"/>
        <w:rPr>
          <w:b w:val="0"/>
          <w:bCs w:val="0"/>
        </w:rPr>
      </w:pPr>
      <w:r>
        <w:rPr>
          <w:color w:val="231F20"/>
          <w:spacing w:val="-5"/>
          <w:w w:val="85"/>
        </w:rPr>
        <w:t>К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Н</w:t>
      </w:r>
      <w:r>
        <w:rPr>
          <w:color w:val="231F20"/>
          <w:spacing w:val="-6"/>
          <w:w w:val="85"/>
        </w:rPr>
        <w:t>С</w:t>
      </w:r>
      <w:r>
        <w:rPr>
          <w:color w:val="231F20"/>
          <w:spacing w:val="-2"/>
          <w:w w:val="85"/>
        </w:rPr>
        <w:t>О</w:t>
      </w:r>
      <w:r>
        <w:rPr>
          <w:color w:val="231F20"/>
          <w:w w:val="85"/>
        </w:rPr>
        <w:t>Л</w:t>
      </w:r>
      <w:r>
        <w:rPr>
          <w:color w:val="231F20"/>
          <w:spacing w:val="4"/>
          <w:w w:val="85"/>
        </w:rPr>
        <w:t>И</w:t>
      </w:r>
      <w:r>
        <w:rPr>
          <w:color w:val="231F20"/>
          <w:spacing w:val="1"/>
          <w:w w:val="85"/>
        </w:rPr>
        <w:t>Д</w:t>
      </w:r>
      <w:r>
        <w:rPr>
          <w:color w:val="231F20"/>
          <w:w w:val="85"/>
        </w:rPr>
        <w:t>И</w:t>
      </w:r>
      <w:r>
        <w:rPr>
          <w:color w:val="231F20"/>
          <w:spacing w:val="2"/>
          <w:w w:val="85"/>
        </w:rPr>
        <w:t>Р</w:t>
      </w:r>
      <w:r>
        <w:rPr>
          <w:color w:val="231F20"/>
          <w:w w:val="85"/>
        </w:rPr>
        <w:t>О</w:t>
      </w:r>
      <w:r>
        <w:rPr>
          <w:color w:val="231F20"/>
          <w:spacing w:val="3"/>
          <w:w w:val="85"/>
        </w:rPr>
        <w:t>В</w:t>
      </w:r>
      <w:r>
        <w:rPr>
          <w:color w:val="231F20"/>
          <w:spacing w:val="5"/>
          <w:w w:val="85"/>
        </w:rPr>
        <w:t>А</w:t>
      </w:r>
      <w:r>
        <w:rPr>
          <w:color w:val="231F20"/>
          <w:w w:val="85"/>
        </w:rPr>
        <w:t>ННЫ</w:t>
      </w:r>
      <w:r>
        <w:rPr>
          <w:color w:val="231F20"/>
          <w:w w:val="85"/>
        </w:rPr>
        <w:t>Й</w:t>
      </w:r>
      <w:r>
        <w:rPr>
          <w:color w:val="231F20"/>
          <w:w w:val="85"/>
        </w:rPr>
        <w:t>   </w:t>
      </w:r>
      <w:r>
        <w:rPr>
          <w:color w:val="231F20"/>
          <w:spacing w:val="12"/>
          <w:w w:val="85"/>
        </w:rPr>
        <w:t> </w:t>
      </w:r>
      <w:r>
        <w:rPr>
          <w:color w:val="231F20"/>
          <w:spacing w:val="-2"/>
          <w:w w:val="85"/>
        </w:rPr>
        <w:t>Г</w:t>
      </w:r>
      <w:r>
        <w:rPr>
          <w:color w:val="231F20"/>
          <w:spacing w:val="1"/>
          <w:w w:val="85"/>
        </w:rPr>
        <w:t>О</w:t>
      </w:r>
      <w:r>
        <w:rPr>
          <w:color w:val="231F20"/>
          <w:spacing w:val="9"/>
          <w:w w:val="85"/>
        </w:rPr>
        <w:t>С</w:t>
      </w:r>
      <w:r>
        <w:rPr>
          <w:color w:val="231F20"/>
          <w:spacing w:val="-8"/>
          <w:w w:val="85"/>
        </w:rPr>
        <w:t>У</w:t>
      </w:r>
      <w:r>
        <w:rPr>
          <w:color w:val="231F20"/>
          <w:spacing w:val="12"/>
          <w:w w:val="85"/>
        </w:rPr>
        <w:t>Д</w:t>
      </w:r>
      <w:r>
        <w:rPr>
          <w:color w:val="231F20"/>
          <w:spacing w:val="5"/>
          <w:w w:val="85"/>
        </w:rPr>
        <w:t>А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9"/>
          <w:w w:val="85"/>
        </w:rPr>
        <w:t>С</w:t>
      </w:r>
      <w:r>
        <w:rPr>
          <w:color w:val="231F20"/>
          <w:spacing w:val="1"/>
          <w:w w:val="85"/>
        </w:rPr>
        <w:t>Т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ННЫ</w:t>
      </w:r>
      <w:r>
        <w:rPr>
          <w:color w:val="231F20"/>
          <w:w w:val="85"/>
        </w:rPr>
        <w:t>Й</w:t>
      </w:r>
      <w:r>
        <w:rPr>
          <w:color w:val="231F20"/>
          <w:w w:val="92"/>
        </w:rPr>
        <w:t> </w:t>
      </w:r>
      <w:r>
        <w:rPr>
          <w:color w:val="231F20"/>
          <w:w w:val="85"/>
        </w:rPr>
        <w:t>Б</w:t>
      </w:r>
      <w:r>
        <w:rPr>
          <w:color w:val="231F20"/>
          <w:spacing w:val="2"/>
          <w:w w:val="85"/>
        </w:rPr>
        <w:t>Ю</w:t>
      </w:r>
      <w:r>
        <w:rPr>
          <w:color w:val="231F20"/>
          <w:spacing w:val="11"/>
          <w:w w:val="85"/>
        </w:rPr>
        <w:t>Д</w:t>
      </w:r>
      <w:r>
        <w:rPr>
          <w:color w:val="231F20"/>
          <w:spacing w:val="3"/>
          <w:w w:val="85"/>
        </w:rPr>
        <w:t>Ж</w:t>
      </w:r>
      <w:r>
        <w:rPr>
          <w:color w:val="231F20"/>
          <w:spacing w:val="6"/>
          <w:w w:val="85"/>
        </w:rPr>
        <w:t>Е</w:t>
      </w:r>
      <w:r>
        <w:rPr>
          <w:color w:val="231F20"/>
          <w:w w:val="85"/>
        </w:rPr>
        <w:t>Т</w:t>
      </w:r>
      <w:r>
        <w:rPr>
          <w:color w:val="231F20"/>
          <w:w w:val="85"/>
        </w:rPr>
        <w:t> </w:t>
      </w:r>
      <w:r>
        <w:rPr>
          <w:color w:val="231F20"/>
          <w:spacing w:val="9"/>
          <w:w w:val="85"/>
        </w:rPr>
        <w:t> 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1"/>
          <w:w w:val="85"/>
        </w:rPr>
        <w:t>О</w:t>
      </w:r>
      <w:r>
        <w:rPr>
          <w:color w:val="231F20"/>
          <w:spacing w:val="-7"/>
          <w:w w:val="85"/>
        </w:rPr>
        <w:t>С</w:t>
      </w:r>
      <w:r>
        <w:rPr>
          <w:color w:val="231F20"/>
          <w:spacing w:val="1"/>
          <w:w w:val="85"/>
        </w:rPr>
        <w:t>С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И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61" w:lineRule="auto" w:before="83"/>
        <w:ind w:left="463" w:right="108" w:firstLine="283"/>
        <w:jc w:val="both"/>
      </w:pPr>
      <w:r>
        <w:rPr>
          <w:color w:val="231F20"/>
          <w:w w:val="100"/>
        </w:rPr>
        <w:t>В</w:t>
      </w:r>
      <w:r>
        <w:rPr>
          <w:color w:val="231F20"/>
          <w:spacing w:val="7"/>
          <w:w w:val="100"/>
        </w:rPr>
        <w:t> </w:t>
      </w:r>
      <w:r>
        <w:rPr>
          <w:color w:val="231F20"/>
          <w:spacing w:val="3"/>
          <w:w w:val="100"/>
        </w:rPr>
        <w:t>Росси</w:t>
      </w:r>
      <w:r>
        <w:rPr>
          <w:color w:val="231F20"/>
          <w:w w:val="100"/>
        </w:rPr>
        <w:t>и</w:t>
      </w:r>
      <w:r>
        <w:rPr>
          <w:color w:val="231F20"/>
          <w:spacing w:val="8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8"/>
          <w:w w:val="100"/>
        </w:rPr>
        <w:t> </w:t>
      </w:r>
      <w:r>
        <w:rPr>
          <w:color w:val="231F20"/>
          <w:spacing w:val="3"/>
          <w:w w:val="100"/>
        </w:rPr>
        <w:t>течени</w:t>
      </w:r>
      <w:r>
        <w:rPr>
          <w:color w:val="231F20"/>
          <w:w w:val="100"/>
        </w:rPr>
        <w:t>е</w:t>
      </w:r>
      <w:r>
        <w:rPr>
          <w:color w:val="231F20"/>
          <w:spacing w:val="8"/>
          <w:w w:val="100"/>
        </w:rPr>
        <w:t> </w:t>
      </w:r>
      <w:r>
        <w:rPr>
          <w:color w:val="231F20"/>
          <w:spacing w:val="3"/>
          <w:w w:val="100"/>
        </w:rPr>
        <w:t>всег</w:t>
      </w:r>
      <w:r>
        <w:rPr>
          <w:color w:val="231F20"/>
          <w:w w:val="100"/>
        </w:rPr>
        <w:t>о</w:t>
      </w:r>
      <w:r>
        <w:rPr>
          <w:color w:val="231F20"/>
          <w:spacing w:val="7"/>
          <w:w w:val="100"/>
        </w:rPr>
        <w:t> </w:t>
      </w:r>
      <w:r>
        <w:rPr>
          <w:color w:val="231F20"/>
          <w:spacing w:val="3"/>
          <w:w w:val="100"/>
        </w:rPr>
        <w:t>рассматриваемог</w:t>
      </w:r>
      <w:r>
        <w:rPr>
          <w:color w:val="231F20"/>
          <w:w w:val="100"/>
        </w:rPr>
        <w:t>о</w:t>
      </w:r>
      <w:r>
        <w:rPr>
          <w:color w:val="231F20"/>
          <w:spacing w:val="8"/>
          <w:w w:val="100"/>
        </w:rPr>
        <w:t> </w:t>
      </w:r>
      <w:r>
        <w:rPr>
          <w:color w:val="231F20"/>
          <w:spacing w:val="3"/>
          <w:w w:val="100"/>
        </w:rPr>
        <w:t>периода</w:t>
      </w:r>
      <w:r>
        <w:rPr>
          <w:color w:val="231F20"/>
          <w:spacing w:val="3"/>
          <w:w w:val="92"/>
        </w:rPr>
        <w:t> </w:t>
      </w:r>
      <w:r>
        <w:rPr>
          <w:color w:val="231F20"/>
          <w:w w:val="95"/>
        </w:rPr>
        <w:t>(1995–2024)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ежегодные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относительные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расходы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консолиди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рованного</w:t>
      </w:r>
      <w:r>
        <w:rPr>
          <w:color w:val="231F20"/>
          <w:spacing w:val="-43"/>
          <w:w w:val="100"/>
        </w:rPr>
        <w:t> </w:t>
      </w:r>
      <w:r>
        <w:rPr>
          <w:color w:val="231F20"/>
          <w:w w:val="100"/>
        </w:rPr>
        <w:t>бюджета</w:t>
      </w:r>
      <w:r>
        <w:rPr>
          <w:color w:val="231F20"/>
          <w:spacing w:val="-43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2"/>
          <w:w w:val="100"/>
        </w:rPr>
        <w:t> </w:t>
      </w:r>
      <w:r>
        <w:rPr>
          <w:color w:val="231F20"/>
          <w:w w:val="100"/>
        </w:rPr>
        <w:t>долях</w:t>
      </w:r>
      <w:r>
        <w:rPr>
          <w:color w:val="231F20"/>
          <w:spacing w:val="-43"/>
          <w:w w:val="100"/>
        </w:rPr>
        <w:t> </w:t>
      </w:r>
      <w:r>
        <w:rPr>
          <w:color w:val="231F20"/>
          <w:w w:val="100"/>
        </w:rPr>
        <w:t>ВВП</w:t>
      </w:r>
      <w:r>
        <w:rPr>
          <w:color w:val="231F20"/>
          <w:spacing w:val="-41"/>
          <w:w w:val="100"/>
        </w:rPr>
        <w:t> </w:t>
      </w:r>
      <w:r>
        <w:rPr>
          <w:rFonts w:ascii="Arial" w:hAnsi="Arial" w:cs="Arial" w:eastAsia="Arial"/>
          <w:color w:val="231F20"/>
          <w:w w:val="100"/>
        </w:rPr>
        <w:t>a</w:t>
      </w:r>
      <w:r>
        <w:rPr>
          <w:color w:val="231F20"/>
          <w:w w:val="100"/>
          <w:position w:val="-8"/>
          <w:sz w:val="16"/>
          <w:szCs w:val="16"/>
        </w:rPr>
        <w:t>В</w:t>
      </w:r>
      <w:r>
        <w:rPr>
          <w:color w:val="231F20"/>
          <w:spacing w:val="-19"/>
          <w:w w:val="100"/>
          <w:position w:val="-8"/>
          <w:sz w:val="16"/>
          <w:szCs w:val="16"/>
        </w:rPr>
        <w:t> </w:t>
      </w:r>
      <w:r>
        <w:rPr>
          <w:color w:val="231F20"/>
          <w:w w:val="100"/>
        </w:rPr>
        <w:t>были</w:t>
      </w:r>
      <w:r>
        <w:rPr>
          <w:color w:val="231F20"/>
          <w:spacing w:val="-43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значительно</w:t>
      </w:r>
      <w:r>
        <w:rPr>
          <w:rFonts w:ascii="Times New Roman" w:hAnsi="Times New Roman" w:cs="Times New Roman" w:eastAsia="Times New Roman"/>
          <w:i/>
          <w:color w:val="231F20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ниже</w:t>
      </w:r>
      <w:r>
        <w:rPr>
          <w:color w:val="231F20"/>
          <w:w w:val="100"/>
        </w:rPr>
        <w:t>,</w:t>
      </w:r>
      <w:r>
        <w:rPr>
          <w:color w:val="231F20"/>
          <w:w w:val="140"/>
        </w:rPr>
        <w:t> </w:t>
      </w:r>
      <w:r>
        <w:rPr>
          <w:color w:val="231F20"/>
          <w:w w:val="100"/>
        </w:rPr>
        <w:t>чем</w:t>
      </w:r>
      <w:r>
        <w:rPr>
          <w:color w:val="231F20"/>
          <w:spacing w:val="-51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Польше,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Новых</w:t>
      </w:r>
      <w:r>
        <w:rPr>
          <w:color w:val="231F20"/>
          <w:spacing w:val="-51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Старых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странах</w:t>
      </w:r>
      <w:r>
        <w:rPr>
          <w:color w:val="231F20"/>
          <w:spacing w:val="-51"/>
          <w:w w:val="100"/>
        </w:rPr>
        <w:t> </w:t>
      </w:r>
      <w:r>
        <w:rPr>
          <w:color w:val="231F20"/>
          <w:w w:val="80"/>
        </w:rPr>
        <w:t>ЕС</w:t>
      </w:r>
      <w:r>
        <w:rPr>
          <w:color w:val="231F20"/>
          <w:w w:val="80"/>
        </w:rPr>
        <w:t>�</w:t>
      </w:r>
      <w:r>
        <w:rPr>
          <w:color w:val="231F20"/>
          <w:spacing w:val="-30"/>
          <w:w w:val="80"/>
        </w:rPr>
        <w:t> </w:t>
      </w:r>
      <w:r>
        <w:rPr>
          <w:color w:val="231F20"/>
          <w:w w:val="100"/>
        </w:rPr>
        <w:t>После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2010</w:t>
      </w:r>
      <w:r>
        <w:rPr>
          <w:color w:val="231F20"/>
          <w:spacing w:val="-49"/>
          <w:w w:val="10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100"/>
        </w:rPr>
        <w:t>эта</w:t>
      </w:r>
      <w:r>
        <w:rPr>
          <w:color w:val="231F20"/>
          <w:spacing w:val="-51"/>
          <w:w w:val="100"/>
        </w:rPr>
        <w:t> </w:t>
      </w:r>
      <w:r>
        <w:rPr>
          <w:color w:val="231F20"/>
          <w:w w:val="100"/>
        </w:rPr>
        <w:t>доля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России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была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среднем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около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36%,</w:t>
      </w:r>
      <w:r>
        <w:rPr>
          <w:color w:val="231F20"/>
          <w:spacing w:val="-50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1"/>
          <w:w w:val="100"/>
        </w:rPr>
        <w:t> </w:t>
      </w:r>
      <w:r>
        <w:rPr>
          <w:color w:val="231F20"/>
          <w:w w:val="100"/>
        </w:rPr>
        <w:t>Новых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стра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нах</w:t>
      </w:r>
      <w:r>
        <w:rPr>
          <w:color w:val="231F20"/>
          <w:spacing w:val="-45"/>
          <w:w w:val="10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—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около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45%,</w:t>
      </w:r>
      <w:r>
        <w:rPr>
          <w:color w:val="231F20"/>
          <w:spacing w:val="-45"/>
          <w:w w:val="100"/>
        </w:rPr>
        <w:t> </w:t>
      </w:r>
      <w:r>
        <w:rPr>
          <w:color w:val="231F20"/>
          <w:w w:val="100"/>
        </w:rPr>
        <w:t>а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Старых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странах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spacing w:val="-45"/>
          <w:w w:val="100"/>
        </w:rPr>
        <w:t> </w:t>
      </w:r>
      <w:r>
        <w:rPr>
          <w:color w:val="231F20"/>
          <w:w w:val="100"/>
        </w:rPr>
        <w:t>—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около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80"/>
        </w:rPr>
        <w:t>52%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 w:before="1"/>
        <w:ind w:left="463" w:right="111" w:firstLine="283"/>
        <w:jc w:val="both"/>
      </w:pPr>
      <w:r>
        <w:rPr/>
        <w:pict>
          <v:group style="position:absolute;margin-left:221.011505pt;margin-top:119.513771pt;width:1.373pt;height:1.454pt;mso-position-horizontal-relative:page;mso-position-vertical-relative:paragraph;z-index:-12483" coordorigin="4420,2390" coordsize="27,29">
            <v:shape style="position:absolute;left:4420;top:2390;width:27;height:29" coordorigin="4420,2390" coordsize="27,29" path="m4438,2390l4430,2390,4427,2392,4422,2397,4420,2401,4420,2409,4422,2412,4427,2418,4430,2419,4438,2419,4441,2418,4446,2412,4448,2409,4448,2401,4446,2397,4441,2392,4438,2390xe" filled="t" fillcolor="#231F20" stroked="f">
              <v:path arrowok="t"/>
              <v:fill type="solid"/>
            </v:shape>
            <w10:wrap type="none"/>
          </v:group>
        </w:pict>
      </w:r>
      <w:r>
        <w:rPr/>
        <w:pict>
          <v:shape style="position:absolute;margin-left:54.663841pt;margin-top:146.926270pt;width:.146441pt;height:14.6441pt;mso-position-horizontal-relative:page;mso-position-vertical-relative:paragraph;z-index:-12482" type="#_x0000_t202" filled="f" stroked="f">
            <v:textbox inset="0,0,0,0">
              <w:txbxContent>
                <w:p>
                  <w:pPr>
                    <w:spacing w:line="293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29"/>
                      <w:szCs w:val="29"/>
                    </w:rPr>
                  </w:pPr>
                  <w:r>
                    <w:rPr>
                      <w:rFonts w:ascii="Malgun Gothic" w:hAnsi="Malgun Gothic" w:cs="Malgun Gothic" w:eastAsia="Malgun Gothic"/>
                      <w:sz w:val="29"/>
                      <w:szCs w:val="29"/>
                    </w:rPr>
                    <w:t>�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</w:rPr>
        <w:t>Заниженные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относительные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расходы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консолидированно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го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бюджета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долях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ВВП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России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по</w:t>
      </w:r>
      <w:r>
        <w:rPr>
          <w:color w:val="231F20"/>
          <w:spacing w:val="-34"/>
          <w:w w:val="100"/>
        </w:rPr>
        <w:t> </w:t>
      </w:r>
      <w:r>
        <w:rPr>
          <w:color w:val="231F20"/>
          <w:w w:val="100"/>
        </w:rPr>
        <w:t>сравнению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с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Новыми</w:t>
      </w:r>
      <w:r>
        <w:rPr>
          <w:color w:val="231F20"/>
          <w:w w:val="98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68"/>
          <w:w w:val="100"/>
        </w:rPr>
        <w:t> </w:t>
      </w:r>
      <w:r>
        <w:rPr>
          <w:color w:val="231F20"/>
          <w:w w:val="100"/>
        </w:rPr>
        <w:t>Старыми</w:t>
      </w:r>
      <w:r>
        <w:rPr>
          <w:color w:val="231F20"/>
          <w:spacing w:val="-68"/>
          <w:w w:val="100"/>
        </w:rPr>
        <w:t> </w:t>
      </w:r>
      <w:r>
        <w:rPr>
          <w:color w:val="231F20"/>
          <w:w w:val="100"/>
        </w:rPr>
        <w:t>странами</w:t>
      </w:r>
      <w:r>
        <w:rPr>
          <w:color w:val="231F20"/>
          <w:spacing w:val="-68"/>
          <w:w w:val="10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spacing w:val="-68"/>
          <w:w w:val="100"/>
        </w:rPr>
        <w:t> </w:t>
      </w:r>
      <w:r>
        <w:rPr>
          <w:color w:val="231F20"/>
          <w:w w:val="100"/>
        </w:rPr>
        <w:t>определяют</w:t>
      </w:r>
      <w:r>
        <w:rPr>
          <w:color w:val="231F20"/>
          <w:spacing w:val="-67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68"/>
          <w:w w:val="100"/>
        </w:rPr>
        <w:t> </w:t>
      </w:r>
      <w:r>
        <w:rPr>
          <w:color w:val="231F20"/>
          <w:w w:val="100"/>
        </w:rPr>
        <w:t>заниженный</w:t>
      </w:r>
      <w:r>
        <w:rPr>
          <w:color w:val="231F20"/>
          <w:spacing w:val="-68"/>
          <w:w w:val="100"/>
        </w:rPr>
        <w:t> </w:t>
      </w:r>
      <w:r>
        <w:rPr>
          <w:color w:val="231F20"/>
          <w:w w:val="100"/>
        </w:rPr>
        <w:t>уровень</w:t>
      </w:r>
      <w:r>
        <w:rPr>
          <w:color w:val="231F20"/>
          <w:w w:val="92"/>
        </w:rPr>
        <w:t> </w:t>
      </w:r>
      <w:r>
        <w:rPr>
          <w:color w:val="231F20"/>
          <w:spacing w:val="-1"/>
          <w:w w:val="95"/>
        </w:rPr>
        <w:t>государственны</w:t>
      </w:r>
      <w:r>
        <w:rPr>
          <w:color w:val="231F20"/>
          <w:w w:val="95"/>
        </w:rPr>
        <w:t>х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2"/>
          <w:w w:val="95"/>
        </w:rPr>
        <w:t>расходо</w:t>
      </w:r>
      <w:r>
        <w:rPr>
          <w:color w:val="231F20"/>
          <w:w w:val="95"/>
        </w:rPr>
        <w:t>в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социальны</w:t>
      </w:r>
      <w:r>
        <w:rPr>
          <w:color w:val="231F20"/>
          <w:w w:val="95"/>
        </w:rPr>
        <w:t>е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1"/>
          <w:w w:val="95"/>
        </w:rPr>
        <w:t>нужд</w:t>
      </w:r>
      <w:r>
        <w:rPr>
          <w:color w:val="231F20"/>
          <w:w w:val="95"/>
        </w:rPr>
        <w:t>ы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(н</w:t>
      </w:r>
      <w:r>
        <w:rPr>
          <w:color w:val="231F20"/>
          <w:w w:val="95"/>
        </w:rPr>
        <w:t>а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2"/>
          <w:w w:val="95"/>
        </w:rPr>
        <w:t>здрав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охранение,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образование,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культуру,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кинематографию,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спорт,</w:t>
      </w:r>
      <w:r>
        <w:rPr>
          <w:color w:val="231F20"/>
          <w:w w:val="99"/>
        </w:rPr>
        <w:t> </w:t>
      </w:r>
      <w:r>
        <w:rPr>
          <w:color w:val="231F20"/>
          <w:w w:val="95"/>
        </w:rPr>
        <w:t>пенси</w:t>
      </w:r>
      <w:r>
        <w:rPr>
          <w:color w:val="231F20"/>
          <w:w w:val="95"/>
        </w:rPr>
        <w:t>и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80"/>
        </w:rPr>
        <w:t>т</w:t>
      </w:r>
      <w:r>
        <w:rPr>
          <w:color w:val="231F20"/>
          <w:spacing w:val="2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spacing w:val="2"/>
          <w:w w:val="80"/>
        </w:rPr>
        <w:t>�</w:t>
      </w:r>
      <w:r>
        <w:rPr>
          <w:color w:val="231F20"/>
          <w:w w:val="80"/>
        </w:rPr>
        <w:t>)</w:t>
      </w:r>
      <w:r>
        <w:rPr>
          <w:color w:val="231F20"/>
          <w:w w:val="80"/>
        </w:rPr>
        <w:t>�</w:t>
      </w:r>
      <w:r>
        <w:rPr>
          <w:color w:val="231F20"/>
          <w:spacing w:val="-24"/>
          <w:w w:val="80"/>
        </w:rPr>
        <w:t> </w:t>
      </w:r>
      <w:r>
        <w:rPr>
          <w:color w:val="231F20"/>
          <w:spacing w:val="1"/>
          <w:w w:val="95"/>
        </w:rPr>
        <w:t>Определяющи</w:t>
      </w:r>
      <w:r>
        <w:rPr>
          <w:color w:val="231F20"/>
          <w:w w:val="95"/>
        </w:rPr>
        <w:t>м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1"/>
          <w:w w:val="95"/>
        </w:rPr>
        <w:t>параметро</w:t>
      </w:r>
      <w:r>
        <w:rPr>
          <w:color w:val="231F20"/>
          <w:w w:val="95"/>
        </w:rPr>
        <w:t>м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эти</w:t>
      </w:r>
      <w:r>
        <w:rPr>
          <w:color w:val="231F20"/>
          <w:w w:val="95"/>
        </w:rPr>
        <w:t>х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1"/>
          <w:w w:val="95"/>
        </w:rPr>
        <w:t>расходов</w:t>
      </w:r>
      <w:r>
        <w:rPr>
          <w:color w:val="231F20"/>
          <w:spacing w:val="1"/>
          <w:w w:val="92"/>
        </w:rPr>
        <w:t> </w:t>
      </w:r>
      <w:r>
        <w:rPr>
          <w:color w:val="231F20"/>
          <w:spacing w:val="1"/>
          <w:w w:val="100"/>
        </w:rPr>
        <w:t>я</w:t>
      </w:r>
      <w:r>
        <w:rPr>
          <w:color w:val="231F20"/>
          <w:spacing w:val="1"/>
          <w:w w:val="100"/>
        </w:rPr>
        <w:t>в</w:t>
      </w:r>
      <w:r>
        <w:rPr>
          <w:color w:val="231F20"/>
          <w:spacing w:val="1"/>
          <w:w w:val="100"/>
        </w:rPr>
        <w:t>л</w:t>
      </w:r>
      <w:r>
        <w:rPr>
          <w:color w:val="231F20"/>
          <w:spacing w:val="1"/>
          <w:w w:val="100"/>
        </w:rPr>
        <w:t>я</w:t>
      </w:r>
      <w:r>
        <w:rPr>
          <w:color w:val="231F20"/>
          <w:spacing w:val="1"/>
          <w:w w:val="100"/>
        </w:rPr>
        <w:t>ю</w:t>
      </w:r>
      <w:r>
        <w:rPr>
          <w:color w:val="231F20"/>
          <w:w w:val="100"/>
        </w:rPr>
        <w:t>т</w:t>
      </w:r>
      <w:r>
        <w:rPr>
          <w:color w:val="231F20"/>
          <w:spacing w:val="1"/>
          <w:w w:val="100"/>
        </w:rPr>
        <w:t>с</w:t>
      </w:r>
      <w:r>
        <w:rPr>
          <w:color w:val="231F20"/>
          <w:w w:val="100"/>
        </w:rPr>
        <w:t>я</w:t>
      </w:r>
      <w:r>
        <w:rPr>
          <w:color w:val="231F20"/>
          <w:spacing w:val="-30"/>
          <w:w w:val="100"/>
        </w:rPr>
        <w:t> </w:t>
      </w:r>
      <w:r>
        <w:rPr>
          <w:color w:val="231F20"/>
          <w:spacing w:val="1"/>
          <w:w w:val="100"/>
        </w:rPr>
        <w:t>е</w:t>
      </w:r>
      <w:r>
        <w:rPr>
          <w:color w:val="231F20"/>
          <w:spacing w:val="1"/>
          <w:w w:val="100"/>
        </w:rPr>
        <w:t>ж</w:t>
      </w:r>
      <w:r>
        <w:rPr>
          <w:color w:val="231F20"/>
          <w:spacing w:val="1"/>
          <w:w w:val="100"/>
        </w:rPr>
        <w:t>е</w:t>
      </w:r>
      <w:r>
        <w:rPr>
          <w:color w:val="231F20"/>
          <w:w w:val="100"/>
        </w:rPr>
        <w:t>г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1"/>
          <w:w w:val="100"/>
        </w:rPr>
        <w:t>д</w:t>
      </w:r>
      <w:r>
        <w:rPr>
          <w:color w:val="231F20"/>
          <w:spacing w:val="1"/>
          <w:w w:val="100"/>
        </w:rPr>
        <w:t>н</w:t>
      </w:r>
      <w:r>
        <w:rPr>
          <w:color w:val="231F20"/>
          <w:spacing w:val="1"/>
          <w:w w:val="100"/>
        </w:rPr>
        <w:t>ы</w:t>
      </w:r>
      <w:r>
        <w:rPr>
          <w:color w:val="231F20"/>
          <w:w w:val="100"/>
        </w:rPr>
        <w:t>е</w:t>
      </w:r>
      <w:r>
        <w:rPr>
          <w:color w:val="231F20"/>
          <w:spacing w:val="-29"/>
          <w:w w:val="100"/>
        </w:rPr>
        <w:t> </w:t>
      </w:r>
      <w:r>
        <w:rPr>
          <w:color w:val="231F20"/>
          <w:spacing w:val="1"/>
          <w:w w:val="100"/>
        </w:rPr>
        <w:t>р</w:t>
      </w:r>
      <w:r>
        <w:rPr>
          <w:color w:val="231F20"/>
          <w:spacing w:val="1"/>
          <w:w w:val="100"/>
        </w:rPr>
        <w:t>а</w:t>
      </w:r>
      <w:r>
        <w:rPr>
          <w:color w:val="231F20"/>
          <w:spacing w:val="1"/>
          <w:w w:val="100"/>
        </w:rPr>
        <w:t>с</w:t>
      </w:r>
      <w:r>
        <w:rPr>
          <w:color w:val="231F20"/>
          <w:spacing w:val="1"/>
          <w:w w:val="100"/>
        </w:rPr>
        <w:t>х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1"/>
          <w:w w:val="100"/>
        </w:rPr>
        <w:t>д</w:t>
      </w:r>
      <w:r>
        <w:rPr>
          <w:color w:val="231F20"/>
          <w:spacing w:val="1"/>
          <w:w w:val="100"/>
        </w:rPr>
        <w:t>ы</w:t>
      </w:r>
      <w:r>
        <w:rPr>
          <w:color w:val="231F20"/>
          <w:w w:val="100"/>
        </w:rPr>
        <w:t>,</w:t>
      </w:r>
      <w:r>
        <w:rPr>
          <w:color w:val="231F20"/>
          <w:spacing w:val="-29"/>
          <w:w w:val="100"/>
        </w:rPr>
        <w:t> </w:t>
      </w:r>
      <w:r>
        <w:rPr>
          <w:color w:val="231F20"/>
          <w:spacing w:val="1"/>
          <w:w w:val="100"/>
        </w:rPr>
        <w:t>п</w:t>
      </w:r>
      <w:r>
        <w:rPr>
          <w:color w:val="231F20"/>
          <w:spacing w:val="1"/>
          <w:w w:val="100"/>
        </w:rPr>
        <w:t>р</w:t>
      </w:r>
      <w:r>
        <w:rPr>
          <w:color w:val="231F20"/>
          <w:spacing w:val="1"/>
          <w:w w:val="100"/>
        </w:rPr>
        <w:t>и</w:t>
      </w:r>
      <w:r>
        <w:rPr>
          <w:color w:val="231F20"/>
          <w:spacing w:val="1"/>
          <w:w w:val="100"/>
        </w:rPr>
        <w:t>х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1"/>
          <w:w w:val="100"/>
        </w:rPr>
        <w:t>д</w:t>
      </w:r>
      <w:r>
        <w:rPr>
          <w:color w:val="231F20"/>
          <w:spacing w:val="1"/>
          <w:w w:val="100"/>
        </w:rPr>
        <w:t>я</w:t>
      </w:r>
      <w:r>
        <w:rPr>
          <w:color w:val="231F20"/>
          <w:spacing w:val="1"/>
          <w:w w:val="100"/>
        </w:rPr>
        <w:t>щ</w:t>
      </w:r>
      <w:r>
        <w:rPr>
          <w:color w:val="231F20"/>
          <w:spacing w:val="1"/>
          <w:w w:val="100"/>
        </w:rPr>
        <w:t>и</w:t>
      </w:r>
      <w:r>
        <w:rPr>
          <w:color w:val="231F20"/>
          <w:spacing w:val="1"/>
          <w:w w:val="100"/>
        </w:rPr>
        <w:t>е</w:t>
      </w:r>
      <w:r>
        <w:rPr>
          <w:color w:val="231F20"/>
          <w:spacing w:val="1"/>
          <w:w w:val="100"/>
        </w:rPr>
        <w:t>с</w:t>
      </w:r>
      <w:r>
        <w:rPr>
          <w:color w:val="231F20"/>
          <w:w w:val="100"/>
        </w:rPr>
        <w:t>я</w:t>
      </w:r>
      <w:r>
        <w:rPr>
          <w:color w:val="231F20"/>
          <w:spacing w:val="-29"/>
          <w:w w:val="100"/>
        </w:rPr>
        <w:t> </w:t>
      </w:r>
      <w:r>
        <w:rPr>
          <w:color w:val="231F20"/>
          <w:spacing w:val="1"/>
          <w:w w:val="100"/>
        </w:rPr>
        <w:t>н</w:t>
      </w:r>
      <w:r>
        <w:rPr>
          <w:color w:val="231F20"/>
          <w:w w:val="100"/>
        </w:rPr>
        <w:t>а</w:t>
      </w:r>
      <w:r>
        <w:rPr>
          <w:color w:val="231F20"/>
          <w:spacing w:val="-29"/>
          <w:w w:val="100"/>
        </w:rPr>
        <w:t> </w:t>
      </w:r>
      <w:r>
        <w:rPr>
          <w:color w:val="231F20"/>
          <w:spacing w:val="1"/>
          <w:w w:val="100"/>
        </w:rPr>
        <w:t>д</w:t>
      </w:r>
      <w:r>
        <w:rPr>
          <w:color w:val="231F20"/>
          <w:spacing w:val="1"/>
          <w:w w:val="100"/>
        </w:rPr>
        <w:t>у</w:t>
      </w:r>
      <w:r>
        <w:rPr>
          <w:color w:val="231F20"/>
          <w:spacing w:val="1"/>
          <w:w w:val="100"/>
        </w:rPr>
        <w:t>ш</w:t>
      </w:r>
      <w:r>
        <w:rPr>
          <w:color w:val="231F20"/>
          <w:w w:val="100"/>
        </w:rPr>
        <w:t>у</w:t>
      </w:r>
      <w:r>
        <w:rPr>
          <w:color w:val="231F20"/>
          <w:spacing w:val="-30"/>
          <w:w w:val="100"/>
        </w:rPr>
        <w:t> </w:t>
      </w:r>
      <w:r>
        <w:rPr>
          <w:color w:val="231F20"/>
          <w:spacing w:val="1"/>
          <w:w w:val="100"/>
        </w:rPr>
        <w:t>н</w:t>
      </w:r>
      <w:r>
        <w:rPr>
          <w:color w:val="231F20"/>
          <w:spacing w:val="8"/>
          <w:w w:val="100"/>
        </w:rPr>
        <w:t>а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селения</w:t>
      </w:r>
      <w:r>
        <w:rPr>
          <w:color w:val="231F20"/>
          <w:spacing w:val="-66"/>
          <w:w w:val="100"/>
        </w:rPr>
        <w:t> </w:t>
      </w:r>
      <w:r>
        <w:rPr>
          <w:rFonts w:ascii="Georgia" w:hAnsi="Georgia" w:cs="Georgia" w:eastAsia="Georgia"/>
          <w:i/>
          <w:color w:val="231F20"/>
          <w:w w:val="100"/>
        </w:rPr>
        <w:t>s</w:t>
      </w:r>
      <w:r>
        <w:rPr>
          <w:rFonts w:ascii="Georgia" w:hAnsi="Georgia" w:cs="Georgia" w:eastAsia="Georgia"/>
          <w:i/>
          <w:color w:val="231F20"/>
          <w:spacing w:val="-34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66"/>
          <w:w w:val="100"/>
        </w:rPr>
        <w:t> </w:t>
      </w:r>
      <w:r>
        <w:rPr>
          <w:color w:val="231F20"/>
          <w:w w:val="100"/>
        </w:rPr>
        <w:t>измеряемые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67"/>
          <w:w w:val="100"/>
        </w:rPr>
        <w:t> </w:t>
      </w:r>
      <w:r>
        <w:rPr>
          <w:rFonts w:ascii="Cambria" w:hAnsi="Cambria" w:cs="Cambria" w:eastAsia="Cambria"/>
          <w:color w:val="231F20"/>
          <w:w w:val="100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w w:val="100"/>
        </w:rPr>
        <w:t>/</w:t>
      </w:r>
      <w:r>
        <w:rPr>
          <w:color w:val="231F20"/>
          <w:w w:val="100"/>
        </w:rPr>
        <w:t>чел</w:t>
      </w:r>
      <w:r>
        <w:rPr>
          <w:color w:val="231F20"/>
          <w:w w:val="100"/>
        </w:rPr>
        <w:t>�</w:t>
      </w:r>
      <w:r>
        <w:rPr>
          <w:color w:val="231F20"/>
          <w:w w:val="100"/>
        </w:rPr>
        <w:t>,</w:t>
      </w:r>
      <w:r>
        <w:rPr>
          <w:color w:val="231F20"/>
          <w:spacing w:val="-66"/>
          <w:w w:val="100"/>
        </w:rPr>
        <w:t> </w:t>
      </w:r>
      <w:r>
        <w:rPr>
          <w:color w:val="231F20"/>
          <w:w w:val="100"/>
        </w:rPr>
        <w:t>а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для</w:t>
      </w:r>
      <w:r>
        <w:rPr>
          <w:color w:val="231F20"/>
          <w:spacing w:val="-66"/>
          <w:w w:val="100"/>
        </w:rPr>
        <w:t> </w:t>
      </w:r>
      <w:r>
        <w:rPr>
          <w:color w:val="231F20"/>
          <w:w w:val="100"/>
        </w:rPr>
        <w:t>сравнения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этих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рас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ход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госбюдж</w:t>
      </w:r>
      <w:r>
        <w:rPr>
          <w:color w:val="231F20"/>
          <w:spacing w:val="1"/>
          <w:w w:val="95"/>
        </w:rPr>
        <w:t>ето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разны</w:t>
      </w:r>
      <w:r>
        <w:rPr>
          <w:color w:val="231F20"/>
          <w:w w:val="95"/>
        </w:rPr>
        <w:t>х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трана</w:t>
      </w:r>
      <w:r>
        <w:rPr>
          <w:color w:val="231F20"/>
          <w:w w:val="95"/>
        </w:rPr>
        <w:t>х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ледуе</w:t>
      </w:r>
      <w:r>
        <w:rPr>
          <w:color w:val="231F20"/>
          <w:w w:val="95"/>
        </w:rPr>
        <w:t>т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исп</w:t>
      </w:r>
      <w:r>
        <w:rPr>
          <w:color w:val="231F20"/>
          <w:spacing w:val="1"/>
          <w:w w:val="95"/>
        </w:rPr>
        <w:t>ользова</w:t>
      </w:r>
      <w:r>
        <w:rPr>
          <w:color w:val="231F20"/>
          <w:w w:val="95"/>
        </w:rPr>
        <w:t>ть</w:t>
      </w:r>
      <w:r>
        <w:rPr>
          <w:color w:val="000000"/>
          <w:w w:val="100"/>
        </w:rPr>
      </w:r>
    </w:p>
    <w:p>
      <w:pPr>
        <w:pStyle w:val="BodyText"/>
        <w:spacing w:line="414" w:lineRule="exact"/>
        <w:ind w:left="478" w:right="75"/>
        <w:jc w:val="left"/>
      </w:pPr>
      <w:r>
        <w:rPr>
          <w:rFonts w:ascii="Malgun Gothic" w:hAnsi="Malgun Gothic" w:cs="Malgun Gothic" w:eastAsia="Malgun Gothic"/>
          <w:spacing w:val="-1"/>
          <w:w w:val="80"/>
          <w:position w:val="2"/>
          <w:sz w:val="29"/>
          <w:szCs w:val="29"/>
        </w:rPr>
        <w:t>$</w:t>
      </w:r>
      <w:r>
        <w:rPr>
          <w:color w:val="231F20"/>
          <w:w w:val="80"/>
          <w:position w:val="-8"/>
          <w:sz w:val="16"/>
          <w:szCs w:val="16"/>
        </w:rPr>
        <w:t>П</w:t>
      </w:r>
      <w:r>
        <w:rPr>
          <w:rFonts w:ascii="Georgia" w:hAnsi="Georgia" w:cs="Georgia" w:eastAsia="Georgia"/>
          <w:i/>
          <w:color w:val="231F20"/>
          <w:w w:val="80"/>
        </w:rPr>
        <w:t>/</w:t>
      </w:r>
      <w:r>
        <w:rPr>
          <w:color w:val="231F20"/>
          <w:w w:val="80"/>
        </w:rPr>
        <w:t>чел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,</w:t>
      </w:r>
      <w:r>
        <w:rPr>
          <w:color w:val="231F20"/>
          <w:spacing w:val="13"/>
          <w:w w:val="80"/>
        </w:rPr>
        <w:t> </w:t>
      </w:r>
      <w:r>
        <w:rPr>
          <w:color w:val="231F20"/>
          <w:w w:val="70"/>
        </w:rPr>
        <w:t>т</w:t>
      </w:r>
      <w:r>
        <w:rPr>
          <w:color w:val="231F20"/>
          <w:w w:val="70"/>
        </w:rPr>
        <w:t>�</w:t>
      </w:r>
      <w:r>
        <w:rPr>
          <w:color w:val="231F20"/>
          <w:w w:val="70"/>
        </w:rPr>
        <w:t>е</w:t>
      </w:r>
      <w:r>
        <w:rPr>
          <w:color w:val="231F20"/>
          <w:w w:val="70"/>
        </w:rPr>
        <w:t>�</w:t>
      </w:r>
      <w:r>
        <w:rPr>
          <w:color w:val="231F20"/>
          <w:spacing w:val="23"/>
          <w:w w:val="70"/>
        </w:rPr>
        <w:t> </w:t>
      </w:r>
      <w:r>
        <w:rPr>
          <w:color w:val="231F20"/>
          <w:w w:val="80"/>
        </w:rPr>
        <w:t>в</w:t>
      </w:r>
      <w:r>
        <w:rPr>
          <w:color w:val="231F20"/>
          <w:spacing w:val="13"/>
          <w:w w:val="80"/>
        </w:rPr>
        <w:t> </w:t>
      </w:r>
      <w:r>
        <w:rPr>
          <w:color w:val="231F20"/>
          <w:w w:val="80"/>
        </w:rPr>
        <w:t>долларах</w:t>
      </w:r>
      <w:r>
        <w:rPr>
          <w:color w:val="231F20"/>
          <w:spacing w:val="13"/>
          <w:w w:val="80"/>
        </w:rPr>
        <w:t> </w:t>
      </w:r>
      <w:r>
        <w:rPr>
          <w:color w:val="231F20"/>
          <w:w w:val="80"/>
        </w:rPr>
        <w:t>по</w:t>
      </w:r>
      <w:r>
        <w:rPr>
          <w:color w:val="231F20"/>
          <w:spacing w:val="13"/>
          <w:w w:val="80"/>
        </w:rPr>
        <w:t> </w:t>
      </w:r>
      <w:r>
        <w:rPr>
          <w:color w:val="231F20"/>
          <w:w w:val="80"/>
        </w:rPr>
        <w:t>ППС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spacing w:after="0" w:line="414" w:lineRule="exact"/>
        <w:jc w:val="left"/>
        <w:sectPr>
          <w:headerReference w:type="default" r:id="rId27"/>
          <w:headerReference w:type="even" r:id="rId28"/>
          <w:pgSz w:w="9355" w:h="13620"/>
          <w:pgMar w:header="775" w:footer="0" w:top="1180" w:bottom="280" w:left="500" w:right="620"/>
        </w:sectPr>
      </w:pPr>
    </w:p>
    <w:p>
      <w:pPr>
        <w:spacing w:line="110" w:lineRule="exact" w:before="1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10" w:lineRule="exact" w:before="5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337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72.123001pt;margin-top:6.570551pt;width:341.369pt;height:269.281pt;mso-position-horizontal-relative:page;mso-position-vertical-relative:paragraph;z-index:-12481" coordorigin="1442,131" coordsize="6827,5386">
            <v:group style="position:absolute;left:1480;top:4205;width:6658;height:2" coordorigin="1480,4205" coordsize="6658,2">
              <v:shape style="position:absolute;left:1480;top:4205;width:6658;height:2" coordorigin="1480,4205" coordsize="6658,0" path="m1480,4205l8139,4205e" filled="f" stroked="t" strokeweight=".581pt" strokecolor="#939598">
                <v:path arrowok="t"/>
              </v:shape>
            </v:group>
            <v:group style="position:absolute;left:2284;top:4210;width:258;height:1193" coordorigin="2284,4210" coordsize="258,1193">
              <v:shape style="position:absolute;left:2284;top:4210;width:258;height:1193" coordorigin="2284,4210" coordsize="258,1193" path="m2542,4210l2284,4210,2284,5403,2542,5403,2542,4210xe" filled="t" fillcolor="#BFC8E6" stroked="f">
                <v:path arrowok="t"/>
                <v:fill type="solid"/>
              </v:shape>
            </v:group>
            <v:group style="position:absolute;left:1476;top:3016;width:5511;height:2" coordorigin="1476,3016" coordsize="5511,2">
              <v:shape style="position:absolute;left:1476;top:3016;width:5511;height:2" coordorigin="1476,3016" coordsize="5511,0" path="m1476,3016l6987,3016e" filled="f" stroked="t" strokeweight=".580pt" strokecolor="#939598">
                <v:path arrowok="t"/>
              </v:shape>
            </v:group>
            <v:group style="position:absolute;left:2284;top:3021;width:258;height:1180" coordorigin="2284,3021" coordsize="258,1180">
              <v:shape style="position:absolute;left:2284;top:3021;width:258;height:1180" coordorigin="2284,3021" coordsize="258,1180" path="m2542,3021l2284,3021,2284,4201,2542,4201,2542,3021xe" filled="t" fillcolor="#BFC8E6" stroked="f">
                <v:path arrowok="t"/>
                <v:fill type="solid"/>
              </v:shape>
            </v:group>
            <v:group style="position:absolute;left:1477;top:1816;width:6665;height:2" coordorigin="1477,1816" coordsize="6665,2">
              <v:shape style="position:absolute;left:1477;top:1816;width:6665;height:2" coordorigin="1477,1816" coordsize="6665,0" path="m1477,1816l8142,1816e" filled="f" stroked="t" strokeweight=".581pt" strokecolor="#939598">
                <v:path arrowok="t"/>
              </v:shape>
            </v:group>
            <v:group style="position:absolute;left:2284;top:1821;width:258;height:1191" coordorigin="2284,1821" coordsize="258,1191">
              <v:shape style="position:absolute;left:2284;top:1821;width:258;height:1191" coordorigin="2284,1821" coordsize="258,1191" path="m2542,1821l2284,1821,2284,3011,2542,3011,2542,1821xe" filled="t" fillcolor="#BFC8E6" stroked="f">
                <v:path arrowok="t"/>
                <v:fill type="solid"/>
              </v:shape>
            </v:group>
            <v:group style="position:absolute;left:1477;top:615;width:6665;height:2" coordorigin="1477,615" coordsize="6665,2">
              <v:shape style="position:absolute;left:1477;top:615;width:6665;height:2" coordorigin="1477,615" coordsize="6665,0" path="m1477,615l8142,615e" filled="f" stroked="t" strokeweight=".581pt" strokecolor="#939598">
                <v:path arrowok="t"/>
              </v:shape>
            </v:group>
            <v:group style="position:absolute;left:2284;top:620;width:258;height:1192" coordorigin="2284,620" coordsize="258,1192">
              <v:shape style="position:absolute;left:2284;top:620;width:258;height:1192" coordorigin="2284,620" coordsize="258,1192" path="m2542,620l2284,620,2284,1811,2542,1811,2542,620xe" filled="t" fillcolor="#BFC8E6" stroked="f">
                <v:path arrowok="t"/>
                <v:fill type="solid"/>
              </v:shape>
            </v:group>
            <v:group style="position:absolute;left:2284;top:4205;width:258;height:2" coordorigin="2284,4205" coordsize="258,2">
              <v:shape style="position:absolute;left:2284;top:4205;width:258;height:2" coordorigin="2284,4205" coordsize="258,0" path="m2284,4205l2542,4205e" filled="f" stroked="t" strokeweight=".581pt" strokecolor="#878FA6">
                <v:path arrowok="t"/>
              </v:shape>
            </v:group>
            <v:group style="position:absolute;left:2284;top:1816;width:258;height:2" coordorigin="2284,1816" coordsize="258,2">
              <v:shape style="position:absolute;left:2284;top:1816;width:258;height:2" coordorigin="2284,1816" coordsize="258,0" path="m2284,1816l2542,1816e" filled="f" stroked="t" strokeweight=".581pt" strokecolor="#878FA6">
                <v:path arrowok="t"/>
              </v:shape>
            </v:group>
            <v:group style="position:absolute;left:2284;top:3016;width:258;height:2" coordorigin="2284,3016" coordsize="258,2">
              <v:shape style="position:absolute;left:2284;top:3016;width:258;height:2" coordorigin="2284,3016" coordsize="258,0" path="m2284,3016l2542,3016e" filled="f" stroked="t" strokeweight=".580pt" strokecolor="#878FA6">
                <v:path arrowok="t"/>
              </v:shape>
            </v:group>
            <v:group style="position:absolute;left:2284;top:294;width:258;height:316" coordorigin="2284,294" coordsize="258,316">
              <v:shape style="position:absolute;left:2284;top:294;width:258;height:316" coordorigin="2284,294" coordsize="258,316" path="m2284,610l2542,610,2542,294,2284,294,2284,610xe" filled="t" fillcolor="#BFC8E6" stroked="f">
                <v:path arrowok="t"/>
                <v:fill type="solid"/>
              </v:shape>
            </v:group>
            <v:group style="position:absolute;left:2284;top:615;width:258;height:2" coordorigin="2284,615" coordsize="258,2">
              <v:shape style="position:absolute;left:2284;top:615;width:258;height:2" coordorigin="2284,615" coordsize="258,0" path="m2284,615l2542,615e" filled="f" stroked="t" strokeweight=".581pt" strokecolor="#878FA6">
                <v:path arrowok="t"/>
              </v:shape>
            </v:group>
            <v:group style="position:absolute;left:4789;top:4210;width:266;height:1180" coordorigin="4789,4210" coordsize="266,1180">
              <v:shape style="position:absolute;left:4789;top:4210;width:266;height:1180" coordorigin="4789,4210" coordsize="266,1180" path="m5055,4210l4789,4210,4789,5390,5055,5390,5055,4210xe" filled="t" fillcolor="#BFC8E6" stroked="f">
                <v:path arrowok="t"/>
                <v:fill type="solid"/>
              </v:shape>
            </v:group>
            <v:group style="position:absolute;left:4789;top:3021;width:266;height:1180" coordorigin="4789,3021" coordsize="266,1180">
              <v:shape style="position:absolute;left:4789;top:3021;width:266;height:1180" coordorigin="4789,3021" coordsize="266,1180" path="m5055,3021l4789,3021,4789,4201,5055,4201,5055,3021xe" filled="t" fillcolor="#BFC8E6" stroked="f">
                <v:path arrowok="t"/>
                <v:fill type="solid"/>
              </v:shape>
            </v:group>
            <v:group style="position:absolute;left:4789;top:1821;width:266;height:1191" coordorigin="4789,1821" coordsize="266,1191">
              <v:shape style="position:absolute;left:4789;top:1821;width:266;height:1191" coordorigin="4789,1821" coordsize="266,1191" path="m5055,1821l4789,1821,4789,3011,5055,3011,5055,1821xe" filled="t" fillcolor="#BFC8E6" stroked="f">
                <v:path arrowok="t"/>
                <v:fill type="solid"/>
              </v:shape>
            </v:group>
            <v:group style="position:absolute;left:4789;top:620;width:266;height:1192" coordorigin="4789,620" coordsize="266,1192">
              <v:shape style="position:absolute;left:4789;top:620;width:266;height:1192" coordorigin="4789,620" coordsize="266,1192" path="m5055,620l4789,620,4789,1811,5055,1811,5055,620xe" filled="t" fillcolor="#BFC8E6" stroked="f">
                <v:path arrowok="t"/>
                <v:fill type="solid"/>
              </v:shape>
            </v:group>
            <v:group style="position:absolute;left:2593;top:146;width:5550;height:2" coordorigin="2593,146" coordsize="5550,2">
              <v:shape style="position:absolute;left:2593;top:146;width:5550;height:2" coordorigin="2593,146" coordsize="5550,0" path="m2593,146l8142,146e" filled="f" stroked="t" strokeweight=".581pt" strokecolor="#939598">
                <v:path arrowok="t"/>
              </v:shape>
            </v:group>
            <v:group style="position:absolute;left:4789;top:151;width:266;height:459" coordorigin="4789,151" coordsize="266,459">
              <v:shape style="position:absolute;left:4789;top:151;width:266;height:459" coordorigin="4789,151" coordsize="266,459" path="m5055,151l4789,151,4789,610,5055,610,5055,151xe" filled="t" fillcolor="#BFC8E6" stroked="f">
                <v:path arrowok="t"/>
                <v:fill type="solid"/>
              </v:shape>
            </v:group>
            <v:group style="position:absolute;left:4789;top:137;width:266;height:2" coordorigin="4789,137" coordsize="266,2">
              <v:shape style="position:absolute;left:4789;top:137;width:266;height:2" coordorigin="4789,137" coordsize="266,0" path="m4789,137l5055,137e" filled="f" stroked="t" strokeweight=".528pt" strokecolor="#BFC8E6">
                <v:path arrowok="t"/>
              </v:shape>
            </v:group>
            <v:group style="position:absolute;left:4789;top:4205;width:266;height:2" coordorigin="4789,4205" coordsize="266,2">
              <v:shape style="position:absolute;left:4789;top:4205;width:266;height:2" coordorigin="4789,4205" coordsize="266,0" path="m4789,4205l5055,4205e" filled="f" stroked="t" strokeweight=".581pt" strokecolor="#878FA6">
                <v:path arrowok="t"/>
              </v:shape>
            </v:group>
            <v:group style="position:absolute;left:4789;top:1816;width:266;height:2" coordorigin="4789,1816" coordsize="266,2">
              <v:shape style="position:absolute;left:4789;top:1816;width:266;height:2" coordorigin="4789,1816" coordsize="266,0" path="m4789,1816l5055,1816e" filled="f" stroked="t" strokeweight=".581pt" strokecolor="#878FA6">
                <v:path arrowok="t"/>
              </v:shape>
            </v:group>
            <v:group style="position:absolute;left:4789;top:146;width:266;height:2" coordorigin="4789,146" coordsize="266,2">
              <v:shape style="position:absolute;left:4789;top:146;width:266;height:2" coordorigin="4789,146" coordsize="266,0" path="m4789,146l5055,146e" filled="f" stroked="t" strokeweight=".581pt" strokecolor="#878FA6">
                <v:path arrowok="t"/>
              </v:shape>
            </v:group>
            <v:group style="position:absolute;left:4789;top:3016;width:266;height:2" coordorigin="4789,3016" coordsize="266,2">
              <v:shape style="position:absolute;left:4789;top:3016;width:266;height:2" coordorigin="4789,3016" coordsize="266,0" path="m4789,3016l5055,3016e" filled="f" stroked="t" strokeweight=".580pt" strokecolor="#878FA6">
                <v:path arrowok="t"/>
              </v:shape>
            </v:group>
            <v:group style="position:absolute;left:4789;top:615;width:266;height:2" coordorigin="4789,615" coordsize="266,2">
              <v:shape style="position:absolute;left:4789;top:615;width:266;height:2" coordorigin="4789,615" coordsize="266,0" path="m4789,615l5055,615e" filled="f" stroked="t" strokeweight=".581pt" strokecolor="#878FA6">
                <v:path arrowok="t"/>
              </v:shape>
            </v:group>
            <v:group style="position:absolute;left:6127;top:4210;width:247;height:1193" coordorigin="6127,4210" coordsize="247,1193">
              <v:shape style="position:absolute;left:6127;top:4210;width:247;height:1193" coordorigin="6127,4210" coordsize="247,1193" path="m6375,4210l6127,4210,6127,5403,6375,5403,6375,4210xe" filled="t" fillcolor="#BFC8E6" stroked="f">
                <v:path arrowok="t"/>
                <v:fill type="solid"/>
              </v:shape>
            </v:group>
            <v:group style="position:absolute;left:6127;top:3021;width:247;height:1180" coordorigin="6127,3021" coordsize="247,1180">
              <v:shape style="position:absolute;left:6127;top:3021;width:247;height:1180" coordorigin="6127,3021" coordsize="247,1180" path="m6375,3021l6127,3021,6127,4201,6375,4201,6375,3021xe" filled="t" fillcolor="#BFC8E6" stroked="f">
                <v:path arrowok="t"/>
                <v:fill type="solid"/>
              </v:shape>
            </v:group>
            <v:group style="position:absolute;left:6127;top:1821;width:247;height:1191" coordorigin="6127,1821" coordsize="247,1191">
              <v:shape style="position:absolute;left:6127;top:1821;width:247;height:1191" coordorigin="6127,1821" coordsize="247,1191" path="m6375,1821l6127,1821,6127,3011,6375,3011,6375,1821xe" filled="t" fillcolor="#BFC8E6" stroked="f">
                <v:path arrowok="t"/>
                <v:fill type="solid"/>
              </v:shape>
            </v:group>
            <v:group style="position:absolute;left:6127;top:620;width:247;height:1192" coordorigin="6127,620" coordsize="247,1192">
              <v:shape style="position:absolute;left:6127;top:620;width:247;height:1192" coordorigin="6127,620" coordsize="247,1192" path="m6375,620l6127,620,6127,1811,6375,1811,6375,620xe" filled="t" fillcolor="#BFC8E6" stroked="f">
                <v:path arrowok="t"/>
                <v:fill type="solid"/>
              </v:shape>
            </v:group>
            <v:group style="position:absolute;left:6127;top:151;width:247;height:459" coordorigin="6127,151" coordsize="247,459">
              <v:shape style="position:absolute;left:6127;top:151;width:247;height:459" coordorigin="6127,151" coordsize="247,459" path="m6375,151l6127,151,6127,610,6375,610,6375,151xe" filled="t" fillcolor="#BFC8E6" stroked="f">
                <v:path arrowok="t"/>
                <v:fill type="solid"/>
              </v:shape>
            </v:group>
            <v:group style="position:absolute;left:6127;top:4205;width:247;height:2" coordorigin="6127,4205" coordsize="247,2">
              <v:shape style="position:absolute;left:6127;top:4205;width:247;height:2" coordorigin="6127,4205" coordsize="247,0" path="m6127,4205l6375,4205e" filled="f" stroked="t" strokeweight=".581pt" strokecolor="#878FA6">
                <v:path arrowok="t"/>
              </v:shape>
            </v:group>
            <v:group style="position:absolute;left:6127;top:1816;width:247;height:2" coordorigin="6127,1816" coordsize="247,2">
              <v:shape style="position:absolute;left:6127;top:1816;width:247;height:2" coordorigin="6127,1816" coordsize="247,0" path="m6127,1816l6375,1816e" filled="f" stroked="t" strokeweight=".581pt" strokecolor="#878FA6">
                <v:path arrowok="t"/>
              </v:shape>
            </v:group>
            <v:group style="position:absolute;left:6127;top:148;width:247;height:2" coordorigin="6127,148" coordsize="247,2">
              <v:shape style="position:absolute;left:6127;top:148;width:247;height:2" coordorigin="6127,148" coordsize="247,0" path="m6127,148l6375,148e" filled="f" stroked="t" strokeweight=".34pt" strokecolor="#878FA6">
                <v:path arrowok="t"/>
              </v:shape>
            </v:group>
            <v:group style="position:absolute;left:6127;top:3016;width:247;height:2" coordorigin="6127,3016" coordsize="247,2">
              <v:shape style="position:absolute;left:6127;top:3016;width:247;height:2" coordorigin="6127,3016" coordsize="247,0" path="m6127,3016l6375,3016e" filled="f" stroked="t" strokeweight=".580pt" strokecolor="#878FA6">
                <v:path arrowok="t"/>
              </v:shape>
            </v:group>
            <v:group style="position:absolute;left:6127;top:615;width:247;height:2" coordorigin="6127,615" coordsize="247,2">
              <v:shape style="position:absolute;left:6127;top:615;width:247;height:2" coordorigin="6127,615" coordsize="247,0" path="m6127,615l6375,615e" filled="f" stroked="t" strokeweight=".581pt" strokecolor="#878FA6">
                <v:path arrowok="t"/>
              </v:shape>
            </v:group>
            <v:group style="position:absolute;left:7155;top:4210;width:259;height:1193" coordorigin="7155,4210" coordsize="259,1193">
              <v:shape style="position:absolute;left:7155;top:4210;width:259;height:1193" coordorigin="7155,4210" coordsize="259,1193" path="m7414,4210l7155,4210,7155,5403,7414,5403,7414,4210xe" filled="t" fillcolor="#BFC8E6" stroked="f">
                <v:path arrowok="t"/>
                <v:fill type="solid"/>
              </v:shape>
            </v:group>
            <v:group style="position:absolute;left:7080;top:3016;width:1062;height:2" coordorigin="7080,3016" coordsize="1062,2">
              <v:shape style="position:absolute;left:7080;top:3016;width:1062;height:2" coordorigin="7080,3016" coordsize="1062,0" path="m7080,3016l8142,3016e" filled="f" stroked="t" strokeweight=".580pt" strokecolor="#939598">
                <v:path arrowok="t"/>
              </v:shape>
            </v:group>
            <v:group style="position:absolute;left:7155;top:3021;width:259;height:1180" coordorigin="7155,3021" coordsize="259,1180">
              <v:shape style="position:absolute;left:7155;top:3021;width:259;height:1180" coordorigin="7155,3021" coordsize="259,1180" path="m7414,3021l7155,3021,7155,4201,7414,4201,7414,3021xe" filled="t" fillcolor="#BFC8E6" stroked="f">
                <v:path arrowok="t"/>
                <v:fill type="solid"/>
              </v:shape>
            </v:group>
            <v:group style="position:absolute;left:7155;top:1821;width:259;height:1191" coordorigin="7155,1821" coordsize="259,1191">
              <v:shape style="position:absolute;left:7155;top:1821;width:259;height:1191" coordorigin="7155,1821" coordsize="259,1191" path="m7414,1821l7155,1821,7155,3011,7414,3011,7414,1821xe" filled="t" fillcolor="#BFC8E6" stroked="f">
                <v:path arrowok="t"/>
                <v:fill type="solid"/>
              </v:shape>
            </v:group>
            <v:group style="position:absolute;left:7155;top:620;width:259;height:1192" coordorigin="7155,620" coordsize="259,1192">
              <v:shape style="position:absolute;left:7155;top:620;width:259;height:1192" coordorigin="7155,620" coordsize="259,1192" path="m7414,620l7155,620,7155,1811,7414,1811,7414,620xe" filled="t" fillcolor="#BFC8E6" stroked="f">
                <v:path arrowok="t"/>
                <v:fill type="solid"/>
              </v:shape>
            </v:group>
            <v:group style="position:absolute;left:7155;top:151;width:259;height:459" coordorigin="7155,151" coordsize="259,459">
              <v:shape style="position:absolute;left:7155;top:151;width:259;height:459" coordorigin="7155,151" coordsize="259,459" path="m7414,151l7155,151,7155,610,7414,610,7414,151xe" filled="t" fillcolor="#BFC8E6" stroked="f">
                <v:path arrowok="t"/>
                <v:fill type="solid"/>
              </v:shape>
            </v:group>
            <v:group style="position:absolute;left:7155;top:4205;width:259;height:2" coordorigin="7155,4205" coordsize="259,2">
              <v:shape style="position:absolute;left:7155;top:4205;width:259;height:2" coordorigin="7155,4205" coordsize="259,0" path="m7155,4205l7414,4205e" filled="f" stroked="t" strokeweight=".581pt" strokecolor="#878FA6">
                <v:path arrowok="t"/>
              </v:shape>
            </v:group>
            <v:group style="position:absolute;left:7155;top:1816;width:259;height:2" coordorigin="7155,1816" coordsize="259,2">
              <v:shape style="position:absolute;left:7155;top:1816;width:259;height:2" coordorigin="7155,1816" coordsize="259,0" path="m7155,1816l7414,1816e" filled="f" stroked="t" strokeweight=".581pt" strokecolor="#878FA6">
                <v:path arrowok="t"/>
              </v:shape>
            </v:group>
            <v:group style="position:absolute;left:7155;top:148;width:259;height:2" coordorigin="7155,148" coordsize="259,2">
              <v:shape style="position:absolute;left:7155;top:148;width:259;height:2" coordorigin="7155,148" coordsize="259,0" path="m7155,148l7414,148e" filled="f" stroked="t" strokeweight=".34pt" strokecolor="#878FA6">
                <v:path arrowok="t"/>
              </v:shape>
            </v:group>
            <v:group style="position:absolute;left:7155;top:3016;width:259;height:2" coordorigin="7155,3016" coordsize="259,2">
              <v:shape style="position:absolute;left:7155;top:3016;width:259;height:2" coordorigin="7155,3016" coordsize="259,0" path="m7155,3016l7414,3016e" filled="f" stroked="t" strokeweight=".580pt" strokecolor="#878FA6">
                <v:path arrowok="t"/>
              </v:shape>
            </v:group>
            <v:group style="position:absolute;left:7155;top:615;width:259;height:2" coordorigin="7155,615" coordsize="259,2">
              <v:shape style="position:absolute;left:7155;top:615;width:259;height:2" coordorigin="7155,615" coordsize="259,0" path="m7155,615l7414,615e" filled="f" stroked="t" strokeweight=".581pt" strokecolor="#878FA6">
                <v:path arrowok="t"/>
              </v:shape>
            </v:group>
            <v:group style="position:absolute;left:1450;top:5409;width:6778;height:2" coordorigin="1450,5409" coordsize="6778,2">
              <v:shape style="position:absolute;left:1450;top:5409;width:6778;height:2" coordorigin="1450,5409" coordsize="6778,0" path="m1450,5409l8228,5409e" filled="f" stroked="t" strokeweight=".627600pt" strokecolor="#231F20">
                <v:path arrowok="t"/>
              </v:shape>
            </v:group>
            <v:group style="position:absolute;left:1480;top:294;width:2;height:5188" coordorigin="1480,294" coordsize="2,5188">
              <v:shape style="position:absolute;left:1480;top:294;width:2;height:5188" coordorigin="1480,294" coordsize="0,5188" path="m1480,294l1480,5483e" filled="f" stroked="t" strokeweight=".580pt" strokecolor="#231F20">
                <v:path arrowok="t"/>
              </v:shape>
            </v:group>
            <v:group style="position:absolute;left:1485;top:5404;width:6743;height:2" coordorigin="1485,5404" coordsize="6743,2">
              <v:shape style="position:absolute;left:1485;top:5404;width:6743;height:2" coordorigin="1485,5404" coordsize="6743,0" path="m1485,5404l8228,5404e" filled="f" stroked="t" strokeweight=".109pt" strokecolor="#231F20">
                <v:path arrowok="t"/>
              </v:shape>
            </v:group>
            <v:group style="position:absolute;left:1550;top:5406;width:10;height:72" coordorigin="1550,5406" coordsize="10,72">
              <v:shape style="position:absolute;left:1550;top:5406;width:10;height:72" coordorigin="1550,5406" coordsize="10,72" path="m1550,5442l1559,5442e" filled="f" stroked="t" strokeweight="3.7pt" strokecolor="#231F20">
                <v:path arrowok="t"/>
              </v:shape>
            </v:group>
            <v:group style="position:absolute;left:1757;top:5406;width:10;height:72" coordorigin="1757,5406" coordsize="10,72">
              <v:shape style="position:absolute;left:1757;top:5406;width:10;height:72" coordorigin="1757,5406" coordsize="10,72" path="m1757,5442l1767,5442e" filled="f" stroked="t" strokeweight="3.7pt" strokecolor="#231F20">
                <v:path arrowok="t"/>
              </v:shape>
            </v:group>
            <v:group style="position:absolute;left:1965;top:5406;width:10;height:72" coordorigin="1965,5406" coordsize="10,72">
              <v:shape style="position:absolute;left:1965;top:5406;width:10;height:72" coordorigin="1965,5406" coordsize="10,72" path="m1965,5442l1975,5442e" filled="f" stroked="t" strokeweight="3.7pt" strokecolor="#231F20">
                <v:path arrowok="t"/>
              </v:shape>
            </v:group>
            <v:group style="position:absolute;left:2173;top:5408;width:10;height:72" coordorigin="2173,5408" coordsize="10,72">
              <v:shape style="position:absolute;left:2173;top:5408;width:10;height:72" coordorigin="2173,5408" coordsize="10,72" path="m2173,5444l2182,5444e" filled="f" stroked="t" strokeweight="3.699pt" strokecolor="#231F20">
                <v:path arrowok="t"/>
              </v:shape>
            </v:group>
            <v:group style="position:absolute;left:2380;top:5407;width:10;height:72" coordorigin="2380,5407" coordsize="10,72">
              <v:shape style="position:absolute;left:2380;top:5407;width:10;height:72" coordorigin="2380,5407" coordsize="10,72" path="m2380,5443l2390,5443e" filled="f" stroked="t" strokeweight="3.7pt" strokecolor="#231F20">
                <v:path arrowok="t"/>
              </v:shape>
            </v:group>
            <v:group style="position:absolute;left:2588;top:5406;width:10;height:72" coordorigin="2588,5406" coordsize="10,72">
              <v:shape style="position:absolute;left:2588;top:5406;width:10;height:72" coordorigin="2588,5406" coordsize="10,72" path="m2588,5442l2598,5442e" filled="f" stroked="t" strokeweight="3.7pt" strokecolor="#231F20">
                <v:path arrowok="t"/>
              </v:shape>
            </v:group>
            <v:group style="position:absolute;left:2800;top:5406;width:10;height:72" coordorigin="2800,5406" coordsize="10,72">
              <v:shape style="position:absolute;left:2800;top:5406;width:10;height:72" coordorigin="2800,5406" coordsize="10,72" path="m2800,5442l2809,5442e" filled="f" stroked="t" strokeweight="3.7pt" strokecolor="#231F20">
                <v:path arrowok="t"/>
              </v:shape>
            </v:group>
            <v:group style="position:absolute;left:3007;top:5406;width:10;height:72" coordorigin="3007,5406" coordsize="10,72">
              <v:shape style="position:absolute;left:3007;top:5406;width:10;height:72" coordorigin="3007,5406" coordsize="10,72" path="m3007,5442l3017,5442e" filled="f" stroked="t" strokeweight="3.7pt" strokecolor="#231F20">
                <v:path arrowok="t"/>
              </v:shape>
            </v:group>
            <v:group style="position:absolute;left:3214;top:5406;width:10;height:72" coordorigin="3214,5406" coordsize="10,72">
              <v:shape style="position:absolute;left:3214;top:5406;width:10;height:72" coordorigin="3214,5406" coordsize="10,72" path="m3214,5442l3224,5442e" filled="f" stroked="t" strokeweight="3.7pt" strokecolor="#231F20">
                <v:path arrowok="t"/>
              </v:shape>
            </v:group>
            <v:group style="position:absolute;left:3424;top:5406;width:10;height:72" coordorigin="3424,5406" coordsize="10,72">
              <v:shape style="position:absolute;left:3424;top:5406;width:10;height:72" coordorigin="3424,5406" coordsize="10,72" path="m3424,5442l3434,5442e" filled="f" stroked="t" strokeweight="3.7pt" strokecolor="#231F20">
                <v:path arrowok="t"/>
              </v:shape>
            </v:group>
            <v:group style="position:absolute;left:3630;top:5406;width:10;height:72" coordorigin="3630,5406" coordsize="10,72">
              <v:shape style="position:absolute;left:3630;top:5406;width:10;height:72" coordorigin="3630,5406" coordsize="10,72" path="m3630,5442l3640,5442e" filled="f" stroked="t" strokeweight="3.7pt" strokecolor="#231F20">
                <v:path arrowok="t"/>
              </v:shape>
            </v:group>
            <v:group style="position:absolute;left:3840;top:5406;width:10;height:72" coordorigin="3840,5406" coordsize="10,72">
              <v:shape style="position:absolute;left:3840;top:5406;width:10;height:72" coordorigin="3840,5406" coordsize="10,72" path="m3840,5442l3850,5442e" filled="f" stroked="t" strokeweight="3.7pt" strokecolor="#231F20">
                <v:path arrowok="t"/>
              </v:shape>
            </v:group>
            <v:group style="position:absolute;left:4049;top:5406;width:10;height:72" coordorigin="4049,5406" coordsize="10,72">
              <v:shape style="position:absolute;left:4049;top:5406;width:10;height:72" coordorigin="4049,5406" coordsize="10,72" path="m4049,5442l4059,5442e" filled="f" stroked="t" strokeweight="3.7pt" strokecolor="#231F20">
                <v:path arrowok="t"/>
              </v:shape>
            </v:group>
            <v:group style="position:absolute;left:4261;top:5406;width:10;height:72" coordorigin="4261,5406" coordsize="10,72">
              <v:shape style="position:absolute;left:4261;top:5406;width:10;height:72" coordorigin="4261,5406" coordsize="10,72" path="m4261,5442l4270,5442e" filled="f" stroked="t" strokeweight="3.7pt" strokecolor="#231F20">
                <v:path arrowok="t"/>
              </v:shape>
            </v:group>
            <v:group style="position:absolute;left:4466;top:5406;width:10;height:72" coordorigin="4466,5406" coordsize="10,72">
              <v:shape style="position:absolute;left:4466;top:5406;width:10;height:72" coordorigin="4466,5406" coordsize="10,72" path="m4466,5442l4475,5442e" filled="f" stroked="t" strokeweight="3.7pt" strokecolor="#231F20">
                <v:path arrowok="t"/>
              </v:shape>
            </v:group>
            <v:group style="position:absolute;left:4678;top:5406;width:10;height:72" coordorigin="4678,5406" coordsize="10,72">
              <v:shape style="position:absolute;left:4678;top:5406;width:10;height:72" coordorigin="4678,5406" coordsize="10,72" path="m4678,5442l4687,5442e" filled="f" stroked="t" strokeweight="3.7pt" strokecolor="#231F20">
                <v:path arrowok="t"/>
              </v:shape>
            </v:group>
            <v:group style="position:absolute;left:4884;top:5406;width:10;height:72" coordorigin="4884,5406" coordsize="10,72">
              <v:shape style="position:absolute;left:4884;top:5406;width:10;height:72" coordorigin="4884,5406" coordsize="10,72" path="m4884,5442l4893,5442e" filled="f" stroked="t" strokeweight="3.7pt" strokecolor="#231F20">
                <v:path arrowok="t"/>
              </v:shape>
            </v:group>
            <v:group style="position:absolute;left:5092;top:5406;width:10;height:72" coordorigin="5092,5406" coordsize="10,72">
              <v:shape style="position:absolute;left:5092;top:5406;width:10;height:72" coordorigin="5092,5406" coordsize="10,72" path="m5092,5442l5102,5442e" filled="f" stroked="t" strokeweight="3.7pt" strokecolor="#231F20">
                <v:path arrowok="t"/>
              </v:shape>
            </v:group>
            <v:group style="position:absolute;left:5304;top:5406;width:10;height:72" coordorigin="5304,5406" coordsize="10,72">
              <v:shape style="position:absolute;left:5304;top:5406;width:10;height:72" coordorigin="5304,5406" coordsize="10,72" path="m5304,5442l5313,5442e" filled="f" stroked="t" strokeweight="3.7pt" strokecolor="#231F20">
                <v:path arrowok="t"/>
              </v:shape>
            </v:group>
            <v:group style="position:absolute;left:5509;top:5406;width:10;height:72" coordorigin="5509,5406" coordsize="10,72">
              <v:shape style="position:absolute;left:5509;top:5406;width:10;height:72" coordorigin="5509,5406" coordsize="10,72" path="m5509,5442l5518,5442e" filled="f" stroked="t" strokeweight="3.7pt" strokecolor="#231F20">
                <v:path arrowok="t"/>
              </v:shape>
            </v:group>
            <v:group style="position:absolute;left:5719;top:5406;width:10;height:72" coordorigin="5719,5406" coordsize="10,72">
              <v:shape style="position:absolute;left:5719;top:5406;width:10;height:72" coordorigin="5719,5406" coordsize="10,72" path="m5719,5442l5729,5442e" filled="f" stroked="t" strokeweight="3.7pt" strokecolor="#231F20">
                <v:path arrowok="t"/>
              </v:shape>
            </v:group>
            <v:group style="position:absolute;left:5927;top:5406;width:10;height:72" coordorigin="5927,5406" coordsize="10,72">
              <v:shape style="position:absolute;left:5927;top:5406;width:10;height:72" coordorigin="5927,5406" coordsize="10,72" path="m5927,5442l5937,5442e" filled="f" stroked="t" strokeweight="3.7pt" strokecolor="#231F20">
                <v:path arrowok="t"/>
              </v:shape>
            </v:group>
            <v:group style="position:absolute;left:6135;top:5406;width:10;height:72" coordorigin="6135,5406" coordsize="10,72">
              <v:shape style="position:absolute;left:6135;top:5406;width:10;height:72" coordorigin="6135,5406" coordsize="10,72" path="m6135,5442l6145,5442e" filled="f" stroked="t" strokeweight="3.7pt" strokecolor="#231F20">
                <v:path arrowok="t"/>
              </v:shape>
            </v:group>
            <v:group style="position:absolute;left:6345;top:5406;width:10;height:72" coordorigin="6345,5406" coordsize="10,72">
              <v:shape style="position:absolute;left:6345;top:5406;width:10;height:72" coordorigin="6345,5406" coordsize="10,72" path="m6345,5442l6355,5442e" filled="f" stroked="t" strokeweight="3.7pt" strokecolor="#231F20">
                <v:path arrowok="t"/>
              </v:shape>
            </v:group>
            <v:group style="position:absolute;left:6555;top:5406;width:10;height:72" coordorigin="6555,5406" coordsize="10,72">
              <v:shape style="position:absolute;left:6555;top:5406;width:10;height:72" coordorigin="6555,5406" coordsize="10,72" path="m6555,5442l6565,5442e" filled="f" stroked="t" strokeweight="3.7pt" strokecolor="#231F20">
                <v:path arrowok="t"/>
              </v:shape>
            </v:group>
            <v:group style="position:absolute;left:6765;top:5406;width:10;height:72" coordorigin="6765,5406" coordsize="10,72">
              <v:shape style="position:absolute;left:6765;top:5406;width:10;height:72" coordorigin="6765,5406" coordsize="10,72" path="m6765,5442l6774,5442e" filled="f" stroked="t" strokeweight="3.7pt" strokecolor="#231F20">
                <v:path arrowok="t"/>
              </v:shape>
            </v:group>
            <v:group style="position:absolute;left:6971;top:5406;width:10;height:72" coordorigin="6971,5406" coordsize="10,72">
              <v:shape style="position:absolute;left:6971;top:5406;width:10;height:72" coordorigin="6971,5406" coordsize="10,72" path="m6971,5442l6980,5442e" filled="f" stroked="t" strokeweight="3.7pt" strokecolor="#231F20">
                <v:path arrowok="t"/>
              </v:shape>
            </v:group>
            <v:group style="position:absolute;left:7182;top:5406;width:10;height:72" coordorigin="7182,5406" coordsize="10,72">
              <v:shape style="position:absolute;left:7182;top:5406;width:10;height:72" coordorigin="7182,5406" coordsize="10,72" path="m7182,5442l7191,5442e" filled="f" stroked="t" strokeweight="3.7pt" strokecolor="#231F20">
                <v:path arrowok="t"/>
              </v:shape>
            </v:group>
            <v:group style="position:absolute;left:7392;top:5408;width:10;height:72" coordorigin="7392,5408" coordsize="10,72">
              <v:shape style="position:absolute;left:7392;top:5408;width:10;height:72" coordorigin="7392,5408" coordsize="10,72" path="m7392,5444l7401,5444e" filled="f" stroked="t" strokeweight="3.7pt" strokecolor="#231F20">
                <v:path arrowok="t"/>
              </v:shape>
            </v:group>
            <v:group style="position:absolute;left:7596;top:5408;width:10;height:72" coordorigin="7596,5408" coordsize="10,72">
              <v:shape style="position:absolute;left:7596;top:5408;width:10;height:72" coordorigin="7596,5408" coordsize="10,72" path="m7596,5444l7606,5444e" filled="f" stroked="t" strokeweight="3.7pt" strokecolor="#231F20">
                <v:path arrowok="t"/>
              </v:shape>
            </v:group>
            <v:group style="position:absolute;left:7807;top:5408;width:10;height:72" coordorigin="7807,5408" coordsize="10,72">
              <v:shape style="position:absolute;left:7807;top:5408;width:10;height:72" coordorigin="7807,5408" coordsize="10,72" path="m7807,5444l7817,5444e" filled="f" stroked="t" strokeweight="3.7pt" strokecolor="#231F20">
                <v:path arrowok="t"/>
              </v:shape>
            </v:group>
            <v:group style="position:absolute;left:8016;top:5408;width:10;height:72" coordorigin="8016,5408" coordsize="10,72">
              <v:shape style="position:absolute;left:8016;top:5408;width:10;height:72" coordorigin="8016,5408" coordsize="10,72" path="m8016,5444l8026,5444e" filled="f" stroked="t" strokeweight="3.7pt" strokecolor="#231F20">
                <v:path arrowok="t"/>
              </v:shape>
            </v:group>
            <v:group style="position:absolute;left:8223;top:5408;width:10;height:72" coordorigin="8223,5408" coordsize="10,72">
              <v:shape style="position:absolute;left:8223;top:5408;width:10;height:72" coordorigin="8223,5408" coordsize="10,72" path="m8223,5444l8233,5444e" filled="f" stroked="t" strokeweight="3.7pt" strokecolor="#231F20">
                <v:path arrowok="t"/>
              </v:shape>
            </v:group>
            <v:group style="position:absolute;left:1450;top:4201;width:30;height:10" coordorigin="1450,4201" coordsize="30,10">
              <v:shape style="position:absolute;left:1450;top:4201;width:30;height:10" coordorigin="1450,4201" coordsize="30,10" path="m1450,4205l1480,4205e" filled="f" stroked="t" strokeweight=".581pt" strokecolor="#231F20">
                <v:path arrowok="t"/>
              </v:shape>
            </v:group>
            <v:group style="position:absolute;left:1448;top:3011;width:30;height:10" coordorigin="1448,3011" coordsize="30,10">
              <v:shape style="position:absolute;left:1448;top:3011;width:30;height:10" coordorigin="1448,3011" coordsize="30,10" path="m1448,3016l1479,3016e" filled="f" stroked="t" strokeweight=".580pt" strokecolor="#231F20">
                <v:path arrowok="t"/>
              </v:shape>
            </v:group>
            <v:group style="position:absolute;left:1449;top:1811;width:30;height:10" coordorigin="1449,1811" coordsize="30,10">
              <v:shape style="position:absolute;left:1449;top:1811;width:30;height:10" coordorigin="1449,1811" coordsize="30,10" path="m1449,1816l1479,1816e" filled="f" stroked="t" strokeweight=".580pt" strokecolor="#231F20">
                <v:path arrowok="t"/>
              </v:shape>
            </v:group>
            <v:group style="position:absolute;left:1449;top:610;width:30;height:10" coordorigin="1449,610" coordsize="30,10">
              <v:shape style="position:absolute;left:1449;top:610;width:30;height:10" coordorigin="1449,610" coordsize="30,10" path="m1449,615l1479,615e" filled="f" stroked="t" strokeweight=".581pt" strokecolor="#231F20">
                <v:path arrowok="t"/>
              </v:shape>
            </v:group>
            <v:group style="position:absolute;left:1523;top:3733;width:132;height:132" coordorigin="1523,3733" coordsize="132,132">
              <v:shape style="position:absolute;left:1523;top:3733;width:132;height:132" coordorigin="1523,3733" coordsize="132,132" path="m1589,3733l1523,3799,1589,3864,1655,3799,1589,3733xe" filled="t" fillcolor="#2B3890" stroked="f">
                <v:path arrowok="t"/>
                <v:fill type="solid"/>
              </v:shape>
            </v:group>
            <v:group style="position:absolute;left:1759;top:3680;width:132;height:132" coordorigin="1759,3680" coordsize="132,132">
              <v:shape style="position:absolute;left:1759;top:3680;width:132;height:132" coordorigin="1759,3680" coordsize="132,132" path="m1825,3680l1759,3746,1825,3812,1891,3746,1825,3680xe" filled="t" fillcolor="#2B3890" stroked="f">
                <v:path arrowok="t"/>
                <v:fill type="solid"/>
              </v:shape>
            </v:group>
            <v:group style="position:absolute;left:1989;top:3633;width:132;height:132" coordorigin="1989,3633" coordsize="132,132">
              <v:shape style="position:absolute;left:1989;top:3633;width:132;height:132" coordorigin="1989,3633" coordsize="132,132" path="m2055,3633l1989,3699,2055,3765,2120,3699,2055,3633xe" filled="t" fillcolor="#2B3890" stroked="f">
                <v:path arrowok="t"/>
                <v:fill type="solid"/>
              </v:shape>
            </v:group>
            <v:group style="position:absolute;left:2208;top:3580;width:132;height:132" coordorigin="2208,3580" coordsize="132,132">
              <v:shape style="position:absolute;left:2208;top:3580;width:132;height:132" coordorigin="2208,3580" coordsize="132,132" path="m2274,3580l2208,3646,2274,3712,2340,3646,2274,3580xe" filled="t" fillcolor="#2B3890" stroked="f">
                <v:path arrowok="t"/>
                <v:fill type="solid"/>
              </v:shape>
            </v:group>
            <v:group style="position:absolute;left:2430;top:3514;width:132;height:132" coordorigin="2430,3514" coordsize="132,132">
              <v:shape style="position:absolute;left:2430;top:3514;width:132;height:132" coordorigin="2430,3514" coordsize="132,132" path="m2496,3514l2430,3580,2496,3646,2562,3580,2496,3514xe" filled="t" fillcolor="#2B3890" stroked="f">
                <v:path arrowok="t"/>
                <v:fill type="solid"/>
              </v:shape>
            </v:group>
            <v:group style="position:absolute;left:2666;top:3436;width:132;height:132" coordorigin="2666,3436" coordsize="132,132">
              <v:shape style="position:absolute;left:2666;top:3436;width:132;height:132" coordorigin="2666,3436" coordsize="132,132" path="m2731,3436l2666,3502,2731,3568,2797,3502,2731,3436xe" filled="t" fillcolor="#2B3890" stroked="f">
                <v:path arrowok="t"/>
                <v:fill type="solid"/>
              </v:shape>
            </v:group>
            <v:group style="position:absolute;left:2882;top:3357;width:132;height:132" coordorigin="2882,3357" coordsize="132,132">
              <v:shape style="position:absolute;left:2882;top:3357;width:132;height:132" coordorigin="2882,3357" coordsize="132,132" path="m2948,3357l2882,3423,2948,3488,3014,3423,2948,3357xe" filled="t" fillcolor="#2B3890" stroked="f">
                <v:path arrowok="t"/>
                <v:fill type="solid"/>
              </v:shape>
            </v:group>
            <v:group style="position:absolute;left:3106;top:3244;width:132;height:132" coordorigin="3106,3244" coordsize="132,132">
              <v:shape style="position:absolute;left:3106;top:3244;width:132;height:132" coordorigin="3106,3244" coordsize="132,132" path="m3172,3244l3106,3310,3172,3376,3238,3310,3172,3244xe" filled="t" fillcolor="#2B3890" stroked="f">
                <v:path arrowok="t"/>
                <v:fill type="solid"/>
              </v:shape>
            </v:group>
            <v:group style="position:absolute;left:3330;top:3173;width:132;height:132" coordorigin="3330,3173" coordsize="132,132">
              <v:shape style="position:absolute;left:3330;top:3173;width:132;height:132" coordorigin="3330,3173" coordsize="132,132" path="m3396,3173l3330,3239,3396,3305,3462,3239,3396,3173xe" filled="t" fillcolor="#2B3890" stroked="f">
                <v:path arrowok="t"/>
                <v:fill type="solid"/>
              </v:shape>
            </v:group>
            <v:group style="position:absolute;left:3565;top:3097;width:132;height:132" coordorigin="3565,3097" coordsize="132,132">
              <v:shape style="position:absolute;left:3565;top:3097;width:132;height:132" coordorigin="3565,3097" coordsize="132,132" path="m3631,3097l3565,3163,3631,3229,3697,3163,3631,3097xe" filled="t" fillcolor="#2B3890" stroked="f">
                <v:path arrowok="t"/>
                <v:fill type="solid"/>
              </v:shape>
            </v:group>
            <v:group style="position:absolute;left:3794;top:3023;width:132;height:132" coordorigin="3794,3023" coordsize="132,132">
              <v:shape style="position:absolute;left:3794;top:3023;width:132;height:132" coordorigin="3794,3023" coordsize="132,132" path="m3860,3023l3794,3088,3860,3154,3926,3088,3860,3023xe" filled="t" fillcolor="#2B3890" stroked="f">
                <v:path arrowok="t"/>
                <v:fill type="solid"/>
              </v:shape>
            </v:group>
            <v:group style="position:absolute;left:4033;top:2862;width:132;height:132" coordorigin="4033,2862" coordsize="132,132">
              <v:shape style="position:absolute;left:4033;top:2862;width:132;height:132" coordorigin="4033,2862" coordsize="132,132" path="m4099,2862l4033,2928,4099,2994,4165,2928,4099,2862xe" filled="t" fillcolor="#2B3890" stroked="f">
                <v:path arrowok="t"/>
                <v:fill type="solid"/>
              </v:shape>
            </v:group>
            <v:group style="position:absolute;left:4243;top:2751;width:132;height:132" coordorigin="4243,2751" coordsize="132,132">
              <v:shape style="position:absolute;left:4243;top:2751;width:132;height:132" coordorigin="4243,2751" coordsize="132,132" path="m4309,2751l4243,2817,4309,2882,4375,2817,4309,2751xe" filled="t" fillcolor="#2B3890" stroked="f">
                <v:path arrowok="t"/>
                <v:fill type="solid"/>
              </v:shape>
            </v:group>
            <v:group style="position:absolute;left:4468;top:2602;width:132;height:132" coordorigin="4468,2602" coordsize="132,132">
              <v:shape style="position:absolute;left:4468;top:2602;width:132;height:132" coordorigin="4468,2602" coordsize="132,132" path="m4534,2602l4468,2668,4534,2734,4600,2668,4534,2602xe" filled="t" fillcolor="#2B3890" stroked="f">
                <v:path arrowok="t"/>
                <v:fill type="solid"/>
              </v:shape>
            </v:group>
            <v:group style="position:absolute;left:4723;top:2432;width:132;height:132" coordorigin="4723,2432" coordsize="132,132">
              <v:shape style="position:absolute;left:4723;top:2432;width:132;height:132" coordorigin="4723,2432" coordsize="132,132" path="m4789,2432l4723,2498,4789,2564,4855,2498,4789,2432xe" filled="t" fillcolor="#2B3890" stroked="f">
                <v:path arrowok="t"/>
                <v:fill type="solid"/>
              </v:shape>
            </v:group>
            <v:group style="position:absolute;left:4922;top:2379;width:132;height:132" coordorigin="4922,2379" coordsize="132,132">
              <v:shape style="position:absolute;left:4922;top:2379;width:132;height:132" coordorigin="4922,2379" coordsize="132,132" path="m4988,2379l4922,2445,4988,2511,5054,2445,4988,2379xe" filled="t" fillcolor="#2B3890" stroked="f">
                <v:path arrowok="t"/>
                <v:fill type="solid"/>
              </v:shape>
            </v:group>
            <v:group style="position:absolute;left:5156;top:2295;width:132;height:132" coordorigin="5156,2295" coordsize="132,132">
              <v:shape style="position:absolute;left:5156;top:2295;width:132;height:132" coordorigin="5156,2295" coordsize="132,132" path="m5222,2295l5156,2361,5222,2427,5288,2361,5222,2295xe" filled="t" fillcolor="#2B3890" stroked="f">
                <v:path arrowok="t"/>
                <v:fill type="solid"/>
              </v:shape>
            </v:group>
            <v:group style="position:absolute;left:5366;top:2229;width:132;height:132" coordorigin="5366,2229" coordsize="132,132">
              <v:shape style="position:absolute;left:5366;top:2229;width:132;height:132" coordorigin="5366,2229" coordsize="132,132" path="m5432,2229l5366,2295,5432,2361,5498,2295,5432,2229xe" filled="t" fillcolor="#2B3890" stroked="f">
                <v:path arrowok="t"/>
                <v:fill type="solid"/>
              </v:shape>
            </v:group>
            <v:group style="position:absolute;left:5598;top:2096;width:132;height:132" coordorigin="5598,2096" coordsize="132,132">
              <v:shape style="position:absolute;left:5598;top:2096;width:132;height:132" coordorigin="5598,2096" coordsize="132,132" path="m5664,2096l5598,2162,5664,2228,5730,2162,5664,2096xe" filled="t" fillcolor="#2B3890" stroked="f">
                <v:path arrowok="t"/>
                <v:fill type="solid"/>
              </v:shape>
            </v:group>
            <v:group style="position:absolute;left:5835;top:2031;width:132;height:132" coordorigin="5835,2031" coordsize="132,132">
              <v:shape style="position:absolute;left:5835;top:2031;width:132;height:132" coordorigin="5835,2031" coordsize="132,132" path="m5901,2031l5835,2096,5901,2162,5966,2096,5901,2031xe" filled="t" fillcolor="#2B3890" stroked="f">
                <v:path arrowok="t"/>
                <v:fill type="solid"/>
              </v:shape>
            </v:group>
            <v:group style="position:absolute;left:6053;top:1979;width:132;height:132" coordorigin="6053,1979" coordsize="132,132">
              <v:shape style="position:absolute;left:6053;top:1979;width:132;height:132" coordorigin="6053,1979" coordsize="132,132" path="m6119,1979l6053,2045,6119,2111,6185,2045,6119,1979xe" filled="t" fillcolor="#2B3890" stroked="f">
                <v:path arrowok="t"/>
                <v:fill type="solid"/>
              </v:shape>
            </v:group>
            <v:group style="position:absolute;left:6291;top:1787;width:132;height:132" coordorigin="6291,1787" coordsize="132,132">
              <v:shape style="position:absolute;left:6291;top:1787;width:132;height:132" coordorigin="6291,1787" coordsize="132,132" path="m6356,1787l6291,1853,6356,1919,6422,1853,6356,1787xe" filled="t" fillcolor="#2B3890" stroked="f">
                <v:path arrowok="t"/>
                <v:fill type="solid"/>
              </v:shape>
            </v:group>
            <v:group style="position:absolute;left:6512;top:1662;width:132;height:132" coordorigin="6512,1662" coordsize="132,132">
              <v:shape style="position:absolute;left:6512;top:1662;width:132;height:132" coordorigin="6512,1662" coordsize="132,132" path="m6578,1662l6512,1728,6578,1794,6644,1728,6578,1662xe" filled="t" fillcolor="#2B3890" stroked="f">
                <v:path arrowok="t"/>
                <v:fill type="solid"/>
              </v:shape>
            </v:group>
            <v:group style="position:absolute;left:6801;top:1808;width:132;height:132" coordorigin="6801,1808" coordsize="132,132">
              <v:shape style="position:absolute;left:6801;top:1808;width:132;height:132" coordorigin="6801,1808" coordsize="132,132" path="m6867,1808l6801,1874,6867,1940,6933,1874,6867,1808xe" filled="t" fillcolor="#2B3890" stroked="f">
                <v:path arrowok="t"/>
                <v:fill type="solid"/>
              </v:shape>
            </v:group>
            <v:group style="position:absolute;left:6735;top:1522;width:132;height:132" coordorigin="6735,1522" coordsize="132,132">
              <v:shape style="position:absolute;left:6735;top:1522;width:132;height:132" coordorigin="6735,1522" coordsize="132,132" path="m6801,1522l6735,1587,6801,1653,6867,1587,6801,1522xe" filled="t" fillcolor="#2B3890" stroked="f">
                <v:path arrowok="t"/>
                <v:fill type="solid"/>
              </v:shape>
            </v:group>
            <v:group style="position:absolute;left:6960;top:1239;width:132;height:132" coordorigin="6960,1239" coordsize="132,132">
              <v:shape style="position:absolute;left:6960;top:1239;width:132;height:132" coordorigin="6960,1239" coordsize="132,132" path="m7025,1239l6960,1305,7025,1371,7091,1305,7025,1239xe" filled="t" fillcolor="#2B3890" stroked="f">
                <v:path arrowok="t"/>
                <v:fill type="solid"/>
              </v:shape>
            </v:group>
            <v:group style="position:absolute;left:7192;top:869;width:132;height:132" coordorigin="7192,869" coordsize="132,132">
              <v:shape style="position:absolute;left:7192;top:869;width:132;height:132" coordorigin="7192,869" coordsize="132,132" path="m7258,869l7192,935,7258,1001,7324,935,7258,869xe" filled="t" fillcolor="#2B3890" stroked="f">
                <v:path arrowok="t"/>
                <v:fill type="solid"/>
              </v:shape>
            </v:group>
            <v:group style="position:absolute;left:7431;top:655;width:132;height:132" coordorigin="7431,655" coordsize="132,132">
              <v:shape style="position:absolute;left:7431;top:655;width:132;height:132" coordorigin="7431,655" coordsize="132,132" path="m7497,655l7431,721,7497,787,7563,721,7497,655xe" filled="t" fillcolor="#2B3890" stroked="f">
                <v:path arrowok="t"/>
                <v:fill type="solid"/>
              </v:shape>
            </v:group>
            <v:group style="position:absolute;left:7644;top:417;width:132;height:132" coordorigin="7644,417" coordsize="132,132">
              <v:shape style="position:absolute;left:7644;top:417;width:132;height:132" coordorigin="7644,417" coordsize="132,132" path="m7710,417l7644,483,7710,549,7776,483,7710,417xe" filled="t" fillcolor="#2B3890" stroked="f">
                <v:path arrowok="t"/>
                <v:fill type="solid"/>
              </v:shape>
            </v:group>
            <v:group style="position:absolute;left:1543;top:4770;width:93;height:93" coordorigin="1543,4770" coordsize="93,93">
              <v:shape style="position:absolute;left:1543;top:4770;width:93;height:93" coordorigin="1543,4770" coordsize="93,93" path="m1543,4770l1636,4770,1636,4863,1543,4863,1543,4770xe" filled="t" fillcolor="#6D6E71" stroked="f">
                <v:path arrowok="t"/>
                <v:fill type="solid"/>
              </v:shape>
            </v:group>
            <v:group style="position:absolute;left:1764;top:4741;width:93;height:93" coordorigin="1764,4741" coordsize="93,93">
              <v:shape style="position:absolute;left:1764;top:4741;width:93;height:93" coordorigin="1764,4741" coordsize="93,93" path="m1764,4741l1857,4741,1857,4834,1764,4834,1764,4741xe" filled="t" fillcolor="#6D6E71" stroked="f">
                <v:path arrowok="t"/>
                <v:fill type="solid"/>
              </v:shape>
            </v:group>
            <v:group style="position:absolute;left:1998;top:4713;width:93;height:93" coordorigin="1998,4713" coordsize="93,93">
              <v:shape style="position:absolute;left:1998;top:4713;width:93;height:93" coordorigin="1998,4713" coordsize="93,93" path="m1998,4713l2092,4713,2092,4806,1998,4806,1998,4713xe" filled="t" fillcolor="#6D6E71" stroked="f">
                <v:path arrowok="t"/>
                <v:fill type="solid"/>
              </v:shape>
            </v:group>
            <v:group style="position:absolute;left:2221;top:4686;width:93;height:93" coordorigin="2221,4686" coordsize="93,93">
              <v:shape style="position:absolute;left:2221;top:4686;width:93;height:93" coordorigin="2221,4686" coordsize="93,93" path="m2221,4686l2314,4686,2314,4779,2221,4779,2221,4686xe" filled="t" fillcolor="#6D6E71" stroked="f">
                <v:path arrowok="t"/>
                <v:fill type="solid"/>
              </v:shape>
            </v:group>
            <v:group style="position:absolute;left:2456;top:4646;width:93;height:93" coordorigin="2456,4646" coordsize="93,93">
              <v:shape style="position:absolute;left:2456;top:4646;width:93;height:93" coordorigin="2456,4646" coordsize="93,93" path="m2456,4646l2549,4646,2549,4739,2456,4739,2456,4646xe" filled="t" fillcolor="#6D6E71" stroked="f">
                <v:path arrowok="t"/>
                <v:fill type="solid"/>
              </v:shape>
            </v:group>
            <v:group style="position:absolute;left:2674;top:4601;width:93;height:93" coordorigin="2674,4601" coordsize="93,93">
              <v:shape style="position:absolute;left:2674;top:4601;width:93;height:93" coordorigin="2674,4601" coordsize="93,93" path="m2674,4601l2767,4601,2767,4694,2674,4694,2674,4601xe" filled="t" fillcolor="#6D6E71" stroked="f">
                <v:path arrowok="t"/>
                <v:fill type="solid"/>
              </v:shape>
            </v:group>
            <v:group style="position:absolute;left:2903;top:4529;width:93;height:93" coordorigin="2903,4529" coordsize="93,93">
              <v:shape style="position:absolute;left:2903;top:4529;width:93;height:93" coordorigin="2903,4529" coordsize="93,93" path="m2903,4529l2996,4529,2996,4622,2903,4622,2903,4529xe" filled="t" fillcolor="#6D6E71" stroked="f">
                <v:path arrowok="t"/>
                <v:fill type="solid"/>
              </v:shape>
            </v:group>
            <v:group style="position:absolute;left:3126;top:4452;width:93;height:93" coordorigin="3126,4452" coordsize="93,93">
              <v:shape style="position:absolute;left:3126;top:4452;width:93;height:93" coordorigin="3126,4452" coordsize="93,93" path="m3126,4452l3219,4452,3219,4545,3126,4545,3126,4452xe" filled="t" fillcolor="#6D6E71" stroked="f">
                <v:path arrowok="t"/>
                <v:fill type="solid"/>
              </v:shape>
            </v:group>
            <v:group style="position:absolute;left:3349;top:4404;width:93;height:93" coordorigin="3349,4404" coordsize="93,93">
              <v:shape style="position:absolute;left:3349;top:4404;width:93;height:93" coordorigin="3349,4404" coordsize="93,93" path="m3349,4404l3443,4404,3443,4497,3349,4497,3349,4404xe" filled="t" fillcolor="#6D6E71" stroked="f">
                <v:path arrowok="t"/>
                <v:fill type="solid"/>
              </v:shape>
            </v:group>
            <v:group style="position:absolute;left:3584;top:4375;width:93;height:93" coordorigin="3584,4375" coordsize="93,93">
              <v:shape style="position:absolute;left:3584;top:4375;width:93;height:93" coordorigin="3584,4375" coordsize="93,93" path="m3584,4375l3678,4375,3678,4468,3584,4468,3584,4375xe" filled="t" fillcolor="#6D6E71" stroked="f">
                <v:path arrowok="t"/>
                <v:fill type="solid"/>
              </v:shape>
            </v:group>
            <v:group style="position:absolute;left:3813;top:4288;width:93;height:93" coordorigin="3813,4288" coordsize="93,93">
              <v:shape style="position:absolute;left:3813;top:4288;width:93;height:93" coordorigin="3813,4288" coordsize="93,93" path="m3813,4288l3907,4288,3907,4381,3813,4381,3813,4288xe" filled="t" fillcolor="#6D6E71" stroked="f">
                <v:path arrowok="t"/>
                <v:fill type="solid"/>
              </v:shape>
            </v:group>
            <v:group style="position:absolute;left:4030;top:4199;width:93;height:93" coordorigin="4030,4199" coordsize="93,93">
              <v:shape style="position:absolute;left:4030;top:4199;width:93;height:93" coordorigin="4030,4199" coordsize="93,93" path="m4030,4199l4123,4199,4123,4292,4030,4292,4030,4199xe" filled="t" fillcolor="#6D6E71" stroked="f">
                <v:path arrowok="t"/>
                <v:fill type="solid"/>
              </v:shape>
            </v:group>
            <v:group style="position:absolute;left:4256;top:4128;width:93;height:93" coordorigin="4256,4128" coordsize="93,93">
              <v:shape style="position:absolute;left:4256;top:4128;width:93;height:93" coordorigin="4256,4128" coordsize="93,93" path="m4256,4128l4349,4128,4349,4221,4256,4221,4256,4128xe" filled="t" fillcolor="#6D6E71" stroked="f">
                <v:path arrowok="t"/>
                <v:fill type="solid"/>
              </v:shape>
            </v:group>
            <v:group style="position:absolute;left:4496;top:4018;width:93;height:93" coordorigin="4496,4018" coordsize="93,93">
              <v:shape style="position:absolute;left:4496;top:4018;width:93;height:93" coordorigin="4496,4018" coordsize="93,93" path="m4496,4018l4590,4018,4590,4111,4496,4111,4496,4018xe" filled="t" fillcolor="#6D6E71" stroked="f">
                <v:path arrowok="t"/>
                <v:fill type="solid"/>
              </v:shape>
            </v:group>
            <v:group style="position:absolute;left:4713;top:3926;width:93;height:93" coordorigin="4713,3926" coordsize="93,93">
              <v:shape style="position:absolute;left:4713;top:3926;width:93;height:93" coordorigin="4713,3926" coordsize="93,93" path="m4713,3926l4806,3926,4806,4019,4713,4019,4713,3926xe" filled="t" fillcolor="#6D6E71" stroked="f">
                <v:path arrowok="t"/>
                <v:fill type="solid"/>
              </v:shape>
            </v:group>
            <v:group style="position:absolute;left:4936;top:3825;width:93;height:93" coordorigin="4936,3825" coordsize="93,93">
              <v:shape style="position:absolute;left:4936;top:3825;width:93;height:93" coordorigin="4936,3825" coordsize="93,93" path="m4936,3825l5029,3825,5029,3918,4936,3918,4936,3825xe" filled="t" fillcolor="#6D6E71" stroked="f">
                <v:path arrowok="t"/>
                <v:fill type="solid"/>
              </v:shape>
            </v:group>
            <v:group style="position:absolute;left:5176;top:3767;width:93;height:93" coordorigin="5176,3767" coordsize="93,93">
              <v:shape style="position:absolute;left:5176;top:3767;width:93;height:93" coordorigin="5176,3767" coordsize="93,93" path="m5176,3767l5269,3767,5269,3861,5176,3861,5176,3767xe" filled="t" fillcolor="#6D6E71" stroked="f">
                <v:path arrowok="t"/>
                <v:fill type="solid"/>
              </v:shape>
            </v:group>
            <v:group style="position:absolute;left:5399;top:3740;width:93;height:93" coordorigin="5399,3740" coordsize="93,93">
              <v:shape style="position:absolute;left:5399;top:3740;width:93;height:93" coordorigin="5399,3740" coordsize="93,93" path="m5399,3740l5492,3740,5492,3833,5399,3833,5399,3740xe" filled="t" fillcolor="#6D6E71" stroked="f">
                <v:path arrowok="t"/>
                <v:fill type="solid"/>
              </v:shape>
            </v:group>
            <v:group style="position:absolute;left:5625;top:3656;width:93;height:93" coordorigin="5625,3656" coordsize="93,93">
              <v:shape style="position:absolute;left:5625;top:3656;width:93;height:93" coordorigin="5625,3656" coordsize="93,93" path="m5625,3656l5718,3656,5718,3750,5625,3750,5625,3656xe" filled="t" fillcolor="#6D6E71" stroked="f">
                <v:path arrowok="t"/>
                <v:fill type="solid"/>
              </v:shape>
            </v:group>
            <v:group style="position:absolute;left:5842;top:3610;width:93;height:93" coordorigin="5842,3610" coordsize="93,93">
              <v:shape style="position:absolute;left:5842;top:3610;width:93;height:93" coordorigin="5842,3610" coordsize="93,93" path="m5842,3610l5935,3610,5935,3703,5842,3703,5842,3610xe" filled="t" fillcolor="#6D6E71" stroked="f">
                <v:path arrowok="t"/>
                <v:fill type="solid"/>
              </v:shape>
            </v:group>
            <v:group style="position:absolute;left:6066;top:3538;width:93;height:93" coordorigin="6066,3538" coordsize="93,93">
              <v:shape style="position:absolute;left:6066;top:3538;width:93;height:93" coordorigin="6066,3538" coordsize="93,93" path="m6066,3538l6160,3538,6160,3631,6066,3631,6066,3538xe" filled="t" fillcolor="#6D6E71" stroked="f">
                <v:path arrowok="t"/>
                <v:fill type="solid"/>
              </v:shape>
            </v:group>
            <v:group style="position:absolute;left:6300;top:3467;width:93;height:93" coordorigin="6300,3467" coordsize="93,93">
              <v:shape style="position:absolute;left:6300;top:3467;width:93;height:93" coordorigin="6300,3467" coordsize="93,93" path="m6300,3467l6394,3467,6394,3561,6300,3561,6300,3467xe" filled="t" fillcolor="#6D6E71" stroked="f">
                <v:path arrowok="t"/>
                <v:fill type="solid"/>
              </v:shape>
            </v:group>
            <v:group style="position:absolute;left:6530;top:3369;width:93;height:93" coordorigin="6530,3369" coordsize="93,93">
              <v:shape style="position:absolute;left:6530;top:3369;width:93;height:93" coordorigin="6530,3369" coordsize="93,93" path="m6530,3369l6623,3369,6623,3462,6530,3462,6530,3369xe" filled="t" fillcolor="#6D6E71" stroked="f">
                <v:path arrowok="t"/>
                <v:fill type="solid"/>
              </v:shape>
            </v:group>
            <v:group style="position:absolute;left:6753;top:3225;width:93;height:93" coordorigin="6753,3225" coordsize="93,93">
              <v:shape style="position:absolute;left:6753;top:3225;width:93;height:93" coordorigin="6753,3225" coordsize="93,93" path="m6753,3225l6846,3225,6846,3319,6753,3319,6753,3225xe" filled="t" fillcolor="#6D6E71" stroked="f">
                <v:path arrowok="t"/>
                <v:fill type="solid"/>
              </v:shape>
            </v:group>
            <v:group style="position:absolute;left:6987;top:2973;width:93;height:93" coordorigin="6987,2973" coordsize="93,93">
              <v:shape style="position:absolute;left:6987;top:2973;width:93;height:93" coordorigin="6987,2973" coordsize="93,93" path="m6987,2973l7080,2973,7080,3066,6987,3066,6987,2973xe" filled="t" fillcolor="#6D6E71" stroked="f">
                <v:path arrowok="t"/>
                <v:fill type="solid"/>
              </v:shape>
            </v:group>
            <v:group style="position:absolute;left:7202;top:2714;width:93;height:93" coordorigin="7202,2714" coordsize="93,93">
              <v:shape style="position:absolute;left:7202;top:2714;width:93;height:93" coordorigin="7202,2714" coordsize="93,93" path="m7202,2714l7296,2714,7296,2807,7202,2807,7202,2714xe" filled="t" fillcolor="#6D6E71" stroked="f">
                <v:path arrowok="t"/>
                <v:fill type="solid"/>
              </v:shape>
            </v:group>
            <v:group style="position:absolute;left:7438;top:2498;width:93;height:93" coordorigin="7438,2498" coordsize="93,93">
              <v:shape style="position:absolute;left:7438;top:2498;width:93;height:93" coordorigin="7438,2498" coordsize="93,93" path="m7438,2498l7531,2498,7531,2591,7438,2591,7438,2498xe" filled="t" fillcolor="#6D6E71" stroked="f">
                <v:path arrowok="t"/>
                <v:fill type="solid"/>
              </v:shape>
            </v:group>
            <v:group style="position:absolute;left:7663;top:2282;width:93;height:93" coordorigin="7663,2282" coordsize="93,93">
              <v:shape style="position:absolute;left:7663;top:2282;width:93;height:93" coordorigin="7663,2282" coordsize="93,93" path="m7663,2282l7756,2282,7756,2375,7663,2375,7663,2282xe" filled="t" fillcolor="#6D6E71" stroked="f">
                <v:path arrowok="t"/>
                <v:fill type="solid"/>
              </v:shape>
            </v:group>
            <v:group style="position:absolute;left:1532;top:4814;width:115;height:115" coordorigin="1532,4814" coordsize="115,115">
              <v:shape style="position:absolute;left:1532;top:4814;width:115;height:115" coordorigin="1532,4814" coordsize="115,115" path="m1589,4814l1532,4928,1647,4928,1589,4814xe" filled="t" fillcolor="#00AEEF" stroked="f">
                <v:path arrowok="t"/>
                <v:fill type="solid"/>
              </v:shape>
            </v:group>
            <v:group style="position:absolute;left:1753;top:4770;width:115;height:115" coordorigin="1753,4770" coordsize="115,115">
              <v:shape style="position:absolute;left:1753;top:4770;width:115;height:115" coordorigin="1753,4770" coordsize="115,115" path="m1810,4770l1753,4885,1868,4885,1810,4770xe" filled="t" fillcolor="#00AEEF" stroked="f">
                <v:path arrowok="t"/>
                <v:fill type="solid"/>
              </v:shape>
            </v:group>
            <v:group style="position:absolute;left:1987;top:4730;width:115;height:115" coordorigin="1987,4730" coordsize="115,115">
              <v:shape style="position:absolute;left:1987;top:4730;width:115;height:115" coordorigin="1987,4730" coordsize="115,115" path="m2045,4730l1987,4844,2103,4844,2045,4730xe" filled="t" fillcolor="#00AEEF" stroked="f">
                <v:path arrowok="t"/>
                <v:fill type="solid"/>
              </v:shape>
            </v:group>
            <v:group style="position:absolute;left:2210;top:4713;width:115;height:115" coordorigin="2210,4713" coordsize="115,115">
              <v:shape style="position:absolute;left:2210;top:4713;width:115;height:115" coordorigin="2210,4713" coordsize="115,115" path="m2267,4713l2210,4827,2325,4827,2267,4713xe" filled="t" fillcolor="#00AEEF" stroked="f">
                <v:path arrowok="t"/>
                <v:fill type="solid"/>
              </v:shape>
            </v:group>
            <v:group style="position:absolute;left:2436;top:4635;width:115;height:115" coordorigin="2436,4635" coordsize="115,115">
              <v:shape style="position:absolute;left:2436;top:4635;width:115;height:115" coordorigin="2436,4635" coordsize="115,115" path="m2494,4635l2436,4749,2551,4749,2494,4635xe" filled="t" fillcolor="#00AEEF" stroked="f">
                <v:path arrowok="t"/>
                <v:fill type="solid"/>
              </v:shape>
            </v:group>
            <v:group style="position:absolute;left:2663;top:4618;width:115;height:115" coordorigin="2663,4618" coordsize="115,115">
              <v:shape style="position:absolute;left:2663;top:4618;width:115;height:115" coordorigin="2663,4618" coordsize="115,115" path="m2720,4618l2663,4732,2778,4732,2720,4618xe" filled="t" fillcolor="#00AEEF" stroked="f">
                <v:path arrowok="t"/>
                <v:fill type="solid"/>
              </v:shape>
            </v:group>
            <v:group style="position:absolute;left:2892;top:4578;width:115;height:115" coordorigin="2892,4578" coordsize="115,115">
              <v:shape style="position:absolute;left:2892;top:4578;width:115;height:115" coordorigin="2892,4578" coordsize="115,115" path="m2949,4578l2892,4692,3007,4692,2949,4578xe" filled="t" fillcolor="#00AEEF" stroked="f">
                <v:path arrowok="t"/>
                <v:fill type="solid"/>
              </v:shape>
            </v:group>
            <v:group style="position:absolute;left:3114;top:4509;width:115;height:115" coordorigin="3114,4509" coordsize="115,115">
              <v:shape style="position:absolute;left:3114;top:4509;width:115;height:115" coordorigin="3114,4509" coordsize="115,115" path="m3172,4509l3114,4623,3229,4623,3172,4509xe" filled="t" fillcolor="#00AEEF" stroked="f">
                <v:path arrowok="t"/>
                <v:fill type="solid"/>
              </v:shape>
            </v:group>
            <v:group style="position:absolute;left:3349;top:4451;width:115;height:115" coordorigin="3349,4451" coordsize="115,115">
              <v:shape style="position:absolute;left:3349;top:4451;width:115;height:115" coordorigin="3349,4451" coordsize="115,115" path="m3407,4451l3349,4565,3465,4565,3407,4451xe" filled="t" fillcolor="#00AEEF" stroked="f">
                <v:path arrowok="t"/>
                <v:fill type="solid"/>
              </v:shape>
            </v:group>
            <v:group style="position:absolute;left:3573;top:4441;width:115;height:115" coordorigin="3573,4441" coordsize="115,115">
              <v:shape style="position:absolute;left:3573;top:4441;width:115;height:115" coordorigin="3573,4441" coordsize="115,115" path="m3631,4441l3573,4556,3689,4556,3631,4441xe" filled="t" fillcolor="#00AEEF" stroked="f">
                <v:path arrowok="t"/>
                <v:fill type="solid"/>
              </v:shape>
            </v:group>
            <v:group style="position:absolute;left:3802;top:4394;width:115;height:115" coordorigin="3802,4394" coordsize="115,115">
              <v:shape style="position:absolute;left:3802;top:4394;width:115;height:115" coordorigin="3802,4394" coordsize="115,115" path="m3860,4394l3802,4508,3918,4508,3860,4394xe" filled="t" fillcolor="#00AEEF" stroked="f">
                <v:path arrowok="t"/>
                <v:fill type="solid"/>
              </v:shape>
            </v:group>
            <v:group style="position:absolute;left:4030;top:4307;width:115;height:115" coordorigin="4030,4307" coordsize="115,115">
              <v:shape style="position:absolute;left:4030;top:4307;width:115;height:115" coordorigin="4030,4307" coordsize="115,115" path="m4087,4307l4030,4422,4145,4422,4087,4307xe" filled="t" fillcolor="#00AEEF" stroked="f">
                <v:path arrowok="t"/>
                <v:fill type="solid"/>
              </v:shape>
            </v:group>
            <v:group style="position:absolute;left:4256;top:4260;width:115;height:115" coordorigin="4256,4260" coordsize="115,115">
              <v:shape style="position:absolute;left:4256;top:4260;width:115;height:115" coordorigin="4256,4260" coordsize="115,115" path="m4313,4260l4256,4374,4371,4374,4313,4260xe" filled="t" fillcolor="#00AEEF" stroked="f">
                <v:path arrowok="t"/>
                <v:fill type="solid"/>
              </v:shape>
            </v:group>
            <v:group style="position:absolute;left:4485;top:4140;width:115;height:115" coordorigin="4485,4140" coordsize="115,115">
              <v:shape style="position:absolute;left:4485;top:4140;width:115;height:115" coordorigin="4485,4140" coordsize="115,115" path="m4543,4140l4485,4254,4601,4254,4543,4140xe" filled="t" fillcolor="#00AEEF" stroked="f">
                <v:path arrowok="t"/>
                <v:fill type="solid"/>
              </v:shape>
            </v:group>
            <v:group style="position:absolute;left:4721;top:4060;width:115;height:115" coordorigin="4721,4060" coordsize="115,115">
              <v:shape style="position:absolute;left:4721;top:4060;width:115;height:115" coordorigin="4721,4060" coordsize="115,115" path="m4779,4060l4721,4174,4836,4174,4779,4060xe" filled="t" fillcolor="#00AEEF" stroked="f">
                <v:path arrowok="t"/>
                <v:fill type="solid"/>
              </v:shape>
            </v:group>
            <v:group style="position:absolute;left:4925;top:3915;width:115;height:115" coordorigin="4925,3915" coordsize="115,115">
              <v:shape style="position:absolute;left:4925;top:3915;width:115;height:115" coordorigin="4925,3915" coordsize="115,115" path="m4982,3915l4925,4030,5040,4030,4982,3915xe" filled="t" fillcolor="#00AEEF" stroked="f">
                <v:path arrowok="t"/>
                <v:fill type="solid"/>
              </v:shape>
            </v:group>
            <v:group style="position:absolute;left:5165;top:3871;width:115;height:115" coordorigin="5165,3871" coordsize="115,115">
              <v:shape style="position:absolute;left:5165;top:3871;width:115;height:115" coordorigin="5165,3871" coordsize="115,115" path="m5223,3871l5165,3986,5280,3986,5223,3871xe" filled="t" fillcolor="#00AEEF" stroked="f">
                <v:path arrowok="t"/>
                <v:fill type="solid"/>
              </v:shape>
            </v:group>
            <v:group style="position:absolute;left:5400;top:3814;width:115;height:115" coordorigin="5400,3814" coordsize="115,115">
              <v:shape style="position:absolute;left:5400;top:3814;width:115;height:115" coordorigin="5400,3814" coordsize="115,115" path="m5457,3814l5400,3929,5515,3929,5457,3814xe" filled="t" fillcolor="#00AEEF" stroked="f">
                <v:path arrowok="t"/>
                <v:fill type="solid"/>
              </v:shape>
            </v:group>
            <v:group style="position:absolute;left:5626;top:3741;width:115;height:115" coordorigin="5626,3741" coordsize="115,115">
              <v:shape style="position:absolute;left:5626;top:3741;width:115;height:115" coordorigin="5626,3741" coordsize="115,115" path="m5683,3741l5626,3855,5741,3855,5683,3741xe" filled="t" fillcolor="#00AEEF" stroked="f">
                <v:path arrowok="t"/>
                <v:fill type="solid"/>
              </v:shape>
            </v:group>
            <v:group style="position:absolute;left:5844;top:3683;width:115;height:115" coordorigin="5844,3683" coordsize="115,115">
              <v:shape style="position:absolute;left:5844;top:3683;width:115;height:115" coordorigin="5844,3683" coordsize="115,115" path="m5902,3683l5844,3798,5959,3798,5902,3683xe" filled="t" fillcolor="#00AEEF" stroked="f">
                <v:path arrowok="t"/>
                <v:fill type="solid"/>
              </v:shape>
            </v:group>
            <v:group style="position:absolute;left:6070;top:3623;width:115;height:115" coordorigin="6070,3623" coordsize="115,115">
              <v:shape style="position:absolute;left:6070;top:3623;width:115;height:115" coordorigin="6070,3623" coordsize="115,115" path="m6127,3623l6070,3738,6185,3738,6127,3623xe" filled="t" fillcolor="#00AEEF" stroked="f">
                <v:path arrowok="t"/>
                <v:fill type="solid"/>
              </v:shape>
            </v:group>
            <v:group style="position:absolute;left:6289;top:3481;width:115;height:115" coordorigin="6289,3481" coordsize="115,115">
              <v:shape style="position:absolute;left:6289;top:3481;width:115;height:115" coordorigin="6289,3481" coordsize="115,115" path="m6347,3481l6289,3595,6405,3595,6347,3481xe" filled="t" fillcolor="#00AEEF" stroked="f">
                <v:path arrowok="t"/>
                <v:fill type="solid"/>
              </v:shape>
            </v:group>
            <v:group style="position:absolute;left:6521;top:3373;width:115;height:115" coordorigin="6521,3373" coordsize="115,115">
              <v:shape style="position:absolute;left:6521;top:3373;width:115;height:115" coordorigin="6521,3373" coordsize="115,115" path="m6578,3373l6521,3487,6636,3487,6578,3373xe" filled="t" fillcolor="#00AEEF" stroked="f">
                <v:path arrowok="t"/>
                <v:fill type="solid"/>
              </v:shape>
            </v:group>
            <v:group style="position:absolute;left:6753;top:3240;width:115;height:115" coordorigin="6753,3240" coordsize="115,115">
              <v:shape style="position:absolute;left:6753;top:3240;width:115;height:115" coordorigin="6753,3240" coordsize="115,115" path="m6811,3240l6753,3355,6868,3355,6811,3240xe" filled="t" fillcolor="#00AEEF" stroked="f">
                <v:path arrowok="t"/>
                <v:fill type="solid"/>
              </v:shape>
            </v:group>
            <v:group style="position:absolute;left:7191;top:2739;width:115;height:115" coordorigin="7191,2739" coordsize="115,115">
              <v:shape style="position:absolute;left:7191;top:2739;width:115;height:115" coordorigin="7191,2739" coordsize="115,115" path="m7249,2739l7191,2854,7307,2854,7249,2739xe" filled="t" fillcolor="#00AEEF" stroked="f">
                <v:path arrowok="t"/>
                <v:fill type="solid"/>
              </v:shape>
            </v:group>
            <v:group style="position:absolute;left:7427;top:2511;width:115;height:115" coordorigin="7427,2511" coordsize="115,115">
              <v:shape style="position:absolute;left:7427;top:2511;width:115;height:115" coordorigin="7427,2511" coordsize="115,115" path="m7485,2511l7427,2626,7542,2626,7485,2511xe" filled="t" fillcolor="#00AEEF" stroked="f">
                <v:path arrowok="t"/>
                <v:fill type="solid"/>
              </v:shape>
            </v:group>
            <v:group style="position:absolute;left:7652;top:2225;width:115;height:115" coordorigin="7652,2225" coordsize="115,115">
              <v:shape style="position:absolute;left:7652;top:2225;width:115;height:115" coordorigin="7652,2225" coordsize="115,115" path="m7709,2225l7652,2340,7767,2340,7709,2225xe" filled="t" fillcolor="#00AEEF" stroked="f">
                <v:path arrowok="t"/>
                <v:fill type="solid"/>
              </v:shape>
            </v:group>
            <v:group style="position:absolute;left:1524;top:5149;width:132;height:132" coordorigin="1524,5149" coordsize="132,132">
              <v:shape style="position:absolute;left:1524;top:5149;width:132;height:132" coordorigin="1524,5149" coordsize="132,132" path="m1589,5149l1524,5215,1589,5280,1655,5215,1589,5149xe" filled="t" fillcolor="#ED1C24" stroked="f">
                <v:path arrowok="t"/>
                <v:fill type="solid"/>
              </v:shape>
            </v:group>
            <v:group style="position:absolute;left:1747;top:5149;width:132;height:132" coordorigin="1747,5149" coordsize="132,132">
              <v:shape style="position:absolute;left:1747;top:5149;width:132;height:132" coordorigin="1747,5149" coordsize="132,132" path="m1812,5149l1747,5215,1812,5280,1878,5215,1812,5149xe" filled="t" fillcolor="#ED1C24" stroked="f">
                <v:path arrowok="t"/>
                <v:fill type="solid"/>
              </v:shape>
            </v:group>
            <v:group style="position:absolute;left:1989;top:5097;width:132;height:132" coordorigin="1989,5097" coordsize="132,132">
              <v:shape style="position:absolute;left:1989;top:5097;width:132;height:132" coordorigin="1989,5097" coordsize="132,132" path="m2055,5097l1989,5163,2055,5228,2121,5163,2055,5097xe" filled="t" fillcolor="#ED1C24" stroked="f">
                <v:path arrowok="t"/>
                <v:fill type="solid"/>
              </v:shape>
            </v:group>
            <v:group style="position:absolute;left:2201;top:5149;width:132;height:132" coordorigin="2201,5149" coordsize="132,132">
              <v:shape style="position:absolute;left:2201;top:5149;width:132;height:132" coordorigin="2201,5149" coordsize="132,132" path="m2267,5149l2201,5215,2267,5280,2333,5215,2267,5149xe" filled="t" fillcolor="#ED1C24" stroked="f">
                <v:path arrowok="t"/>
                <v:fill type="solid"/>
              </v:shape>
            </v:group>
            <v:group style="position:absolute;left:2437;top:5164;width:132;height:132" coordorigin="2437,5164" coordsize="132,132">
              <v:shape style="position:absolute;left:2437;top:5164;width:132;height:132" coordorigin="2437,5164" coordsize="132,132" path="m2503,5164l2437,5230,2503,5296,2569,5230,2503,5164xe" filled="t" fillcolor="#ED1C24" stroked="f">
                <v:path arrowok="t"/>
                <v:fill type="solid"/>
              </v:shape>
            </v:group>
            <v:group style="position:absolute;left:2654;top:5132;width:132;height:132" coordorigin="2654,5132" coordsize="132,132">
              <v:shape style="position:absolute;left:2654;top:5132;width:132;height:132" coordorigin="2654,5132" coordsize="132,132" path="m2720,5132l2654,5198,2720,5264,2786,5198,2720,5132xe" filled="t" fillcolor="#ED1C24" stroked="f">
                <v:path arrowok="t"/>
                <v:fill type="solid"/>
              </v:shape>
            </v:group>
            <v:group style="position:absolute;left:2884;top:5124;width:132;height:132" coordorigin="2884,5124" coordsize="132,132">
              <v:shape style="position:absolute;left:2884;top:5124;width:132;height:132" coordorigin="2884,5124" coordsize="132,132" path="m2949,5124l2884,5190,2949,5256,3015,5190,2949,5124xe" filled="t" fillcolor="#ED1C24" stroked="f">
                <v:path arrowok="t"/>
                <v:fill type="solid"/>
              </v:shape>
            </v:group>
            <v:group style="position:absolute;left:3120;top:5025;width:132;height:132" coordorigin="3120,5025" coordsize="132,132">
              <v:shape style="position:absolute;left:3120;top:5025;width:132;height:132" coordorigin="3120,5025" coordsize="132,132" path="m3186,5025l3120,5091,3186,5157,3252,5091,3186,5025xe" filled="t" fillcolor="#ED1C24" stroked="f">
                <v:path arrowok="t"/>
                <v:fill type="solid"/>
              </v:shape>
            </v:group>
            <v:group style="position:absolute;left:3341;top:4990;width:132;height:132" coordorigin="3341,4990" coordsize="132,132">
              <v:shape style="position:absolute;left:3341;top:4990;width:132;height:132" coordorigin="3341,4990" coordsize="132,132" path="m3407,4990l3341,5056,3407,5122,3473,5056,3407,4990xe" filled="t" fillcolor="#ED1C24" stroked="f">
                <v:path arrowok="t"/>
                <v:fill type="solid"/>
              </v:shape>
            </v:group>
            <v:group style="position:absolute;left:3569;top:4962;width:132;height:132" coordorigin="3569,4962" coordsize="132,132">
              <v:shape style="position:absolute;left:3569;top:4962;width:132;height:132" coordorigin="3569,4962" coordsize="132,132" path="m3635,4962l3569,5028,3635,5094,3701,5028,3635,4962xe" filled="t" fillcolor="#ED1C24" stroked="f">
                <v:path arrowok="t"/>
                <v:fill type="solid"/>
              </v:shape>
            </v:group>
            <v:group style="position:absolute;left:3786;top:4858;width:132;height:132" coordorigin="3786,4858" coordsize="132,132">
              <v:shape style="position:absolute;left:3786;top:4858;width:132;height:132" coordorigin="3786,4858" coordsize="132,132" path="m3852,4858l3786,4924,3852,4990,3918,4924,3852,4858xe" filled="t" fillcolor="#ED1C24" stroked="f">
                <v:path arrowok="t"/>
                <v:fill type="solid"/>
              </v:shape>
            </v:group>
            <v:group style="position:absolute;left:4021;top:4743;width:132;height:132" coordorigin="4021,4743" coordsize="132,132">
              <v:shape style="position:absolute;left:4021;top:4743;width:132;height:132" coordorigin="4021,4743" coordsize="132,132" path="m4087,4743l4021,4809,4087,4874,4153,4809,4087,4743xe" filled="t" fillcolor="#ED1C24" stroked="f">
                <v:path arrowok="t"/>
                <v:fill type="solid"/>
              </v:shape>
            </v:group>
            <v:group style="position:absolute;left:4247;top:4635;width:132;height:132" coordorigin="4247,4635" coordsize="132,132">
              <v:shape style="position:absolute;left:4247;top:4635;width:132;height:132" coordorigin="4247,4635" coordsize="132,132" path="m4313,4635l4247,4701,4313,4767,4379,4701,4313,4635xe" filled="t" fillcolor="#ED1C24" stroked="f">
                <v:path arrowok="t"/>
                <v:fill type="solid"/>
              </v:shape>
            </v:group>
            <v:group style="position:absolute;left:4458;top:4484;width:132;height:132" coordorigin="4458,4484" coordsize="132,132">
              <v:shape style="position:absolute;left:4458;top:4484;width:132;height:132" coordorigin="4458,4484" coordsize="132,132" path="m4524,4484l4458,4550,4524,4616,4590,4550,4524,4484xe" filled="t" fillcolor="#ED1C24" stroked="f">
                <v:path arrowok="t"/>
                <v:fill type="solid"/>
              </v:shape>
            </v:group>
            <v:group style="position:absolute;left:4697;top:4315;width:132;height:132" coordorigin="4697,4315" coordsize="132,132">
              <v:shape style="position:absolute;left:4697;top:4315;width:132;height:132" coordorigin="4697,4315" coordsize="132,132" path="m4763,4315l4697,4381,4763,4447,4829,4381,4763,4315xe" filled="t" fillcolor="#ED1C24" stroked="f">
                <v:path arrowok="t"/>
                <v:fill type="solid"/>
              </v:shape>
            </v:group>
            <v:group style="position:absolute;left:4916;top:4275;width:132;height:132" coordorigin="4916,4275" coordsize="132,132">
              <v:shape style="position:absolute;left:4916;top:4275;width:132;height:132" coordorigin="4916,4275" coordsize="132,132" path="m4982,4275l4916,4341,4982,4407,5048,4341,4982,4275xe" filled="t" fillcolor="#ED1C24" stroked="f">
                <v:path arrowok="t"/>
                <v:fill type="solid"/>
              </v:shape>
            </v:group>
            <v:group style="position:absolute;left:5150;top:4328;width:132;height:132" coordorigin="5150,4328" coordsize="132,132">
              <v:shape style="position:absolute;left:5150;top:4328;width:132;height:132" coordorigin="5150,4328" coordsize="132,132" path="m5215,4328l5150,4394,5215,4459,5281,4394,5215,4328xe" filled="t" fillcolor="#ED1C24" stroked="f">
                <v:path arrowok="t"/>
                <v:fill type="solid"/>
              </v:shape>
            </v:group>
            <v:group style="position:absolute;left:5379;top:4226;width:132;height:132" coordorigin="5379,4226" coordsize="132,132">
              <v:shape style="position:absolute;left:5379;top:4226;width:132;height:132" coordorigin="5379,4226" coordsize="132,132" path="m5445,4226l5379,4292,5445,4358,5511,4292,5445,4226xe" filled="t" fillcolor="#ED1C24" stroked="f">
                <v:path arrowok="t"/>
                <v:fill type="solid"/>
              </v:shape>
            </v:group>
            <v:group style="position:absolute;left:5595;top:4108;width:132;height:132" coordorigin="5595,4108" coordsize="132,132">
              <v:shape style="position:absolute;left:5595;top:4108;width:132;height:132" coordorigin="5595,4108" coordsize="132,132" path="m5661,4108l5595,4174,5661,4240,5727,4174,5661,4108xe" filled="t" fillcolor="#ED1C24" stroked="f">
                <v:path arrowok="t"/>
                <v:fill type="solid"/>
              </v:shape>
            </v:group>
            <v:group style="position:absolute;left:5836;top:4155;width:132;height:132" coordorigin="5836,4155" coordsize="132,132">
              <v:shape style="position:absolute;left:5836;top:4155;width:132;height:132" coordorigin="5836,4155" coordsize="132,132" path="m5902,4155l5836,4221,5902,4287,5968,4221,5902,4155xe" filled="t" fillcolor="#ED1C24" stroked="f">
                <v:path arrowok="t"/>
                <v:fill type="solid"/>
              </v:shape>
            </v:group>
            <v:group style="position:absolute;left:6047;top:4155;width:132;height:132" coordorigin="6047,4155" coordsize="132,132">
              <v:shape style="position:absolute;left:6047;top:4155;width:132;height:132" coordorigin="6047,4155" coordsize="132,132" path="m6113,4155l6047,4221,6113,4287,6179,4221,6113,4155xe" filled="t" fillcolor="#ED1C24" stroked="f">
                <v:path arrowok="t"/>
                <v:fill type="solid"/>
              </v:shape>
            </v:group>
            <v:group style="position:absolute;left:6281;top:4139;width:132;height:132" coordorigin="6281,4139" coordsize="132,132">
              <v:shape style="position:absolute;left:6281;top:4139;width:132;height:132" coordorigin="6281,4139" coordsize="132,132" path="m6347,4139l6281,4205,6347,4271,6413,4205,6347,4139xe" filled="t" fillcolor="#ED1C24" stroked="f">
                <v:path arrowok="t"/>
                <v:fill type="solid"/>
              </v:shape>
            </v:group>
            <v:group style="position:absolute;left:6510;top:4060;width:132;height:132" coordorigin="6510,4060" coordsize="132,132">
              <v:shape style="position:absolute;left:6510;top:4060;width:132;height:132" coordorigin="6510,4060" coordsize="132,132" path="m6576,4060l6510,4126,6576,4191,6642,4126,6576,4060xe" filled="t" fillcolor="#ED1C24" stroked="f">
                <v:path arrowok="t"/>
                <v:fill type="solid"/>
              </v:shape>
            </v:group>
            <v:group style="position:absolute;left:6737;top:4004;width:132;height:132" coordorigin="6737,4004" coordsize="132,132">
              <v:shape style="position:absolute;left:6737;top:4004;width:132;height:132" coordorigin="6737,4004" coordsize="132,132" path="m6803,4004l6737,4070,6803,4136,6869,4070,6803,4004xe" filled="t" fillcolor="#ED1C24" stroked="f">
                <v:path arrowok="t"/>
                <v:fill type="solid"/>
              </v:shape>
            </v:group>
            <v:group style="position:absolute;left:6960;top:3900;width:132;height:132" coordorigin="6960,3900" coordsize="132,132">
              <v:shape style="position:absolute;left:6960;top:3900;width:132;height:132" coordorigin="6960,3900" coordsize="132,132" path="m7025,3900l6960,3966,7025,4032,7091,3966,7025,3900xe" filled="t" fillcolor="#ED1C24" stroked="f">
                <v:path arrowok="t"/>
                <v:fill type="solid"/>
              </v:shape>
            </v:group>
            <v:group style="position:absolute;left:7184;top:3655;width:132;height:132" coordorigin="7184,3655" coordsize="132,132">
              <v:shape style="position:absolute;left:7184;top:3655;width:132;height:132" coordorigin="7184,3655" coordsize="132,132" path="m7250,3655l7184,3721,7250,3787,7316,3721,7250,3655xe" filled="t" fillcolor="#ED1C24" stroked="f">
                <v:path arrowok="t"/>
                <v:fill type="solid"/>
              </v:shape>
            </v:group>
            <v:group style="position:absolute;left:7414;top:3672;width:132;height:132" coordorigin="7414,3672" coordsize="132,132">
              <v:shape style="position:absolute;left:7414;top:3672;width:132;height:132" coordorigin="7414,3672" coordsize="132,132" path="m7480,3672l7414,3738,7480,3804,7546,3738,7480,3672xe" filled="t" fillcolor="#ED1C24" stroked="f">
                <v:path arrowok="t"/>
                <v:fill type="solid"/>
              </v:shape>
            </v:group>
            <v:group style="position:absolute;left:7640;top:3297;width:132;height:132" coordorigin="7640,3297" coordsize="132,132">
              <v:shape style="position:absolute;left:7640;top:3297;width:132;height:132" coordorigin="7640,3297" coordsize="132,132" path="m7706,3297l7640,3363,7706,3429,7772,3363,7706,3297xe" filled="t" fillcolor="#ED1C24" stroked="f">
                <v:path arrowok="t"/>
                <v:fill type="solid"/>
              </v:shape>
            </v:group>
            <v:group style="position:absolute;left:7863;top:3114;width:132;height:132" coordorigin="7863,3114" coordsize="132,132">
              <v:shape style="position:absolute;left:7863;top:3114;width:132;height:132" coordorigin="7863,3114" coordsize="132,132" path="m7928,3114l7863,3180,7928,3246,7994,3180,7928,3114xe" filled="t" fillcolor="#ED1C24" stroked="f">
                <v:path arrowok="t"/>
                <v:fill type="solid"/>
              </v:shape>
            </v:group>
            <v:group style="position:absolute;left:1543;top:5168;width:93;height:93" coordorigin="1543,5168" coordsize="93,93">
              <v:shape style="position:absolute;left:1543;top:5168;width:93;height:93" coordorigin="1543,5168" coordsize="93,93" path="m1543,5168l1636,5168,1636,5261,1543,5261,1543,5168xe" filled="t" fillcolor="#38B54A" stroked="f">
                <v:path arrowok="t"/>
                <v:fill type="solid"/>
              </v:shape>
            </v:group>
            <v:group style="position:absolute;left:1764;top:5170;width:93;height:93" coordorigin="1764,5170" coordsize="93,93">
              <v:shape style="position:absolute;left:1764;top:5170;width:93;height:93" coordorigin="1764,5170" coordsize="93,93" path="m1764,5170l1857,5170,1857,5264,1764,5264,1764,5170xe" filled="t" fillcolor="#38B54A" stroked="f">
                <v:path arrowok="t"/>
                <v:fill type="solid"/>
              </v:shape>
            </v:group>
            <v:group style="position:absolute;left:2003;top:5121;width:93;height:93" coordorigin="2003,5121" coordsize="93,93">
              <v:shape style="position:absolute;left:2003;top:5121;width:93;height:93" coordorigin="2003,5121" coordsize="93,93" path="m2003,5121l2096,5121,2096,5215,2003,5215,2003,5121xe" filled="t" fillcolor="#38B54A" stroked="f">
                <v:path arrowok="t"/>
                <v:fill type="solid"/>
              </v:shape>
            </v:group>
            <v:group style="position:absolute;left:2210;top:5168;width:93;height:93" coordorigin="2210,5168" coordsize="93,93">
              <v:shape style="position:absolute;left:2210;top:5168;width:93;height:93" coordorigin="2210,5168" coordsize="93,93" path="m2210,5168l2303,5168,2303,5261,2210,5261,2210,5168xe" filled="t" fillcolor="#38B54A" stroked="f">
                <v:path arrowok="t"/>
                <v:fill type="solid"/>
              </v:shape>
            </v:group>
            <v:group style="position:absolute;left:2456;top:5168;width:93;height:93" coordorigin="2456,5168" coordsize="93,93">
              <v:shape style="position:absolute;left:2456;top:5168;width:93;height:93" coordorigin="2456,5168" coordsize="93,93" path="m2456,5168l2549,5168,2549,5261,2456,5261,2456,5168xe" filled="t" fillcolor="#38B54A" stroked="f">
                <v:path arrowok="t"/>
                <v:fill type="solid"/>
              </v:shape>
            </v:group>
            <v:group style="position:absolute;left:2663;top:5121;width:93;height:93" coordorigin="2663,5121" coordsize="93,93">
              <v:shape style="position:absolute;left:2663;top:5121;width:93;height:93" coordorigin="2663,5121" coordsize="93,93" path="m2663,5121l2756,5121,2756,5215,2663,5215,2663,5121xe" filled="t" fillcolor="#38B54A" stroked="f">
                <v:path arrowok="t"/>
                <v:fill type="solid"/>
              </v:shape>
            </v:group>
            <v:group style="position:absolute;left:2903;top:5121;width:93;height:93" coordorigin="2903,5121" coordsize="93,93">
              <v:shape style="position:absolute;left:2903;top:5121;width:93;height:93" coordorigin="2903,5121" coordsize="93,93" path="m2903,5121l2996,5121,2996,5215,2903,5215,2903,5121xe" filled="t" fillcolor="#38B54A" stroked="f">
                <v:path arrowok="t"/>
                <v:fill type="solid"/>
              </v:shape>
            </v:group>
            <v:group style="position:absolute;left:3139;top:5097;width:93;height:93" coordorigin="3139,5097" coordsize="93,93">
              <v:shape style="position:absolute;left:3139;top:5097;width:93;height:93" coordorigin="3139,5097" coordsize="93,93" path="m3139,5097l3232,5097,3232,5190,3139,5190,3139,5097xe" filled="t" fillcolor="#38B54A" stroked="f">
                <v:path arrowok="t"/>
                <v:fill type="solid"/>
              </v:shape>
            </v:group>
            <v:group style="position:absolute;left:3360;top:5050;width:93;height:93" coordorigin="3360,5050" coordsize="93,93">
              <v:shape style="position:absolute;left:3360;top:5050;width:93;height:93" coordorigin="3360,5050" coordsize="93,93" path="m3360,5050l3454,5050,3454,5143,3360,5143,3360,5050xe" filled="t" fillcolor="#38B54A" stroked="f">
                <v:path arrowok="t"/>
                <v:fill type="solid"/>
              </v:shape>
            </v:group>
            <v:group style="position:absolute;left:3575;top:5035;width:93;height:93" coordorigin="3575,5035" coordsize="93,93">
              <v:shape style="position:absolute;left:3575;top:5035;width:93;height:93" coordorigin="3575,5035" coordsize="93,93" path="m3575,5035l3668,5035,3668,5129,3575,5129,3575,5035xe" filled="t" fillcolor="#38B54A" stroked="f">
                <v:path arrowok="t"/>
                <v:fill type="solid"/>
              </v:shape>
            </v:group>
            <v:group style="position:absolute;left:4945;top:4824;width:93;height:93" coordorigin="4945,4824" coordsize="93,93">
              <v:shape style="position:absolute;left:4945;top:4824;width:93;height:93" coordorigin="4945,4824" coordsize="93,93" path="m4945,4824l5038,4824,5038,4917,4945,4917,4945,4824xe" filled="t" fillcolor="#38B54A" stroked="f">
                <v:path arrowok="t"/>
                <v:fill type="solid"/>
              </v:shape>
            </v:group>
            <v:group style="position:absolute;left:5174;top:4824;width:93;height:93" coordorigin="5174,4824" coordsize="93,93">
              <v:shape style="position:absolute;left:5174;top:4824;width:93;height:93" coordorigin="5174,4824" coordsize="93,93" path="m5174,4824l5267,4824,5267,4917,5174,4917,5174,4824xe" filled="t" fillcolor="#38B54A" stroked="f">
                <v:path arrowok="t"/>
                <v:fill type="solid"/>
              </v:shape>
            </v:group>
            <v:group style="position:absolute;left:5404;top:4763;width:93;height:93" coordorigin="5404,4763" coordsize="93,93">
              <v:shape style="position:absolute;left:5404;top:4763;width:93;height:93" coordorigin="5404,4763" coordsize="93,93" path="m5404,4763l5498,4763,5498,4856,5404,4856,5404,4763xe" filled="t" fillcolor="#38B54A" stroked="f">
                <v:path arrowok="t"/>
                <v:fill type="solid"/>
              </v:shape>
            </v:group>
            <v:group style="position:absolute;left:5622;top:4763;width:93;height:93" coordorigin="5622,4763" coordsize="93,93">
              <v:shape style="position:absolute;left:5622;top:4763;width:93;height:93" coordorigin="5622,4763" coordsize="93,93" path="m5622,4763l5715,4763,5715,4856,5622,4856,5622,4763xe" filled="t" fillcolor="#38B54A" stroked="f">
                <v:path arrowok="t"/>
                <v:fill type="solid"/>
              </v:shape>
            </v:group>
            <v:group style="position:absolute;left:5855;top:4716;width:93;height:93" coordorigin="5855,4716" coordsize="93,93">
              <v:shape style="position:absolute;left:5855;top:4716;width:93;height:93" coordorigin="5855,4716" coordsize="93,93" path="m5855,4716l5948,4716,5948,4810,5855,4810,5855,4716xe" filled="t" fillcolor="#38B54A" stroked="f">
                <v:path arrowok="t"/>
                <v:fill type="solid"/>
              </v:shape>
            </v:group>
            <v:group style="position:absolute;left:6081;top:4770;width:93;height:93" coordorigin="6081,4770" coordsize="93,93">
              <v:shape style="position:absolute;left:6081;top:4770;width:93;height:93" coordorigin="6081,4770" coordsize="93,93" path="m6081,4770l6174,4770,6174,4863,6081,4863,6081,4770xe" filled="t" fillcolor="#38B54A" stroked="f">
                <v:path arrowok="t"/>
                <v:fill type="solid"/>
              </v:shape>
            </v:group>
            <v:group style="position:absolute;left:6300;top:4616;width:93;height:93" coordorigin="6300,4616" coordsize="93,93">
              <v:shape style="position:absolute;left:6300;top:4616;width:93;height:93" coordorigin="6300,4616" coordsize="93,93" path="m6300,4616l6394,4616,6394,4709,6300,4709,6300,4616xe" filled="t" fillcolor="#38B54A" stroked="f">
                <v:path arrowok="t"/>
                <v:fill type="solid"/>
              </v:shape>
            </v:group>
            <v:group style="position:absolute;left:6530;top:4690;width:93;height:93" coordorigin="6530,4690" coordsize="93,93">
              <v:shape style="position:absolute;left:6530;top:4690;width:93;height:93" coordorigin="6530,4690" coordsize="93,93" path="m6530,4690l6623,4690,6623,4783,6530,4783,6530,4690xe" filled="t" fillcolor="#38B54A" stroked="f">
                <v:path arrowok="t"/>
                <v:fill type="solid"/>
              </v:shape>
            </v:group>
            <v:group style="position:absolute;left:6756;top:4690;width:93;height:93" coordorigin="6756,4690" coordsize="93,93">
              <v:shape style="position:absolute;left:6756;top:4690;width:93;height:93" coordorigin="6756,4690" coordsize="93,93" path="m6756,4690l6849,4690,6849,4783,6756,4783,6756,4690xe" filled="t" fillcolor="#38B54A" stroked="f">
                <v:path arrowok="t"/>
                <v:fill type="solid"/>
              </v:shape>
            </v:group>
            <v:group style="position:absolute;left:6979;top:4490;width:93;height:93" coordorigin="6979,4490" coordsize="93,93">
              <v:shape style="position:absolute;left:6979;top:4490;width:93;height:93" coordorigin="6979,4490" coordsize="93,93" path="m6979,4490l7072,4490,7072,4583,6979,4583,6979,4490xe" filled="t" fillcolor="#38B54A" stroked="f">
                <v:path arrowok="t"/>
                <v:fill type="solid"/>
              </v:shape>
            </v:group>
            <v:group style="position:absolute;left:7204;top:4287;width:93;height:93" coordorigin="7204,4287" coordsize="93,93">
              <v:shape style="position:absolute;left:7204;top:4287;width:93;height:93" coordorigin="7204,4287" coordsize="93,93" path="m7204,4287l7297,4287,7297,4380,7204,4380,7204,4287xe" filled="t" fillcolor="#38B54A" stroked="f">
                <v:path arrowok="t"/>
                <v:fill type="solid"/>
              </v:shape>
            </v:group>
            <v:group style="position:absolute;left:7433;top:4367;width:93;height:93" coordorigin="7433,4367" coordsize="93,93">
              <v:shape style="position:absolute;left:7433;top:4367;width:93;height:93" coordorigin="7433,4367" coordsize="93,93" path="m7433,4367l7526,4367,7526,4460,7433,4460,7433,4367xe" filled="t" fillcolor="#38B54A" stroked="f">
                <v:path arrowok="t"/>
                <v:fill type="solid"/>
              </v:shape>
            </v:group>
            <v:group style="position:absolute;left:7663;top:4112;width:93;height:93" coordorigin="7663,4112" coordsize="93,93">
              <v:shape style="position:absolute;left:7663;top:4112;width:93;height:93" coordorigin="7663,4112" coordsize="93,93" path="m7663,4112l7756,4112,7756,4205,7663,4205,7663,4112xe" filled="t" fillcolor="#38B54A" stroked="f">
                <v:path arrowok="t"/>
                <v:fill type="solid"/>
              </v:shape>
            </v:group>
            <v:group style="position:absolute;left:1581;top:5215;width:1426;height:2" coordorigin="1581,5215" coordsize="1426,2">
              <v:shape style="position:absolute;left:1581;top:5215;width:1426;height:2" coordorigin="1581,5215" coordsize="1426,0" path="m1581,5215l3007,5215e" filled="f" stroked="t" strokeweight="2.021pt" strokecolor="#ED1C24">
                <v:path arrowok="t"/>
              </v:shape>
            </v:group>
            <v:group style="position:absolute;left:4852;top:2320;width:3336;height:2098" coordorigin="4852,2320" coordsize="3336,2098">
              <v:shape style="position:absolute;left:4852;top:2320;width:3336;height:2098" coordorigin="4852,2320" coordsize="3336,2098" path="m8183,2320l4852,4410,4857,4418,8188,2329,8183,2320xe" filled="t" fillcolor="#ED1C24" stroked="f">
                <v:path arrowok="t"/>
                <v:fill type="solid"/>
              </v:shape>
            </v:group>
            <v:group style="position:absolute;left:5479;top:2720;width:2564;height:1577" coordorigin="5479,2720" coordsize="2564,1577">
              <v:shape style="position:absolute;left:5479;top:2720;width:2564;height:1577" coordorigin="5479,2720" coordsize="2564,1577" path="m8038,2720l5479,4288,5484,4296,8043,2728,8038,2720xe" filled="t" fillcolor="#ED1C24" stroked="f">
                <v:path arrowok="t"/>
                <v:fill type="solid"/>
              </v:shape>
            </v:group>
            <v:group style="position:absolute;left:1480;top:3146;width:6654;height:2" coordorigin="1480,3146" coordsize="6654,2">
              <v:shape style="position:absolute;left:1480;top:3146;width:6654;height:2" coordorigin="1480,3146" coordsize="6654,0" path="m1480,3146l8135,3146e" filled="f" stroked="t" strokeweight="1.06pt" strokecolor="#231F20">
                <v:path arrowok="t"/>
              </v:shape>
            </v:group>
            <v:group style="position:absolute;left:6922;top:408;width:944;height:1191" coordorigin="6922,408" coordsize="944,1191">
              <v:shape style="position:absolute;left:6922;top:408;width:944;height:1191" coordorigin="6922,408" coordsize="944,1191" path="m7836,408l6922,1576,6952,1599,7866,432,7836,408xe" filled="t" fillcolor="#2B3890" stroked="f">
                <v:path arrowok="t"/>
                <v:fill type="solid"/>
              </v:shape>
            </v:group>
            <v:group style="position:absolute;left:1715;top:3371;width:1402;height:455" coordorigin="1715,3371" coordsize="1402,455">
              <v:shape style="position:absolute;left:1715;top:3371;width:1402;height:455" coordorigin="1715,3371" coordsize="1402,455" path="m3106,3371l1715,3790,1726,3826,3117,3408,3106,3371xe" filled="t" fillcolor="#2B3890" stroked="f">
                <v:path arrowok="t"/>
                <v:fill type="solid"/>
              </v:shape>
            </v:group>
            <v:group style="position:absolute;left:3134;top:1567;width:3782;height:1823" coordorigin="3134,1567" coordsize="3782,1823">
              <v:shape style="position:absolute;left:3134;top:1567;width:3782;height:1823" coordorigin="3134,1567" coordsize="3782,1823" path="m6899,1567l3134,3355,3150,3390,6916,1602,6899,1567xe" filled="t" fillcolor="#2B3890" stroked="f">
                <v:path arrowok="t"/>
                <v:fill type="solid"/>
              </v:shape>
            </v:group>
            <v:group style="position:absolute;left:1724;top:2310;width:6151;height:2533" coordorigin="1724,2310" coordsize="6151,2533">
              <v:shape style="position:absolute;left:1724;top:2310;width:6151;height:2533" coordorigin="1724,2310" coordsize="6151,2533" path="m7850,2310l6700,3345,3087,4537,1724,4805,1732,4843,3095,4574,6716,3380,7875,2339,7850,2310xe" filled="t" fillcolor="#6D6E71" stroked="f">
                <v:path arrowok="t"/>
                <v:fill type="solid"/>
              </v:shape>
            </v:group>
            <v:group style="position:absolute;left:6976;top:2973;width:115;height:115" coordorigin="6976,2973" coordsize="115,115">
              <v:shape style="position:absolute;left:6976;top:2973;width:115;height:115" coordorigin="6976,2973" coordsize="115,115" path="m7034,2973l6976,3087,7091,3087,7034,2973xe" filled="t" fillcolor="#00AEEF" stroked="f">
                <v:path arrowok="t"/>
                <v:fill type="solid"/>
              </v:shape>
            </v:group>
            <v:group style="position:absolute;left:1731;top:4616;width:1444;height:288" coordorigin="1731,4616" coordsize="1444,288">
              <v:shape style="position:absolute;left:1731;top:4616;width:1444;height:288" coordorigin="1731,4616" coordsize="1444,288" path="m3168,4616l1731,4866,1738,4904,3175,4654,3168,4616xe" filled="t" fillcolor="#00AEEF" stroked="f">
                <v:path arrowok="t"/>
                <v:fill type="solid"/>
              </v:shape>
            </v:group>
            <v:group style="position:absolute;left:3108;top:3412;width:3619;height:1219" coordorigin="3108,3412" coordsize="3619,1219">
              <v:shape style="position:absolute;left:3108;top:3412;width:3619;height:1219" coordorigin="3108,3412" coordsize="3619,1219" path="m6715,3412l3108,4594,3120,4631,6727,3448,6715,3412xe" filled="t" fillcolor="#00AEEF" stroked="f">
                <v:path arrowok="t"/>
                <v:fill type="solid"/>
              </v:shape>
            </v:group>
            <v:group style="position:absolute;left:6708;top:2326;width:1152;height:1130" coordorigin="6708,2326" coordsize="1152,1130">
              <v:shape style="position:absolute;left:6708;top:2326;width:1152;height:1130" coordorigin="6708,2326" coordsize="1152,1130" path="m7833,2326l6708,3428,6735,3455,7859,2353,7833,2326xe" filled="t" fillcolor="#00AEEF" stroked="f">
                <v:path arrowok="t"/>
                <v:fill type="solid"/>
              </v:shape>
            </v:group>
            <v:group style="position:absolute;left:6759;top:3155;width:1347;height:937" coordorigin="6759,3155" coordsize="1347,937">
              <v:shape style="position:absolute;left:6759;top:3155;width:1347;height:937" coordorigin="6759,3155" coordsize="1347,937" path="m8100,3155l6759,4084,6764,4092,8106,3163,8100,3155xe" filled="t" fillcolor="#ED1C24" stroked="f">
                <v:path arrowok="t"/>
                <v:fill type="solid"/>
              </v:shape>
            </v:group>
            <v:group style="position:absolute;left:5841;top:4068;width:823;height:62" coordorigin="5841,4068" coordsize="823,62">
              <v:shape style="position:absolute;left:5841;top:4068;width:823;height:62" coordorigin="5841,4068" coordsize="823,62" path="m6664,4068l5841,4092,5843,4131,6665,4107,6664,4068xe" filled="t" fillcolor="#ED1C24" stroked="f">
                <v:path arrowok="t"/>
                <v:fill type="solid"/>
              </v:shape>
            </v:group>
            <v:group style="position:absolute;left:5369;top:4108;width:441;height:250" coordorigin="5369,4108" coordsize="441,250">
              <v:shape style="position:absolute;left:5369;top:4108;width:441;height:250" coordorigin="5369,4108" coordsize="441,250" path="m5792,4108l5672,4169,5690,4204,5809,4143,5792,4108xe" filled="t" fillcolor="#ED1C24" stroked="f">
                <v:path arrowok="t"/>
                <v:fill type="solid"/>
              </v:shape>
              <v:shape style="position:absolute;left:5369;top:4108;width:441;height:250" coordorigin="5369,4108" coordsize="441,250" path="m5604,4204l5484,4265,5501,4300,5621,4239,5604,4204xe" filled="t" fillcolor="#ED1C24" stroked="f">
                <v:path arrowok="t"/>
                <v:fill type="solid"/>
              </v:shape>
              <v:shape style="position:absolute;left:5369;top:4108;width:441;height:250" coordorigin="5369,4108" coordsize="441,250" path="m5415,4300l5369,4324,5386,4358,5433,4334,5415,4300xe" filled="t" fillcolor="#ED1C24" stroked="f">
                <v:path arrowok="t"/>
                <v:fill type="solid"/>
              </v:shape>
            </v:group>
            <v:group style="position:absolute;left:4763;top:4351;width:134;height:2" coordorigin="4763,4351" coordsize="134,2">
              <v:shape style="position:absolute;left:4763;top:4351;width:134;height:2" coordorigin="4763,4351" coordsize="134,0" path="m4763,4351l4897,4351e" filled="f" stroked="t" strokeweight="2.021pt" strokecolor="#ED1C24">
                <v:path arrowok="t"/>
              </v:shape>
            </v:group>
            <v:group style="position:absolute;left:4974;top:4351;width:134;height:2" coordorigin="4974,4351" coordsize="134,2">
              <v:shape style="position:absolute;left:4974;top:4351;width:134;height:2" coordorigin="4974,4351" coordsize="134,0" path="m4974,4351l5109,4351e" filled="f" stroked="t" strokeweight="2.021pt" strokecolor="#ED1C24">
                <v:path arrowok="t"/>
              </v:shape>
            </v:group>
            <v:group style="position:absolute;left:5186;top:4351;width:134;height:2" coordorigin="5186,4351" coordsize="134,2">
              <v:shape style="position:absolute;left:5186;top:4351;width:134;height:2" coordorigin="5186,4351" coordsize="134,0" path="m5186,4351l5320,4351e" filled="f" stroked="t" strokeweight="2.021pt" strokecolor="#ED1C24">
                <v:path arrowok="t"/>
              </v:shape>
            </v:group>
            <v:group style="position:absolute;left:5397;top:4332;width:3;height:38" coordorigin="5397,4332" coordsize="3,38">
              <v:shape style="position:absolute;left:5397;top:4332;width:3;height:38" coordorigin="5397,4332" coordsize="3,38" path="m5397,4351l5400,4351e" filled="f" stroked="t" strokeweight="2.021pt" strokecolor="#ED1C24">
                <v:path arrowok="t"/>
              </v:shape>
            </v:group>
            <v:group style="position:absolute;left:3827;top:4324;width:1174;height:712" coordorigin="3827,4324" coordsize="1174,712">
              <v:shape style="position:absolute;left:3827;top:4324;width:1174;height:712" coordorigin="3827,4324" coordsize="1174,712" path="m3943,4935l3827,5003,3847,5036,3963,4968,3943,4935xe" filled="t" fillcolor="#ED1C24" stroked="f">
                <v:path arrowok="t"/>
                <v:fill type="solid"/>
              </v:shape>
              <v:shape style="position:absolute;left:3827;top:4324;width:1174;height:712" coordorigin="3827,4324" coordsize="1174,712" path="m4125,4828l4010,4896,4029,4929,4145,4861,4125,4828xe" filled="t" fillcolor="#ED1C24" stroked="f">
                <v:path arrowok="t"/>
                <v:fill type="solid"/>
              </v:shape>
              <v:shape style="position:absolute;left:3827;top:4324;width:1174;height:712" coordorigin="3827,4324" coordsize="1174,712" path="m4308,4721l4192,4789,4211,4822,4327,4754,4308,4721xe" filled="t" fillcolor="#ED1C24" stroked="f">
                <v:path arrowok="t"/>
                <v:fill type="solid"/>
              </v:shape>
              <v:shape style="position:absolute;left:3827;top:4324;width:1174;height:712" coordorigin="3827,4324" coordsize="1174,712" path="m4490,4614l4374,4682,4393,4715,4509,4647,4490,4614xe" filled="t" fillcolor="#ED1C24" stroked="f">
                <v:path arrowok="t"/>
                <v:fill type="solid"/>
              </v:shape>
              <v:shape style="position:absolute;left:3827;top:4324;width:1174;height:712" coordorigin="3827,4324" coordsize="1174,712" path="m4672,4506l4556,4575,4576,4608,4691,4540,4672,4506xe" filled="t" fillcolor="#ED1C24" stroked="f">
                <v:path arrowok="t"/>
                <v:fill type="solid"/>
              </v:shape>
              <v:shape style="position:absolute;left:3827;top:4324;width:1174;height:712" coordorigin="3827,4324" coordsize="1174,712" path="m4854,4399l4738,4467,4758,4501,4874,4432,4854,4399xe" filled="t" fillcolor="#ED1C24" stroked="f">
                <v:path arrowok="t"/>
                <v:fill type="solid"/>
              </v:shape>
              <v:shape style="position:absolute;left:3827;top:4324;width:1174;height:712" coordorigin="3827,4324" coordsize="1174,712" path="m4981,4324l4920,4360,4940,4393,5001,4358,4981,4324xe" filled="t" fillcolor="#ED1C24" stroked="f">
                <v:path arrowok="t"/>
                <v:fill type="solid"/>
              </v:shape>
            </v:group>
            <v:group style="position:absolute;left:3679;top:5062;width:134;height:2" coordorigin="3679,5062" coordsize="134,2">
              <v:shape style="position:absolute;left:3679;top:5062;width:134;height:2" coordorigin="3679,5062" coordsize="134,0" path="m3679,5062l3813,5062e" filled="f" stroked="t" strokeweight="2.021pt" strokecolor="#ED1C24">
                <v:path arrowok="t"/>
              </v:shape>
            </v:group>
            <v:group style="position:absolute;left:3468;top:5062;width:134;height:2" coordorigin="3468,5062" coordsize="134,2">
              <v:shape style="position:absolute;left:3468;top:5062;width:134;height:2" coordorigin="3468,5062" coordsize="134,0" path="m3468,5062l3602,5062e" filled="f" stroked="t" strokeweight="2.021pt" strokecolor="#ED1C24">
                <v:path arrowok="t"/>
              </v:shape>
            </v:group>
            <v:group style="position:absolute;left:3256;top:5062;width:134;height:2" coordorigin="3256,5062" coordsize="134,2">
              <v:shape style="position:absolute;left:3256;top:5062;width:134;height:2" coordorigin="3256,5062" coordsize="134,0" path="m3256,5062l3391,5062e" filled="f" stroked="t" strokeweight="2.021pt" strokecolor="#ED1C24">
                <v:path arrowok="t"/>
              </v:shape>
            </v:group>
            <v:group style="position:absolute;left:7193;top:3987;width:880;height:613" coordorigin="7193,3987" coordsize="880,613">
              <v:shape style="position:absolute;left:7193;top:3987;width:880;height:613" coordorigin="7193,3987" coordsize="880,613" path="m8051,3987l7193,4567,7214,4599,8073,4019,8051,3987xe" filled="t" fillcolor="#38B54A" stroked="f">
                <v:path arrowok="t"/>
                <v:fill type="solid"/>
              </v:shape>
            </v:group>
            <v:group style="position:absolute;left:6067;top:4557;width:1169;height:208" coordorigin="6067,4557" coordsize="1169,208">
              <v:shape style="position:absolute;left:6067;top:4557;width:1169;height:208" coordorigin="6067,4557" coordsize="1169,208" path="m7230,4557l6067,4728,6073,4766,7236,4596,7230,4557xe" filled="t" fillcolor="#38B54A" stroked="f">
                <v:path arrowok="t"/>
                <v:fill type="solid"/>
              </v:shape>
            </v:group>
            <v:group style="position:absolute;left:2889;top:4697;width:3166;height:477" coordorigin="2889,4697" coordsize="3166,477">
              <v:shape style="position:absolute;left:2889;top:4697;width:3166;height:477" coordorigin="2889,4697" coordsize="3166,477" path="m6050,4697l2889,5136,2895,5174,6055,4735,6050,4697xe" filled="t" fillcolor="#38B54A" stroked="f">
                <v:path arrowok="t"/>
                <v:fill type="solid"/>
              </v:shape>
            </v:group>
            <v:group style="position:absolute;left:7663;top:4023;width:93;height:93" coordorigin="7663,4023" coordsize="93,93">
              <v:shape style="position:absolute;left:7663;top:4023;width:93;height:93" coordorigin="7663,4023" coordsize="93,93" path="m7663,4023l7756,4023,7756,4116,7663,4116,7663,4023xe" filled="t" fillcolor="#871623" stroked="f">
                <v:path arrowok="t"/>
                <v:fill type="solid"/>
              </v:shape>
            </v:group>
            <v:group style="position:absolute;left:7204;top:3949;width:93;height:93" coordorigin="7204,3949" coordsize="93,93">
              <v:shape style="position:absolute;left:7204;top:3949;width:93;height:93" coordorigin="7204,3949" coordsize="93,93" path="m7204,3949l7297,3949,7297,4043,7204,4043,7204,3949xe" filled="t" fillcolor="#871623" stroked="f">
                <v:path arrowok="t"/>
                <v:fill type="solid"/>
              </v:shape>
            </v:group>
            <v:group style="position:absolute;left:7433;top:4043;width:93;height:93" coordorigin="7433,4043" coordsize="93,93">
              <v:shape style="position:absolute;left:7433;top:4043;width:93;height:93" coordorigin="7433,4043" coordsize="93,93" path="m7433,4043l7526,4043,7526,4136,7433,4136,7433,4043xe" filled="t" fillcolor="#871623" stroked="f">
                <v:path arrowok="t"/>
                <v:fill type="solid"/>
              </v:shape>
            </v:group>
            <v:group style="position:absolute;left:6756;top:4043;width:93;height:93" coordorigin="6756,4043" coordsize="93,93">
              <v:shape style="position:absolute;left:6756;top:4043;width:93;height:93" coordorigin="6756,4043" coordsize="93,93" path="m6756,4043l6849,4043,6849,4136,6756,4136,6756,4043xe" filled="t" fillcolor="#871623" stroked="f">
                <v:path arrowok="t"/>
                <v:fill type="solid"/>
              </v:shape>
            </v:group>
            <v:group style="position:absolute;left:5842;top:4294;width:93;height:93" coordorigin="5842,4294" coordsize="93,93">
              <v:shape style="position:absolute;left:5842;top:4294;width:93;height:93" coordorigin="5842,4294" coordsize="93,93" path="m5842,4294l5935,4294,5935,4388,5842,4388,5842,4294xe" filled="t" fillcolor="#871623" stroked="f">
                <v:path arrowok="t"/>
                <v:fill type="solid"/>
              </v:shape>
            </v:group>
            <v:group style="position:absolute;left:6530;top:4023;width:93;height:93" coordorigin="6530,4023" coordsize="93,93">
              <v:shape style="position:absolute;left:6530;top:4023;width:93;height:93" coordorigin="6530,4023" coordsize="93,93" path="m6530,4023l6623,4023,6623,4116,6530,4116,6530,4023xe" filled="t" fillcolor="#871623" stroked="f">
                <v:path arrowok="t"/>
                <v:fill type="solid"/>
              </v:shape>
            </v:group>
            <v:group style="position:absolute;left:6289;top:4051;width:93;height:93" coordorigin="6289,4051" coordsize="93,93">
              <v:shape style="position:absolute;left:6289;top:4051;width:93;height:93" coordorigin="6289,4051" coordsize="93,93" path="m6289,4051l6382,4051,6382,4144,6289,4144,6289,4051xe" filled="t" fillcolor="#871623" stroked="f">
                <v:path arrowok="t"/>
                <v:fill type="solid"/>
              </v:shape>
            </v:group>
            <v:group style="position:absolute;left:5624;top:4347;width:93;height:93" coordorigin="5624,4347" coordsize="93,93">
              <v:shape style="position:absolute;left:5624;top:4347;width:93;height:93" coordorigin="5624,4347" coordsize="93,93" path="m5624,4347l5717,4347,5717,4440,5624,4440,5624,4347xe" filled="t" fillcolor="#871623" stroked="f">
                <v:path arrowok="t"/>
                <v:fill type="solid"/>
              </v:shape>
            </v:group>
            <v:group style="position:absolute;left:5404;top:4414;width:93;height:93" coordorigin="5404,4414" coordsize="93,93">
              <v:shape style="position:absolute;left:5404;top:4414;width:93;height:93" coordorigin="5404,4414" coordsize="93,93" path="m5404,4414l5498,4414,5498,4507,5404,4507,5404,4414xe" filled="t" fillcolor="#871623" stroked="f">
                <v:path arrowok="t"/>
                <v:fill type="solid"/>
              </v:shape>
            </v:group>
            <v:group style="position:absolute;left:5183;top:4472;width:93;height:93" coordorigin="5183,4472" coordsize="93,93">
              <v:shape style="position:absolute;left:5183;top:4472;width:93;height:93" coordorigin="5183,4472" coordsize="93,93" path="m5183,4472l5276,4472,5276,4565,5183,4565,5183,4472xe" filled="t" fillcolor="#871623" stroked="f">
                <v:path arrowok="t"/>
                <v:fill type="solid"/>
              </v:shape>
            </v:group>
            <v:group style="position:absolute;left:4945;top:4504;width:93;height:93" coordorigin="4945,4504" coordsize="93,93">
              <v:shape style="position:absolute;left:4945;top:4504;width:93;height:93" coordorigin="4945,4504" coordsize="93,93" path="m4945,4504l5038,4504,5038,4597,4945,4597,4945,4504xe" filled="t" fillcolor="#871623" stroked="f">
                <v:path arrowok="t"/>
                <v:fill type="solid"/>
              </v:shape>
            </v:group>
            <v:group style="position:absolute;left:4713;top:4535;width:93;height:93" coordorigin="4713,4535" coordsize="93,93">
              <v:shape style="position:absolute;left:4713;top:4535;width:93;height:93" coordorigin="4713,4535" coordsize="93,93" path="m4713,4535l4806,4535,4806,4628,4713,4628,4713,4535xe" filled="t" fillcolor="#871623" stroked="f">
                <v:path arrowok="t"/>
                <v:fill type="solid"/>
              </v:shape>
            </v:group>
            <v:group style="position:absolute;left:4496;top:4634;width:93;height:93" coordorigin="4496,4634" coordsize="93,93">
              <v:shape style="position:absolute;left:4496;top:4634;width:93;height:93" coordorigin="4496,4634" coordsize="93,93" path="m4496,4634l4590,4634,4590,4727,4496,4727,4496,4634xe" filled="t" fillcolor="#871623" stroked="f">
                <v:path arrowok="t"/>
                <v:fill type="solid"/>
              </v:shape>
            </v:group>
            <w10:wrap type="none"/>
          </v:group>
        </w:pict>
      </w:r>
      <w:r>
        <w:rPr/>
        <w:pict>
          <v:shape style="position:absolute;margin-left:66.632004pt;margin-top:9.179296pt;width:3.729767pt;height:6.7203pt;mso-position-horizontal-relative:page;mso-position-vertical-relative:paragraph;z-index:-12480" type="#_x0000_t202" filled="f" stroked="f">
            <v:textbox inset="0,0,0,0">
              <w:txbxContent>
                <w:p>
                  <w:pPr>
                    <w:spacing w:line="134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3"/>
                      <w:szCs w:val="13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3"/>
                      <w:szCs w:val="13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i/>
          <w:color w:val="231F20"/>
          <w:w w:val="100"/>
          <w:sz w:val="23"/>
          <w:szCs w:val="23"/>
        </w:rPr>
        <w:t>s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,</w:t>
      </w:r>
      <w:r>
        <w:rPr>
          <w:rFonts w:ascii="Arial" w:hAnsi="Arial" w:cs="Arial" w:eastAsia="Arial"/>
          <w:color w:val="231F20"/>
          <w:spacing w:val="3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$</w:t>
      </w:r>
      <w:r>
        <w:rPr>
          <w:rFonts w:ascii="Arial" w:hAnsi="Arial" w:cs="Arial" w:eastAsia="Arial"/>
          <w:color w:val="231F20"/>
          <w:spacing w:val="14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/(чел.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×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год)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160" w:lineRule="exact" w:before="7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before="80"/>
        <w:ind w:left="27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20</w:t>
      </w:r>
      <w:r>
        <w:rPr>
          <w:rFonts w:ascii="Arial" w:hAnsi="Arial" w:cs="Arial" w:eastAsia="Arial"/>
          <w:color w:val="231F20"/>
          <w:spacing w:val="1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20" w:lineRule="exact" w:before="7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0"/>
        <w:ind w:left="27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15</w:t>
      </w:r>
      <w:r>
        <w:rPr>
          <w:rFonts w:ascii="Arial" w:hAnsi="Arial" w:cs="Arial" w:eastAsia="Arial"/>
          <w:color w:val="231F20"/>
          <w:spacing w:val="1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0"/>
        <w:ind w:left="27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342.883209pt;margin-top:33.473995pt;width:31.198638pt;height:9.081555pt;mso-position-horizontal-relative:page;mso-position-vertical-relative:paragraph;z-index:-12464;rotation:327" type="#_x0000_t136" fillcolor="#ED1C24" stroked="f">
            <o:extrusion v:ext="view" autorotationcenter="t"/>
            <v:textpath style="font-family:&amp;quot;Arial&amp;quot;;font-size:8pt;v-text-kern:t;mso-text-shadow:auto;font-weight:bold" string="Россия"/>
            <w10:wrap type="none"/>
          </v:shape>
        </w:pict>
      </w:r>
      <w:r>
        <w:rPr/>
        <w:pict>
          <v:shape style="position:absolute;margin-left:174.413284pt;margin-top:-13.945186pt;width:67.090448pt;height:9.658545pt;mso-position-horizontal-relative:page;mso-position-vertical-relative:paragraph;z-index:-12463;rotation:336" type="#_x0000_t136" fillcolor="#2B3890" stroked="f">
            <o:extrusion v:ext="view" autorotationcenter="t"/>
            <v:textpath style="font-family:&amp;quot;Arial&amp;quot;;font-size:8pt;v-text-kern:t;mso-text-shadow:auto;font-weight:bold" string="Старые страны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10</w:t>
      </w:r>
      <w:r>
        <w:rPr>
          <w:rFonts w:ascii="Arial" w:hAnsi="Arial" w:cs="Arial" w:eastAsia="Arial"/>
          <w:color w:val="231F20"/>
          <w:spacing w:val="10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10" w:lineRule="exact" w:before="4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0"/>
        <w:ind w:left="42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186.326157pt;margin-top:-13.165563pt;width:77.20168pt;height:9.441001pt;mso-position-horizontal-relative:page;mso-position-vertical-relative:paragraph;z-index:-12462;rotation:342" type="#_x0000_t136" fillcolor="#6D6E71" stroked="f">
            <o:extrusion v:ext="view" autorotationcenter="t"/>
            <v:textpath style="font-family:&amp;quot;Arial&amp;quot;;font-size:8pt;v-text-kern:t;mso-text-shadow:auto;font-weight:bold" string="Новые страны ЕС"/>
            <w10:wrap type="none"/>
          </v:shape>
        </w:pict>
      </w:r>
      <w:r>
        <w:rPr/>
        <w:pict>
          <v:shape style="position:absolute;margin-left:183.859299pt;margin-top:20.217001pt;width:34.456086pt;height:8.943364pt;mso-position-horizontal-relative:page;mso-position-vertical-relative:paragraph;z-index:-12461;rotation:344" type="#_x0000_t136" fillcolor="#00AEEF" stroked="f">
            <o:extrusion v:ext="view" autorotationcenter="t"/>
            <v:textpath style="font-family:&amp;quot;Arial&amp;quot;;font-size:8pt;v-text-kern:t;mso-text-shadow:auto;font-weight:bold" string="Польша"/>
            <w10:wrap type="none"/>
          </v:shape>
        </w:pict>
      </w:r>
      <w:r>
        <w:rPr/>
        <w:pict>
          <v:shape style="position:absolute;margin-left:273.777832pt;margin-top:20.626041pt;width:31.157059pt;height:8.830378pt;mso-position-horizontal-relative:page;mso-position-vertical-relative:paragraph;z-index:-12460;rotation:346" type="#_x0000_t136" fillcolor="#871623" stroked="f">
            <o:extrusion v:ext="view" autorotationcenter="t"/>
            <v:textpath style="font-family:&amp;quot;Arial&amp;quot;;font-size:8pt;v-text-kern:t;mso-text-shadow:auto;font-weight:bold" string="Турция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0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before="80"/>
        <w:ind w:left="500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38B54A"/>
          <w:w w:val="105"/>
          <w:sz w:val="17"/>
          <w:szCs w:val="17"/>
        </w:rPr>
        <w:t>Каза</w:t>
      </w:r>
      <w:r>
        <w:rPr>
          <w:rFonts w:ascii="Arial" w:hAnsi="Arial" w:cs="Arial" w:eastAsia="Arial"/>
          <w:b/>
          <w:bCs/>
          <w:color w:val="38B54A"/>
          <w:spacing w:val="-4"/>
          <w:w w:val="105"/>
          <w:sz w:val="17"/>
          <w:szCs w:val="17"/>
        </w:rPr>
        <w:t>х</w:t>
      </w:r>
      <w:r>
        <w:rPr>
          <w:rFonts w:ascii="Arial" w:hAnsi="Arial" w:cs="Arial" w:eastAsia="Arial"/>
          <w:b/>
          <w:bCs/>
          <w:color w:val="38B54A"/>
          <w:w w:val="105"/>
          <w:sz w:val="17"/>
          <w:szCs w:val="17"/>
        </w:rPr>
        <w:t>ста</w:t>
      </w:r>
      <w:r>
        <w:rPr>
          <w:rFonts w:ascii="Arial" w:hAnsi="Arial" w:cs="Arial" w:eastAsia="Arial"/>
          <w:b/>
          <w:bCs/>
          <w:color w:val="38B54A"/>
          <w:w w:val="105"/>
          <w:sz w:val="17"/>
          <w:szCs w:val="17"/>
        </w:rPr>
        <w:t>н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0" w:lineRule="exact" w:before="4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before="80"/>
        <w:ind w:left="71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78.018509pt;margin-top:14.183139pt;width:10.6454pt;height:21.43486pt;mso-position-horizontal-relative:page;mso-position-vertical-relative:paragraph;z-index:-12479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1995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8.395714pt;margin-top:14.183139pt;width:10.6454pt;height:21.43486pt;mso-position-horizontal-relative:page;mso-position-vertical-relative:paragraph;z-index:-12478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1997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21.634552pt;margin-top:14.183139pt;width:10.6454pt;height:21.43486pt;mso-position-horizontal-relative:page;mso-position-vertical-relative:paragraph;z-index:-12477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1999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44.164459pt;margin-top:14.183139pt;width:10.6454pt;height:21.43486pt;mso-position-horizontal-relative:page;mso-position-vertical-relative:paragraph;z-index:-12476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2001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7.584854pt;margin-top:14.183139pt;width:10.6454pt;height:21.43486pt;mso-position-horizontal-relative:page;mso-position-vertical-relative:paragraph;z-index:-12475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2003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0.443283pt;margin-top:14.243657pt;width:10.6454pt;height:21.43486pt;mso-position-horizontal-relative:page;mso-position-vertical-relative:paragraph;z-index:-12474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2005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12.834869pt;margin-top:14.183139pt;width:10.6454pt;height:21.43486pt;mso-position-horizontal-relative:page;mso-position-vertical-relative:paragraph;z-index:-12473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2007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5.883514pt;margin-top:14.183139pt;width:10.6454pt;height:21.43486pt;mso-position-horizontal-relative:page;mso-position-vertical-relative:paragraph;z-index:-12472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2009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9.433594pt;margin-top:14.183139pt;width:10.6454pt;height:21.43486pt;mso-position-horizontal-relative:page;mso-position-vertical-relative:paragraph;z-index:-12471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2011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82.828033pt;margin-top:14.183139pt;width:10.6454pt;height:21.43486pt;mso-position-horizontal-relative:page;mso-position-vertical-relative:paragraph;z-index:-12470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04.839233pt;margin-top:14.183139pt;width:10.6454pt;height:21.43486pt;mso-position-horizontal-relative:page;mso-position-vertical-relative:paragraph;z-index:-12469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2015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7.481537pt;margin-top:14.183139pt;width:10.6454pt;height:21.43486pt;mso-position-horizontal-relative:page;mso-position-vertical-relative:paragraph;z-index:-12468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1.316895pt;margin-top:14.183139pt;width:10.6454pt;height:21.43486pt;mso-position-horizontal-relative:page;mso-position-vertical-relative:paragraph;z-index:-12467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4.218567pt;margin-top:14.183139pt;width:10.6454pt;height:21.43486pt;mso-position-horizontal-relative:page;mso-position-vertical-relative:paragraph;z-index:-12466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2021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6.446106pt;margin-top:14.183139pt;width:10.6454pt;height:21.43486pt;mso-position-horizontal-relative:page;mso-position-vertical-relative:paragraph;z-index:-12465" type="#_x0000_t202" filled="f" stroked="f">
            <v:textbox inset="0,0,0,0" style="layout-flow:vertical;mso-layout-flow-alt:bottom-to-top">
              <w:txbxContent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7"/>
                      <w:szCs w:val="17"/>
                    </w:rPr>
                    <w:t>2023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20" w:lineRule="exact" w:before="8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0" w:lineRule="auto" w:before="66"/>
        <w:ind w:left="117" w:right="443" w:hanging="1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spacing w:val="-19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он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 w:before="11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right="435" w:firstLine="283"/>
        <w:jc w:val="both"/>
      </w:pPr>
      <w:r>
        <w:rPr>
          <w:color w:val="231F20"/>
          <w:w w:val="100"/>
        </w:rPr>
        <w:t>Здесь</w:t>
      </w:r>
      <w:r>
        <w:rPr>
          <w:color w:val="231F20"/>
          <w:spacing w:val="-72"/>
          <w:w w:val="100"/>
        </w:rPr>
        <w:t> </w:t>
      </w:r>
      <w:r>
        <w:rPr>
          <w:color w:val="231F20"/>
          <w:w w:val="100"/>
        </w:rPr>
        <w:t>явно</w:t>
      </w:r>
      <w:r>
        <w:rPr>
          <w:color w:val="231F20"/>
          <w:spacing w:val="-72"/>
          <w:w w:val="100"/>
        </w:rPr>
        <w:t> </w:t>
      </w:r>
      <w:r>
        <w:rPr>
          <w:color w:val="231F20"/>
          <w:w w:val="100"/>
        </w:rPr>
        <w:t>проявляется</w:t>
      </w:r>
      <w:r>
        <w:rPr>
          <w:color w:val="231F20"/>
          <w:spacing w:val="-71"/>
          <w:w w:val="100"/>
        </w:rPr>
        <w:t> </w:t>
      </w:r>
      <w:r>
        <w:rPr>
          <w:color w:val="231F20"/>
          <w:w w:val="100"/>
        </w:rPr>
        <w:t>несоответствие</w:t>
      </w:r>
      <w:r>
        <w:rPr>
          <w:color w:val="231F20"/>
          <w:spacing w:val="-72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71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72"/>
          <w:w w:val="100"/>
        </w:rPr>
        <w:t> </w:t>
      </w:r>
      <w:r>
        <w:rPr>
          <w:color w:val="231F20"/>
          <w:w w:val="100"/>
        </w:rPr>
        <w:t>уровне,</w:t>
      </w:r>
      <w:r>
        <w:rPr>
          <w:color w:val="231F20"/>
          <w:spacing w:val="-71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72"/>
          <w:w w:val="100"/>
        </w:rPr>
        <w:t> </w:t>
      </w:r>
      <w:r>
        <w:rPr>
          <w:color w:val="231F20"/>
          <w:w w:val="100"/>
        </w:rPr>
        <w:t>еж</w:t>
      </w:r>
      <w:r>
        <w:rPr>
          <w:color w:val="231F20"/>
          <w:spacing w:val="-2"/>
          <w:w w:val="100"/>
        </w:rPr>
        <w:t>е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3"/>
          <w:w w:val="100"/>
        </w:rPr>
        <w:t>годно</w:t>
      </w:r>
      <w:r>
        <w:rPr>
          <w:color w:val="231F20"/>
          <w:w w:val="100"/>
        </w:rPr>
        <w:t>м</w:t>
      </w:r>
      <w:r>
        <w:rPr>
          <w:color w:val="231F20"/>
          <w:spacing w:val="-30"/>
          <w:w w:val="100"/>
        </w:rPr>
        <w:t> </w:t>
      </w:r>
      <w:r>
        <w:rPr>
          <w:color w:val="231F20"/>
          <w:spacing w:val="3"/>
          <w:w w:val="100"/>
        </w:rPr>
        <w:t>рост</w:t>
      </w:r>
      <w:r>
        <w:rPr>
          <w:color w:val="231F20"/>
          <w:w w:val="100"/>
        </w:rPr>
        <w:t>е</w:t>
      </w:r>
      <w:r>
        <w:rPr>
          <w:color w:val="231F20"/>
          <w:spacing w:val="-29"/>
          <w:w w:val="100"/>
        </w:rPr>
        <w:t> </w:t>
      </w:r>
      <w:r>
        <w:rPr>
          <w:color w:val="231F20"/>
          <w:spacing w:val="3"/>
          <w:w w:val="100"/>
        </w:rPr>
        <w:t>подушевы</w:t>
      </w:r>
      <w:r>
        <w:rPr>
          <w:color w:val="231F20"/>
          <w:w w:val="100"/>
        </w:rPr>
        <w:t>х</w:t>
      </w:r>
      <w:r>
        <w:rPr>
          <w:color w:val="231F20"/>
          <w:spacing w:val="-29"/>
          <w:w w:val="100"/>
        </w:rPr>
        <w:t> </w:t>
      </w:r>
      <w:r>
        <w:rPr>
          <w:color w:val="231F20"/>
          <w:spacing w:val="3"/>
          <w:w w:val="100"/>
        </w:rPr>
        <w:t>расходо</w:t>
      </w:r>
      <w:r>
        <w:rPr>
          <w:color w:val="231F20"/>
          <w:w w:val="100"/>
        </w:rPr>
        <w:t>в</w:t>
      </w:r>
      <w:r>
        <w:rPr>
          <w:color w:val="231F20"/>
          <w:spacing w:val="-29"/>
          <w:w w:val="100"/>
        </w:rPr>
        <w:t> </w:t>
      </w:r>
      <w:r>
        <w:rPr>
          <w:color w:val="231F20"/>
          <w:spacing w:val="3"/>
          <w:w w:val="100"/>
        </w:rPr>
        <w:t>консолидированного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3"/>
          <w:w w:val="100"/>
        </w:rPr>
        <w:t>бюджет</w:t>
      </w:r>
      <w:r>
        <w:rPr>
          <w:color w:val="231F20"/>
          <w:w w:val="100"/>
        </w:rPr>
        <w:t>а</w:t>
      </w:r>
      <w:r>
        <w:rPr>
          <w:color w:val="231F20"/>
          <w:spacing w:val="-1"/>
          <w:w w:val="100"/>
        </w:rPr>
        <w:t> </w:t>
      </w:r>
      <w:r>
        <w:rPr>
          <w:color w:val="231F20"/>
          <w:spacing w:val="3"/>
          <w:w w:val="100"/>
        </w:rPr>
        <w:t>н</w:t>
      </w:r>
      <w:r>
        <w:rPr>
          <w:color w:val="231F20"/>
          <w:w w:val="100"/>
        </w:rPr>
        <w:t>а</w:t>
      </w:r>
      <w:r>
        <w:rPr>
          <w:color w:val="231F20"/>
          <w:w w:val="100"/>
        </w:rPr>
        <w:t> </w:t>
      </w:r>
      <w:r>
        <w:rPr>
          <w:color w:val="231F20"/>
          <w:spacing w:val="3"/>
          <w:w w:val="100"/>
        </w:rPr>
        <w:t>социальны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 </w:t>
      </w:r>
      <w:r>
        <w:rPr>
          <w:color w:val="231F20"/>
          <w:spacing w:val="3"/>
          <w:w w:val="100"/>
        </w:rPr>
        <w:t>нужд</w:t>
      </w:r>
      <w:r>
        <w:rPr>
          <w:color w:val="231F20"/>
          <w:w w:val="100"/>
        </w:rPr>
        <w:t>ы</w:t>
      </w:r>
      <w:r>
        <w:rPr>
          <w:color w:val="231F20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w w:val="100"/>
        </w:rPr>
        <w:t> </w:t>
      </w:r>
      <w:r>
        <w:rPr>
          <w:color w:val="231F20"/>
          <w:spacing w:val="3"/>
          <w:w w:val="100"/>
        </w:rPr>
        <w:t>Росси</w:t>
      </w:r>
      <w:r>
        <w:rPr>
          <w:color w:val="231F20"/>
          <w:w w:val="100"/>
        </w:rPr>
        <w:t>и</w:t>
      </w:r>
      <w:r>
        <w:rPr>
          <w:color w:val="231F20"/>
          <w:w w:val="100"/>
        </w:rPr>
        <w:t> </w:t>
      </w:r>
      <w:r>
        <w:rPr>
          <w:color w:val="231F20"/>
          <w:spacing w:val="3"/>
          <w:w w:val="100"/>
        </w:rPr>
        <w:t>п</w:t>
      </w:r>
      <w:r>
        <w:rPr>
          <w:color w:val="231F20"/>
          <w:w w:val="100"/>
        </w:rPr>
        <w:t>о</w:t>
      </w:r>
      <w:r>
        <w:rPr>
          <w:color w:val="231F20"/>
          <w:w w:val="100"/>
        </w:rPr>
        <w:t> </w:t>
      </w:r>
      <w:r>
        <w:rPr>
          <w:color w:val="231F20"/>
          <w:spacing w:val="3"/>
          <w:w w:val="100"/>
        </w:rPr>
        <w:t>сравнению</w:t>
      </w:r>
      <w:r>
        <w:rPr>
          <w:color w:val="231F20"/>
          <w:spacing w:val="3"/>
          <w:w w:val="94"/>
        </w:rPr>
        <w:t> </w:t>
      </w:r>
      <w:r>
        <w:rPr>
          <w:color w:val="231F20"/>
          <w:w w:val="100"/>
        </w:rPr>
        <w:t>с</w:t>
      </w:r>
      <w:r>
        <w:rPr>
          <w:color w:val="231F20"/>
          <w:spacing w:val="-17"/>
          <w:w w:val="100"/>
        </w:rPr>
        <w:t> </w:t>
      </w:r>
      <w:r>
        <w:rPr>
          <w:color w:val="231F20"/>
          <w:w w:val="100"/>
        </w:rPr>
        <w:t>П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1"/>
          <w:w w:val="100"/>
        </w:rPr>
        <w:t>л</w:t>
      </w:r>
      <w:r>
        <w:rPr>
          <w:color w:val="231F20"/>
          <w:spacing w:val="1"/>
          <w:w w:val="100"/>
        </w:rPr>
        <w:t>ь</w:t>
      </w:r>
      <w:r>
        <w:rPr>
          <w:color w:val="231F20"/>
          <w:spacing w:val="1"/>
          <w:w w:val="100"/>
        </w:rPr>
        <w:t>ш</w:t>
      </w:r>
      <w:r>
        <w:rPr>
          <w:color w:val="231F20"/>
          <w:spacing w:val="1"/>
          <w:w w:val="100"/>
        </w:rPr>
        <w:t>е</w:t>
      </w:r>
      <w:r>
        <w:rPr>
          <w:color w:val="231F20"/>
          <w:w w:val="100"/>
        </w:rPr>
        <w:t>й</w:t>
      </w:r>
      <w:r>
        <w:rPr>
          <w:color w:val="231F20"/>
          <w:spacing w:val="-17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17"/>
          <w:w w:val="100"/>
        </w:rPr>
        <w:t> </w:t>
      </w:r>
      <w:r>
        <w:rPr>
          <w:color w:val="231F20"/>
          <w:w w:val="100"/>
        </w:rPr>
        <w:t>Н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1"/>
          <w:w w:val="100"/>
        </w:rPr>
        <w:t>в</w:t>
      </w:r>
      <w:r>
        <w:rPr>
          <w:color w:val="231F20"/>
          <w:spacing w:val="1"/>
          <w:w w:val="100"/>
        </w:rPr>
        <w:t>ы</w:t>
      </w:r>
      <w:r>
        <w:rPr>
          <w:color w:val="231F20"/>
          <w:spacing w:val="1"/>
          <w:w w:val="100"/>
        </w:rPr>
        <w:t>м</w:t>
      </w:r>
      <w:r>
        <w:rPr>
          <w:color w:val="231F20"/>
          <w:w w:val="100"/>
        </w:rPr>
        <w:t>и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1"/>
          <w:w w:val="100"/>
        </w:rPr>
        <w:t>с</w:t>
      </w:r>
      <w:r>
        <w:rPr>
          <w:color w:val="231F20"/>
          <w:w w:val="100"/>
        </w:rPr>
        <w:t>т</w:t>
      </w:r>
      <w:r>
        <w:rPr>
          <w:color w:val="231F20"/>
          <w:spacing w:val="1"/>
          <w:w w:val="100"/>
        </w:rPr>
        <w:t>р</w:t>
      </w:r>
      <w:r>
        <w:rPr>
          <w:color w:val="231F20"/>
          <w:spacing w:val="1"/>
          <w:w w:val="100"/>
        </w:rPr>
        <w:t>а</w:t>
      </w:r>
      <w:r>
        <w:rPr>
          <w:color w:val="231F20"/>
          <w:spacing w:val="1"/>
          <w:w w:val="100"/>
        </w:rPr>
        <w:t>н</w:t>
      </w:r>
      <w:r>
        <w:rPr>
          <w:color w:val="231F20"/>
          <w:spacing w:val="1"/>
          <w:w w:val="100"/>
        </w:rPr>
        <w:t>а</w:t>
      </w:r>
      <w:r>
        <w:rPr>
          <w:color w:val="231F20"/>
          <w:spacing w:val="1"/>
          <w:w w:val="100"/>
        </w:rPr>
        <w:t>м</w:t>
      </w:r>
      <w:r>
        <w:rPr>
          <w:color w:val="231F20"/>
          <w:w w:val="100"/>
        </w:rPr>
        <w:t>и</w:t>
      </w:r>
      <w:r>
        <w:rPr>
          <w:color w:val="231F20"/>
          <w:spacing w:val="-16"/>
          <w:w w:val="100"/>
        </w:rPr>
        <w:t> 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С</w:t>
      </w:r>
      <w:r>
        <w:rPr>
          <w:color w:val="231F20"/>
          <w:w w:val="100"/>
        </w:rPr>
        <w:t>,</w:t>
      </w:r>
      <w:r>
        <w:rPr>
          <w:color w:val="231F20"/>
          <w:spacing w:val="-17"/>
          <w:w w:val="100"/>
        </w:rPr>
        <w:t> </w:t>
      </w:r>
      <w:r>
        <w:rPr>
          <w:color w:val="231F20"/>
          <w:spacing w:val="1"/>
          <w:w w:val="100"/>
        </w:rPr>
        <w:t>и</w:t>
      </w:r>
      <w:r>
        <w:rPr>
          <w:color w:val="231F20"/>
          <w:spacing w:val="1"/>
          <w:w w:val="100"/>
        </w:rPr>
        <w:t>м</w:t>
      </w:r>
      <w:r>
        <w:rPr>
          <w:color w:val="231F20"/>
          <w:spacing w:val="1"/>
          <w:w w:val="100"/>
        </w:rPr>
        <w:t>е</w:t>
      </w:r>
      <w:r>
        <w:rPr>
          <w:color w:val="231F20"/>
          <w:spacing w:val="1"/>
          <w:w w:val="100"/>
        </w:rPr>
        <w:t>ю</w:t>
      </w:r>
      <w:r>
        <w:rPr>
          <w:color w:val="231F20"/>
          <w:spacing w:val="1"/>
          <w:w w:val="100"/>
        </w:rPr>
        <w:t>щ</w:t>
      </w:r>
      <w:r>
        <w:rPr>
          <w:color w:val="231F20"/>
          <w:spacing w:val="1"/>
          <w:w w:val="100"/>
        </w:rPr>
        <w:t>и</w:t>
      </w:r>
      <w:r>
        <w:rPr>
          <w:color w:val="231F20"/>
          <w:spacing w:val="1"/>
          <w:w w:val="100"/>
        </w:rPr>
        <w:t>м</w:t>
      </w:r>
      <w:r>
        <w:rPr>
          <w:color w:val="231F20"/>
          <w:w w:val="100"/>
        </w:rPr>
        <w:t>и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1"/>
          <w:w w:val="100"/>
        </w:rPr>
        <w:t>д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1"/>
          <w:w w:val="100"/>
        </w:rPr>
        <w:t>с</w:t>
      </w:r>
      <w:r>
        <w:rPr>
          <w:color w:val="231F20"/>
          <w:w w:val="100"/>
        </w:rPr>
        <w:t>т</w:t>
      </w:r>
      <w:r>
        <w:rPr>
          <w:color w:val="231F20"/>
          <w:spacing w:val="1"/>
          <w:w w:val="100"/>
        </w:rPr>
        <w:t>а</w:t>
      </w:r>
      <w:r>
        <w:rPr>
          <w:color w:val="231F20"/>
          <w:w w:val="100"/>
        </w:rPr>
        <w:t>т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5"/>
          <w:w w:val="100"/>
        </w:rPr>
        <w:t>ч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но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близкие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уровни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экономического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развития</w:t>
      </w:r>
      <w:r>
        <w:rPr>
          <w:color w:val="231F20"/>
          <w:w w:val="95"/>
        </w:rPr>
        <w:t>�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показ</w:t>
      </w:r>
      <w:r>
        <w:rPr>
          <w:color w:val="231F20"/>
          <w:spacing w:val="4"/>
          <w:w w:val="95"/>
        </w:rPr>
        <w:t>ы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вает,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что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России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все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годы</w:t>
      </w:r>
      <w:r>
        <w:rPr>
          <w:color w:val="231F20"/>
          <w:spacing w:val="-30"/>
          <w:w w:val="100"/>
        </w:rPr>
        <w:t> </w:t>
      </w:r>
      <w:r>
        <w:rPr>
          <w:color w:val="231F20"/>
          <w:w w:val="100"/>
        </w:rPr>
        <w:t>после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распада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СССР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провод</w:t>
      </w:r>
      <w:r>
        <w:rPr>
          <w:color w:val="231F20"/>
          <w:spacing w:val="6"/>
          <w:w w:val="100"/>
        </w:rPr>
        <w:t>и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100"/>
        </w:rPr>
        <w:t>л</w:t>
      </w:r>
      <w:r>
        <w:rPr>
          <w:color w:val="231F20"/>
          <w:spacing w:val="1"/>
          <w:w w:val="100"/>
        </w:rPr>
        <w:t>ас</w:t>
      </w:r>
      <w:r>
        <w:rPr>
          <w:color w:val="231F20"/>
          <w:w w:val="100"/>
        </w:rPr>
        <w:t>ь</w:t>
      </w:r>
      <w:r>
        <w:rPr>
          <w:color w:val="231F20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г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уб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ите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ьн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а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0"/>
        </w:rPr>
        <w:t> </w:t>
      </w:r>
      <w:r>
        <w:rPr>
          <w:color w:val="231F20"/>
          <w:spacing w:val="1"/>
          <w:w w:val="100"/>
        </w:rPr>
        <w:t>с</w:t>
      </w:r>
      <w:r>
        <w:rPr>
          <w:color w:val="231F20"/>
          <w:spacing w:val="1"/>
          <w:w w:val="100"/>
        </w:rPr>
        <w:t>оц</w:t>
      </w:r>
      <w:r>
        <w:rPr>
          <w:color w:val="231F20"/>
          <w:spacing w:val="1"/>
          <w:w w:val="100"/>
        </w:rPr>
        <w:t>иаль</w:t>
      </w:r>
      <w:r>
        <w:rPr>
          <w:color w:val="231F20"/>
          <w:spacing w:val="1"/>
          <w:w w:val="100"/>
        </w:rPr>
        <w:t>но</w:t>
      </w:r>
      <w:r>
        <w:rPr>
          <w:color w:val="231F20"/>
          <w:w w:val="100"/>
        </w:rPr>
        <w:t>-э</w:t>
      </w:r>
      <w:r>
        <w:rPr>
          <w:color w:val="231F20"/>
          <w:spacing w:val="1"/>
          <w:w w:val="100"/>
        </w:rPr>
        <w:t>ко</w:t>
      </w:r>
      <w:r>
        <w:rPr>
          <w:color w:val="231F20"/>
          <w:spacing w:val="1"/>
          <w:w w:val="100"/>
        </w:rPr>
        <w:t>но</w:t>
      </w:r>
      <w:r>
        <w:rPr>
          <w:color w:val="231F20"/>
          <w:spacing w:val="1"/>
          <w:w w:val="100"/>
        </w:rPr>
        <w:t>ми</w:t>
      </w:r>
      <w:r>
        <w:rPr>
          <w:color w:val="231F20"/>
          <w:spacing w:val="1"/>
          <w:w w:val="100"/>
        </w:rPr>
        <w:t>че</w:t>
      </w:r>
      <w:r>
        <w:rPr>
          <w:color w:val="231F20"/>
          <w:w w:val="100"/>
        </w:rPr>
        <w:t>ск</w:t>
      </w:r>
      <w:r>
        <w:rPr>
          <w:color w:val="231F20"/>
          <w:spacing w:val="1"/>
          <w:w w:val="100"/>
        </w:rPr>
        <w:t>а</w:t>
      </w:r>
      <w:r>
        <w:rPr>
          <w:color w:val="231F20"/>
          <w:w w:val="100"/>
        </w:rPr>
        <w:t>я</w:t>
      </w:r>
      <w:r>
        <w:rPr>
          <w:color w:val="231F20"/>
          <w:spacing w:val="-37"/>
          <w:w w:val="100"/>
        </w:rPr>
        <w:t> </w:t>
      </w:r>
      <w:r>
        <w:rPr>
          <w:color w:val="231F20"/>
          <w:spacing w:val="1"/>
          <w:w w:val="100"/>
        </w:rPr>
        <w:t>по</w:t>
      </w:r>
      <w:r>
        <w:rPr>
          <w:color w:val="231F20"/>
          <w:spacing w:val="1"/>
          <w:w w:val="100"/>
        </w:rPr>
        <w:t>ли</w:t>
      </w:r>
      <w:r>
        <w:rPr>
          <w:color w:val="231F20"/>
          <w:spacing w:val="1"/>
          <w:w w:val="100"/>
        </w:rPr>
        <w:t>ти</w:t>
      </w:r>
      <w:r>
        <w:rPr>
          <w:color w:val="231F20"/>
          <w:spacing w:val="1"/>
          <w:w w:val="100"/>
        </w:rPr>
        <w:t>ка</w:t>
      </w:r>
      <w:r>
        <w:rPr>
          <w:color w:val="231F20"/>
          <w:w w:val="100"/>
        </w:rPr>
        <w:t>,</w:t>
      </w:r>
      <w:r>
        <w:rPr>
          <w:color w:val="231F20"/>
          <w:spacing w:val="-37"/>
          <w:w w:val="100"/>
        </w:rPr>
        <w:t> </w:t>
      </w:r>
      <w:r>
        <w:rPr>
          <w:color w:val="231F20"/>
          <w:spacing w:val="1"/>
          <w:w w:val="100"/>
        </w:rPr>
        <w:t>ч</w:t>
      </w:r>
      <w:r>
        <w:rPr>
          <w:color w:val="231F20"/>
          <w:spacing w:val="1"/>
          <w:w w:val="100"/>
        </w:rPr>
        <w:t>то</w:t>
      </w:r>
      <w:r>
        <w:rPr>
          <w:color w:val="231F20"/>
          <w:spacing w:val="1"/>
          <w:w w:val="96"/>
        </w:rPr>
        <w:t> </w:t>
      </w:r>
      <w:r>
        <w:rPr>
          <w:color w:val="231F20"/>
          <w:spacing w:val="2"/>
          <w:w w:val="100"/>
        </w:rPr>
        <w:t>стал</w:t>
      </w:r>
      <w:r>
        <w:rPr>
          <w:color w:val="231F20"/>
          <w:w w:val="100"/>
        </w:rPr>
        <w:t>о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2"/>
          <w:w w:val="100"/>
        </w:rPr>
        <w:t>одно</w:t>
      </w:r>
      <w:r>
        <w:rPr>
          <w:color w:val="231F20"/>
          <w:w w:val="100"/>
        </w:rPr>
        <w:t>й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2"/>
          <w:w w:val="100"/>
        </w:rPr>
        <w:t>и</w:t>
      </w:r>
      <w:r>
        <w:rPr>
          <w:color w:val="231F20"/>
          <w:w w:val="100"/>
        </w:rPr>
        <w:t>з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2"/>
          <w:w w:val="100"/>
        </w:rPr>
        <w:t>основны</w:t>
      </w:r>
      <w:r>
        <w:rPr>
          <w:color w:val="231F20"/>
          <w:w w:val="100"/>
        </w:rPr>
        <w:t>х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2"/>
          <w:w w:val="100"/>
        </w:rPr>
        <w:t>причи</w:t>
      </w:r>
      <w:r>
        <w:rPr>
          <w:color w:val="231F20"/>
          <w:w w:val="100"/>
        </w:rPr>
        <w:t>н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2"/>
          <w:w w:val="100"/>
        </w:rPr>
        <w:t>социально-экономич</w:t>
      </w:r>
      <w:r>
        <w:rPr>
          <w:color w:val="231F20"/>
          <w:spacing w:val="-3"/>
          <w:w w:val="100"/>
        </w:rPr>
        <w:t>е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ской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стагнации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демографического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кризиса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[повышенного</w:t>
      </w:r>
      <w:r>
        <w:rPr>
          <w:color w:val="231F20"/>
          <w:w w:val="96"/>
        </w:rPr>
        <w:t> </w:t>
      </w:r>
      <w:r>
        <w:rPr>
          <w:color w:val="231F20"/>
          <w:w w:val="100"/>
        </w:rPr>
        <w:t>общего</w:t>
      </w:r>
      <w:r>
        <w:rPr>
          <w:color w:val="231F20"/>
          <w:spacing w:val="-38"/>
          <w:w w:val="100"/>
        </w:rPr>
        <w:t> </w:t>
      </w:r>
      <w:r>
        <w:rPr>
          <w:color w:val="231F20"/>
          <w:w w:val="100"/>
        </w:rPr>
        <w:t>коэффициента</w:t>
      </w:r>
      <w:r>
        <w:rPr>
          <w:color w:val="231F20"/>
          <w:spacing w:val="-38"/>
          <w:w w:val="100"/>
        </w:rPr>
        <w:t> </w:t>
      </w:r>
      <w:r>
        <w:rPr>
          <w:color w:val="231F20"/>
          <w:w w:val="100"/>
        </w:rPr>
        <w:t>смертности</w:t>
      </w:r>
      <w:r>
        <w:rPr>
          <w:color w:val="231F20"/>
          <w:spacing w:val="-38"/>
          <w:w w:val="100"/>
        </w:rPr>
        <w:t> </w:t>
      </w:r>
      <w:r>
        <w:rPr>
          <w:color w:val="231F20"/>
          <w:w w:val="100"/>
        </w:rPr>
        <w:t>(ОКС),</w:t>
      </w:r>
      <w:r>
        <w:rPr>
          <w:color w:val="231F20"/>
          <w:spacing w:val="-37"/>
          <w:w w:val="100"/>
        </w:rPr>
        <w:t> </w:t>
      </w:r>
      <w:r>
        <w:rPr>
          <w:color w:val="231F20"/>
          <w:w w:val="100"/>
        </w:rPr>
        <w:t>невысокого</w:t>
      </w:r>
      <w:r>
        <w:rPr>
          <w:color w:val="231F20"/>
          <w:spacing w:val="-38"/>
          <w:w w:val="100"/>
        </w:rPr>
        <w:t> </w:t>
      </w:r>
      <w:r>
        <w:rPr>
          <w:color w:val="231F20"/>
          <w:w w:val="100"/>
        </w:rPr>
        <w:t>зн</w:t>
      </w:r>
      <w:r>
        <w:rPr>
          <w:color w:val="231F20"/>
          <w:spacing w:val="2"/>
          <w:w w:val="100"/>
        </w:rPr>
        <w:t>а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чения</w:t>
      </w:r>
      <w:r>
        <w:rPr>
          <w:color w:val="231F20"/>
          <w:spacing w:val="-59"/>
          <w:w w:val="100"/>
        </w:rPr>
        <w:t> </w:t>
      </w:r>
      <w:r>
        <w:rPr>
          <w:color w:val="231F20"/>
          <w:w w:val="100"/>
        </w:rPr>
        <w:t>ожидаемой</w:t>
      </w:r>
      <w:r>
        <w:rPr>
          <w:color w:val="231F20"/>
          <w:spacing w:val="-58"/>
          <w:w w:val="100"/>
        </w:rPr>
        <w:t> </w:t>
      </w:r>
      <w:r>
        <w:rPr>
          <w:color w:val="231F20"/>
          <w:w w:val="100"/>
        </w:rPr>
        <w:t>продолжительности</w:t>
      </w:r>
      <w:r>
        <w:rPr>
          <w:color w:val="231F20"/>
          <w:spacing w:val="-58"/>
          <w:w w:val="100"/>
        </w:rPr>
        <w:t> </w:t>
      </w:r>
      <w:r>
        <w:rPr>
          <w:color w:val="231F20"/>
          <w:w w:val="100"/>
        </w:rPr>
        <w:t>жизни</w:t>
      </w:r>
      <w:r>
        <w:rPr>
          <w:color w:val="231F20"/>
          <w:spacing w:val="-58"/>
          <w:w w:val="100"/>
        </w:rPr>
        <w:t> </w:t>
      </w:r>
      <w:r>
        <w:rPr>
          <w:color w:val="231F20"/>
          <w:w w:val="100"/>
        </w:rPr>
        <w:t>(ОПЖ)</w:t>
      </w:r>
      <w:r>
        <w:rPr>
          <w:color w:val="231F20"/>
          <w:spacing w:val="-58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58"/>
          <w:w w:val="100"/>
        </w:rPr>
        <w:t> </w:t>
      </w:r>
      <w:r>
        <w:rPr>
          <w:color w:val="231F20"/>
          <w:w w:val="100"/>
        </w:rPr>
        <w:t>низ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кой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рождаемости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и,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соответственно,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ежегодного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снижения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pgSz w:w="9355" w:h="13620"/>
          <w:pgMar w:header="775" w:footer="0" w:top="118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63" w:right="117"/>
        <w:jc w:val="both"/>
      </w:pPr>
      <w:r>
        <w:rPr>
          <w:color w:val="231F20"/>
          <w:w w:val="95"/>
        </w:rPr>
        <w:t>численности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стране]</w:t>
      </w:r>
      <w:r>
        <w:rPr>
          <w:color w:val="231F20"/>
          <w:w w:val="95"/>
        </w:rPr>
        <w:t>�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Заниженный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уровень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рас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ходов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консолидированного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бюджета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социальные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нужды</w:t>
      </w:r>
      <w:r>
        <w:rPr>
          <w:color w:val="231F20"/>
          <w:w w:val="96"/>
        </w:rPr>
        <w:t> </w:t>
      </w:r>
      <w:r>
        <w:rPr>
          <w:color w:val="231F20"/>
          <w:w w:val="95"/>
        </w:rPr>
        <w:t>входит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явное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противоречие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надлежащим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исполнением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статьи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7,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раздела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115"/>
        </w:rPr>
        <w:t>I,</w:t>
      </w:r>
      <w:r>
        <w:rPr>
          <w:color w:val="231F20"/>
          <w:spacing w:val="-40"/>
          <w:w w:val="115"/>
        </w:rPr>
        <w:t> </w:t>
      </w:r>
      <w:r>
        <w:rPr>
          <w:color w:val="231F20"/>
          <w:w w:val="95"/>
        </w:rPr>
        <w:t>главы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1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Конституции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РФ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65" w:lineRule="auto"/>
        <w:ind w:left="1030" w:right="117" w:firstLine="283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Российска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Федераци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—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социально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государств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0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3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пол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тика</w:t>
      </w:r>
      <w:r>
        <w:rPr>
          <w:rFonts w:ascii="Times New Roman" w:hAnsi="Times New Roman" w:cs="Times New Roman" w:eastAsia="Times New Roman"/>
          <w:i/>
          <w:color w:val="231F20"/>
          <w:spacing w:val="1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которого</w:t>
      </w:r>
      <w:r>
        <w:rPr>
          <w:rFonts w:ascii="Times New Roman" w:hAnsi="Times New Roman" w:cs="Times New Roman" w:eastAsia="Times New Roman"/>
          <w:i/>
          <w:color w:val="231F20"/>
          <w:spacing w:val="1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направлена</w:t>
      </w:r>
      <w:r>
        <w:rPr>
          <w:rFonts w:ascii="Times New Roman" w:hAnsi="Times New Roman" w:cs="Times New Roman" w:eastAsia="Times New Roman"/>
          <w:i/>
          <w:color w:val="231F20"/>
          <w:spacing w:val="1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на</w:t>
      </w:r>
      <w:r>
        <w:rPr>
          <w:rFonts w:ascii="Times New Roman" w:hAnsi="Times New Roman" w:cs="Times New Roman" w:eastAsia="Times New Roman"/>
          <w:i/>
          <w:color w:val="231F20"/>
          <w:spacing w:val="1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создание</w:t>
      </w:r>
      <w:r>
        <w:rPr>
          <w:rFonts w:ascii="Times New Roman" w:hAnsi="Times New Roman" w:cs="Times New Roman" w:eastAsia="Times New Roman"/>
          <w:i/>
          <w:color w:val="231F20"/>
          <w:spacing w:val="1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условий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обеспеч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before="24"/>
        <w:ind w:left="103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вающих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достойную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жизнь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свободное</w:t>
      </w:r>
      <w:r>
        <w:rPr>
          <w:rFonts w:ascii="Times New Roman" w:hAnsi="Times New Roman" w:cs="Times New Roman" w:eastAsia="Times New Roman"/>
          <w:i/>
          <w:color w:val="231F20"/>
          <w:spacing w:val="-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развитие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человека.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280" w:lineRule="exact" w:before="16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4"/>
        <w:spacing w:line="250" w:lineRule="auto"/>
        <w:ind w:left="463" w:right="2299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5"/>
          <w:w w:val="90"/>
        </w:rPr>
        <w:t>Р</w:t>
      </w:r>
      <w:r>
        <w:rPr>
          <w:rFonts w:ascii="Arial" w:hAnsi="Arial" w:cs="Arial" w:eastAsia="Arial"/>
          <w:color w:val="231F20"/>
          <w:spacing w:val="-2"/>
          <w:w w:val="90"/>
        </w:rPr>
        <w:t>а</w:t>
      </w:r>
      <w:r>
        <w:rPr>
          <w:rFonts w:ascii="Arial" w:hAnsi="Arial" w:cs="Arial" w:eastAsia="Arial"/>
          <w:color w:val="231F20"/>
          <w:spacing w:val="5"/>
          <w:w w:val="90"/>
        </w:rPr>
        <w:t>с</w:t>
      </w:r>
      <w:r>
        <w:rPr>
          <w:rFonts w:ascii="Arial" w:hAnsi="Arial" w:cs="Arial" w:eastAsia="Arial"/>
          <w:color w:val="231F20"/>
          <w:spacing w:val="-5"/>
          <w:w w:val="90"/>
        </w:rPr>
        <w:t>х</w:t>
      </w:r>
      <w:r>
        <w:rPr>
          <w:rFonts w:ascii="Arial" w:hAnsi="Arial" w:cs="Arial" w:eastAsia="Arial"/>
          <w:color w:val="231F20"/>
          <w:spacing w:val="-1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д</w:t>
      </w:r>
      <w:r>
        <w:rPr>
          <w:rFonts w:ascii="Arial" w:hAnsi="Arial" w:cs="Arial" w:eastAsia="Arial"/>
          <w:color w:val="231F20"/>
          <w:w w:val="90"/>
        </w:rPr>
        <w:t>ы</w:t>
      </w:r>
      <w:r>
        <w:rPr>
          <w:rFonts w:ascii="Arial" w:hAnsi="Arial" w:cs="Arial" w:eastAsia="Arial"/>
          <w:color w:val="231F20"/>
          <w:w w:val="90"/>
        </w:rPr>
        <w:t> </w:t>
      </w:r>
      <w:r>
        <w:rPr>
          <w:rFonts w:ascii="Arial" w:hAnsi="Arial" w:cs="Arial" w:eastAsia="Arial"/>
          <w:color w:val="231F20"/>
          <w:spacing w:val="8"/>
          <w:w w:val="90"/>
        </w:rPr>
        <w:t> </w:t>
      </w:r>
      <w:r>
        <w:rPr>
          <w:rFonts w:ascii="Arial" w:hAnsi="Arial" w:cs="Arial" w:eastAsia="Arial"/>
          <w:color w:val="231F20"/>
          <w:spacing w:val="-2"/>
          <w:w w:val="90"/>
        </w:rPr>
        <w:t>к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spacing w:val="-4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л</w:t>
      </w:r>
      <w:r>
        <w:rPr>
          <w:rFonts w:ascii="Arial" w:hAnsi="Arial" w:cs="Arial" w:eastAsia="Arial"/>
          <w:color w:val="231F20"/>
          <w:spacing w:val="-1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д</w:t>
      </w:r>
      <w:r>
        <w:rPr>
          <w:rFonts w:ascii="Arial" w:hAnsi="Arial" w:cs="Arial" w:eastAsia="Arial"/>
          <w:color w:val="231F20"/>
          <w:w w:val="90"/>
        </w:rPr>
        <w:t>ир</w:t>
      </w:r>
      <w:r>
        <w:rPr>
          <w:rFonts w:ascii="Arial" w:hAnsi="Arial" w:cs="Arial" w:eastAsia="Arial"/>
          <w:color w:val="231F20"/>
          <w:spacing w:val="-1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в</w:t>
      </w:r>
      <w:r>
        <w:rPr>
          <w:rFonts w:ascii="Arial" w:hAnsi="Arial" w:cs="Arial" w:eastAsia="Arial"/>
          <w:color w:val="231F20"/>
          <w:spacing w:val="-1"/>
          <w:w w:val="90"/>
        </w:rPr>
        <w:t>а</w:t>
      </w:r>
      <w:r>
        <w:rPr>
          <w:rFonts w:ascii="Arial" w:hAnsi="Arial" w:cs="Arial" w:eastAsia="Arial"/>
          <w:color w:val="231F20"/>
          <w:w w:val="90"/>
        </w:rPr>
        <w:t>н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-1"/>
          <w:w w:val="90"/>
        </w:rPr>
        <w:t>г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 </w:t>
      </w:r>
      <w:r>
        <w:rPr>
          <w:rFonts w:ascii="Arial" w:hAnsi="Arial" w:cs="Arial" w:eastAsia="Arial"/>
          <w:color w:val="231F20"/>
          <w:spacing w:val="9"/>
          <w:w w:val="90"/>
        </w:rPr>
        <w:t> </w:t>
      </w:r>
      <w:r>
        <w:rPr>
          <w:rFonts w:ascii="Arial" w:hAnsi="Arial" w:cs="Arial" w:eastAsia="Arial"/>
          <w:color w:val="231F20"/>
          <w:spacing w:val="-1"/>
          <w:w w:val="90"/>
        </w:rPr>
        <w:t>б</w:t>
      </w:r>
      <w:r>
        <w:rPr>
          <w:rFonts w:ascii="Arial" w:hAnsi="Arial" w:cs="Arial" w:eastAsia="Arial"/>
          <w:color w:val="231F20"/>
          <w:spacing w:val="-1"/>
          <w:w w:val="90"/>
        </w:rPr>
        <w:t>ю</w:t>
      </w:r>
      <w:r>
        <w:rPr>
          <w:rFonts w:ascii="Arial" w:hAnsi="Arial" w:cs="Arial" w:eastAsia="Arial"/>
          <w:color w:val="231F20"/>
          <w:spacing w:val="5"/>
          <w:w w:val="90"/>
        </w:rPr>
        <w:t>д</w:t>
      </w:r>
      <w:r>
        <w:rPr>
          <w:rFonts w:ascii="Arial" w:hAnsi="Arial" w:cs="Arial" w:eastAsia="Arial"/>
          <w:color w:val="231F20"/>
          <w:spacing w:val="-2"/>
          <w:w w:val="90"/>
        </w:rPr>
        <w:t>ж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2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а</w:t>
      </w:r>
      <w:r>
        <w:rPr>
          <w:rFonts w:ascii="Arial" w:hAnsi="Arial" w:cs="Arial" w:eastAsia="Arial"/>
          <w:color w:val="231F20"/>
          <w:w w:val="94"/>
        </w:rPr>
        <w:t> </w:t>
      </w:r>
      <w:r>
        <w:rPr>
          <w:rFonts w:ascii="Arial" w:hAnsi="Arial" w:cs="Arial" w:eastAsia="Arial"/>
          <w:color w:val="231F20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а</w:t>
      </w:r>
      <w:r>
        <w:rPr>
          <w:rFonts w:ascii="Arial" w:hAnsi="Arial" w:cs="Arial" w:eastAsia="Arial"/>
          <w:color w:val="231F20"/>
          <w:spacing w:val="-21"/>
          <w:w w:val="95"/>
        </w:rPr>
        <w:t> </w:t>
      </w:r>
      <w:r>
        <w:rPr>
          <w:rFonts w:ascii="Arial" w:hAnsi="Arial" w:cs="Arial" w:eastAsia="Arial"/>
          <w:color w:val="231F20"/>
          <w:spacing w:val="2"/>
          <w:w w:val="95"/>
        </w:rPr>
        <w:t>з</w:t>
      </w:r>
      <w:r>
        <w:rPr>
          <w:rFonts w:ascii="Arial" w:hAnsi="Arial" w:cs="Arial" w:eastAsia="Arial"/>
          <w:color w:val="231F20"/>
          <w:spacing w:val="1"/>
          <w:w w:val="95"/>
        </w:rPr>
        <w:t>д</w:t>
      </w:r>
      <w:r>
        <w:rPr>
          <w:rFonts w:ascii="Arial" w:hAnsi="Arial" w:cs="Arial" w:eastAsia="Arial"/>
          <w:color w:val="231F20"/>
          <w:spacing w:val="-1"/>
          <w:w w:val="95"/>
        </w:rPr>
        <w:t>рав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6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х</w:t>
      </w:r>
      <w:r>
        <w:rPr>
          <w:rFonts w:ascii="Arial" w:hAnsi="Arial" w:cs="Arial" w:eastAsia="Arial"/>
          <w:color w:val="231F20"/>
          <w:spacing w:val="-1"/>
          <w:w w:val="95"/>
        </w:rPr>
        <w:t>ра</w:t>
      </w:r>
      <w:r>
        <w:rPr>
          <w:rFonts w:ascii="Arial" w:hAnsi="Arial" w:cs="Arial" w:eastAsia="Arial"/>
          <w:color w:val="231F20"/>
          <w:w w:val="95"/>
        </w:rPr>
        <w:t>н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w w:val="95"/>
        </w:rPr>
        <w:t>е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00" w:lineRule="exact" w:before="3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56" w:lineRule="auto"/>
        <w:ind w:left="463" w:right="111" w:firstLine="283"/>
        <w:jc w:val="both"/>
      </w:pPr>
      <w:r>
        <w:rPr>
          <w:color w:val="231F20"/>
          <w:spacing w:val="1"/>
          <w:w w:val="95"/>
        </w:rPr>
        <w:t>Дол</w:t>
      </w:r>
      <w:r>
        <w:rPr>
          <w:color w:val="231F20"/>
          <w:w w:val="95"/>
        </w:rPr>
        <w:t>я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консолидированног</w:t>
      </w:r>
      <w:r>
        <w:rPr>
          <w:color w:val="231F20"/>
          <w:w w:val="95"/>
        </w:rPr>
        <w:t>о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бюджет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здравоохранение</w:t>
      </w:r>
      <w:r>
        <w:rPr>
          <w:color w:val="231F20"/>
          <w:spacing w:val="1"/>
          <w:w w:val="92"/>
        </w:rPr>
        <w:t> </w:t>
      </w:r>
      <w:r>
        <w:rPr>
          <w:color w:val="231F20"/>
          <w:spacing w:val="-1"/>
          <w:w w:val="95"/>
        </w:rPr>
        <w:t>(Healt</w:t>
      </w:r>
      <w:r>
        <w:rPr>
          <w:color w:val="231F20"/>
          <w:w w:val="95"/>
        </w:rPr>
        <w:t>h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1"/>
          <w:w w:val="95"/>
        </w:rPr>
        <w:t>Care</w:t>
      </w:r>
      <w:r>
        <w:rPr>
          <w:color w:val="231F20"/>
          <w:w w:val="95"/>
        </w:rPr>
        <w:t>)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1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-8"/>
          <w:w w:val="95"/>
        </w:rPr>
        <w:t> </w:t>
      </w:r>
      <w:r>
        <w:rPr>
          <w:rFonts w:ascii="Arial" w:hAnsi="Arial" w:cs="Arial" w:eastAsia="Arial"/>
          <w:color w:val="231F20"/>
          <w:spacing w:val="-1"/>
          <w:w w:val="95"/>
        </w:rPr>
        <w:t>a</w:t>
      </w:r>
      <w:r>
        <w:rPr>
          <w:color w:val="231F20"/>
          <w:w w:val="95"/>
          <w:position w:val="-8"/>
          <w:sz w:val="16"/>
          <w:szCs w:val="16"/>
        </w:rPr>
        <w:t>H</w:t>
      </w:r>
      <w:r>
        <w:rPr>
          <w:color w:val="231F20"/>
          <w:spacing w:val="35"/>
          <w:w w:val="95"/>
          <w:position w:val="-8"/>
          <w:sz w:val="16"/>
          <w:szCs w:val="16"/>
        </w:rPr>
        <w:t> </w:t>
      </w:r>
      <w:r>
        <w:rPr>
          <w:color w:val="231F20"/>
          <w:spacing w:val="-1"/>
          <w:w w:val="95"/>
        </w:rPr>
        <w:t>определяю</w:t>
      </w:r>
      <w:r>
        <w:rPr>
          <w:color w:val="231F20"/>
          <w:w w:val="95"/>
        </w:rPr>
        <w:t>т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1"/>
          <w:w w:val="95"/>
        </w:rPr>
        <w:t>состояни</w:t>
      </w:r>
      <w:r>
        <w:rPr>
          <w:color w:val="231F20"/>
          <w:w w:val="95"/>
        </w:rPr>
        <w:t>е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1"/>
          <w:w w:val="95"/>
        </w:rPr>
        <w:t>систем</w:t>
      </w:r>
      <w:r>
        <w:rPr>
          <w:color w:val="231F20"/>
          <w:w w:val="95"/>
        </w:rPr>
        <w:t>ы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2"/>
          <w:w w:val="95"/>
        </w:rPr>
        <w:t>здр</w:t>
      </w:r>
      <w:r>
        <w:rPr>
          <w:color w:val="231F20"/>
          <w:spacing w:val="-5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воохранения</w:t>
      </w:r>
      <w:r>
        <w:rPr>
          <w:color w:val="231F20"/>
          <w:w w:val="95"/>
        </w:rPr>
        <w:t>�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дол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был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низк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(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рис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spacing w:val="34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3.2</w:t>
      </w:r>
      <w:r>
        <w:rPr>
          <w:color w:val="231F20"/>
          <w:w w:val="95"/>
        </w:rPr>
        <w:t>)</w:t>
      </w:r>
      <w:r>
        <w:rPr>
          <w:color w:val="231F20"/>
          <w:w w:val="95"/>
        </w:rPr>
        <w:t>,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что</w:t>
      </w:r>
      <w:r>
        <w:rPr>
          <w:color w:val="00000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737" w:right="117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74.000099pt;margin-top:3.761276pt;width:350.1284pt;height:249.3919pt;mso-position-horizontal-relative:page;mso-position-vertical-relative:paragraph;z-index:-12459" coordorigin="1480,75" coordsize="7003,4988">
            <v:group style="position:absolute;left:1562;top:646;width:6883;height:2" coordorigin="1562,646" coordsize="6883,2">
              <v:shape style="position:absolute;left:1562;top:646;width:6883;height:2" coordorigin="1562,646" coordsize="6883,0" path="m1562,646l8445,646e" filled="f" stroked="t" strokeweight=".575pt" strokecolor="#939598">
                <v:path arrowok="t"/>
              </v:shape>
            </v:group>
            <v:group style="position:absolute;left:1562;top:1179;width:6883;height:2" coordorigin="1562,1179" coordsize="6883,2">
              <v:shape style="position:absolute;left:1562;top:1179;width:6883;height:2" coordorigin="1562,1179" coordsize="6883,0" path="m1562,1179l8445,1179e" filled="f" stroked="t" strokeweight=".576pt" strokecolor="#939598">
                <v:path arrowok="t"/>
              </v:shape>
            </v:group>
            <v:group style="position:absolute;left:1562;top:1722;width:6883;height:2" coordorigin="1562,1722" coordsize="6883,2">
              <v:shape style="position:absolute;left:1562;top:1722;width:6883;height:2" coordorigin="1562,1722" coordsize="6883,0" path="m1562,1722l8445,1722e" filled="f" stroked="t" strokeweight=".575pt" strokecolor="#939598">
                <v:path arrowok="t"/>
              </v:shape>
            </v:group>
            <v:group style="position:absolute;left:1954;top:2255;width:1815;height:2" coordorigin="1954,2255" coordsize="1815,2">
              <v:shape style="position:absolute;left:1954;top:2255;width:1815;height:2" coordorigin="1954,2255" coordsize="1815,0" path="m1954,2255l3769,2255e" filled="f" stroked="t" strokeweight=".576pt" strokecolor="#939598">
                <v:path arrowok="t"/>
              </v:shape>
            </v:group>
            <v:group style="position:absolute;left:1562;top:2806;width:6883;height:2" coordorigin="1562,2806" coordsize="6883,2">
              <v:shape style="position:absolute;left:1562;top:2806;width:6883;height:2" coordorigin="1562,2806" coordsize="6883,0" path="m1562,2806l8445,2806e" filled="f" stroked="t" strokeweight=".576pt" strokecolor="#939598">
                <v:path arrowok="t"/>
              </v:shape>
            </v:group>
            <v:group style="position:absolute;left:1562;top:3339;width:6883;height:2" coordorigin="1562,3339" coordsize="6883,2">
              <v:shape style="position:absolute;left:1562;top:3339;width:6883;height:2" coordorigin="1562,3339" coordsize="6883,0" path="m1562,3339l8445,3339e" filled="f" stroked="t" strokeweight=".575pt" strokecolor="#939598">
                <v:path arrowok="t"/>
              </v:shape>
            </v:group>
            <v:group style="position:absolute;left:1562;top:3880;width:1503;height:2" coordorigin="1562,3880" coordsize="1503,2">
              <v:shape style="position:absolute;left:1562;top:3880;width:1503;height:2" coordorigin="1562,3880" coordsize="1503,0" path="m1562,3880l3064,3880e" filled="f" stroked="t" strokeweight=".576pt" strokecolor="#939598">
                <v:path arrowok="t"/>
              </v:shape>
            </v:group>
            <v:group style="position:absolute;left:1562;top:4414;width:6883;height:2" coordorigin="1562,4414" coordsize="6883,2">
              <v:shape style="position:absolute;left:1562;top:4414;width:6883;height:2" coordorigin="1562,4414" coordsize="6883,0" path="m1562,4414l8445,4414e" filled="f" stroked="t" strokeweight=".575pt" strokecolor="#939598">
                <v:path arrowok="t"/>
              </v:shape>
            </v:group>
            <v:group style="position:absolute;left:2277;top:4419;width:238;height:549" coordorigin="2277,4419" coordsize="238,549">
              <v:shape style="position:absolute;left:2277;top:4419;width:238;height:549" coordorigin="2277,4419" coordsize="238,549" path="m2515,4419l2277,4419,2277,4968,2515,4968,2515,4419xe" filled="t" fillcolor="#BFC8E6" stroked="f">
                <v:path arrowok="t"/>
                <v:fill type="solid"/>
              </v:shape>
            </v:group>
            <v:group style="position:absolute;left:2277;top:3884;width:238;height:525" coordorigin="2277,3884" coordsize="238,525">
              <v:shape style="position:absolute;left:2277;top:3884;width:238;height:525" coordorigin="2277,3884" coordsize="238,525" path="m2515,3884l2277,3884,2277,4409,2515,4409,2515,3884xe" filled="t" fillcolor="#BFC8E6" stroked="f">
                <v:path arrowok="t"/>
                <v:fill type="solid"/>
              </v:shape>
            </v:group>
            <v:group style="position:absolute;left:2277;top:3344;width:238;height:531" coordorigin="2277,3344" coordsize="238,531">
              <v:shape style="position:absolute;left:2277;top:3344;width:238;height:531" coordorigin="2277,3344" coordsize="238,531" path="m2515,3344l2277,3344,2277,3875,2515,3875,2515,3344xe" filled="t" fillcolor="#BFC8E6" stroked="f">
                <v:path arrowok="t"/>
                <v:fill type="solid"/>
              </v:shape>
            </v:group>
            <v:group style="position:absolute;left:2277;top:2811;width:238;height:523" coordorigin="2277,2811" coordsize="238,523">
              <v:shape style="position:absolute;left:2277;top:2811;width:238;height:523" coordorigin="2277,2811" coordsize="238,523" path="m2515,2811l2277,2811,2277,3334,2515,3334,2515,2811xe" filled="t" fillcolor="#BFC8E6" stroked="f">
                <v:path arrowok="t"/>
                <v:fill type="solid"/>
              </v:shape>
            </v:group>
            <v:group style="position:absolute;left:2277;top:2260;width:238;height:542" coordorigin="2277,2260" coordsize="238,542">
              <v:shape style="position:absolute;left:2277;top:2260;width:238;height:542" coordorigin="2277,2260" coordsize="238,542" path="m2515,2260l2277,2260,2277,2802,2515,2802,2515,2260xe" filled="t" fillcolor="#BFC8E6" stroked="f">
                <v:path arrowok="t"/>
                <v:fill type="solid"/>
              </v:shape>
            </v:group>
            <v:group style="position:absolute;left:2277;top:1727;width:238;height:523" coordorigin="2277,1727" coordsize="238,523">
              <v:shape style="position:absolute;left:2277;top:1727;width:238;height:523" coordorigin="2277,1727" coordsize="238,523" path="m2515,1727l2277,1727,2277,2250,2515,2250,2515,1727xe" filled="t" fillcolor="#BFC8E6" stroked="f">
                <v:path arrowok="t"/>
                <v:fill type="solid"/>
              </v:shape>
            </v:group>
            <v:group style="position:absolute;left:2277;top:1184;width:238;height:534" coordorigin="2277,1184" coordsize="238,534">
              <v:shape style="position:absolute;left:2277;top:1184;width:238;height:534" coordorigin="2277,1184" coordsize="238,534" path="m2515,1184l2277,1184,2277,1718,2515,1718,2515,1184xe" filled="t" fillcolor="#BFC8E6" stroked="f">
                <v:path arrowok="t"/>
                <v:fill type="solid"/>
              </v:shape>
            </v:group>
            <v:group style="position:absolute;left:2277;top:651;width:238;height:523" coordorigin="2277,651" coordsize="238,523">
              <v:shape style="position:absolute;left:2277;top:651;width:238;height:523" coordorigin="2277,651" coordsize="238,523" path="m2515,651l2277,651,2277,1174,2515,1174,2515,651xe" filled="t" fillcolor="#BFC8E6" stroked="f">
                <v:path arrowok="t"/>
                <v:fill type="solid"/>
              </v:shape>
            </v:group>
            <v:group style="position:absolute;left:1862;top:99;width:6584;height:2" coordorigin="1862,99" coordsize="6584,2">
              <v:shape style="position:absolute;left:1862;top:99;width:6584;height:2" coordorigin="1862,99" coordsize="6584,0" path="m1862,99l8445,99e" filled="f" stroked="t" strokeweight=".575pt" strokecolor="#939598">
                <v:path arrowok="t"/>
              </v:shape>
            </v:group>
            <v:group style="position:absolute;left:2277;top:104;width:238;height:538" coordorigin="2277,104" coordsize="238,538">
              <v:shape style="position:absolute;left:2277;top:104;width:238;height:538" coordorigin="2277,104" coordsize="238,538" path="m2515,104l2277,104,2277,642,2515,642,2515,104xe" filled="t" fillcolor="#BFC8E6" stroked="f">
                <v:path arrowok="t"/>
                <v:fill type="solid"/>
              </v:shape>
            </v:group>
            <v:group style="position:absolute;left:2277;top:646;width:238;height:2" coordorigin="2277,646" coordsize="238,2">
              <v:shape style="position:absolute;left:2277;top:646;width:238;height:2" coordorigin="2277,646" coordsize="238,0" path="m2277,646l2515,646e" filled="f" stroked="t" strokeweight=".575pt" strokecolor="#878FA6">
                <v:path arrowok="t"/>
              </v:shape>
            </v:group>
            <v:group style="position:absolute;left:2277;top:1179;width:238;height:2" coordorigin="2277,1179" coordsize="238,2">
              <v:shape style="position:absolute;left:2277;top:1179;width:238;height:2" coordorigin="2277,1179" coordsize="238,0" path="m2277,1179l2515,1179e" filled="f" stroked="t" strokeweight=".576pt" strokecolor="#878FA6">
                <v:path arrowok="t"/>
              </v:shape>
            </v:group>
            <v:group style="position:absolute;left:2277;top:1722;width:238;height:2" coordorigin="2277,1722" coordsize="238,2">
              <v:shape style="position:absolute;left:2277;top:1722;width:238;height:2" coordorigin="2277,1722" coordsize="238,0" path="m2277,1722l2515,1722e" filled="f" stroked="t" strokeweight=".575pt" strokecolor="#878FA6">
                <v:path arrowok="t"/>
              </v:shape>
            </v:group>
            <v:group style="position:absolute;left:2277;top:2255;width:238;height:2" coordorigin="2277,2255" coordsize="238,2">
              <v:shape style="position:absolute;left:2277;top:2255;width:238;height:2" coordorigin="2277,2255" coordsize="238,0" path="m2277,2255l2515,2255e" filled="f" stroked="t" strokeweight=".576pt" strokecolor="#878FA6">
                <v:path arrowok="t"/>
              </v:shape>
            </v:group>
            <v:group style="position:absolute;left:2277;top:2806;width:238;height:2" coordorigin="2277,2806" coordsize="238,2">
              <v:shape style="position:absolute;left:2277;top:2806;width:238;height:2" coordorigin="2277,2806" coordsize="238,0" path="m2277,2806l2515,2806e" filled="f" stroked="t" strokeweight=".576pt" strokecolor="#878FA6">
                <v:path arrowok="t"/>
              </v:shape>
            </v:group>
            <v:group style="position:absolute;left:2277;top:3339;width:238;height:2" coordorigin="2277,3339" coordsize="238,2">
              <v:shape style="position:absolute;left:2277;top:3339;width:238;height:2" coordorigin="2277,3339" coordsize="238,0" path="m2277,3339l2515,3339e" filled="f" stroked="t" strokeweight=".575pt" strokecolor="#878FA6">
                <v:path arrowok="t"/>
              </v:shape>
            </v:group>
            <v:group style="position:absolute;left:2277;top:3880;width:238;height:2" coordorigin="2277,3880" coordsize="238,2">
              <v:shape style="position:absolute;left:2277;top:3880;width:238;height:2" coordorigin="2277,3880" coordsize="238,0" path="m2277,3880l2515,3880e" filled="f" stroked="t" strokeweight=".576pt" strokecolor="#878FA6">
                <v:path arrowok="t"/>
              </v:shape>
            </v:group>
            <v:group style="position:absolute;left:2277;top:4414;width:238;height:2" coordorigin="2277,4414" coordsize="238,2">
              <v:shape style="position:absolute;left:2277;top:4414;width:238;height:2" coordorigin="2277,4414" coordsize="238,0" path="m2277,4414l2515,4414e" filled="f" stroked="t" strokeweight=".575pt" strokecolor="#878FA6">
                <v:path arrowok="t"/>
              </v:shape>
            </v:group>
            <v:group style="position:absolute;left:2277;top:94;width:238;height:2" coordorigin="2277,94" coordsize="238,2">
              <v:shape style="position:absolute;left:2277;top:94;width:238;height:2" coordorigin="2277,94" coordsize="238,0" path="m2277,94l2515,94e" filled="f" stroked="t" strokeweight=".134pt" strokecolor="#BFC8E6">
                <v:path arrowok="t"/>
              </v:shape>
            </v:group>
            <v:group style="position:absolute;left:2277;top:99;width:238;height:2" coordorigin="2277,99" coordsize="238,2">
              <v:shape style="position:absolute;left:2277;top:99;width:238;height:2" coordorigin="2277,99" coordsize="238,0" path="m2277,99l2515,99e" filled="f" stroked="t" strokeweight=".575pt" strokecolor="#878FA6">
                <v:path arrowok="t"/>
              </v:shape>
            </v:group>
            <v:group style="position:absolute;left:4888;top:4419;width:234;height:549" coordorigin="4888,4419" coordsize="234,549">
              <v:shape style="position:absolute;left:4888;top:4419;width:234;height:549" coordorigin="4888,4419" coordsize="234,549" path="m5121,4419l4888,4419,4888,4968,5121,4968,5121,4419xe" filled="t" fillcolor="#BFC8E6" stroked="f">
                <v:path arrowok="t"/>
                <v:fill type="solid"/>
              </v:shape>
            </v:group>
            <v:group style="position:absolute;left:3624;top:3880;width:4821;height:2" coordorigin="3624,3880" coordsize="4821,2">
              <v:shape style="position:absolute;left:3624;top:3880;width:4821;height:2" coordorigin="3624,3880" coordsize="4821,0" path="m3624,3880l8445,3880e" filled="f" stroked="t" strokeweight=".576pt" strokecolor="#939598">
                <v:path arrowok="t"/>
              </v:shape>
            </v:group>
            <v:group style="position:absolute;left:4888;top:3884;width:234;height:525" coordorigin="4888,3884" coordsize="234,525">
              <v:shape style="position:absolute;left:4888;top:3884;width:234;height:525" coordorigin="4888,3884" coordsize="234,525" path="m5121,3884l4888,3884,4888,4409,5121,4409,5121,3884xe" filled="t" fillcolor="#BFC8E6" stroked="f">
                <v:path arrowok="t"/>
                <v:fill type="solid"/>
              </v:shape>
            </v:group>
            <v:group style="position:absolute;left:4888;top:3344;width:234;height:531" coordorigin="4888,3344" coordsize="234,531">
              <v:shape style="position:absolute;left:4888;top:3344;width:234;height:531" coordorigin="4888,3344" coordsize="234,531" path="m5121,3344l4888,3344,4888,3875,5121,3875,5121,3344xe" filled="t" fillcolor="#BFC8E6" stroked="f">
                <v:path arrowok="t"/>
                <v:fill type="solid"/>
              </v:shape>
            </v:group>
            <v:group style="position:absolute;left:4888;top:2811;width:234;height:523" coordorigin="4888,2811" coordsize="234,523">
              <v:shape style="position:absolute;left:4888;top:2811;width:234;height:523" coordorigin="4888,2811" coordsize="234,523" path="m5121,2811l4888,2811,4888,3334,5121,3334,5121,2811xe" filled="t" fillcolor="#BFC8E6" stroked="f">
                <v:path arrowok="t"/>
                <v:fill type="solid"/>
              </v:shape>
            </v:group>
            <v:group style="position:absolute;left:4806;top:2255;width:2288;height:2" coordorigin="4806,2255" coordsize="2288,2">
              <v:shape style="position:absolute;left:4806;top:2255;width:2288;height:2" coordorigin="4806,2255" coordsize="2288,0" path="m4806,2255l7095,2255e" filled="f" stroked="t" strokeweight=".576pt" strokecolor="#939598">
                <v:path arrowok="t"/>
              </v:shape>
            </v:group>
            <v:group style="position:absolute;left:4888;top:2260;width:234;height:542" coordorigin="4888,2260" coordsize="234,542">
              <v:shape style="position:absolute;left:4888;top:2260;width:234;height:542" coordorigin="4888,2260" coordsize="234,542" path="m5121,2260l4888,2260,4888,2802,5121,2802,5121,2260xe" filled="t" fillcolor="#BFC8E6" stroked="f">
                <v:path arrowok="t"/>
                <v:fill type="solid"/>
              </v:shape>
            </v:group>
            <v:group style="position:absolute;left:4888;top:1727;width:234;height:523" coordorigin="4888,1727" coordsize="234,523">
              <v:shape style="position:absolute;left:4888;top:1727;width:234;height:523" coordorigin="4888,1727" coordsize="234,523" path="m5121,1727l4888,1727,4888,2250,5121,2250,5121,1727xe" filled="t" fillcolor="#BFC8E6" stroked="f">
                <v:path arrowok="t"/>
                <v:fill type="solid"/>
              </v:shape>
            </v:group>
            <v:group style="position:absolute;left:4888;top:1184;width:234;height:534" coordorigin="4888,1184" coordsize="234,534">
              <v:shape style="position:absolute;left:4888;top:1184;width:234;height:534" coordorigin="4888,1184" coordsize="234,534" path="m5121,1184l4888,1184,4888,1718,5121,1718,5121,1184xe" filled="t" fillcolor="#BFC8E6" stroked="f">
                <v:path arrowok="t"/>
                <v:fill type="solid"/>
              </v:shape>
            </v:group>
            <v:group style="position:absolute;left:4888;top:651;width:234;height:523" coordorigin="4888,651" coordsize="234,523">
              <v:shape style="position:absolute;left:4888;top:651;width:234;height:523" coordorigin="4888,651" coordsize="234,523" path="m5121,651l4888,651,4888,1174,5121,1174,5121,651xe" filled="t" fillcolor="#BFC8E6" stroked="f">
                <v:path arrowok="t"/>
                <v:fill type="solid"/>
              </v:shape>
            </v:group>
            <v:group style="position:absolute;left:4888;top:104;width:234;height:538" coordorigin="4888,104" coordsize="234,538">
              <v:shape style="position:absolute;left:4888;top:104;width:234;height:538" coordorigin="4888,104" coordsize="234,538" path="m5121,104l4888,104,4888,642,5121,642,5121,104xe" filled="t" fillcolor="#BFC8E6" stroked="f">
                <v:path arrowok="t"/>
                <v:fill type="solid"/>
              </v:shape>
            </v:group>
            <v:group style="position:absolute;left:4888;top:646;width:234;height:2" coordorigin="4888,646" coordsize="234,2">
              <v:shape style="position:absolute;left:4888;top:646;width:234;height:2" coordorigin="4888,646" coordsize="234,0" path="m4888,646l5121,646e" filled="f" stroked="t" strokeweight=".575pt" strokecolor="#878FA6">
                <v:path arrowok="t"/>
              </v:shape>
            </v:group>
            <v:group style="position:absolute;left:4888;top:1179;width:234;height:2" coordorigin="4888,1179" coordsize="234,2">
              <v:shape style="position:absolute;left:4888;top:1179;width:234;height:2" coordorigin="4888,1179" coordsize="234,0" path="m4888,1179l5121,1179e" filled="f" stroked="t" strokeweight=".576pt" strokecolor="#878FA6">
                <v:path arrowok="t"/>
              </v:shape>
            </v:group>
            <v:group style="position:absolute;left:4888;top:1722;width:234;height:2" coordorigin="4888,1722" coordsize="234,2">
              <v:shape style="position:absolute;left:4888;top:1722;width:234;height:2" coordorigin="4888,1722" coordsize="234,0" path="m4888,1722l5121,1722e" filled="f" stroked="t" strokeweight=".575pt" strokecolor="#878FA6">
                <v:path arrowok="t"/>
              </v:shape>
            </v:group>
            <v:group style="position:absolute;left:4888;top:2255;width:234;height:2" coordorigin="4888,2255" coordsize="234,2">
              <v:shape style="position:absolute;left:4888;top:2255;width:234;height:2" coordorigin="4888,2255" coordsize="234,0" path="m4888,2255l5121,2255e" filled="f" stroked="t" strokeweight=".576pt" strokecolor="#878FA6">
                <v:path arrowok="t"/>
              </v:shape>
            </v:group>
            <v:group style="position:absolute;left:4888;top:2806;width:234;height:2" coordorigin="4888,2806" coordsize="234,2">
              <v:shape style="position:absolute;left:4888;top:2806;width:234;height:2" coordorigin="4888,2806" coordsize="234,0" path="m4888,2806l5121,2806e" filled="f" stroked="t" strokeweight=".576pt" strokecolor="#878FA6">
                <v:path arrowok="t"/>
              </v:shape>
            </v:group>
            <v:group style="position:absolute;left:4888;top:3339;width:234;height:2" coordorigin="4888,3339" coordsize="234,2">
              <v:shape style="position:absolute;left:4888;top:3339;width:234;height:2" coordorigin="4888,3339" coordsize="234,0" path="m4888,3339l5121,3339e" filled="f" stroked="t" strokeweight=".575pt" strokecolor="#878FA6">
                <v:path arrowok="t"/>
              </v:shape>
            </v:group>
            <v:group style="position:absolute;left:4888;top:3880;width:234;height:2" coordorigin="4888,3880" coordsize="234,2">
              <v:shape style="position:absolute;left:4888;top:3880;width:234;height:2" coordorigin="4888,3880" coordsize="234,0" path="m4888,3880l5121,3880e" filled="f" stroked="t" strokeweight=".576pt" strokecolor="#878FA6">
                <v:path arrowok="t"/>
              </v:shape>
            </v:group>
            <v:group style="position:absolute;left:4888;top:4414;width:234;height:2" coordorigin="4888,4414" coordsize="234,2">
              <v:shape style="position:absolute;left:4888;top:4414;width:234;height:2" coordorigin="4888,4414" coordsize="234,0" path="m4888,4414l5121,4414e" filled="f" stroked="t" strokeweight=".575pt" strokecolor="#878FA6">
                <v:path arrowok="t"/>
              </v:shape>
            </v:group>
            <v:group style="position:absolute;left:4888;top:94;width:234;height:2" coordorigin="4888,94" coordsize="234,2">
              <v:shape style="position:absolute;left:4888;top:94;width:234;height:2" coordorigin="4888,94" coordsize="234,0" path="m4888,94l5121,94e" filled="f" stroked="t" strokeweight=".134pt" strokecolor="#BFC8E6">
                <v:path arrowok="t"/>
              </v:shape>
            </v:group>
            <v:group style="position:absolute;left:4888;top:99;width:234;height:2" coordorigin="4888,99" coordsize="234,2">
              <v:shape style="position:absolute;left:4888;top:99;width:234;height:2" coordorigin="4888,99" coordsize="234,0" path="m4888,99l5121,99e" filled="f" stroked="t" strokeweight=".575pt" strokecolor="#878FA6">
                <v:path arrowok="t"/>
              </v:shape>
            </v:group>
            <v:group style="position:absolute;left:7489;top:4419;width:221;height:549" coordorigin="7489,4419" coordsize="221,549">
              <v:shape style="position:absolute;left:7489;top:4419;width:221;height:549" coordorigin="7489,4419" coordsize="221,549" path="m7710,4419l7489,4419,7489,4968,7710,4968,7710,4419xe" filled="t" fillcolor="#BFC8E6" stroked="f">
                <v:path arrowok="t"/>
                <v:fill type="solid"/>
              </v:shape>
            </v:group>
            <v:group style="position:absolute;left:7489;top:3884;width:221;height:525" coordorigin="7489,3884" coordsize="221,525">
              <v:shape style="position:absolute;left:7489;top:3884;width:221;height:525" coordorigin="7489,3884" coordsize="221,525" path="m7710,3884l7489,3884,7489,4409,7710,4409,7710,3884xe" filled="t" fillcolor="#BFC8E6" stroked="f">
                <v:path arrowok="t"/>
                <v:fill type="solid"/>
              </v:shape>
            </v:group>
            <v:group style="position:absolute;left:7489;top:3344;width:221;height:531" coordorigin="7489,3344" coordsize="221,531">
              <v:shape style="position:absolute;left:7489;top:3344;width:221;height:531" coordorigin="7489,3344" coordsize="221,531" path="m7710,3344l7489,3344,7489,3875,7710,3875,7710,3344xe" filled="t" fillcolor="#BFC8E6" stroked="f">
                <v:path arrowok="t"/>
                <v:fill type="solid"/>
              </v:shape>
            </v:group>
            <v:group style="position:absolute;left:7489;top:2811;width:221;height:523" coordorigin="7489,2811" coordsize="221,523">
              <v:shape style="position:absolute;left:7489;top:2811;width:221;height:523" coordorigin="7489,2811" coordsize="221,523" path="m7710,2811l7489,2811,7489,3334,7710,3334,7710,2811xe" filled="t" fillcolor="#BFC8E6" stroked="f">
                <v:path arrowok="t"/>
                <v:fill type="solid"/>
              </v:shape>
            </v:group>
            <v:group style="position:absolute;left:7187;top:2255;width:1259;height:2" coordorigin="7187,2255" coordsize="1259,2">
              <v:shape style="position:absolute;left:7187;top:2255;width:1259;height:2" coordorigin="7187,2255" coordsize="1259,0" path="m7187,2255l8445,2255e" filled="f" stroked="t" strokeweight=".576pt" strokecolor="#939598">
                <v:path arrowok="t"/>
              </v:shape>
            </v:group>
            <v:group style="position:absolute;left:7489;top:2260;width:221;height:542" coordorigin="7489,2260" coordsize="221,542">
              <v:shape style="position:absolute;left:7489;top:2260;width:221;height:542" coordorigin="7489,2260" coordsize="221,542" path="m7710,2260l7489,2260,7489,2802,7710,2802,7710,2260xe" filled="t" fillcolor="#BFC8E6" stroked="f">
                <v:path arrowok="t"/>
                <v:fill type="solid"/>
              </v:shape>
            </v:group>
            <v:group style="position:absolute;left:7489;top:1727;width:221;height:523" coordorigin="7489,1727" coordsize="221,523">
              <v:shape style="position:absolute;left:7489;top:1727;width:221;height:523" coordorigin="7489,1727" coordsize="221,523" path="m7710,1727l7489,1727,7489,2250,7710,2250,7710,1727xe" filled="t" fillcolor="#BFC8E6" stroked="f">
                <v:path arrowok="t"/>
                <v:fill type="solid"/>
              </v:shape>
            </v:group>
            <v:group style="position:absolute;left:7489;top:1184;width:221;height:534" coordorigin="7489,1184" coordsize="221,534">
              <v:shape style="position:absolute;left:7489;top:1184;width:221;height:534" coordorigin="7489,1184" coordsize="221,534" path="m7710,1184l7489,1184,7489,1718,7710,1718,7710,1184xe" filled="t" fillcolor="#BFC8E6" stroked="f">
                <v:path arrowok="t"/>
                <v:fill type="solid"/>
              </v:shape>
            </v:group>
            <v:group style="position:absolute;left:7489;top:651;width:221;height:523" coordorigin="7489,651" coordsize="221,523">
              <v:shape style="position:absolute;left:7489;top:651;width:221;height:523" coordorigin="7489,651" coordsize="221,523" path="m7710,651l7489,651,7489,1174,7710,1174,7710,651xe" filled="t" fillcolor="#BFC8E6" stroked="f">
                <v:path arrowok="t"/>
                <v:fill type="solid"/>
              </v:shape>
            </v:group>
            <v:group style="position:absolute;left:7489;top:104;width:221;height:538" coordorigin="7489,104" coordsize="221,538">
              <v:shape style="position:absolute;left:7489;top:104;width:221;height:538" coordorigin="7489,104" coordsize="221,538" path="m7710,104l7489,104,7489,642,7710,642,7710,104xe" filled="t" fillcolor="#BFC8E6" stroked="f">
                <v:path arrowok="t"/>
                <v:fill type="solid"/>
              </v:shape>
            </v:group>
            <v:group style="position:absolute;left:7489;top:646;width:221;height:2" coordorigin="7489,646" coordsize="221,2">
              <v:shape style="position:absolute;left:7489;top:646;width:221;height:2" coordorigin="7489,646" coordsize="221,0" path="m7489,646l7710,646e" filled="f" stroked="t" strokeweight=".575pt" strokecolor="#878FA6">
                <v:path arrowok="t"/>
              </v:shape>
            </v:group>
            <v:group style="position:absolute;left:7489;top:1179;width:221;height:2" coordorigin="7489,1179" coordsize="221,2">
              <v:shape style="position:absolute;left:7489;top:1179;width:221;height:2" coordorigin="7489,1179" coordsize="221,0" path="m7489,1179l7710,1179e" filled="f" stroked="t" strokeweight=".576pt" strokecolor="#878FA6">
                <v:path arrowok="t"/>
              </v:shape>
            </v:group>
            <v:group style="position:absolute;left:7489;top:1722;width:221;height:2" coordorigin="7489,1722" coordsize="221,2">
              <v:shape style="position:absolute;left:7489;top:1722;width:221;height:2" coordorigin="7489,1722" coordsize="221,0" path="m7489,1722l7710,1722e" filled="f" stroked="t" strokeweight=".575pt" strokecolor="#878FA6">
                <v:path arrowok="t"/>
              </v:shape>
            </v:group>
            <v:group style="position:absolute;left:7489;top:2255;width:221;height:2" coordorigin="7489,2255" coordsize="221,2">
              <v:shape style="position:absolute;left:7489;top:2255;width:221;height:2" coordorigin="7489,2255" coordsize="221,0" path="m7489,2255l7710,2255e" filled="f" stroked="t" strokeweight=".576pt" strokecolor="#878FA6">
                <v:path arrowok="t"/>
              </v:shape>
            </v:group>
            <v:group style="position:absolute;left:7489;top:2806;width:221;height:2" coordorigin="7489,2806" coordsize="221,2">
              <v:shape style="position:absolute;left:7489;top:2806;width:221;height:2" coordorigin="7489,2806" coordsize="221,0" path="m7489,2806l7710,2806e" filled="f" stroked="t" strokeweight=".576pt" strokecolor="#878FA6">
                <v:path arrowok="t"/>
              </v:shape>
            </v:group>
            <v:group style="position:absolute;left:7489;top:3339;width:221;height:2" coordorigin="7489,3339" coordsize="221,2">
              <v:shape style="position:absolute;left:7489;top:3339;width:221;height:2" coordorigin="7489,3339" coordsize="221,0" path="m7489,3339l7710,3339e" filled="f" stroked="t" strokeweight=".575pt" strokecolor="#878FA6">
                <v:path arrowok="t"/>
              </v:shape>
            </v:group>
            <v:group style="position:absolute;left:7489;top:3880;width:221;height:2" coordorigin="7489,3880" coordsize="221,2">
              <v:shape style="position:absolute;left:7489;top:3880;width:221;height:2" coordorigin="7489,3880" coordsize="221,0" path="m7489,3880l7710,3880e" filled="f" stroked="t" strokeweight=".576pt" strokecolor="#878FA6">
                <v:path arrowok="t"/>
              </v:shape>
            </v:group>
            <v:group style="position:absolute;left:7489;top:4414;width:221;height:2" coordorigin="7489,4414" coordsize="221,2">
              <v:shape style="position:absolute;left:7489;top:4414;width:221;height:2" coordorigin="7489,4414" coordsize="221,0" path="m7489,4414l7710,4414e" filled="f" stroked="t" strokeweight=".575pt" strokecolor="#878FA6">
                <v:path arrowok="t"/>
              </v:shape>
            </v:group>
            <v:group style="position:absolute;left:7489;top:94;width:221;height:2" coordorigin="7489,94" coordsize="221,2">
              <v:shape style="position:absolute;left:7489;top:94;width:221;height:2" coordorigin="7489,94" coordsize="221,0" path="m7489,94l7710,94e" filled="f" stroked="t" strokeweight=".134pt" strokecolor="#BFC8E6">
                <v:path arrowok="t"/>
              </v:shape>
            </v:group>
            <v:group style="position:absolute;left:7489;top:99;width:221;height:2" coordorigin="7489,99" coordsize="221,2">
              <v:shape style="position:absolute;left:7489;top:99;width:221;height:2" coordorigin="7489,99" coordsize="221,0" path="m7489,99l7710,99e" filled="f" stroked="t" strokeweight=".575pt" strokecolor="#878FA6">
                <v:path arrowok="t"/>
              </v:shape>
            </v:group>
            <v:group style="position:absolute;left:7974;top:4419;width:221;height:549" coordorigin="7974,4419" coordsize="221,549">
              <v:shape style="position:absolute;left:7974;top:4419;width:221;height:549" coordorigin="7974,4419" coordsize="221,549" path="m8195,4419l7974,4419,7974,4968,8195,4968,8195,4419xe" filled="t" fillcolor="#BFC8E6" stroked="f">
                <v:path arrowok="t"/>
                <v:fill type="solid"/>
              </v:shape>
            </v:group>
            <v:group style="position:absolute;left:7974;top:3884;width:221;height:525" coordorigin="7974,3884" coordsize="221,525">
              <v:shape style="position:absolute;left:7974;top:3884;width:221;height:525" coordorigin="7974,3884" coordsize="221,525" path="m8195,3884l7974,3884,7974,4409,8195,4409,8195,3884xe" filled="t" fillcolor="#BFC8E6" stroked="f">
                <v:path arrowok="t"/>
                <v:fill type="solid"/>
              </v:shape>
            </v:group>
            <v:group style="position:absolute;left:7974;top:3344;width:221;height:531" coordorigin="7974,3344" coordsize="221,531">
              <v:shape style="position:absolute;left:7974;top:3344;width:221;height:531" coordorigin="7974,3344" coordsize="221,531" path="m8195,3344l7974,3344,7974,3875,8195,3875,8195,3344xe" filled="t" fillcolor="#BFC8E6" stroked="f">
                <v:path arrowok="t"/>
                <v:fill type="solid"/>
              </v:shape>
            </v:group>
            <v:group style="position:absolute;left:7974;top:2811;width:221;height:523" coordorigin="7974,2811" coordsize="221,523">
              <v:shape style="position:absolute;left:7974;top:2811;width:221;height:523" coordorigin="7974,2811" coordsize="221,523" path="m8195,2811l7974,2811,7974,3334,8195,3334,8195,2811xe" filled="t" fillcolor="#BFC8E6" stroked="f">
                <v:path arrowok="t"/>
                <v:fill type="solid"/>
              </v:shape>
            </v:group>
            <v:group style="position:absolute;left:7974;top:2260;width:221;height:542" coordorigin="7974,2260" coordsize="221,542">
              <v:shape style="position:absolute;left:7974;top:2260;width:221;height:542" coordorigin="7974,2260" coordsize="221,542" path="m8195,2260l7974,2260,7974,2802,8195,2802,8195,2260xe" filled="t" fillcolor="#BFC8E6" stroked="f">
                <v:path arrowok="t"/>
                <v:fill type="solid"/>
              </v:shape>
            </v:group>
            <v:group style="position:absolute;left:7974;top:1727;width:221;height:523" coordorigin="7974,1727" coordsize="221,523">
              <v:shape style="position:absolute;left:7974;top:1727;width:221;height:523" coordorigin="7974,1727" coordsize="221,523" path="m8195,1727l7974,1727,7974,2250,8195,2250,8195,1727xe" filled="t" fillcolor="#BFC8E6" stroked="f">
                <v:path arrowok="t"/>
                <v:fill type="solid"/>
              </v:shape>
            </v:group>
            <v:group style="position:absolute;left:7974;top:1184;width:221;height:534" coordorigin="7974,1184" coordsize="221,534">
              <v:shape style="position:absolute;left:7974;top:1184;width:221;height:534" coordorigin="7974,1184" coordsize="221,534" path="m8195,1184l7974,1184,7974,1718,8195,1718,8195,1184xe" filled="t" fillcolor="#BFC8E6" stroked="f">
                <v:path arrowok="t"/>
                <v:fill type="solid"/>
              </v:shape>
            </v:group>
            <v:group style="position:absolute;left:7974;top:651;width:221;height:523" coordorigin="7974,651" coordsize="221,523">
              <v:shape style="position:absolute;left:7974;top:651;width:221;height:523" coordorigin="7974,651" coordsize="221,523" path="m8195,651l7974,651,7974,1174,8195,1174,8195,651xe" filled="t" fillcolor="#BFC8E6" stroked="f">
                <v:path arrowok="t"/>
                <v:fill type="solid"/>
              </v:shape>
            </v:group>
            <v:group style="position:absolute;left:7974;top:104;width:221;height:538" coordorigin="7974,104" coordsize="221,538">
              <v:shape style="position:absolute;left:7974;top:104;width:221;height:538" coordorigin="7974,104" coordsize="221,538" path="m8195,104l7974,104,7974,642,8195,642,8195,104xe" filled="t" fillcolor="#BFC8E6" stroked="f">
                <v:path arrowok="t"/>
                <v:fill type="solid"/>
              </v:shape>
            </v:group>
            <v:group style="position:absolute;left:7974;top:646;width:221;height:2" coordorigin="7974,646" coordsize="221,2">
              <v:shape style="position:absolute;left:7974;top:646;width:221;height:2" coordorigin="7974,646" coordsize="221,0" path="m7974,646l8195,646e" filled="f" stroked="t" strokeweight=".575pt" strokecolor="#878FA6">
                <v:path arrowok="t"/>
              </v:shape>
            </v:group>
            <v:group style="position:absolute;left:7974;top:1179;width:221;height:2" coordorigin="7974,1179" coordsize="221,2">
              <v:shape style="position:absolute;left:7974;top:1179;width:221;height:2" coordorigin="7974,1179" coordsize="221,0" path="m7974,1179l8195,1179e" filled="f" stroked="t" strokeweight=".576pt" strokecolor="#878FA6">
                <v:path arrowok="t"/>
              </v:shape>
            </v:group>
            <v:group style="position:absolute;left:7974;top:1722;width:221;height:2" coordorigin="7974,1722" coordsize="221,2">
              <v:shape style="position:absolute;left:7974;top:1722;width:221;height:2" coordorigin="7974,1722" coordsize="221,0" path="m7974,1722l8195,1722e" filled="f" stroked="t" strokeweight=".575pt" strokecolor="#878FA6">
                <v:path arrowok="t"/>
              </v:shape>
            </v:group>
            <v:group style="position:absolute;left:7974;top:2255;width:221;height:2" coordorigin="7974,2255" coordsize="221,2">
              <v:shape style="position:absolute;left:7974;top:2255;width:221;height:2" coordorigin="7974,2255" coordsize="221,0" path="m7974,2255l8195,2255e" filled="f" stroked="t" strokeweight=".576pt" strokecolor="#878FA6">
                <v:path arrowok="t"/>
              </v:shape>
            </v:group>
            <v:group style="position:absolute;left:7974;top:2806;width:221;height:2" coordorigin="7974,2806" coordsize="221,2">
              <v:shape style="position:absolute;left:7974;top:2806;width:221;height:2" coordorigin="7974,2806" coordsize="221,0" path="m7974,2806l8195,2806e" filled="f" stroked="t" strokeweight=".576pt" strokecolor="#878FA6">
                <v:path arrowok="t"/>
              </v:shape>
            </v:group>
            <v:group style="position:absolute;left:7974;top:3339;width:221;height:2" coordorigin="7974,3339" coordsize="221,2">
              <v:shape style="position:absolute;left:7974;top:3339;width:221;height:2" coordorigin="7974,3339" coordsize="221,0" path="m7974,3339l8195,3339e" filled="f" stroked="t" strokeweight=".575pt" strokecolor="#878FA6">
                <v:path arrowok="t"/>
              </v:shape>
            </v:group>
            <v:group style="position:absolute;left:7974;top:3880;width:221;height:2" coordorigin="7974,3880" coordsize="221,2">
              <v:shape style="position:absolute;left:7974;top:3880;width:221;height:2" coordorigin="7974,3880" coordsize="221,0" path="m7974,3880l8195,3880e" filled="f" stroked="t" strokeweight=".576pt" strokecolor="#878FA6">
                <v:path arrowok="t"/>
              </v:shape>
            </v:group>
            <v:group style="position:absolute;left:7974;top:4414;width:221;height:2" coordorigin="7974,4414" coordsize="221,2">
              <v:shape style="position:absolute;left:7974;top:4414;width:221;height:2" coordorigin="7974,4414" coordsize="221,0" path="m7974,4414l8195,4414e" filled="f" stroked="t" strokeweight=".575pt" strokecolor="#878FA6">
                <v:path arrowok="t"/>
              </v:shape>
            </v:group>
            <v:group style="position:absolute;left:7974;top:94;width:221;height:2" coordorigin="7974,94" coordsize="221,2">
              <v:shape style="position:absolute;left:7974;top:94;width:221;height:2" coordorigin="7974,94" coordsize="221,0" path="m7974,94l8195,94e" filled="f" stroked="t" strokeweight=".134pt" strokecolor="#BFC8E6">
                <v:path arrowok="t"/>
              </v:shape>
            </v:group>
            <v:group style="position:absolute;left:7974;top:99;width:221;height:2" coordorigin="7974,99" coordsize="221,2">
              <v:shape style="position:absolute;left:7974;top:99;width:221;height:2" coordorigin="7974,99" coordsize="221,0" path="m7974,99l8195,99e" filled="f" stroked="t" strokeweight=".575pt" strokecolor="#878FA6">
                <v:path arrowok="t"/>
              </v:shape>
            </v:group>
            <v:group style="position:absolute;left:1800;top:4953;width:9;height:73" coordorigin="1800,4953" coordsize="9,73">
              <v:shape style="position:absolute;left:1800;top:4953;width:9;height:73" coordorigin="1800,4953" coordsize="9,73" path="m1800,4989l1809,4989e" filled="f" stroked="t" strokeweight="3.731pt" strokecolor="#231F20">
                <v:path arrowok="t"/>
              </v:shape>
            </v:group>
            <v:group style="position:absolute;left:2037;top:4953;width:10;height:73" coordorigin="2037,4953" coordsize="10,73">
              <v:shape style="position:absolute;left:2037;top:4953;width:10;height:73" coordorigin="2037,4953" coordsize="10,73" path="m2037,4989l2046,4989e" filled="f" stroked="t" strokeweight="3.731pt" strokecolor="#231F20">
                <v:path arrowok="t"/>
              </v:shape>
            </v:group>
            <v:group style="position:absolute;left:2274;top:4953;width:9;height:73" coordorigin="2274,4953" coordsize="9,73">
              <v:shape style="position:absolute;left:2274;top:4953;width:9;height:73" coordorigin="2274,4953" coordsize="9,73" path="m2274,4989l2283,4989e" filled="f" stroked="t" strokeweight="3.731pt" strokecolor="#231F20">
                <v:path arrowok="t"/>
              </v:shape>
            </v:group>
            <v:group style="position:absolute;left:2511;top:4953;width:9;height:73" coordorigin="2511,4953" coordsize="9,73">
              <v:shape style="position:absolute;left:2511;top:4953;width:9;height:73" coordorigin="2511,4953" coordsize="9,73" path="m2511,4989l2520,4989e" filled="f" stroked="t" strokeweight="3.731pt" strokecolor="#231F20">
                <v:path arrowok="t"/>
              </v:shape>
            </v:group>
            <v:group style="position:absolute;left:2748;top:4953;width:10;height:73" coordorigin="2748,4953" coordsize="10,73">
              <v:shape style="position:absolute;left:2748;top:4953;width:10;height:73" coordorigin="2748,4953" coordsize="10,73" path="m2748,4989l2757,4989e" filled="f" stroked="t" strokeweight="3.731pt" strokecolor="#231F20">
                <v:path arrowok="t"/>
              </v:shape>
            </v:group>
            <v:group style="position:absolute;left:2985;top:4953;width:9;height:73" coordorigin="2985,4953" coordsize="9,73">
              <v:shape style="position:absolute;left:2985;top:4953;width:9;height:73" coordorigin="2985,4953" coordsize="9,73" path="m2985,4989l2994,4989e" filled="f" stroked="t" strokeweight="3.731pt" strokecolor="#231F20">
                <v:path arrowok="t"/>
              </v:shape>
            </v:group>
            <v:group style="position:absolute;left:3222;top:4953;width:9;height:73" coordorigin="3222,4953" coordsize="9,73">
              <v:shape style="position:absolute;left:3222;top:4953;width:9;height:73" coordorigin="3222,4953" coordsize="9,73" path="m3222,4989l3231,4989e" filled="f" stroked="t" strokeweight="3.731pt" strokecolor="#231F20">
                <v:path arrowok="t"/>
              </v:shape>
            </v:group>
            <v:group style="position:absolute;left:3459;top:4953;width:9;height:73" coordorigin="3459,4953" coordsize="9,73">
              <v:shape style="position:absolute;left:3459;top:4953;width:9;height:73" coordorigin="3459,4953" coordsize="9,73" path="m3459,4989l3468,4989e" filled="f" stroked="t" strokeweight="3.731pt" strokecolor="#231F20">
                <v:path arrowok="t"/>
              </v:shape>
            </v:group>
            <v:group style="position:absolute;left:3696;top:4953;width:10;height:73" coordorigin="3696,4953" coordsize="10,73">
              <v:shape style="position:absolute;left:3696;top:4953;width:10;height:73" coordorigin="3696,4953" coordsize="10,73" path="m3696,4989l3705,4989e" filled="f" stroked="t" strokeweight="3.731pt" strokecolor="#231F20">
                <v:path arrowok="t"/>
              </v:shape>
            </v:group>
            <v:group style="position:absolute;left:3933;top:4953;width:10;height:73" coordorigin="3933,4953" coordsize="10,73">
              <v:shape style="position:absolute;left:3933;top:4953;width:10;height:73" coordorigin="3933,4953" coordsize="10,73" path="m3933,4989l3942,4989e" filled="f" stroked="t" strokeweight="3.731pt" strokecolor="#231F20">
                <v:path arrowok="t"/>
              </v:shape>
            </v:group>
            <v:group style="position:absolute;left:4170;top:4953;width:10;height:73" coordorigin="4170,4953" coordsize="10,73">
              <v:shape style="position:absolute;left:4170;top:4953;width:10;height:73" coordorigin="4170,4953" coordsize="10,73" path="m4170,4989l4179,4989e" filled="f" stroked="t" strokeweight="3.731pt" strokecolor="#231F20">
                <v:path arrowok="t"/>
              </v:shape>
            </v:group>
            <v:group style="position:absolute;left:4407;top:4953;width:9;height:73" coordorigin="4407,4953" coordsize="9,73">
              <v:shape style="position:absolute;left:4407;top:4953;width:9;height:73" coordorigin="4407,4953" coordsize="9,73" path="m4407,4989l4416,4989e" filled="f" stroked="t" strokeweight="3.731pt" strokecolor="#231F20">
                <v:path arrowok="t"/>
              </v:shape>
            </v:group>
            <v:group style="position:absolute;left:4643;top:4953;width:9;height:73" coordorigin="4643,4953" coordsize="9,73">
              <v:shape style="position:absolute;left:4643;top:4953;width:9;height:73" coordorigin="4643,4953" coordsize="9,73" path="m4643,4989l4653,4989e" filled="f" stroked="t" strokeweight="3.731pt" strokecolor="#231F20">
                <v:path arrowok="t"/>
              </v:shape>
            </v:group>
            <v:group style="position:absolute;left:4880;top:4953;width:9;height:73" coordorigin="4880,4953" coordsize="9,73">
              <v:shape style="position:absolute;left:4880;top:4953;width:9;height:73" coordorigin="4880,4953" coordsize="9,73" path="m4880,4989l4890,4989e" filled="f" stroked="t" strokeweight="3.731pt" strokecolor="#231F20">
                <v:path arrowok="t"/>
              </v:shape>
            </v:group>
            <v:group style="position:absolute;left:5124;top:4953;width:10;height:73" coordorigin="5124,4953" coordsize="10,73">
              <v:shape style="position:absolute;left:5124;top:4953;width:10;height:73" coordorigin="5124,4953" coordsize="10,73" path="m5124,4989l5134,4989e" filled="f" stroked="t" strokeweight="3.731pt" strokecolor="#231F20">
                <v:path arrowok="t"/>
              </v:shape>
            </v:group>
            <v:group style="position:absolute;left:5361;top:4953;width:10;height:73" coordorigin="5361,4953" coordsize="10,73">
              <v:shape style="position:absolute;left:5361;top:4953;width:10;height:73" coordorigin="5361,4953" coordsize="10,73" path="m5361,4989l5371,4989e" filled="f" stroked="t" strokeweight="3.731pt" strokecolor="#231F20">
                <v:path arrowok="t"/>
              </v:shape>
            </v:group>
            <v:group style="position:absolute;left:5598;top:4953;width:10;height:73" coordorigin="5598,4953" coordsize="10,73">
              <v:shape style="position:absolute;left:5598;top:4953;width:10;height:73" coordorigin="5598,4953" coordsize="10,73" path="m5598,4989l5608,4989e" filled="f" stroked="t" strokeweight="3.731pt" strokecolor="#231F20">
                <v:path arrowok="t"/>
              </v:shape>
            </v:group>
            <v:group style="position:absolute;left:5835;top:4953;width:10;height:73" coordorigin="5835,4953" coordsize="10,73">
              <v:shape style="position:absolute;left:5835;top:4953;width:10;height:73" coordorigin="5835,4953" coordsize="10,73" path="m5835,4989l5845,4989e" filled="f" stroked="t" strokeweight="3.731pt" strokecolor="#231F20">
                <v:path arrowok="t"/>
              </v:shape>
            </v:group>
            <v:group style="position:absolute;left:6072;top:4953;width:10;height:73" coordorigin="6072,4953" coordsize="10,73">
              <v:shape style="position:absolute;left:6072;top:4953;width:10;height:73" coordorigin="6072,4953" coordsize="10,73" path="m6072,4989l6082,4989e" filled="f" stroked="t" strokeweight="3.731pt" strokecolor="#231F20">
                <v:path arrowok="t"/>
              </v:shape>
            </v:group>
            <v:group style="position:absolute;left:6303;top:4953;width:10;height:73" coordorigin="6303,4953" coordsize="10,73">
              <v:shape style="position:absolute;left:6303;top:4953;width:10;height:73" coordorigin="6303,4953" coordsize="10,73" path="m6303,4989l6313,4989e" filled="f" stroked="t" strokeweight="3.731pt" strokecolor="#231F20">
                <v:path arrowok="t"/>
              </v:shape>
            </v:group>
            <v:group style="position:absolute;left:6540;top:4953;width:10;height:73" coordorigin="6540,4953" coordsize="10,73">
              <v:shape style="position:absolute;left:6540;top:4953;width:10;height:73" coordorigin="6540,4953" coordsize="10,73" path="m6540,4989l6550,4989e" filled="f" stroked="t" strokeweight="3.731pt" strokecolor="#231F20">
                <v:path arrowok="t"/>
              </v:shape>
            </v:group>
            <v:group style="position:absolute;left:6777;top:4953;width:10;height:73" coordorigin="6777,4953" coordsize="10,73">
              <v:shape style="position:absolute;left:6777;top:4953;width:10;height:73" coordorigin="6777,4953" coordsize="10,73" path="m6777,4989l6786,4989e" filled="f" stroked="t" strokeweight="3.731pt" strokecolor="#231F20">
                <v:path arrowok="t"/>
              </v:shape>
            </v:group>
            <v:group style="position:absolute;left:7014;top:4953;width:10;height:73" coordorigin="7014,4953" coordsize="10,73">
              <v:shape style="position:absolute;left:7014;top:4953;width:10;height:73" coordorigin="7014,4953" coordsize="10,73" path="m7014,4989l7023,4989e" filled="f" stroked="t" strokeweight="3.731pt" strokecolor="#231F20">
                <v:path arrowok="t"/>
              </v:shape>
            </v:group>
            <v:group style="position:absolute;left:7251;top:4953;width:10;height:73" coordorigin="7251,4953" coordsize="10,73">
              <v:shape style="position:absolute;left:7251;top:4953;width:10;height:73" coordorigin="7251,4953" coordsize="10,73" path="m7251,4989l7260,4989e" filled="f" stroked="t" strokeweight="3.731pt" strokecolor="#231F20">
                <v:path arrowok="t"/>
              </v:shape>
            </v:group>
            <v:group style="position:absolute;left:7488;top:4953;width:10;height:73" coordorigin="7488,4953" coordsize="10,73">
              <v:shape style="position:absolute;left:7488;top:4953;width:10;height:73" coordorigin="7488,4953" coordsize="10,73" path="m7488,4989l7497,4989e" filled="f" stroked="t" strokeweight="3.731pt" strokecolor="#231F20">
                <v:path arrowok="t"/>
              </v:shape>
            </v:group>
            <v:group style="position:absolute;left:7725;top:4953;width:10;height:73" coordorigin="7725,4953" coordsize="10,73">
              <v:shape style="position:absolute;left:7725;top:4953;width:10;height:73" coordorigin="7725,4953" coordsize="10,73" path="m7725,4989l7734,4989e" filled="f" stroked="t" strokeweight="3.731pt" strokecolor="#231F20">
                <v:path arrowok="t"/>
              </v:shape>
            </v:group>
            <v:group style="position:absolute;left:7962;top:4953;width:10;height:73" coordorigin="7962,4953" coordsize="10,73">
              <v:shape style="position:absolute;left:7962;top:4953;width:10;height:73" coordorigin="7962,4953" coordsize="10,73" path="m7962,4989l7971,4989e" filled="f" stroked="t" strokeweight="3.731pt" strokecolor="#231F20">
                <v:path arrowok="t"/>
              </v:shape>
            </v:group>
            <v:group style="position:absolute;left:8199;top:4953;width:10;height:73" coordorigin="8199,4953" coordsize="10,73">
              <v:shape style="position:absolute;left:8199;top:4953;width:10;height:73" coordorigin="8199,4953" coordsize="10,73" path="m8199,4989l8208,4989e" filled="f" stroked="t" strokeweight="3.731pt" strokecolor="#231F20">
                <v:path arrowok="t"/>
              </v:shape>
            </v:group>
            <v:group style="position:absolute;left:8436;top:4953;width:10;height:73" coordorigin="8436,4953" coordsize="10,73">
              <v:shape style="position:absolute;left:8436;top:4953;width:10;height:73" coordorigin="8436,4953" coordsize="10,73" path="m8436,4989l8445,4989e" filled="f" stroked="t" strokeweight="3.731pt" strokecolor="#231F20">
                <v:path arrowok="t"/>
              </v:shape>
            </v:group>
            <v:group style="position:absolute;left:1486;top:4958;width:6959;height:2" coordorigin="1486,4958" coordsize="6959,2">
              <v:shape style="position:absolute;left:1486;top:4958;width:6959;height:2" coordorigin="1486,4958" coordsize="6959,0" path="m1486,4958l8445,4958e" filled="f" stroked="t" strokeweight=".6418pt" strokecolor="#231F20">
                <v:path arrowok="t"/>
              </v:shape>
            </v:group>
            <v:group style="position:absolute;left:1486;top:642;width:75;height:10" coordorigin="1486,642" coordsize="75,10">
              <v:shape style="position:absolute;left:1486;top:642;width:75;height:10" coordorigin="1486,642" coordsize="75,10" path="m1486,646l1562,646e" filled="f" stroked="t" strokeweight=".575pt" strokecolor="#231F20">
                <v:path arrowok="t"/>
              </v:shape>
            </v:group>
            <v:group style="position:absolute;left:1486;top:1174;width:75;height:10" coordorigin="1486,1174" coordsize="75,10">
              <v:shape style="position:absolute;left:1486;top:1174;width:75;height:10" coordorigin="1486,1174" coordsize="75,10" path="m1486,1179l1562,1179e" filled="f" stroked="t" strokeweight=".576pt" strokecolor="#231F20">
                <v:path arrowok="t"/>
              </v:shape>
            </v:group>
            <v:group style="position:absolute;left:1486;top:1718;width:75;height:10" coordorigin="1486,1718" coordsize="75,10">
              <v:shape style="position:absolute;left:1486;top:1718;width:75;height:10" coordorigin="1486,1718" coordsize="75,10" path="m1486,1722l1562,1722e" filled="f" stroked="t" strokeweight=".575pt" strokecolor="#231F20">
                <v:path arrowok="t"/>
              </v:shape>
            </v:group>
            <v:group style="position:absolute;left:1562;top:2255;width:64;height:2" coordorigin="1562,2255" coordsize="64,2">
              <v:shape style="position:absolute;left:1562;top:2255;width:64;height:2" coordorigin="1562,2255" coordsize="64,0" path="m1562,2255l1626,2255e" filled="f" stroked="t" strokeweight=".576pt" strokecolor="#939598">
                <v:path arrowok="t"/>
              </v:shape>
            </v:group>
            <v:group style="position:absolute;left:1486;top:2250;width:75;height:10" coordorigin="1486,2250" coordsize="75,10">
              <v:shape style="position:absolute;left:1486;top:2250;width:75;height:10" coordorigin="1486,2250" coordsize="75,10" path="m1486,2255l1562,2255e" filled="f" stroked="t" strokeweight=".576pt" strokecolor="#231F20">
                <v:path arrowok="t"/>
              </v:shape>
            </v:group>
            <v:group style="position:absolute;left:1486;top:2802;width:75;height:10" coordorigin="1486,2802" coordsize="75,10">
              <v:shape style="position:absolute;left:1486;top:2802;width:75;height:10" coordorigin="1486,2802" coordsize="75,10" path="m1486,2806l1562,2806e" filled="f" stroked="t" strokeweight=".576pt" strokecolor="#231F20">
                <v:path arrowok="t"/>
              </v:shape>
            </v:group>
            <v:group style="position:absolute;left:1486;top:3334;width:75;height:9" coordorigin="1486,3334" coordsize="75,9">
              <v:shape style="position:absolute;left:1486;top:3334;width:75;height:9" coordorigin="1486,3334" coordsize="75,9" path="m1486,3339l1562,3339e" filled="f" stroked="t" strokeweight=".575pt" strokecolor="#231F20">
                <v:path arrowok="t"/>
              </v:shape>
            </v:group>
            <v:group style="position:absolute;left:1486;top:3875;width:75;height:10" coordorigin="1486,3875" coordsize="75,10">
              <v:shape style="position:absolute;left:1486;top:3875;width:75;height:10" coordorigin="1486,3875" coordsize="75,10" path="m1486,3880l1562,3880e" filled="f" stroked="t" strokeweight=".576pt" strokecolor="#231F20">
                <v:path arrowok="t"/>
              </v:shape>
            </v:group>
            <v:group style="position:absolute;left:1486;top:4409;width:75;height:9" coordorigin="1486,4409" coordsize="75,9">
              <v:shape style="position:absolute;left:1486;top:4409;width:75;height:9" coordorigin="1486,4409" coordsize="75,9" path="m1486,4414l1562,4414e" filled="f" stroked="t" strokeweight=".575pt" strokecolor="#231F20">
                <v:path arrowok="t"/>
              </v:shape>
            </v:group>
            <v:group style="position:absolute;left:1562;top:285;width:2;height:4745" coordorigin="1562,285" coordsize="2,4745">
              <v:shape style="position:absolute;left:1562;top:285;width:2;height:4745" coordorigin="1562,285" coordsize="0,4745" path="m1562,285l1562,5031e" filled="f" stroked="t" strokeweight=".575pt" strokecolor="#231F20">
                <v:path arrowok="t"/>
              </v:shape>
            </v:group>
            <v:group style="position:absolute;left:1567;top:4953;width:6879;height:2" coordorigin="1567,4953" coordsize="6879,2">
              <v:shape style="position:absolute;left:1567;top:4953;width:6879;height:2" coordorigin="1567,4953" coordsize="6879,0" path="m1567,4953l8445,4953e" filled="f" stroked="t" strokeweight=".106pt" strokecolor="#231F20">
                <v:path arrowok="t"/>
              </v:shape>
            </v:group>
            <v:group style="position:absolute;left:7462;top:99;width:2;height:4859" coordorigin="7462,99" coordsize="2,4859">
              <v:shape style="position:absolute;left:7462;top:99;width:2;height:4859" coordorigin="7462,99" coordsize="0,4859" path="m7462,99l7462,4958e" filled="f" stroked="t" strokeweight=".576pt" strokecolor="#231F20">
                <v:path arrowok="t"/>
              </v:shape>
            </v:group>
            <v:group style="position:absolute;left:7943;top:99;width:2;height:4859" coordorigin="7943,99" coordsize="2,4859">
              <v:shape style="position:absolute;left:7943;top:99;width:2;height:4859" coordorigin="7943,99" coordsize="0,4859" path="m7943,99l7943,4958e" filled="f" stroked="t" strokeweight=".575pt" strokecolor="#231F20">
                <v:path arrowok="t"/>
              </v:shape>
            </v:group>
            <v:group style="position:absolute;left:4888;top:99;width:2;height:4859" coordorigin="4888,99" coordsize="2,4859">
              <v:shape style="position:absolute;left:4888;top:99;width:2;height:4859" coordorigin="4888,99" coordsize="0,4859" path="m4888,99l4888,4958e" filled="f" stroked="t" strokeweight=".575pt" strokecolor="#231F20">
                <v:path arrowok="t"/>
              </v:shape>
            </v:group>
            <v:group style="position:absolute;left:2495;top:99;width:2;height:4859" coordorigin="2495,99" coordsize="2,4859">
              <v:shape style="position:absolute;left:2495;top:99;width:2;height:4859" coordorigin="2495,99" coordsize="0,4859" path="m2495,99l2495,4958e" filled="f" stroked="t" strokeweight=".575pt" strokecolor="#231F20">
                <v:path arrowok="t"/>
              </v:shape>
            </v:group>
            <v:group style="position:absolute;left:1613;top:1456;width:131;height:131" coordorigin="1613,1456" coordsize="131,131">
              <v:shape style="position:absolute;left:1613;top:1456;width:131;height:131" coordorigin="1613,1456" coordsize="131,131" path="m1678,1456l1613,1521,1678,1587,1743,1521,1678,1456xe" filled="t" fillcolor="#2B3890" stroked="f">
                <v:path arrowok="t"/>
                <v:fill type="solid"/>
              </v:shape>
            </v:group>
            <v:group style="position:absolute;left:1842;top:1347;width:131;height:131" coordorigin="1842,1347" coordsize="131,131">
              <v:shape style="position:absolute;left:1842;top:1347;width:131;height:131" coordorigin="1842,1347" coordsize="131,131" path="m1907,1347l1842,1412,1907,1477,1972,1412,1907,1347xe" filled="t" fillcolor="#2B3890" stroked="f">
                <v:path arrowok="t"/>
                <v:fill type="solid"/>
              </v:shape>
            </v:group>
            <v:group style="position:absolute;left:2078;top:1412;width:131;height:131" coordorigin="2078,1412" coordsize="131,131">
              <v:shape style="position:absolute;left:2078;top:1412;width:131;height:131" coordorigin="2078,1412" coordsize="131,131" path="m2143,1412l2078,1477,2143,1543,2208,1477,2143,1412xe" filled="t" fillcolor="#2B3890" stroked="f">
                <v:path arrowok="t"/>
                <v:fill type="solid"/>
              </v:shape>
            </v:group>
            <v:group style="position:absolute;left:2314;top:1428;width:131;height:130" coordorigin="2314,1428" coordsize="131,130">
              <v:shape style="position:absolute;left:2314;top:1428;width:131;height:130" coordorigin="2314,1428" coordsize="131,130" path="m2380,1428l2314,1494,2380,1559,2445,1494,2380,1428xe" filled="t" fillcolor="#2B3890" stroked="f">
                <v:path arrowok="t"/>
                <v:fill type="solid"/>
              </v:shape>
            </v:group>
            <v:group style="position:absolute;left:2570;top:1381;width:131;height:131" coordorigin="2570,1381" coordsize="131,131">
              <v:shape style="position:absolute;left:2570;top:1381;width:131;height:131" coordorigin="2570,1381" coordsize="131,131" path="m2635,1381l2570,1446,2635,1512,2701,1446,2635,1381xe" filled="t" fillcolor="#2B3890" stroked="f">
                <v:path arrowok="t"/>
                <v:fill type="solid"/>
              </v:shape>
            </v:group>
            <v:group style="position:absolute;left:2796;top:1251;width:131;height:130" coordorigin="2796,1251" coordsize="131,130">
              <v:shape style="position:absolute;left:2796;top:1251;width:131;height:130" coordorigin="2796,1251" coordsize="131,130" path="m2862,1251l2796,1316,2862,1381,2927,1316,2862,1251xe" filled="t" fillcolor="#2B3890" stroked="f">
                <v:path arrowok="t"/>
                <v:fill type="solid"/>
              </v:shape>
            </v:group>
            <v:group style="position:absolute;left:3032;top:1165;width:131;height:131" coordorigin="3032,1165" coordsize="131,131">
              <v:shape style="position:absolute;left:3032;top:1165;width:131;height:131" coordorigin="3032,1165" coordsize="131,131" path="m3097,1165l3032,1230,3097,1295,3162,1230,3097,1165xe" filled="t" fillcolor="#2B3890" stroked="f">
                <v:path arrowok="t"/>
                <v:fill type="solid"/>
              </v:shape>
            </v:group>
            <v:group style="position:absolute;left:3273;top:992;width:131;height:131" coordorigin="3273,992" coordsize="131,131">
              <v:shape style="position:absolute;left:3273;top:992;width:131;height:131" coordorigin="3273,992" coordsize="131,131" path="m3338,992l3273,1057,3338,1122,3403,1057,3338,992xe" filled="t" fillcolor="#2B3890" stroked="f">
                <v:path arrowok="t"/>
                <v:fill type="solid"/>
              </v:shape>
            </v:group>
            <v:group style="position:absolute;left:3516;top:983;width:131;height:131" coordorigin="3516,983" coordsize="131,131">
              <v:shape style="position:absolute;left:3516;top:983;width:131;height:131" coordorigin="3516,983" coordsize="131,131" path="m3581,983l3516,1048,3581,1113,3647,1048,3581,983xe" filled="t" fillcolor="#2B3890" stroked="f">
                <v:path arrowok="t"/>
                <v:fill type="solid"/>
              </v:shape>
            </v:group>
            <v:group style="position:absolute;left:3748;top:1007;width:131;height:131" coordorigin="3748,1007" coordsize="131,131">
              <v:shape style="position:absolute;left:3748;top:1007;width:131;height:131" coordorigin="3748,1007" coordsize="131,131" path="m3813,1007l3748,1072,3813,1137,3878,1072,3813,1007xe" filled="t" fillcolor="#2B3890" stroked="f">
                <v:path arrowok="t"/>
                <v:fill type="solid"/>
              </v:shape>
            </v:group>
            <v:group style="position:absolute;left:3987;top:1023;width:131;height:130" coordorigin="3987,1023" coordsize="131,130">
              <v:shape style="position:absolute;left:3987;top:1023;width:131;height:130" coordorigin="3987,1023" coordsize="131,130" path="m4052,1023l3987,1088,4052,1153,4117,1088,4052,1023xe" filled="t" fillcolor="#2B3890" stroked="f">
                <v:path arrowok="t"/>
                <v:fill type="solid"/>
              </v:shape>
            </v:group>
            <v:group style="position:absolute;left:4220;top:1088;width:131;height:130" coordorigin="4220,1088" coordsize="131,130">
              <v:shape style="position:absolute;left:4220;top:1088;width:131;height:130" coordorigin="4220,1088" coordsize="131,130" path="m4285,1088l4220,1153,4285,1218,4351,1153,4285,1088xe" filled="t" fillcolor="#2B3890" stroked="f">
                <v:path arrowok="t"/>
                <v:fill type="solid"/>
              </v:shape>
            </v:group>
            <v:group style="position:absolute;left:4466;top:1139;width:131;height:130" coordorigin="4466,1139" coordsize="131,130">
              <v:shape style="position:absolute;left:4466;top:1139;width:131;height:130" coordorigin="4466,1139" coordsize="131,130" path="m4532,1139l4466,1204,4532,1269,4597,1204,4532,1139xe" filled="t" fillcolor="#2B3890" stroked="f">
                <v:path arrowok="t"/>
                <v:fill type="solid"/>
              </v:shape>
            </v:group>
            <v:group style="position:absolute;left:4690;top:1033;width:131;height:131" coordorigin="4690,1033" coordsize="131,131">
              <v:shape style="position:absolute;left:4690;top:1033;width:131;height:131" coordorigin="4690,1033" coordsize="131,131" path="m4755,1033l4690,1099,4755,1164,4821,1099,4755,1033xe" filled="t" fillcolor="#2B3890" stroked="f">
                <v:path arrowok="t"/>
                <v:fill type="solid"/>
              </v:shape>
            </v:group>
            <v:group style="position:absolute;left:4939;top:689;width:131;height:130" coordorigin="4939,689" coordsize="131,130">
              <v:shape style="position:absolute;left:4939;top:689;width:131;height:130" coordorigin="4939,689" coordsize="131,130" path="m5004,689l4939,755,5004,820,5070,755,5004,689xe" filled="t" fillcolor="#2B3890" stroked="f">
                <v:path arrowok="t"/>
                <v:fill type="solid"/>
              </v:shape>
            </v:group>
            <v:group style="position:absolute;left:5176;top:624;width:130;height:131" coordorigin="5176,624" coordsize="130,131">
              <v:shape style="position:absolute;left:5176;top:624;width:130;height:131" coordorigin="5176,624" coordsize="130,131" path="m5242,624l5176,689,5242,755,5307,689,5242,624xe" filled="t" fillcolor="#2B3890" stroked="f">
                <v:path arrowok="t"/>
                <v:fill type="solid"/>
              </v:shape>
            </v:group>
            <v:group style="position:absolute;left:5420;top:724;width:130;height:131" coordorigin="5420,724" coordsize="130,131">
              <v:shape style="position:absolute;left:5420;top:724;width:130;height:131" coordorigin="5420,724" coordsize="130,131" path="m5485,724l5420,789,5485,855,5551,789,5485,724xe" filled="t" fillcolor="#2B3890" stroked="f">
                <v:path arrowok="t"/>
                <v:fill type="solid"/>
              </v:shape>
            </v:group>
            <v:group style="position:absolute;left:5657;top:689;width:131;height:130" coordorigin="5657,689" coordsize="131,130">
              <v:shape style="position:absolute;left:5657;top:689;width:131;height:130" coordorigin="5657,689" coordsize="131,130" path="m5723,689l5657,755,5723,820,5788,755,5723,689xe" filled="t" fillcolor="#2B3890" stroked="f">
                <v:path arrowok="t"/>
                <v:fill type="solid"/>
              </v:shape>
            </v:group>
            <v:group style="position:absolute;left:5892;top:689;width:130;height:130" coordorigin="5892,689" coordsize="130,130">
              <v:shape style="position:absolute;left:5892;top:689;width:130;height:130" coordorigin="5892,689" coordsize="130,130" path="m5957,689l5892,755,5957,820,6022,755,5957,689xe" filled="t" fillcolor="#2B3890" stroked="f">
                <v:path arrowok="t"/>
                <v:fill type="solid"/>
              </v:shape>
            </v:group>
            <v:group style="position:absolute;left:6125;top:670;width:131;height:131" coordorigin="6125,670" coordsize="131,131">
              <v:shape style="position:absolute;left:6125;top:670;width:131;height:131" coordorigin="6125,670" coordsize="131,131" path="m6190,670l6125,735,6190,801,6255,735,6190,670xe" filled="t" fillcolor="#2B3890" stroked="f">
                <v:path arrowok="t"/>
                <v:fill type="solid"/>
              </v:shape>
            </v:group>
            <v:group style="position:absolute;left:6359;top:689;width:130;height:130" coordorigin="6359,689" coordsize="130,130">
              <v:shape style="position:absolute;left:6359;top:689;width:130;height:130" coordorigin="6359,689" coordsize="130,130" path="m6425,689l6359,755,6425,820,6490,755,6425,689xe" filled="t" fillcolor="#2B3890" stroked="f">
                <v:path arrowok="t"/>
                <v:fill type="solid"/>
              </v:shape>
            </v:group>
            <v:group style="position:absolute;left:6598;top:624;width:131;height:131" coordorigin="6598,624" coordsize="131,131">
              <v:shape style="position:absolute;left:6598;top:624;width:131;height:131" coordorigin="6598,624" coordsize="131,131" path="m6663,624l6598,689,6663,755,6729,689,6663,624xe" filled="t" fillcolor="#2B3890" stroked="f">
                <v:path arrowok="t"/>
                <v:fill type="solid"/>
              </v:shape>
            </v:group>
            <v:group style="position:absolute;left:6846;top:676;width:131;height:130" coordorigin="6846,676" coordsize="131,130">
              <v:shape style="position:absolute;left:6846;top:676;width:131;height:130" coordorigin="6846,676" coordsize="131,130" path="m6911,676l6846,741,6911,806,6976,741,6911,676xe" filled="t" fillcolor="#2B3890" stroked="f">
                <v:path arrowok="t"/>
                <v:fill type="solid"/>
              </v:shape>
            </v:group>
            <v:group style="position:absolute;left:7086;top:689;width:130;height:130" coordorigin="7086,689" coordsize="130,130">
              <v:shape style="position:absolute;left:7086;top:689;width:130;height:130" coordorigin="7086,689" coordsize="130,130" path="m7151,689l7086,755,7151,820,7216,755,7151,689xe" filled="t" fillcolor="#2B3890" stroked="f">
                <v:path arrowok="t"/>
                <v:fill type="solid"/>
              </v:shape>
            </v:group>
            <v:group style="position:absolute;left:7317;top:632;width:131;height:131" coordorigin="7317,632" coordsize="131,131">
              <v:shape style="position:absolute;left:7317;top:632;width:131;height:131" coordorigin="7317,632" coordsize="131,131" path="m7383,632l7317,698,7383,763,7448,698,7383,632xe" filled="t" fillcolor="#2B3890" stroked="f">
                <v:path arrowok="t"/>
                <v:fill type="solid"/>
              </v:shape>
            </v:group>
            <v:group style="position:absolute;left:7561;top:103;width:130;height:131" coordorigin="7561,103" coordsize="130,131">
              <v:shape style="position:absolute;left:7561;top:103;width:130;height:131" coordorigin="7561,103" coordsize="130,131" path="m7627,103l7561,168,7627,233,7692,168,7627,103xe" filled="t" fillcolor="#2B3890" stroked="f">
                <v:path arrowok="t"/>
                <v:fill type="solid"/>
              </v:shape>
            </v:group>
            <v:group style="position:absolute;left:7791;top:85;width:130;height:131" coordorigin="7791,85" coordsize="130,131">
              <v:shape style="position:absolute;left:7791;top:85;width:130;height:131" coordorigin="7791,85" coordsize="130,131" path="m7856,85l7791,150,7856,216,7922,150,7856,85xe" filled="t" fillcolor="#2B3890" stroked="f">
                <v:path arrowok="t"/>
                <v:fill type="solid"/>
              </v:shape>
            </v:group>
            <v:group style="position:absolute;left:8033;top:237;width:131;height:131" coordorigin="8033,237" coordsize="131,131">
              <v:shape style="position:absolute;left:8033;top:237;width:131;height:131" coordorigin="8033,237" coordsize="131,131" path="m8098,237l8033,302,8098,367,8163,302,8098,237xe" filled="t" fillcolor="#2B3890" stroked="f">
                <v:path arrowok="t"/>
                <v:fill type="solid"/>
              </v:shape>
            </v:group>
            <v:group style="position:absolute;left:1718;top:2255;width:143;height:2" coordorigin="1718,2255" coordsize="143,2">
              <v:shape style="position:absolute;left:1718;top:2255;width:143;height:2" coordorigin="1718,2255" coordsize="143,0" path="m1718,2255l1862,2255e" filled="f" stroked="t" strokeweight=".576pt" strokecolor="#939598">
                <v:path arrowok="t"/>
              </v:shape>
            </v:group>
            <v:group style="position:absolute;left:1626;top:2224;width:92;height:92" coordorigin="1626,2224" coordsize="92,92">
              <v:shape style="position:absolute;left:1626;top:2224;width:92;height:92" coordorigin="1626,2224" coordsize="92,92" path="m1626,2224l1718,2224,1718,2316,1626,2316,1626,2224xe" filled="t" fillcolor="#6D6E71" stroked="f">
                <v:path arrowok="t"/>
                <v:fill type="solid"/>
              </v:shape>
            </v:group>
            <v:group style="position:absolute;left:1862;top:2224;width:92;height:92" coordorigin="1862,2224" coordsize="92,92">
              <v:shape style="position:absolute;left:1862;top:2224;width:92;height:92" coordorigin="1862,2224" coordsize="92,92" path="m1862,2224l1954,2224,1954,2316,1862,2316,1862,2224xe" filled="t" fillcolor="#6D6E71" stroked="f">
                <v:path arrowok="t"/>
                <v:fill type="solid"/>
              </v:shape>
            </v:group>
            <v:group style="position:absolute;left:2106;top:2393;width:92;height:92" coordorigin="2106,2393" coordsize="92,92">
              <v:shape style="position:absolute;left:2106;top:2393;width:92;height:92" coordorigin="2106,2393" coordsize="92,92" path="m2106,2393l2198,2393,2198,2486,2106,2486,2106,2393xe" filled="t" fillcolor="#6D6E71" stroked="f">
                <v:path arrowok="t"/>
                <v:fill type="solid"/>
              </v:shape>
            </v:group>
            <v:group style="position:absolute;left:2340;top:2461;width:92;height:92" coordorigin="2340,2461" coordsize="92,92">
              <v:shape style="position:absolute;left:2340;top:2461;width:92;height:92" coordorigin="2340,2461" coordsize="92,92" path="m2340,2461l2432,2461,2432,2553,2340,2553,2340,2461xe" filled="t" fillcolor="#6D6E71" stroked="f">
                <v:path arrowok="t"/>
                <v:fill type="solid"/>
              </v:shape>
            </v:group>
            <v:group style="position:absolute;left:2592;top:2351;width:92;height:92" coordorigin="2592,2351" coordsize="92,92">
              <v:shape style="position:absolute;left:2592;top:2351;width:92;height:92" coordorigin="2592,2351" coordsize="92,92" path="m2592,2351l2685,2351,2685,2444,2592,2444,2592,2351xe" filled="t" fillcolor="#6D6E71" stroked="f">
                <v:path arrowok="t"/>
                <v:fill type="solid"/>
              </v:shape>
            </v:group>
            <v:group style="position:absolute;left:2821;top:2393;width:92;height:92" coordorigin="2821,2393" coordsize="92,92">
              <v:shape style="position:absolute;left:2821;top:2393;width:92;height:92" coordorigin="2821,2393" coordsize="92,92" path="m2821,2393l2913,2393,2913,2486,2821,2486,2821,2393xe" filled="t" fillcolor="#6D6E71" stroked="f">
                <v:path arrowok="t"/>
                <v:fill type="solid"/>
              </v:shape>
            </v:group>
            <v:group style="position:absolute;left:3051;top:2301;width:92;height:92" coordorigin="3051,2301" coordsize="92,92">
              <v:shape style="position:absolute;left:3051;top:2301;width:92;height:92" coordorigin="3051,2301" coordsize="92,92" path="m3051,2301l3143,2301,3143,2393,3051,2393,3051,2301xe" filled="t" fillcolor="#6D6E71" stroked="f">
                <v:path arrowok="t"/>
                <v:fill type="solid"/>
              </v:shape>
            </v:group>
            <v:group style="position:absolute;left:3291;top:2104;width:92;height:92" coordorigin="3291,2104" coordsize="92,92">
              <v:shape style="position:absolute;left:3291;top:2104;width:92;height:92" coordorigin="3291,2104" coordsize="92,92" path="m3291,2104l3383,2104,3383,2196,3291,2196,3291,2104xe" filled="t" fillcolor="#6D6E71" stroked="f">
                <v:path arrowok="t"/>
                <v:fill type="solid"/>
              </v:shape>
            </v:group>
            <v:group style="position:absolute;left:3524;top:2104;width:92;height:92" coordorigin="3524,2104" coordsize="92,92">
              <v:shape style="position:absolute;left:3524;top:2104;width:92;height:92" coordorigin="3524,2104" coordsize="92,92" path="m3524,2104l3616,2104,3616,2196,3524,2196,3524,2104xe" filled="t" fillcolor="#6D6E71" stroked="f">
                <v:path arrowok="t"/>
                <v:fill type="solid"/>
              </v:shape>
            </v:group>
            <v:group style="position:absolute;left:3862;top:2255;width:852;height:2" coordorigin="3862,2255" coordsize="852,2">
              <v:shape style="position:absolute;left:3862;top:2255;width:852;height:2" coordorigin="3862,2255" coordsize="852,0" path="m3862,2255l4714,2255e" filled="f" stroked="t" strokeweight=".576pt" strokecolor="#939598">
                <v:path arrowok="t"/>
              </v:shape>
            </v:group>
            <v:group style="position:absolute;left:3769;top:2209;width:92;height:92" coordorigin="3769,2209" coordsize="92,92">
              <v:shape style="position:absolute;left:3769;top:2209;width:92;height:92" coordorigin="3769,2209" coordsize="92,92" path="m3769,2209l3862,2209,3862,2301,3769,2301,3769,2209xe" filled="t" fillcolor="#6D6E71" stroked="f">
                <v:path arrowok="t"/>
                <v:fill type="solid"/>
              </v:shape>
            </v:group>
            <v:group style="position:absolute;left:3993;top:2255;width:92;height:92" coordorigin="3993,2255" coordsize="92,92">
              <v:shape style="position:absolute;left:3993;top:2255;width:92;height:92" coordorigin="3993,2255" coordsize="92,92" path="m3993,2255l4085,2255,4085,2347,3993,2347,3993,2255xe" filled="t" fillcolor="#6D6E71" stroked="f">
                <v:path arrowok="t"/>
                <v:fill type="solid"/>
              </v:shape>
            </v:group>
            <v:group style="position:absolute;left:4242;top:2330;width:92;height:92" coordorigin="4242,2330" coordsize="92,92">
              <v:shape style="position:absolute;left:4242;top:2330;width:92;height:92" coordorigin="4242,2330" coordsize="92,92" path="m4242,2330l4335,2330,4335,2422,4242,2422,4242,2330xe" filled="t" fillcolor="#6D6E71" stroked="f">
                <v:path arrowok="t"/>
                <v:fill type="solid"/>
              </v:shape>
            </v:group>
            <v:group style="position:absolute;left:4479;top:2351;width:92;height:92" coordorigin="4479,2351" coordsize="92,92">
              <v:shape style="position:absolute;left:4479;top:2351;width:92;height:92" coordorigin="4479,2351" coordsize="92,92" path="m4479,2351l4571,2351,4571,2444,4479,2444,4479,2351xe" filled="t" fillcolor="#6D6E71" stroked="f">
                <v:path arrowok="t"/>
                <v:fill type="solid"/>
              </v:shape>
            </v:group>
            <v:group style="position:absolute;left:4714;top:2224;width:92;height:92" coordorigin="4714,2224" coordsize="92,92">
              <v:shape style="position:absolute;left:4714;top:2224;width:92;height:92" coordorigin="4714,2224" coordsize="92,92" path="m4714,2224l4806,2224,4806,2316,4714,2316,4714,2224xe" filled="t" fillcolor="#6D6E71" stroked="f">
                <v:path arrowok="t"/>
                <v:fill type="solid"/>
              </v:shape>
            </v:group>
            <v:group style="position:absolute;left:4955;top:2086;width:92;height:92" coordorigin="4955,2086" coordsize="92,92">
              <v:shape style="position:absolute;left:4955;top:2086;width:92;height:92" coordorigin="4955,2086" coordsize="92,92" path="m4955,2086l5047,2086,5047,2178,4955,2178,4955,2086xe" filled="t" fillcolor="#6D6E71" stroked="f">
                <v:path arrowok="t"/>
                <v:fill type="solid"/>
              </v:shape>
            </v:group>
            <v:group style="position:absolute;left:5209;top:2023;width:92;height:92" coordorigin="5209,2023" coordsize="92,92">
              <v:shape style="position:absolute;left:5209;top:2023;width:92;height:92" coordorigin="5209,2023" coordsize="92,92" path="m5209,2023l5301,2023,5301,2116,5209,2116,5209,2023xe" filled="t" fillcolor="#6D6E71" stroked="f">
                <v:path arrowok="t"/>
                <v:fill type="solid"/>
              </v:shape>
            </v:group>
            <v:group style="position:absolute;left:5427;top:2150;width:92;height:92" coordorigin="5427,2150" coordsize="92,92">
              <v:shape style="position:absolute;left:5427;top:2150;width:92;height:92" coordorigin="5427,2150" coordsize="92,92" path="m5427,2150l5519,2150,5519,2242,5427,2242,5427,2150xe" filled="t" fillcolor="#6D6E71" stroked="f">
                <v:path arrowok="t"/>
                <v:fill type="solid"/>
              </v:shape>
            </v:group>
            <v:group style="position:absolute;left:5677;top:2150;width:92;height:92" coordorigin="5677,2150" coordsize="92,92">
              <v:shape style="position:absolute;left:5677;top:2150;width:92;height:92" coordorigin="5677,2150" coordsize="92,92" path="m5677,2150l5769,2150,5769,2242,5677,2242,5677,2150xe" filled="t" fillcolor="#6D6E71" stroked="f">
                <v:path arrowok="t"/>
                <v:fill type="solid"/>
              </v:shape>
            </v:group>
            <v:group style="position:absolute;left:5905;top:2122;width:92;height:92" coordorigin="5905,2122" coordsize="92,92">
              <v:shape style="position:absolute;left:5905;top:2122;width:92;height:92" coordorigin="5905,2122" coordsize="92,92" path="m5905,2122l5997,2122,5997,2214,5905,2214,5905,2122xe" filled="t" fillcolor="#6D6E71" stroked="f">
                <v:path arrowok="t"/>
                <v:fill type="solid"/>
              </v:shape>
            </v:group>
            <v:group style="position:absolute;left:6140;top:2150;width:92;height:92" coordorigin="6140,2150" coordsize="92,92">
              <v:shape style="position:absolute;left:6140;top:2150;width:92;height:92" coordorigin="6140,2150" coordsize="92,92" path="m6140,2150l6233,2150,6233,2242,6140,2242,6140,2150xe" filled="t" fillcolor="#6D6E71" stroked="f">
                <v:path arrowok="t"/>
                <v:fill type="solid"/>
              </v:shape>
            </v:group>
            <v:group style="position:absolute;left:6381;top:2150;width:92;height:92" coordorigin="6381,2150" coordsize="92,92">
              <v:shape style="position:absolute;left:6381;top:2150;width:92;height:92" coordorigin="6381,2150" coordsize="92,92" path="m6381,2150l6473,2150,6473,2242,6381,2242,6381,2150xe" filled="t" fillcolor="#6D6E71" stroked="f">
                <v:path arrowok="t"/>
                <v:fill type="solid"/>
              </v:shape>
            </v:group>
            <v:group style="position:absolute;left:6622;top:2122;width:92;height:92" coordorigin="6622,2122" coordsize="92,92">
              <v:shape style="position:absolute;left:6622;top:2122;width:92;height:92" coordorigin="6622,2122" coordsize="92,92" path="m6622,2122l6714,2122,6714,2214,6622,2214,6622,2122xe" filled="t" fillcolor="#6D6E71" stroked="f">
                <v:path arrowok="t"/>
                <v:fill type="solid"/>
              </v:shape>
            </v:group>
            <v:group style="position:absolute;left:6871;top:2178;width:92;height:92" coordorigin="6871,2178" coordsize="92,92">
              <v:shape style="position:absolute;left:6871;top:2178;width:92;height:92" coordorigin="6871,2178" coordsize="92,92" path="m6871,2178l6963,2178,6963,2270,6871,2270,6871,2178xe" filled="t" fillcolor="#6D6E71" stroked="f">
                <v:path arrowok="t"/>
                <v:fill type="solid"/>
              </v:shape>
            </v:group>
            <v:group style="position:absolute;left:7095;top:2196;width:92;height:92" coordorigin="7095,2196" coordsize="92,92">
              <v:shape style="position:absolute;left:7095;top:2196;width:92;height:92" coordorigin="7095,2196" coordsize="92,92" path="m7095,2196l7187,2196,7187,2288,7095,2288,7095,2196xe" filled="t" fillcolor="#6D6E71" stroked="f">
                <v:path arrowok="t"/>
                <v:fill type="solid"/>
              </v:shape>
            </v:group>
            <v:group style="position:absolute;left:7334;top:2150;width:92;height:92" coordorigin="7334,2150" coordsize="92,92">
              <v:shape style="position:absolute;left:7334;top:2150;width:92;height:92" coordorigin="7334,2150" coordsize="92,92" path="m7334,2150l7426,2150,7426,2242,7334,2242,7334,2150xe" filled="t" fillcolor="#6D6E71" stroked="f">
                <v:path arrowok="t"/>
                <v:fill type="solid"/>
              </v:shape>
            </v:group>
            <v:group style="position:absolute;left:7577;top:1848;width:92;height:92" coordorigin="7577,1848" coordsize="92,92">
              <v:shape style="position:absolute;left:7577;top:1848;width:92;height:92" coordorigin="7577,1848" coordsize="92,92" path="m7577,1848l7669,1848,7669,1941,7577,1941,7577,1848xe" filled="t" fillcolor="#6D6E71" stroked="f">
                <v:path arrowok="t"/>
                <v:fill type="solid"/>
              </v:shape>
            </v:group>
            <v:group style="position:absolute;left:7817;top:1774;width:92;height:92" coordorigin="7817,1774" coordsize="92,92">
              <v:shape style="position:absolute;left:7817;top:1774;width:92;height:92" coordorigin="7817,1774" coordsize="92,92" path="m7817,1774l7909,1774,7909,1866,7817,1866,7817,1774xe" filled="t" fillcolor="#6D6E71" stroked="f">
                <v:path arrowok="t"/>
                <v:fill type="solid"/>
              </v:shape>
            </v:group>
            <v:group style="position:absolute;left:8056;top:1895;width:92;height:92" coordorigin="8056,1895" coordsize="92,92">
              <v:shape style="position:absolute;left:8056;top:1895;width:92;height:92" coordorigin="8056,1895" coordsize="92,92" path="m8056,1895l8148,1895,8148,1987,8056,1987,8056,1895xe" filled="t" fillcolor="#6D6E71" stroked="f">
                <v:path arrowok="t"/>
                <v:fill type="solid"/>
              </v:shape>
            </v:group>
            <v:group style="position:absolute;left:4004;top:3554;width:92;height:92" coordorigin="4004,3554" coordsize="92,92">
              <v:shape style="position:absolute;left:4004;top:3554;width:92;height:92" coordorigin="4004,3554" coordsize="92,92" path="m4004,3554l4096,3554,4096,3647,4004,3647,4004,3554xe" filled="t" fillcolor="#00A650" stroked="f">
                <v:path arrowok="t"/>
                <v:fill type="solid"/>
              </v:shape>
            </v:group>
            <v:group style="position:absolute;left:4239;top:3671;width:92;height:92" coordorigin="4239,3671" coordsize="92,92">
              <v:shape style="position:absolute;left:4239;top:3671;width:92;height:92" coordorigin="4239,3671" coordsize="92,92" path="m4239,3671l4331,3671,4331,3763,4239,3763,4239,3671xe" filled="t" fillcolor="#00A650" stroked="f">
                <v:path arrowok="t"/>
                <v:fill type="solid"/>
              </v:shape>
            </v:group>
            <v:group style="position:absolute;left:4483;top:3943;width:92;height:92" coordorigin="4483,3943" coordsize="92,92">
              <v:shape style="position:absolute;left:4483;top:3943;width:92;height:92" coordorigin="4483,3943" coordsize="92,92" path="m4483,3943l4575,3943,4575,4035,4483,4035,4483,3943xe" filled="t" fillcolor="#00A650" stroked="f">
                <v:path arrowok="t"/>
                <v:fill type="solid"/>
              </v:shape>
            </v:group>
            <v:group style="position:absolute;left:4714;top:3681;width:92;height:92" coordorigin="4714,3681" coordsize="92,92">
              <v:shape style="position:absolute;left:4714;top:3681;width:92;height:92" coordorigin="4714,3681" coordsize="92,92" path="m4714,3681l4806,3681,4806,3774,4714,3774,4714,3681xe" filled="t" fillcolor="#00A650" stroked="f">
                <v:path arrowok="t"/>
                <v:fill type="solid"/>
              </v:shape>
            </v:group>
            <v:group style="position:absolute;left:4957;top:3481;width:92;height:92" coordorigin="4957,3481" coordsize="92,92">
              <v:shape style="position:absolute;left:4957;top:3481;width:92;height:92" coordorigin="4957,3481" coordsize="92,92" path="m4957,3481l5050,3481,5050,3573,4957,3573,4957,3481xe" filled="t" fillcolor="#00A650" stroked="f">
                <v:path arrowok="t"/>
                <v:fill type="solid"/>
              </v:shape>
            </v:group>
            <v:group style="position:absolute;left:5205;top:3916;width:92;height:92" coordorigin="5205,3916" coordsize="92,92">
              <v:shape style="position:absolute;left:5205;top:3916;width:92;height:92" coordorigin="5205,3916" coordsize="92,92" path="m5205,3916l5297,3916,5297,4008,5205,4008,5205,3916xe" filled="t" fillcolor="#00A650" stroked="f">
                <v:path arrowok="t"/>
                <v:fill type="solid"/>
              </v:shape>
            </v:group>
            <v:group style="position:absolute;left:5414;top:3916;width:92;height:92" coordorigin="5414,3916" coordsize="92,92">
              <v:shape style="position:absolute;left:5414;top:3916;width:92;height:92" coordorigin="5414,3916" coordsize="92,92" path="m5414,3916l5506,3916,5506,4008,5414,4008,5414,3916xe" filled="t" fillcolor="#00A650" stroked="f">
                <v:path arrowok="t"/>
                <v:fill type="solid"/>
              </v:shape>
            </v:group>
            <v:group style="position:absolute;left:5661;top:3783;width:92;height:92" coordorigin="5661,3783" coordsize="92,92">
              <v:shape style="position:absolute;left:5661;top:3783;width:92;height:92" coordorigin="5661,3783" coordsize="92,92" path="m5661,3783l5754,3783,5754,3875,5661,3875,5661,3783xe" filled="t" fillcolor="#00A650" stroked="f">
                <v:path arrowok="t"/>
                <v:fill type="solid"/>
              </v:shape>
            </v:group>
            <v:group style="position:absolute;left:5914;top:3911;width:92;height:92" coordorigin="5914,3911" coordsize="92,92">
              <v:shape style="position:absolute;left:5914;top:3911;width:92;height:92" coordorigin="5914,3911" coordsize="92,92" path="m5914,3911l6006,3911,6006,4003,5914,4003,5914,3911xe" filled="t" fillcolor="#00A650" stroked="f">
                <v:path arrowok="t"/>
                <v:fill type="solid"/>
              </v:shape>
            </v:group>
            <v:group style="position:absolute;left:6140;top:3757;width:92;height:92" coordorigin="6140,3757" coordsize="92,92">
              <v:shape style="position:absolute;left:6140;top:3757;width:92;height:92" coordorigin="6140,3757" coordsize="92,92" path="m6140,3757l6233,3757,6233,3849,6140,3849,6140,3757xe" filled="t" fillcolor="#00A650" stroked="f">
                <v:path arrowok="t"/>
                <v:fill type="solid"/>
              </v:shape>
            </v:group>
            <v:group style="position:absolute;left:6386;top:3870;width:92;height:92" coordorigin="6386,3870" coordsize="92,92">
              <v:shape style="position:absolute;left:6386;top:3870;width:92;height:92" coordorigin="6386,3870" coordsize="92,92" path="m6386,3870l6479,3870,6479,3962,6386,3962,6386,3870xe" filled="t" fillcolor="#00A650" stroked="f">
                <v:path arrowok="t"/>
                <v:fill type="solid"/>
              </v:shape>
            </v:group>
            <v:group style="position:absolute;left:6615;top:3803;width:92;height:92" coordorigin="6615,3803" coordsize="92,92">
              <v:shape style="position:absolute;left:6615;top:3803;width:92;height:92" coordorigin="6615,3803" coordsize="92,92" path="m6615,3803l6707,3803,6707,3895,6615,3895,6615,3803xe" filled="t" fillcolor="#00A650" stroked="f">
                <v:path arrowok="t"/>
                <v:fill type="solid"/>
              </v:shape>
            </v:group>
            <v:group style="position:absolute;left:6866;top:3895;width:92;height:92" coordorigin="6866,3895" coordsize="92,92">
              <v:shape style="position:absolute;left:6866;top:3895;width:92;height:92" coordorigin="6866,3895" coordsize="92,92" path="m6866,3895l6958,3895,6958,3987,6866,3987,6866,3895xe" filled="t" fillcolor="#00A650" stroked="f">
                <v:path arrowok="t"/>
                <v:fill type="solid"/>
              </v:shape>
            </v:group>
            <v:group style="position:absolute;left:7100;top:4003;width:92;height:92" coordorigin="7100,4003" coordsize="92,92">
              <v:shape style="position:absolute;left:7100;top:4003;width:92;height:92" coordorigin="7100,4003" coordsize="92,92" path="m7100,4003l7193,4003,7193,4095,7100,4095,7100,4003xe" filled="t" fillcolor="#00A650" stroked="f">
                <v:path arrowok="t"/>
                <v:fill type="solid"/>
              </v:shape>
            </v:group>
            <v:group style="position:absolute;left:7335;top:4003;width:92;height:92" coordorigin="7335,4003" coordsize="92,92">
              <v:shape style="position:absolute;left:7335;top:4003;width:92;height:92" coordorigin="7335,4003" coordsize="92,92" path="m7335,4003l7427,4003,7427,4095,7335,4095,7335,4003xe" filled="t" fillcolor="#00A650" stroked="f">
                <v:path arrowok="t"/>
                <v:fill type="solid"/>
              </v:shape>
            </v:group>
            <v:group style="position:absolute;left:7573;top:3574;width:92;height:92" coordorigin="7573,3574" coordsize="92,92">
              <v:shape style="position:absolute;left:7573;top:3574;width:92;height:92" coordorigin="7573,3574" coordsize="92,92" path="m7573,3574l7665,3574,7665,3666,7573,3666,7573,3574xe" filled="t" fillcolor="#00A650" stroked="f">
                <v:path arrowok="t"/>
                <v:fill type="solid"/>
              </v:shape>
            </v:group>
            <v:group style="position:absolute;left:7817;top:3543;width:92;height:92" coordorigin="7817,3543" coordsize="92,92">
              <v:shape style="position:absolute;left:7817;top:3543;width:92;height:92" coordorigin="7817,3543" coordsize="92,92" path="m7817,3543l7909,3543,7909,3636,7817,3636,7817,3543xe" filled="t" fillcolor="#00A650" stroked="f">
                <v:path arrowok="t"/>
                <v:fill type="solid"/>
              </v:shape>
            </v:group>
            <v:group style="position:absolute;left:8053;top:3418;width:92;height:92" coordorigin="8053,3418" coordsize="92,92">
              <v:shape style="position:absolute;left:8053;top:3418;width:92;height:92" coordorigin="8053,3418" coordsize="92,92" path="m8053,3418l8145,3418,8145,3511,8053,3511,8053,3418xe" filled="t" fillcolor="#00A650" stroked="f">
                <v:path arrowok="t"/>
                <v:fill type="solid"/>
              </v:shape>
            </v:group>
            <v:group style="position:absolute;left:1678;top:218;width:6503;height:1257" coordorigin="1678,218" coordsize="6503,1257">
              <v:shape style="position:absolute;left:1678;top:218;width:6503;height:1257" coordorigin="1678,218" coordsize="6503,1257" path="m8181,218l7658,218,7337,729,5182,729,4766,1136,3061,1136,2431,1437,1678,1437,1678,1475,2439,1475,3070,1174,4781,1174,5198,767,7358,767,7679,256,8181,256,8181,218xe" filled="t" fillcolor="#2B3890" stroked="f">
                <v:path arrowok="t"/>
                <v:fill type="solid"/>
              </v:shape>
            </v:group>
            <v:group style="position:absolute;left:1602;top:1905;width:6706;height:490" coordorigin="1602,1905" coordsize="6706,490">
              <v:shape style="position:absolute;left:1602;top:1905;width:6706;height:490" coordorigin="1602,1905" coordsize="6706,490" path="m8308,1905l7660,1905,7472,2158,5011,2158,4869,2287,2657,2287,2522,2357,1602,2357,1602,2395,2532,2395,2666,2325,4884,2325,5025,2196,7491,2196,7679,1943,8308,1943,8308,1905xe" filled="t" fillcolor="#6D6E71" stroked="f">
                <v:path arrowok="t"/>
                <v:fill type="solid"/>
              </v:shape>
            </v:group>
            <v:group style="position:absolute;left:3157;top:3880;width:375;height:2" coordorigin="3157,3880" coordsize="375,2">
              <v:shape style="position:absolute;left:3157;top:3880;width:375;height:2" coordorigin="3157,3880" coordsize="375,0" path="m3157,3880l3532,3880e" filled="f" stroked="t" strokeweight=".576pt" strokecolor="#939598">
                <v:path arrowok="t"/>
              </v:shape>
            </v:group>
            <v:group style="position:absolute;left:2539;top:3419;width:5790;height:505" coordorigin="2539,3419" coordsize="5790,505">
              <v:shape style="position:absolute;left:2539;top:3419;width:5790;height:505" coordorigin="2539,3419" coordsize="5790,505" path="m3261,3744l2577,3746,2553,3747,2553,3747,2550,3748,2549,3749,2548,3749,2539,3762,2539,3766,4865,3766,4863,3785,4860,3785,5107,3924,7484,3924,7504,3886,5117,3886,4937,3785,4863,3785,4937,3785,4870,3747,3261,3744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8319,3419l7608,3608,7461,3886,7504,3886,7634,3640,8329,3456,8319,3419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4865,3766l4855,3782,4860,3785,4863,3785,4865,3766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4856,3782l2916,3782,4860,3785,4856,3782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2561,3781l2561,3784,2561,3782,2561,3781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4865,3766l2577,3766,2577,3769,2576,3772,2572,3779,2569,3781,2568,3782,2565,3784,2564,3784,2563,3784,2561,3784,2562,3784,2568,3784,4856,3782,4856,3782,4865,3766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2562,3781l2561,3781,2561,3784,2563,3784,2562,3781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2560,3769l2559,3769,2563,3784,2564,3784,2565,3784,2568,3782,2560,3769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2558,3766l2568,3782,2569,3781,2572,3779,2575,3775,2558,3766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2559,3769l2561,3781,2562,3781,2559,3769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2577,3766l2558,3766,2575,3775,2576,3772,2577,3769,2577,3766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2558,3766l2559,3769,2560,3769,2558,3766xe" filled="t" fillcolor="#00A650" stroked="f">
                <v:path arrowok="t"/>
                <v:fill type="solid"/>
              </v:shape>
              <v:shape style="position:absolute;left:2539;top:3419;width:5790;height:505" coordorigin="2539,3419" coordsize="5790,505" path="m2577,3766l2558,3766,2577,3766xe" filled="t" fillcolor="#00A650" stroked="f">
                <v:path arrowok="t"/>
                <v:fill type="solid"/>
              </v:shape>
            </v:group>
            <v:group style="position:absolute;left:3783;top:3647;width:92;height:92" coordorigin="3783,3647" coordsize="92,92">
              <v:shape style="position:absolute;left:3783;top:3647;width:92;height:92" coordorigin="3783,3647" coordsize="92,92" path="m3783,3647l3875,3647,3875,3739,3783,3739,3783,3647xe" filled="t" fillcolor="#00A650" stroked="f">
                <v:path arrowok="t"/>
                <v:fill type="solid"/>
              </v:shape>
            </v:group>
            <v:group style="position:absolute;left:3532;top:3824;width:92;height:92" coordorigin="3532,3824" coordsize="92,92">
              <v:shape style="position:absolute;left:3532;top:3824;width:92;height:92" coordorigin="3532,3824" coordsize="92,92" path="m3532,3824l3624,3824,3624,3916,3532,3916,3532,3824xe" filled="t" fillcolor="#00A650" stroked="f">
                <v:path arrowok="t"/>
                <v:fill type="solid"/>
              </v:shape>
            </v:group>
            <v:group style="position:absolute;left:3287;top:3870;width:92;height:92" coordorigin="3287,3870" coordsize="92,92">
              <v:shape style="position:absolute;left:3287;top:3870;width:92;height:92" coordorigin="3287,3870" coordsize="92,92" path="m3287,3870l3380,3870,3380,3962,3287,3962,3287,3870xe" filled="t" fillcolor="#00A650" stroked="f">
                <v:path arrowok="t"/>
                <v:fill type="solid"/>
              </v:shape>
            </v:group>
            <v:group style="position:absolute;left:3064;top:3851;width:92;height:92" coordorigin="3064,3851" coordsize="92,92">
              <v:shape style="position:absolute;left:3064;top:3851;width:92;height:92" coordorigin="3064,3851" coordsize="92,92" path="m3064,3851l3157,3851,3157,3943,3064,3943,3064,3851xe" filled="t" fillcolor="#00A650" stroked="f">
                <v:path arrowok="t"/>
                <v:fill type="solid"/>
              </v:shape>
            </v:group>
            <v:group style="position:absolute;left:2821;top:3763;width:92;height:92" coordorigin="2821,3763" coordsize="92,92">
              <v:shape style="position:absolute;left:2821;top:3763;width:92;height:92" coordorigin="2821,3763" coordsize="92,92" path="m2821,3763l2913,3763,2913,3856,2821,3856,2821,3763xe" filled="t" fillcolor="#00A650" stroked="f">
                <v:path arrowok="t"/>
                <v:fill type="solid"/>
              </v:shape>
            </v:group>
            <v:group style="position:absolute;left:1611;top:2465;width:6750;height:893" coordorigin="1611,2465" coordsize="6750,893">
              <v:shape style="position:absolute;left:1611;top:2465;width:6750;height:893" coordorigin="1611,2465" coordsize="6750,893" path="m2298,2604l1611,2604,1611,2642,2278,2642,2780,3358,4872,3358,4913,3320,2800,3320,2298,2604xe" filled="t" fillcolor="#ED1C24" stroked="f">
                <v:path arrowok="t"/>
                <v:fill type="solid"/>
              </v:shape>
              <v:shape style="position:absolute;left:1611;top:2465;width:6750;height:893" coordorigin="1611,2465" coordsize="6750,893" path="m5042,3149l4857,3320,4913,3320,5057,3187,7493,3187,7498,3165,7459,3165,5042,3149xe" filled="t" fillcolor="#ED1C24" stroked="f">
                <v:path arrowok="t"/>
                <v:fill type="solid"/>
              </v:shape>
              <v:shape style="position:absolute;left:1611;top:2465;width:6750;height:893" coordorigin="1611,2465" coordsize="6750,893" path="m7493,3187l5057,3187,7490,3203,7493,3187xe" filled="t" fillcolor="#ED1C24" stroked="f">
                <v:path arrowok="t"/>
                <v:fill type="solid"/>
              </v:shape>
              <v:shape style="position:absolute;left:1611;top:2465;width:6750;height:893" coordorigin="1611,2465" coordsize="6750,893" path="m7607,2465l7459,3165,7498,3165,7632,2531,7696,2531,7607,2465xe" filled="t" fillcolor="#ED1C24" stroked="f">
                <v:path arrowok="t"/>
                <v:fill type="solid"/>
              </v:shape>
              <v:shape style="position:absolute;left:1611;top:2465;width:6750;height:893" coordorigin="1611,2465" coordsize="6750,893" path="m7696,2531l7632,2531,8338,3054,8361,3024,7696,2531xe" filled="t" fillcolor="#ED1C24" stroked="f">
                <v:path arrowok="t"/>
                <v:fill type="solid"/>
              </v:shape>
            </v:group>
            <v:group style="position:absolute;left:1628;top:2749;width:108;height:105" coordorigin="1628,2749" coordsize="108,105">
              <v:shape style="position:absolute;left:1628;top:2749;width:108;height:105" coordorigin="1628,2749" coordsize="108,105" path="m1672,2749l1654,2756,1640,2769,1631,2790,1628,2816,1636,2833,1651,2845,1672,2853,1700,2854,1719,2843,1731,2825,1736,2803,1736,2798,1730,2779,1717,2763,1698,2752,1672,2749xe" filled="t" fillcolor="#ED1C24" stroked="f">
                <v:path arrowok="t"/>
                <v:fill type="solid"/>
              </v:shape>
            </v:group>
            <v:group style="position:absolute;left:2099;top:2201;width:108;height:105" coordorigin="2099,2201" coordsize="108,105">
              <v:shape style="position:absolute;left:2099;top:2201;width:108;height:105" coordorigin="2099,2201" coordsize="108,105" path="m2143,2201l2125,2208,2111,2221,2102,2242,2099,2268,2107,2285,2122,2297,2143,2305,2171,2306,2190,2295,2202,2277,2207,2255,2207,2250,2201,2231,2188,2215,2169,2204,2143,2201xe" filled="t" fillcolor="#ED1C24" stroked="f">
                <v:path arrowok="t"/>
                <v:fill type="solid"/>
              </v:shape>
            </v:group>
            <v:group style="position:absolute;left:2337;top:2584;width:108;height:105" coordorigin="2337,2584" coordsize="108,105">
              <v:shape style="position:absolute;left:2337;top:2584;width:108;height:105" coordorigin="2337,2584" coordsize="108,105" path="m2382,2584l2364,2591,2349,2605,2340,2625,2337,2652,2346,2668,2360,2681,2382,2688,2410,2690,2428,2678,2441,2660,2445,2638,2445,2634,2439,2614,2426,2598,2407,2588,2382,2584xe" filled="t" fillcolor="#ED1C24" stroked="f">
                <v:path arrowok="t"/>
                <v:fill type="solid"/>
              </v:shape>
            </v:group>
            <v:group style="position:absolute;left:1866;top:2752;width:108;height:105" coordorigin="1866,2752" coordsize="108,105">
              <v:shape style="position:absolute;left:1866;top:2752;width:108;height:105" coordorigin="1866,2752" coordsize="108,105" path="m1911,2752l1893,2759,1878,2773,1869,2793,1866,2820,1874,2836,1889,2849,1911,2856,1939,2858,1957,2846,1970,2828,1974,2806,1974,2802,1968,2782,1955,2766,1936,2756,1911,2752xe" filled="t" fillcolor="#ED1C24" stroked="f">
                <v:path arrowok="t"/>
                <v:fill type="solid"/>
              </v:shape>
            </v:group>
            <v:group style="position:absolute;left:2582;top:2950;width:108;height:105" coordorigin="2582,2950" coordsize="108,105">
              <v:shape style="position:absolute;left:2582;top:2950;width:108;height:105" coordorigin="2582,2950" coordsize="108,105" path="m2627,2950l2609,2957,2594,2970,2585,2991,2582,3017,2590,3034,2605,3046,2627,3054,2655,3055,2673,3044,2686,3026,2690,3004,2690,2999,2684,2980,2671,2964,2652,2953,2627,2950xe" filled="t" fillcolor="#ED1C24" stroked="f">
                <v:path arrowok="t"/>
                <v:fill type="solid"/>
              </v:shape>
            </v:group>
            <v:group style="position:absolute;left:2814;top:3298;width:108;height:105" coordorigin="2814,3298" coordsize="108,105">
              <v:shape style="position:absolute;left:2814;top:3298;width:108;height:105" coordorigin="2814,3298" coordsize="108,105" path="m2859,3298l2840,3304,2826,3318,2817,3338,2814,3365,2822,3381,2837,3394,2859,3402,2887,3403,2905,3391,2918,3374,2922,3352,2922,3347,2916,3327,2903,3311,2884,3301,2859,3298xe" filled="t" fillcolor="#ED1C24" stroked="f">
                <v:path arrowok="t"/>
                <v:fill type="solid"/>
              </v:shape>
            </v:group>
            <v:group style="position:absolute;left:3044;top:3256;width:108;height:105" coordorigin="3044,3256" coordsize="108,105">
              <v:shape style="position:absolute;left:3044;top:3256;width:108;height:105" coordorigin="3044,3256" coordsize="108,105" path="m3088,3256l3070,3263,3055,3276,3046,3297,3044,3323,3052,3340,3066,3352,3088,3360,3116,3361,3135,3350,3147,3332,3152,3310,3151,3305,3146,3286,3133,3270,3113,3259,3088,3256xe" filled="t" fillcolor="#ED1C24" stroked="f">
                <v:path arrowok="t"/>
                <v:fill type="solid"/>
              </v:shape>
            </v:group>
            <v:group style="position:absolute;left:3272;top:3173;width:108;height:105" coordorigin="3272,3173" coordsize="108,105">
              <v:shape style="position:absolute;left:3272;top:3173;width:108;height:105" coordorigin="3272,3173" coordsize="108,105" path="m3316,3173l3298,3179,3283,3193,3274,3213,3272,3240,3280,3256,3295,3269,3316,3277,3344,3278,3363,3266,3375,3249,3380,3227,3379,3222,3374,3202,3361,3186,3341,3176,3316,3173xe" filled="t" fillcolor="#ED1C24" stroked="f">
                <v:path arrowok="t"/>
                <v:fill type="solid"/>
              </v:shape>
            </v:group>
            <v:group style="position:absolute;left:3526;top:3281;width:108;height:105" coordorigin="3526,3281" coordsize="108,105">
              <v:shape style="position:absolute;left:3526;top:3281;width:108;height:105" coordorigin="3526,3281" coordsize="108,105" path="m3570,3281l3552,3288,3538,3302,3528,3322,3526,3349,3534,3365,3549,3378,3570,3385,3598,3387,3617,3375,3629,3357,3634,3335,3633,3331,3628,3311,3615,3295,3595,3285,3570,3281xe" filled="t" fillcolor="#ED1C24" stroked="f">
                <v:path arrowok="t"/>
                <v:fill type="solid"/>
              </v:shape>
            </v:group>
            <v:group style="position:absolute;left:3762;top:3383;width:108;height:105" coordorigin="3762,3383" coordsize="108,105">
              <v:shape style="position:absolute;left:3762;top:3383;width:108;height:105" coordorigin="3762,3383" coordsize="108,105" path="m3807,3383l3789,3390,3774,3404,3765,3424,3762,3451,3771,3467,3785,3480,3807,3487,3835,3488,3853,3477,3866,3459,3870,3437,3870,3433,3864,3413,3851,3397,3832,3387,3807,3383xe" filled="t" fillcolor="#ED1C24" stroked="f">
                <v:path arrowok="t"/>
                <v:fill type="solid"/>
              </v:shape>
            </v:group>
            <v:group style="position:absolute;left:3997;top:3328;width:108;height:105" coordorigin="3997,3328" coordsize="108,105">
              <v:shape style="position:absolute;left:3997;top:3328;width:108;height:105" coordorigin="3997,3328" coordsize="108,105" path="m4041,3328l4023,3335,4009,3349,4000,3369,3997,3396,4005,3412,4020,3425,4041,3432,4070,3434,4088,3422,4100,3404,4105,3382,4105,3378,4099,3358,4086,3342,4067,3332,4041,3328xe" filled="t" fillcolor="#ED1C24" stroked="f">
                <v:path arrowok="t"/>
                <v:fill type="solid"/>
              </v:shape>
            </v:group>
            <v:group style="position:absolute;left:4251;top:3311;width:108;height:105" coordorigin="4251,3311" coordsize="108,105">
              <v:shape style="position:absolute;left:4251;top:3311;width:108;height:105" coordorigin="4251,3311" coordsize="108,105" path="m4296,3311l4277,3317,4263,3331,4254,3352,4251,3378,4259,3395,4274,3407,4296,3415,4324,3416,4342,3404,4355,3387,4359,3365,4359,3360,4353,3340,4340,3325,4321,3314,4296,3311xe" filled="t" fillcolor="#ED1C24" stroked="f">
                <v:path arrowok="t"/>
                <v:fill type="solid"/>
              </v:shape>
            </v:group>
            <v:group style="position:absolute;left:4472;top:3311;width:108;height:105" coordorigin="4472,3311" coordsize="108,105">
              <v:shape style="position:absolute;left:4472;top:3311;width:108;height:105" coordorigin="4472,3311" coordsize="108,105" path="m4517,3311l4498,3317,4484,3331,4475,3352,4472,3378,4480,3395,4495,3407,4517,3415,4545,3416,4563,3404,4576,3387,4580,3365,4580,3360,4574,3340,4561,3325,4542,3314,4517,3311xe" filled="t" fillcolor="#ED1C24" stroked="f">
                <v:path arrowok="t"/>
                <v:fill type="solid"/>
              </v:shape>
            </v:group>
            <v:group style="position:absolute;left:4707;top:3256;width:108;height:105" coordorigin="4707,3256" coordsize="108,105">
              <v:shape style="position:absolute;left:4707;top:3256;width:108;height:105" coordorigin="4707,3256" coordsize="108,105" path="m4751,3256l4733,3263,4719,3276,4710,3297,4707,3323,4715,3340,4730,3352,4751,3360,4779,3361,4798,3350,4810,3332,4815,3310,4815,3305,4809,3286,4796,3270,4777,3259,4751,3256xe" filled="t" fillcolor="#ED1C24" stroked="f">
                <v:path arrowok="t"/>
                <v:fill type="solid"/>
              </v:shape>
            </v:group>
            <v:group style="position:absolute;left:4948;top:3019;width:108;height:105" coordorigin="4948,3019" coordsize="108,105">
              <v:shape style="position:absolute;left:4948;top:3019;width:108;height:105" coordorigin="4948,3019" coordsize="108,105" path="m4992,3019l4974,3025,4960,3039,4950,3060,4948,3086,4956,3103,4971,3115,4992,3123,5020,3124,5039,3112,5051,3095,5056,3073,5055,3068,5050,3048,5037,3033,5017,3022,4992,3019xe" filled="t" fillcolor="#ED1C24" stroked="f">
                <v:path arrowok="t"/>
                <v:fill type="solid"/>
              </v:shape>
            </v:group>
            <v:group style="position:absolute;left:5198;top:3273;width:108;height:105" coordorigin="5198,3273" coordsize="108,105">
              <v:shape style="position:absolute;left:5198;top:3273;width:108;height:105" coordorigin="5198,3273" coordsize="108,105" path="m5242,3273l5224,3280,5210,3294,5201,3314,5198,3341,5206,3357,5221,3370,5242,3378,5271,3379,5289,3367,5301,3350,5306,3328,5306,3323,5300,3303,5287,3287,5268,3277,5242,3273xe" filled="t" fillcolor="#ED1C24" stroked="f">
                <v:path arrowok="t"/>
                <v:fill type="solid"/>
              </v:shape>
            </v:group>
            <v:group style="position:absolute;left:5420;top:3281;width:108;height:105" coordorigin="5420,3281" coordsize="108,105">
              <v:shape style="position:absolute;left:5420;top:3281;width:108;height:105" coordorigin="5420,3281" coordsize="108,105" path="m5464,3281l5446,3288,5431,3302,5422,3322,5420,3349,5428,3365,5442,3378,5464,3385,5492,3387,5510,3375,5523,3357,5528,3335,5527,3331,5522,3311,5509,3295,5489,3285,5464,3281xe" filled="t" fillcolor="#ED1C24" stroked="f">
                <v:path arrowok="t"/>
                <v:fill type="solid"/>
              </v:shape>
            </v:group>
            <v:group style="position:absolute;left:5670;top:3202;width:108;height:105" coordorigin="5670,3202" coordsize="108,105">
              <v:shape style="position:absolute;left:5670;top:3202;width:108;height:105" coordorigin="5670,3202" coordsize="108,105" path="m5714,3202l5696,3209,5682,3223,5672,3243,5670,3270,5678,3286,5693,3298,5714,3306,5742,3307,5761,3296,5773,3278,5778,3256,5777,3252,5772,3232,5759,3216,5739,3205,5714,3202xe" filled="t" fillcolor="#ED1C24" stroked="f">
                <v:path arrowok="t"/>
                <v:fill type="solid"/>
              </v:shape>
            </v:group>
            <v:group style="position:absolute;left:5907;top:3180;width:108;height:105" coordorigin="5907,3180" coordsize="108,105">
              <v:shape style="position:absolute;left:5907;top:3180;width:108;height:105" coordorigin="5907,3180" coordsize="108,105" path="m5951,3180l5933,3187,5918,3200,5909,3221,5907,3247,5915,3264,5929,3276,5951,3284,5979,3285,5998,3274,6010,3256,6015,3234,6014,3229,6009,3210,5996,3194,5976,3183,5951,3180xe" filled="t" fillcolor="#ED1C24" stroked="f">
                <v:path arrowok="t"/>
                <v:fill type="solid"/>
              </v:shape>
            </v:group>
            <v:group style="position:absolute;left:6133;top:3172;width:108;height:105" coordorigin="6133,3172" coordsize="108,105">
              <v:shape style="position:absolute;left:6133;top:3172;width:108;height:105" coordorigin="6133,3172" coordsize="108,105" path="m6178,3172l6160,3179,6145,3192,6136,3213,6133,3239,6141,3256,6156,3268,6178,3276,6206,3277,6224,3266,6237,3248,6241,3226,6241,3221,6235,3201,6222,3186,6203,3175,6178,3172xe" filled="t" fillcolor="#ED1C24" stroked="f">
                <v:path arrowok="t"/>
                <v:fill type="solid"/>
              </v:shape>
            </v:group>
            <v:group style="position:absolute;left:6379;top:3235;width:108;height:105" coordorigin="6379,3235" coordsize="108,105">
              <v:shape style="position:absolute;left:6379;top:3235;width:108;height:105" coordorigin="6379,3235" coordsize="108,105" path="m6424,3235l6406,3241,6391,3255,6382,3276,6379,3302,6387,3318,6402,3331,6424,3339,6452,3340,6470,3328,6483,3311,6487,3289,6487,3284,6481,3264,6468,3249,6449,3238,6424,3235xe" filled="t" fillcolor="#ED1C24" stroked="f">
                <v:path arrowok="t"/>
                <v:fill type="solid"/>
              </v:shape>
            </v:group>
            <v:group style="position:absolute;left:6608;top:3281;width:108;height:105" coordorigin="6608,3281" coordsize="108,105">
              <v:shape style="position:absolute;left:6608;top:3281;width:108;height:105" coordorigin="6608,3281" coordsize="108,105" path="m6652,3281l6634,3288,6619,3302,6610,3322,6608,3349,6616,3365,6630,3378,6652,3385,6680,3387,6698,3375,6711,3357,6715,3335,6715,3331,6710,3311,6697,3295,6677,3285,6652,3281xe" filled="t" fillcolor="#ED1C24" stroked="f">
                <v:path arrowok="t"/>
                <v:fill type="solid"/>
              </v:shape>
            </v:group>
            <v:group style="position:absolute;left:6850;top:3257;width:108;height:105" coordorigin="6850,3257" coordsize="108,105">
              <v:shape style="position:absolute;left:6850;top:3257;width:108;height:105" coordorigin="6850,3257" coordsize="108,105" path="m6895,3257l6876,3264,6862,3277,6853,3298,6850,3324,6858,3341,6873,3353,6894,3361,6923,3362,6941,3351,6953,3333,6958,3311,6958,3306,6952,3287,6939,3271,6920,3260,6895,3257xe" filled="t" fillcolor="#ED1C24" stroked="f">
                <v:path arrowok="t"/>
                <v:fill type="solid"/>
              </v:shape>
            </v:group>
            <v:group style="position:absolute;left:7088;top:3180;width:108;height:105" coordorigin="7088,3180" coordsize="108,105">
              <v:shape style="position:absolute;left:7088;top:3180;width:108;height:105" coordorigin="7088,3180" coordsize="108,105" path="m7132,3180l7114,3187,7099,3200,7090,3221,7088,3247,7096,3264,7111,3276,7132,3284,7160,3285,7179,3274,7191,3256,7196,3234,7195,3229,7190,3210,7177,3194,7157,3183,7132,3180xe" filled="t" fillcolor="#ED1C24" stroked="f">
                <v:path arrowok="t"/>
                <v:fill type="solid"/>
              </v:shape>
            </v:group>
            <v:group style="position:absolute;left:7328;top:3026;width:108;height:105" coordorigin="7328,3026" coordsize="108,105">
              <v:shape style="position:absolute;left:7328;top:3026;width:108;height:105" coordorigin="7328,3026" coordsize="108,105" path="m7373,3026l7354,3033,7340,3046,7331,3067,7328,3093,7336,3110,7351,3122,7373,3130,7401,3131,7419,3120,7432,3102,7436,3080,7436,3075,7430,3056,7417,3040,7398,3029,7373,3026xe" filled="t" fillcolor="#ED1C24" stroked="f">
                <v:path arrowok="t"/>
                <v:fill type="solid"/>
              </v:shape>
            </v:group>
            <v:group style="position:absolute;left:7566;top:2443;width:108;height:105" coordorigin="7566,2443" coordsize="108,105">
              <v:shape style="position:absolute;left:7566;top:2443;width:108;height:105" coordorigin="7566,2443" coordsize="108,105" path="m7611,2443l7592,2450,7578,2464,7569,2484,7566,2511,7574,2527,7589,2540,7610,2548,7639,2549,7657,2537,7669,2520,7674,2498,7674,2493,7668,2473,7655,2457,7636,2447,7611,2443xe" filled="t" fillcolor="#ED1C24" stroked="f">
                <v:path arrowok="t"/>
                <v:fill type="solid"/>
              </v:shape>
            </v:group>
            <v:group style="position:absolute;left:7801;top:2787;width:108;height:105" coordorigin="7801,2787" coordsize="108,105">
              <v:shape style="position:absolute;left:7801;top:2787;width:108;height:105" coordorigin="7801,2787" coordsize="108,105" path="m7846,2787l7827,2793,7813,2807,7804,2828,7801,2854,7809,2871,7824,2883,7845,2891,7874,2892,7892,2881,7904,2863,7909,2841,7909,2836,7903,2817,7890,2801,7871,2790,7846,2787xe" filled="t" fillcolor="#ED1C24" stroked="f">
                <v:path arrowok="t"/>
                <v:fill type="solid"/>
              </v:shape>
            </v:group>
            <v:group style="position:absolute;left:8055;top:2833;width:108;height:105" coordorigin="8055,2833" coordsize="108,105">
              <v:shape style="position:absolute;left:8055;top:2833;width:108;height:105" coordorigin="8055,2833" coordsize="108,105" path="m8099,2833l8081,2839,8067,2853,8057,2874,8055,2900,8063,2917,8078,2929,8099,2937,8127,2938,8146,2927,8158,2909,8163,2887,8163,2882,8157,2863,8144,2847,8124,2836,8099,2833xe" filled="t" fillcolor="#ED1C24" stroked="f">
                <v:path arrowok="t"/>
                <v:fill type="solid"/>
              </v:shape>
            </v:group>
            <v:group style="position:absolute;left:8271;top:3019;width:108;height:105" coordorigin="8271,3019" coordsize="108,105">
              <v:shape style="position:absolute;left:8271;top:3019;width:108;height:105" coordorigin="8271,3019" coordsize="108,105" path="m8315,3019l8297,3025,8283,3039,8273,3060,8271,3086,8279,3103,8294,3115,8315,3123,8343,3124,8362,3112,8374,3095,8379,3073,8378,3068,8373,3048,8360,3033,8340,3022,8315,3019xe" filled="t" fillcolor="#ED1C24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spacing w:val="-1"/>
          <w:w w:val="105"/>
          <w:sz w:val="23"/>
          <w:szCs w:val="23"/>
        </w:rPr>
        <w:t>a</w:t>
      </w:r>
      <w:r>
        <w:rPr>
          <w:rFonts w:ascii="Arial" w:hAnsi="Arial" w:cs="Arial" w:eastAsia="Arial"/>
          <w:color w:val="231F20"/>
          <w:w w:val="105"/>
          <w:position w:val="-3"/>
          <w:sz w:val="13"/>
          <w:szCs w:val="13"/>
        </w:rPr>
        <w:t>Н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,</w:t>
      </w:r>
      <w:r>
        <w:rPr>
          <w:rFonts w:ascii="Arial" w:hAnsi="Arial" w:cs="Arial" w:eastAsia="Arial"/>
          <w:color w:val="231F20"/>
          <w:spacing w:val="-13"/>
          <w:w w:val="10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%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after="0"/>
        <w:jc w:val="left"/>
        <w:rPr>
          <w:rFonts w:ascii="Arial" w:hAnsi="Arial" w:cs="Arial" w:eastAsia="Arial"/>
          <w:sz w:val="23"/>
          <w:szCs w:val="23"/>
        </w:rPr>
        <w:sectPr>
          <w:headerReference w:type="default" r:id="rId29"/>
          <w:headerReference w:type="even" r:id="rId30"/>
          <w:pgSz w:w="9355" w:h="13620"/>
          <w:pgMar w:header="775" w:footer="0" w:top="1180" w:bottom="280" w:left="500" w:right="620"/>
        </w:sectPr>
      </w:pPr>
    </w:p>
    <w:p>
      <w:pPr>
        <w:spacing w:line="240" w:lineRule="exact" w:before="15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8,0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7,0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40" w:lineRule="exact" w:before="8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6,0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56.244087pt;margin-top:13.507263pt;width:10.5589pt;height:9.677334pt;mso-position-horizontal-relative:page;mso-position-vertical-relative:paragraph;z-index:-12458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%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6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4,0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3,0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40" w:lineRule="exact" w:before="5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2,0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0" w:lineRule="exact" w:before="5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79.875206pt;margin-top:9.724223pt;width:10.5589pt;height:21.240408pt;mso-position-horizontal-relative:page;mso-position-vertical-relative:paragraph;z-index:-12457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1995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02.470703pt;margin-top:9.724223pt;width:10.5589pt;height:21.240408pt;mso-position-horizontal-relative:page;mso-position-vertical-relative:paragraph;z-index:-12456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1997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27.094658pt;margin-top:9.724223pt;width:10.5589pt;height:21.240408pt;mso-position-horizontal-relative:page;mso-position-vertical-relative:paragraph;z-index:-12455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1999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0.178009pt;margin-top:9.724223pt;width:10.5589pt;height:21.240408pt;mso-position-horizontal-relative:page;mso-position-vertical-relative:paragraph;z-index:-12454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2001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4.391144pt;margin-top:9.724223pt;width:10.5589pt;height:21.240408pt;mso-position-horizontal-relative:page;mso-position-vertical-relative:paragraph;z-index:-12453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2003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8.082184pt;margin-top:9.724223pt;width:10.5589pt;height:21.240408pt;mso-position-horizontal-relative:page;mso-position-vertical-relative:paragraph;z-index:-12452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2005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0.840286pt;margin-top:9.724223pt;width:10.5589pt;height:21.240408pt;mso-position-horizontal-relative:page;mso-position-vertical-relative:paragraph;z-index:-12451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2007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45.113327pt;margin-top:9.724223pt;width:10.5589pt;height:21.240408pt;mso-position-horizontal-relative:page;mso-position-vertical-relative:paragraph;z-index:-12450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2009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8.847168pt;margin-top:9.724223pt;width:10.5589pt;height:21.240408pt;mso-position-horizontal-relative:page;mso-position-vertical-relative:paragraph;z-index:-12449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2011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2.195831pt;margin-top:9.724223pt;width:10.5589pt;height:21.240408pt;mso-position-horizontal-relative:page;mso-position-vertical-relative:paragraph;z-index:-12448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7.239197pt;margin-top:9.724223pt;width:10.5589pt;height:21.240408pt;mso-position-horizontal-relative:page;mso-position-vertical-relative:paragraph;z-index:-12447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2015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0.895996pt;margin-top:9.724223pt;width:10.5589pt;height:21.240408pt;mso-position-horizontal-relative:page;mso-position-vertical-relative:paragraph;z-index:-12446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4.467194pt;margin-top:9.724223pt;width:10.5589pt;height:21.240408pt;mso-position-horizontal-relative:page;mso-position-vertical-relative:paragraph;z-index:-12445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87.524872pt;margin-top:9.724223pt;width:10.5589pt;height:21.240408pt;mso-position-horizontal-relative:page;mso-position-vertical-relative:paragraph;z-index:-12444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2021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11.421326pt;margin-top:9.724223pt;width:10.5589pt;height:21.240408pt;mso-position-horizontal-relative:page;mso-position-vertical-relative:paragraph;z-index:-12443" type="#_x0000_t202" filled="f" stroked="f">
            <v:textbox inset="0,0,0,0" style="layout-flow:vertical;mso-layout-flow-alt:bottom-to-top">
              <w:txbxContent>
                <w:p>
                  <w:pPr>
                    <w:spacing w:line="19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7"/>
                      <w:szCs w:val="17"/>
                    </w:rPr>
                    <w:t>2023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0,0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6"/>
        <w:rPr>
          <w:sz w:val="13"/>
          <w:szCs w:val="13"/>
        </w:rPr>
      </w:pPr>
      <w:r>
        <w:rPr/>
        <w:br w:type="column"/>
      </w:r>
      <w:r>
        <w:rPr>
          <w:sz w:val="13"/>
          <w:szCs w:val="13"/>
        </w:rPr>
      </w:r>
    </w:p>
    <w:p>
      <w:pPr>
        <w:ind w:left="0" w:right="1087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2B3890"/>
          <w:w w:val="100"/>
          <w:sz w:val="17"/>
          <w:szCs w:val="17"/>
        </w:rPr>
        <w:t>Старые</w:t>
      </w:r>
      <w:r>
        <w:rPr>
          <w:rFonts w:ascii="Arial" w:hAnsi="Arial" w:cs="Arial" w:eastAsia="Arial"/>
          <w:b/>
          <w:bCs/>
          <w:color w:val="2B3890"/>
          <w:spacing w:val="4"/>
          <w:w w:val="100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2B3890"/>
          <w:w w:val="100"/>
          <w:sz w:val="17"/>
          <w:szCs w:val="17"/>
        </w:rPr>
        <w:t>страны</w:t>
      </w:r>
      <w:r>
        <w:rPr>
          <w:rFonts w:ascii="Arial" w:hAnsi="Arial" w:cs="Arial" w:eastAsia="Arial"/>
          <w:b/>
          <w:bCs/>
          <w:color w:val="2B3890"/>
          <w:spacing w:val="4"/>
          <w:w w:val="100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2B3890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4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91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6D6E71"/>
          <w:w w:val="100"/>
          <w:sz w:val="17"/>
          <w:szCs w:val="17"/>
        </w:rPr>
        <w:t>Новые</w:t>
      </w:r>
      <w:r>
        <w:rPr>
          <w:rFonts w:ascii="Arial" w:hAnsi="Arial" w:cs="Arial" w:eastAsia="Arial"/>
          <w:b/>
          <w:bCs/>
          <w:color w:val="6D6E71"/>
          <w:spacing w:val="-5"/>
          <w:w w:val="100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6D6E71"/>
          <w:w w:val="100"/>
          <w:sz w:val="17"/>
          <w:szCs w:val="17"/>
        </w:rPr>
        <w:t>страны</w:t>
      </w:r>
      <w:r>
        <w:rPr>
          <w:rFonts w:ascii="Arial" w:hAnsi="Arial" w:cs="Arial" w:eastAsia="Arial"/>
          <w:b/>
          <w:bCs/>
          <w:color w:val="6D6E71"/>
          <w:spacing w:val="-5"/>
          <w:w w:val="100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6D6E71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0" w:lineRule="exact" w:before="1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1264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ED1C24"/>
          <w:w w:val="100"/>
          <w:sz w:val="17"/>
          <w:szCs w:val="17"/>
        </w:rPr>
        <w:t>Россия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0" w:lineRule="exact" w:before="1"/>
        <w:rPr>
          <w:sz w:val="16"/>
          <w:szCs w:val="16"/>
        </w:rPr>
      </w:pPr>
      <w:r>
        <w:rPr>
          <w:sz w:val="16"/>
          <w:szCs w:val="16"/>
        </w:rPr>
      </w:r>
    </w:p>
    <w:p>
      <w:pPr>
        <w:ind w:left="48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00A650"/>
          <w:w w:val="105"/>
          <w:sz w:val="17"/>
          <w:szCs w:val="17"/>
        </w:rPr>
        <w:t>Каза</w:t>
      </w:r>
      <w:r>
        <w:rPr>
          <w:rFonts w:ascii="Arial" w:hAnsi="Arial" w:cs="Arial" w:eastAsia="Arial"/>
          <w:b/>
          <w:bCs/>
          <w:color w:val="00A650"/>
          <w:spacing w:val="-4"/>
          <w:w w:val="105"/>
          <w:sz w:val="17"/>
          <w:szCs w:val="17"/>
        </w:rPr>
        <w:t>х</w:t>
      </w:r>
      <w:r>
        <w:rPr>
          <w:rFonts w:ascii="Arial" w:hAnsi="Arial" w:cs="Arial" w:eastAsia="Arial"/>
          <w:b/>
          <w:bCs/>
          <w:color w:val="00A650"/>
          <w:w w:val="105"/>
          <w:sz w:val="17"/>
          <w:szCs w:val="17"/>
        </w:rPr>
        <w:t>ста</w:t>
      </w:r>
      <w:r>
        <w:rPr>
          <w:rFonts w:ascii="Arial" w:hAnsi="Arial" w:cs="Arial" w:eastAsia="Arial"/>
          <w:b/>
          <w:bCs/>
          <w:color w:val="00A650"/>
          <w:w w:val="105"/>
          <w:sz w:val="17"/>
          <w:szCs w:val="17"/>
        </w:rPr>
        <w:t>н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500" w:right="620"/>
          <w:cols w:num="2" w:equalWidth="0">
            <w:col w:w="920" w:space="3254"/>
            <w:col w:w="4061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6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line="250" w:lineRule="auto" w:before="66"/>
        <w:ind w:left="466" w:right="119" w:hanging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он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74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2" w:lineRule="auto" w:before="34"/>
        <w:ind w:right="442"/>
        <w:jc w:val="both"/>
      </w:pPr>
      <w:r>
        <w:rPr>
          <w:color w:val="231F20"/>
          <w:spacing w:val="1"/>
          <w:w w:val="95"/>
        </w:rPr>
        <w:t>обусловил</w:t>
      </w:r>
      <w:r>
        <w:rPr>
          <w:color w:val="231F20"/>
          <w:w w:val="95"/>
        </w:rPr>
        <w:t>о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повышенну</w:t>
      </w:r>
      <w:r>
        <w:rPr>
          <w:color w:val="231F20"/>
          <w:w w:val="95"/>
        </w:rPr>
        <w:t>ю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смертност</w:t>
      </w:r>
      <w:r>
        <w:rPr>
          <w:color w:val="231F20"/>
          <w:w w:val="95"/>
        </w:rPr>
        <w:t>ь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низку</w:t>
      </w:r>
      <w:r>
        <w:rPr>
          <w:color w:val="231F20"/>
          <w:w w:val="95"/>
        </w:rPr>
        <w:t>ю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эффекти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ть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бо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ь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де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ви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а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ее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лед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ви</w:t>
      </w:r>
      <w:r>
        <w:rPr>
          <w:color w:val="231F20"/>
          <w:spacing w:val="1"/>
          <w:w w:val="95"/>
        </w:rPr>
        <w:t>я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0"/>
        </w:rPr>
        <w:t>ми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202</w:t>
      </w:r>
      <w:r>
        <w:rPr>
          <w:color w:val="231F20"/>
          <w:w w:val="95"/>
        </w:rPr>
        <w:t>0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 </w:t>
      </w:r>
      <w:r>
        <w:rPr>
          <w:color w:val="231F20"/>
          <w:spacing w:val="1"/>
          <w:w w:val="95"/>
        </w:rPr>
        <w:t>пришлос</w:t>
      </w:r>
      <w:r>
        <w:rPr>
          <w:color w:val="231F20"/>
          <w:w w:val="95"/>
        </w:rPr>
        <w:t>ь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существенн</w:t>
      </w:r>
      <w:r>
        <w:rPr>
          <w:color w:val="231F20"/>
          <w:w w:val="95"/>
        </w:rPr>
        <w:t>о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е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увеличит</w:t>
      </w:r>
      <w:r>
        <w:rPr>
          <w:color w:val="231F20"/>
          <w:w w:val="95"/>
        </w:rPr>
        <w:t>ь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1,1%</w:t>
      </w:r>
      <w:r>
        <w:rPr>
          <w:color w:val="231F20"/>
          <w:spacing w:val="1"/>
          <w:w w:val="99"/>
        </w:rPr>
        <w:t> </w:t>
      </w:r>
      <w:r>
        <w:rPr>
          <w:color w:val="231F20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�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днак</w:t>
      </w:r>
      <w:r>
        <w:rPr>
          <w:color w:val="231F20"/>
          <w:w w:val="95"/>
        </w:rPr>
        <w:t>о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уж</w:t>
      </w:r>
      <w:r>
        <w:rPr>
          <w:color w:val="231F20"/>
          <w:w w:val="95"/>
        </w:rPr>
        <w:t>е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1"/>
          <w:w w:val="95"/>
        </w:rPr>
        <w:t>2</w:t>
      </w:r>
      <w:r>
        <w:rPr>
          <w:color w:val="231F20"/>
          <w:w w:val="95"/>
        </w:rPr>
        <w:t>021–</w:t>
      </w:r>
      <w:r>
        <w:rPr>
          <w:color w:val="231F20"/>
          <w:spacing w:val="1"/>
          <w:w w:val="95"/>
        </w:rPr>
        <w:t>202</w:t>
      </w:r>
      <w:r>
        <w:rPr>
          <w:color w:val="231F20"/>
          <w:w w:val="95"/>
        </w:rPr>
        <w:t>3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80"/>
        </w:rPr>
        <w:t>гг</w:t>
      </w:r>
      <w:r>
        <w:rPr>
          <w:color w:val="231F20"/>
          <w:w w:val="80"/>
        </w:rPr>
        <w:t>�</w:t>
      </w:r>
      <w:r>
        <w:rPr>
          <w:color w:val="231F20"/>
          <w:spacing w:val="11"/>
          <w:w w:val="80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д</w:t>
      </w:r>
      <w:r>
        <w:rPr>
          <w:color w:val="231F20"/>
          <w:spacing w:val="1"/>
          <w:w w:val="95"/>
        </w:rPr>
        <w:t>ол</w:t>
      </w:r>
      <w:r>
        <w:rPr>
          <w:color w:val="231F20"/>
          <w:w w:val="95"/>
        </w:rPr>
        <w:t>я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тал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сни</w:t>
      </w:r>
      <w:r>
        <w:rPr>
          <w:color w:val="231F20"/>
          <w:spacing w:val="1"/>
          <w:w w:val="95"/>
        </w:rPr>
        <w:t>жат</w:t>
      </w:r>
      <w:r>
        <w:rPr>
          <w:color w:val="231F20"/>
          <w:spacing w:val="1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ся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9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a</w:t>
      </w:r>
      <w:r>
        <w:rPr>
          <w:color w:val="231F20"/>
          <w:w w:val="95"/>
          <w:position w:val="-8"/>
          <w:sz w:val="16"/>
          <w:szCs w:val="16"/>
        </w:rPr>
        <w:t>H</w:t>
      </w:r>
      <w:r>
        <w:rPr>
          <w:color w:val="231F20"/>
          <w:spacing w:val="48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4,6%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(2020)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3,5%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(2023)</w:t>
      </w:r>
      <w:r>
        <w:rPr>
          <w:color w:val="231F20"/>
          <w:w w:val="95"/>
        </w:rPr>
        <w:t>�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Таким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образом,</w:t>
      </w:r>
      <w:r>
        <w:rPr>
          <w:color w:val="231F20"/>
          <w:w w:val="9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10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произоше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трен</w:t>
      </w:r>
      <w:r>
        <w:rPr>
          <w:color w:val="231F20"/>
          <w:w w:val="95"/>
        </w:rPr>
        <w:t>д</w:t>
      </w:r>
      <w:r>
        <w:rPr>
          <w:color w:val="231F20"/>
          <w:spacing w:val="49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49"/>
          <w:w w:val="95"/>
        </w:rPr>
        <w:t> </w:t>
      </w:r>
      <w:r>
        <w:rPr>
          <w:color w:val="231F20"/>
          <w:w w:val="95"/>
        </w:rPr>
        <w:t>существенны</w:t>
      </w:r>
      <w:r>
        <w:rPr>
          <w:color w:val="231F20"/>
          <w:w w:val="95"/>
        </w:rPr>
        <w:t>й</w:t>
      </w:r>
      <w:r>
        <w:rPr>
          <w:color w:val="231F20"/>
          <w:spacing w:val="50"/>
          <w:w w:val="95"/>
        </w:rPr>
        <w:t> </w:t>
      </w:r>
      <w:r>
        <w:rPr>
          <w:color w:val="231F20"/>
          <w:spacing w:val="1"/>
          <w:w w:val="95"/>
        </w:rPr>
        <w:t>рос</w:t>
      </w:r>
      <w:r>
        <w:rPr>
          <w:color w:val="231F20"/>
          <w:w w:val="95"/>
        </w:rPr>
        <w:t>т</w:t>
      </w:r>
      <w:r>
        <w:rPr>
          <w:color w:val="231F20"/>
          <w:spacing w:val="49"/>
          <w:w w:val="95"/>
        </w:rPr>
        <w:t> </w:t>
      </w:r>
      <w:r>
        <w:rPr>
          <w:color w:val="231F20"/>
          <w:w w:val="95"/>
        </w:rPr>
        <w:t>относительных</w:t>
      </w:r>
      <w:r>
        <w:rPr>
          <w:color w:val="231F20"/>
          <w:spacing w:val="1"/>
          <w:w w:val="97"/>
        </w:rPr>
        <w:t> </w:t>
      </w:r>
      <w:r>
        <w:rPr>
          <w:color w:val="231F20"/>
          <w:w w:val="95"/>
        </w:rPr>
        <w:t>расходов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консолидированного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бюджета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51"/>
          <w:w w:val="95"/>
        </w:rPr>
        <w:t> </w:t>
      </w:r>
      <w:r>
        <w:rPr>
          <w:color w:val="231F20"/>
          <w:w w:val="95"/>
        </w:rPr>
        <w:t>здравоохранение</w:t>
      </w:r>
      <w:r>
        <w:rPr>
          <w:color w:val="000000"/>
          <w:w w:val="100"/>
        </w:rPr>
      </w:r>
    </w:p>
    <w:p>
      <w:pPr>
        <w:pStyle w:val="BodyText"/>
        <w:spacing w:line="544" w:lineRule="exact"/>
        <w:ind w:right="1284"/>
        <w:jc w:val="both"/>
      </w:pPr>
      <w:r>
        <w:rPr>
          <w:color w:val="231F20"/>
          <w:w w:val="95"/>
        </w:rPr>
        <w:t>до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уровня</w:t>
      </w:r>
      <w:r>
        <w:rPr>
          <w:color w:val="231F20"/>
          <w:spacing w:val="-13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a</w:t>
      </w:r>
      <w:r>
        <w:rPr>
          <w:color w:val="231F20"/>
          <w:w w:val="95"/>
          <w:position w:val="-8"/>
          <w:sz w:val="16"/>
          <w:szCs w:val="16"/>
        </w:rPr>
        <w:t>H</w:t>
      </w:r>
      <w:r>
        <w:rPr>
          <w:color w:val="231F20"/>
          <w:spacing w:val="27"/>
          <w:w w:val="95"/>
          <w:position w:val="-8"/>
          <w:sz w:val="16"/>
          <w:szCs w:val="16"/>
        </w:rPr>
        <w:t> </w:t>
      </w:r>
      <w:r>
        <w:rPr>
          <w:rFonts w:ascii="Cambria Math" w:hAnsi="Cambria Math" w:cs="Cambria Math" w:eastAsia="Cambria Math"/>
          <w:color w:val="231F20"/>
          <w:w w:val="95"/>
        </w:rPr>
        <w:t>≃</w:t>
      </w:r>
      <w:r>
        <w:rPr>
          <w:rFonts w:ascii="Cambria Math" w:hAnsi="Cambria Math" w:cs="Cambria Math" w:eastAsia="Cambria Math"/>
          <w:color w:val="231F20"/>
          <w:spacing w:val="22"/>
          <w:w w:val="95"/>
        </w:rPr>
        <w:t> </w:t>
      </w:r>
      <w:r>
        <w:rPr>
          <w:color w:val="231F20"/>
          <w:w w:val="95"/>
        </w:rPr>
        <w:t>5%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Польше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Новых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стран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ЕС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42" w:lineRule="exact"/>
        <w:ind w:left="400" w:right="0"/>
        <w:jc w:val="left"/>
      </w:pPr>
      <w:r>
        <w:rPr>
          <w:color w:val="231F20"/>
          <w:w w:val="95"/>
        </w:rPr>
        <w:t>Заниженны</w:t>
      </w:r>
      <w:r>
        <w:rPr>
          <w:color w:val="231F20"/>
          <w:w w:val="95"/>
        </w:rPr>
        <w:t>й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1"/>
          <w:w w:val="95"/>
        </w:rPr>
        <w:t>уровен</w:t>
      </w:r>
      <w:r>
        <w:rPr>
          <w:color w:val="231F20"/>
          <w:w w:val="95"/>
        </w:rPr>
        <w:t>ь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ежегодны</w:t>
      </w:r>
      <w:r>
        <w:rPr>
          <w:color w:val="231F20"/>
          <w:w w:val="95"/>
        </w:rPr>
        <w:t>х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расходо</w:t>
      </w:r>
      <w:r>
        <w:rPr>
          <w:color w:val="231F20"/>
          <w:w w:val="95"/>
        </w:rPr>
        <w:t>в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консолидиро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1"/>
          <w:w w:val="95"/>
        </w:rPr>
        <w:t>ванног</w:t>
      </w:r>
      <w:r>
        <w:rPr>
          <w:color w:val="231F20"/>
          <w:w w:val="95"/>
        </w:rPr>
        <w:t>о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1"/>
          <w:w w:val="95"/>
        </w:rPr>
        <w:t>бюджет</w:t>
      </w:r>
      <w:r>
        <w:rPr>
          <w:color w:val="231F20"/>
          <w:w w:val="95"/>
        </w:rPr>
        <w:t>а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1"/>
          <w:w w:val="95"/>
        </w:rPr>
        <w:t>здравоохранени</w:t>
      </w:r>
      <w:r>
        <w:rPr>
          <w:color w:val="231F20"/>
          <w:w w:val="95"/>
        </w:rPr>
        <w:t>е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1"/>
          <w:w w:val="95"/>
        </w:rPr>
        <w:t>сравн</w:t>
      </w:r>
      <w:r>
        <w:rPr>
          <w:color w:val="231F20"/>
          <w:spacing w:val="5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4"/>
        <w:jc w:val="both"/>
      </w:pPr>
      <w:r>
        <w:rPr>
          <w:color w:val="231F20"/>
          <w:w w:val="95"/>
        </w:rPr>
        <w:t>нию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европейскими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странами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еще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более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ярко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проявляется,</w:t>
      </w:r>
      <w:r>
        <w:rPr>
          <w:color w:val="000000"/>
          <w:w w:val="100"/>
        </w:rPr>
      </w:r>
    </w:p>
    <w:p>
      <w:pPr>
        <w:pStyle w:val="BodyText"/>
        <w:spacing w:line="389" w:lineRule="exact"/>
        <w:ind w:right="1574"/>
        <w:jc w:val="both"/>
      </w:pPr>
      <w:r>
        <w:rPr>
          <w:color w:val="231F20"/>
          <w:w w:val="90"/>
        </w:rPr>
        <w:t>если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сравнивать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эти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расходы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душу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5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s</w:t>
      </w:r>
      <w:r>
        <w:rPr>
          <w:rFonts w:ascii="Georgia" w:hAnsi="Georgia" w:cs="Georgia" w:eastAsia="Georgia"/>
          <w:color w:val="231F20"/>
          <w:w w:val="90"/>
          <w:position w:val="-8"/>
          <w:sz w:val="16"/>
          <w:szCs w:val="16"/>
        </w:rPr>
        <w:t>H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before="44"/>
        <w:ind w:left="223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45.387501pt;margin-top:1.789256pt;width:366.993702pt;height:229.6707pt;mso-position-horizontal-relative:page;mso-position-vertical-relative:paragraph;z-index:-12442" coordorigin="908,36" coordsize="7340,4593">
            <v:group style="position:absolute;left:7921;top:3752;width:322;height:2" coordorigin="7921,3752" coordsize="322,2">
              <v:shape style="position:absolute;left:7921;top:3752;width:322;height:2" coordorigin="7921,3752" coordsize="322,0" path="m7921,3752l8243,3752e" filled="f" stroked="t" strokeweight=".483pt" strokecolor="#939598">
                <v:path arrowok="t"/>
              </v:shape>
            </v:group>
            <v:group style="position:absolute;left:1311;top:3752;width:6517;height:2" coordorigin="1311,3752" coordsize="6517,2">
              <v:shape style="position:absolute;left:1311;top:3752;width:6517;height:2" coordorigin="1311,3752" coordsize="6517,0" path="m1311,3752l7827,3752e" filled="f" stroked="t" strokeweight=".483pt" strokecolor="#939598">
                <v:path arrowok="t"/>
              </v:shape>
            </v:group>
            <v:group style="position:absolute;left:1256;top:3752;width:55;height:2" coordorigin="1256,3752" coordsize="55,2">
              <v:shape style="position:absolute;left:1256;top:3752;width:55;height:2" coordorigin="1256,3752" coordsize="55,0" path="m1311,3752l1256,3752e" filled="f" stroked="t" strokeweight=".483pt" strokecolor="#231F20">
                <v:path arrowok="t"/>
              </v:shape>
            </v:group>
            <v:group style="position:absolute;left:1938;top:150;width:6305;height:2" coordorigin="1938,150" coordsize="6305,2">
              <v:shape style="position:absolute;left:1938;top:150;width:6305;height:2" coordorigin="1938,150" coordsize="6305,0" path="m1938,150l8243,150e" filled="f" stroked="t" strokeweight=".483pt" strokecolor="#939598">
                <v:path arrowok="t"/>
              </v:shape>
            </v:group>
            <v:group style="position:absolute;left:1304;top:2959;width:6932;height:2" coordorigin="1304,2959" coordsize="6932,2">
              <v:shape style="position:absolute;left:1304;top:2959;width:6932;height:2" coordorigin="1304,2959" coordsize="6932,0" path="m1304,2959l8236,2959e" filled="f" stroked="t" strokeweight=".483pt" strokecolor="#939598">
                <v:path arrowok="t"/>
              </v:shape>
            </v:group>
            <v:group style="position:absolute;left:1251;top:2959;width:55;height:2" coordorigin="1251,2959" coordsize="55,2">
              <v:shape style="position:absolute;left:1251;top:2959;width:55;height:2" coordorigin="1251,2959" coordsize="55,0" path="m1306,2959l1251,2959e" filled="f" stroked="t" strokeweight=".483pt" strokecolor="#231F20">
                <v:path arrowok="t"/>
              </v:shape>
            </v:group>
            <v:group style="position:absolute;left:1304;top:2145;width:6932;height:2" coordorigin="1304,2145" coordsize="6932,2">
              <v:shape style="position:absolute;left:1304;top:2145;width:6932;height:2" coordorigin="1304,2145" coordsize="6932,0" path="m1304,2145l8236,2145e" filled="f" stroked="t" strokeweight=".483pt" strokecolor="#939598">
                <v:path arrowok="t"/>
              </v:shape>
            </v:group>
            <v:group style="position:absolute;left:1251;top:2145;width:55;height:2" coordorigin="1251,2145" coordsize="55,2">
              <v:shape style="position:absolute;left:1251;top:2145;width:55;height:2" coordorigin="1251,2145" coordsize="55,0" path="m1306,2145l1251,2145e" filled="f" stroked="t" strokeweight=".483pt" strokecolor="#231F20">
                <v:path arrowok="t"/>
              </v:shape>
            </v:group>
            <v:group style="position:absolute;left:1304;top:1346;width:6932;height:2" coordorigin="1304,1346" coordsize="6932,2">
              <v:shape style="position:absolute;left:1304;top:1346;width:6932;height:2" coordorigin="1304,1346" coordsize="6932,0" path="m1304,1346l8236,1346e" filled="f" stroked="t" strokeweight=".483pt" strokecolor="#939598">
                <v:path arrowok="t"/>
              </v:shape>
            </v:group>
            <v:group style="position:absolute;left:1251;top:1346;width:55;height:2" coordorigin="1251,1346" coordsize="55,2">
              <v:shape style="position:absolute;left:1251;top:1346;width:55;height:2" coordorigin="1251,1346" coordsize="55,0" path="m1306,1346l1251,1346e" filled="f" stroked="t" strokeweight=".483pt" strokecolor="#231F20">
                <v:path arrowok="t"/>
              </v:shape>
            </v:group>
            <v:group style="position:absolute;left:1304;top:555;width:6932;height:2" coordorigin="1304,555" coordsize="6932,2">
              <v:shape style="position:absolute;left:1304;top:555;width:6932;height:2" coordorigin="1304,555" coordsize="6932,0" path="m1304,555l8236,555e" filled="f" stroked="t" strokeweight=".483pt" strokecolor="#939598">
                <v:path arrowok="t"/>
              </v:shape>
            </v:group>
            <v:group style="position:absolute;left:1251;top:555;width:55;height:2" coordorigin="1251,555" coordsize="55,2">
              <v:shape style="position:absolute;left:1251;top:555;width:55;height:2" coordorigin="1251,555" coordsize="55,0" path="m1306,555l1251,555e" filled="f" stroked="t" strokeweight=".483pt" strokecolor="#231F20">
                <v:path arrowok="t"/>
              </v:shape>
            </v:group>
            <v:group style="position:absolute;left:1311;top:4551;width:2;height:74" coordorigin="1311,4551" coordsize="2,74">
              <v:shape style="position:absolute;left:1311;top:4551;width:2;height:74" coordorigin="1311,4551" coordsize="0,74" path="m1311,4551l1311,4624e" filled="f" stroked="t" strokeweight=".483pt" strokecolor="#231F20">
                <v:path arrowok="t"/>
              </v:shape>
            </v:group>
            <v:group style="position:absolute;left:1256;top:4555;width:55;height:2" coordorigin="1256,4555" coordsize="55,2">
              <v:shape style="position:absolute;left:1256;top:4555;width:55;height:2" coordorigin="1256,4555" coordsize="55,0" path="m1311,4555l1256,4555e" filled="f" stroked="t" strokeweight=".483pt" strokecolor="#231F20">
                <v:path arrowok="t"/>
              </v:shape>
            </v:group>
            <v:group style="position:absolute;left:1492;top:4551;width:2;height:74" coordorigin="1492,4551" coordsize="2,74">
              <v:shape style="position:absolute;left:1492;top:4551;width:2;height:74" coordorigin="1492,4551" coordsize="0,74" path="m1492,4551l1492,4624e" filled="f" stroked="t" strokeweight=".483pt" strokecolor="#231F20">
                <v:path arrowok="t"/>
              </v:shape>
            </v:group>
            <v:group style="position:absolute;left:1733;top:4551;width:2;height:74" coordorigin="1733,4551" coordsize="2,74">
              <v:shape style="position:absolute;left:1733;top:4551;width:2;height:74" coordorigin="1733,4551" coordsize="0,74" path="m1733,4551l1733,4624e" filled="f" stroked="t" strokeweight=".483pt" strokecolor="#231F20">
                <v:path arrowok="t"/>
              </v:shape>
            </v:group>
            <v:group style="position:absolute;left:1974;top:4551;width:2;height:74" coordorigin="1974,4551" coordsize="2,74">
              <v:shape style="position:absolute;left:1974;top:4551;width:2;height:74" coordorigin="1974,4551" coordsize="0,74" path="m1974,4551l1974,4624e" filled="f" stroked="t" strokeweight=".483pt" strokecolor="#231F20">
                <v:path arrowok="t"/>
              </v:shape>
            </v:group>
            <v:group style="position:absolute;left:2215;top:4551;width:2;height:74" coordorigin="2215,4551" coordsize="2,74">
              <v:shape style="position:absolute;left:2215;top:4551;width:2;height:74" coordorigin="2215,4551" coordsize="0,74" path="m2215,4551l2215,4624e" filled="f" stroked="t" strokeweight=".483pt" strokecolor="#231F20">
                <v:path arrowok="t"/>
              </v:shape>
            </v:group>
            <v:group style="position:absolute;left:2456;top:4551;width:2;height:74" coordorigin="2456,4551" coordsize="2,74">
              <v:shape style="position:absolute;left:2456;top:4551;width:2;height:74" coordorigin="2456,4551" coordsize="0,74" path="m2456,4551l2456,4624e" filled="f" stroked="t" strokeweight=".483pt" strokecolor="#231F20">
                <v:path arrowok="t"/>
              </v:shape>
            </v:group>
            <v:group style="position:absolute;left:2696;top:4551;width:2;height:74" coordorigin="2696,4551" coordsize="2,74">
              <v:shape style="position:absolute;left:2696;top:4551;width:2;height:74" coordorigin="2696,4551" coordsize="0,74" path="m2696,4551l2696,4624e" filled="f" stroked="t" strokeweight=".483pt" strokecolor="#231F20">
                <v:path arrowok="t"/>
              </v:shape>
            </v:group>
            <v:group style="position:absolute;left:2937;top:4551;width:2;height:74" coordorigin="2937,4551" coordsize="2,74">
              <v:shape style="position:absolute;left:2937;top:4551;width:2;height:74" coordorigin="2937,4551" coordsize="0,74" path="m2937,4551l2937,4624e" filled="f" stroked="t" strokeweight=".483pt" strokecolor="#231F20">
                <v:path arrowok="t"/>
              </v:shape>
            </v:group>
            <v:group style="position:absolute;left:3178;top:4551;width:2;height:74" coordorigin="3178,4551" coordsize="2,74">
              <v:shape style="position:absolute;left:3178;top:4551;width:2;height:74" coordorigin="3178,4551" coordsize="0,74" path="m3178,4551l3178,4624e" filled="f" stroked="t" strokeweight=".483pt" strokecolor="#231F20">
                <v:path arrowok="t"/>
              </v:shape>
            </v:group>
            <v:group style="position:absolute;left:3419;top:4551;width:2;height:74" coordorigin="3419,4551" coordsize="2,74">
              <v:shape style="position:absolute;left:3419;top:4551;width:2;height:74" coordorigin="3419,4551" coordsize="0,74" path="m3419,4551l3419,4624e" filled="f" stroked="t" strokeweight=".483pt" strokecolor="#231F20">
                <v:path arrowok="t"/>
              </v:shape>
            </v:group>
            <v:group style="position:absolute;left:3660;top:4551;width:2;height:74" coordorigin="3660,4551" coordsize="2,74">
              <v:shape style="position:absolute;left:3660;top:4551;width:2;height:74" coordorigin="3660,4551" coordsize="0,74" path="m3660,4551l3660,4624e" filled="f" stroked="t" strokeweight=".483pt" strokecolor="#231F20">
                <v:path arrowok="t"/>
              </v:shape>
            </v:group>
            <v:group style="position:absolute;left:3901;top:4551;width:2;height:74" coordorigin="3901,4551" coordsize="2,74">
              <v:shape style="position:absolute;left:3901;top:4551;width:2;height:74" coordorigin="3901,4551" coordsize="0,74" path="m3901,4551l3901,4624e" filled="f" stroked="t" strokeweight=".483pt" strokecolor="#231F20">
                <v:path arrowok="t"/>
              </v:shape>
            </v:group>
            <v:group style="position:absolute;left:4142;top:4551;width:2;height:74" coordorigin="4142,4551" coordsize="2,74">
              <v:shape style="position:absolute;left:4142;top:4551;width:2;height:74" coordorigin="4142,4551" coordsize="0,74" path="m4142,4551l4142,4624e" filled="f" stroked="t" strokeweight=".483pt" strokecolor="#231F20">
                <v:path arrowok="t"/>
              </v:shape>
            </v:group>
            <v:group style="position:absolute;left:4383;top:4551;width:2;height:74" coordorigin="4383,4551" coordsize="2,74">
              <v:shape style="position:absolute;left:4383;top:4551;width:2;height:74" coordorigin="4383,4551" coordsize="0,74" path="m4383,4551l4383,4624e" filled="f" stroked="t" strokeweight=".483pt" strokecolor="#231F20">
                <v:path arrowok="t"/>
              </v:shape>
            </v:group>
            <v:group style="position:absolute;left:4624;top:4551;width:2;height:74" coordorigin="4624,4551" coordsize="2,74">
              <v:shape style="position:absolute;left:4624;top:4551;width:2;height:74" coordorigin="4624,4551" coordsize="0,74" path="m4624,4551l4624,4624e" filled="f" stroked="t" strokeweight=".483pt" strokecolor="#231F20">
                <v:path arrowok="t"/>
              </v:shape>
            </v:group>
            <v:group style="position:absolute;left:4872;top:4551;width:2;height:74" coordorigin="4872,4551" coordsize="2,74">
              <v:shape style="position:absolute;left:4872;top:4551;width:2;height:74" coordorigin="4872,4551" coordsize="0,74" path="m4872,4551l4872,4624e" filled="f" stroked="t" strokeweight=".483pt" strokecolor="#231F20">
                <v:path arrowok="t"/>
              </v:shape>
            </v:group>
            <v:group style="position:absolute;left:5113;top:4551;width:2;height:74" coordorigin="5113,4551" coordsize="2,74">
              <v:shape style="position:absolute;left:5113;top:4551;width:2;height:74" coordorigin="5113,4551" coordsize="0,74" path="m5113,4551l5113,4624e" filled="f" stroked="t" strokeweight=".483pt" strokecolor="#231F20">
                <v:path arrowok="t"/>
              </v:shape>
            </v:group>
            <v:group style="position:absolute;left:5353;top:4551;width:2;height:74" coordorigin="5353,4551" coordsize="2,74">
              <v:shape style="position:absolute;left:5353;top:4551;width:2;height:74" coordorigin="5353,4551" coordsize="0,74" path="m5353,4551l5353,4624e" filled="f" stroked="t" strokeweight=".483pt" strokecolor="#231F20">
                <v:path arrowok="t"/>
              </v:shape>
            </v:group>
            <v:group style="position:absolute;left:5594;top:4551;width:2;height:74" coordorigin="5594,4551" coordsize="2,74">
              <v:shape style="position:absolute;left:5594;top:4551;width:2;height:74" coordorigin="5594,4551" coordsize="0,74" path="m5594,4551l5594,4624e" filled="f" stroked="t" strokeweight=".483pt" strokecolor="#231F20">
                <v:path arrowok="t"/>
              </v:shape>
            </v:group>
            <v:group style="position:absolute;left:5835;top:4551;width:2;height:74" coordorigin="5835,4551" coordsize="2,74">
              <v:shape style="position:absolute;left:5835;top:4551;width:2;height:74" coordorigin="5835,4551" coordsize="0,74" path="m5835,4551l5835,4624e" filled="f" stroked="t" strokeweight=".483pt" strokecolor="#231F20">
                <v:path arrowok="t"/>
              </v:shape>
            </v:group>
            <v:group style="position:absolute;left:6070;top:4551;width:2;height:74" coordorigin="6070,4551" coordsize="2,74">
              <v:shape style="position:absolute;left:6070;top:4551;width:2;height:74" coordorigin="6070,4551" coordsize="0,74" path="m6070,4551l6070,4624e" filled="f" stroked="t" strokeweight=".483pt" strokecolor="#231F20">
                <v:path arrowok="t"/>
              </v:shape>
            </v:group>
            <v:group style="position:absolute;left:6311;top:4551;width:2;height:74" coordorigin="6311,4551" coordsize="2,74">
              <v:shape style="position:absolute;left:6311;top:4551;width:2;height:74" coordorigin="6311,4551" coordsize="0,74" path="m6311,4551l6311,4624e" filled="f" stroked="t" strokeweight=".483pt" strokecolor="#231F20">
                <v:path arrowok="t"/>
              </v:shape>
            </v:group>
            <v:group style="position:absolute;left:6552;top:4551;width:2;height:74" coordorigin="6552,4551" coordsize="2,74">
              <v:shape style="position:absolute;left:6552;top:4551;width:2;height:74" coordorigin="6552,4551" coordsize="0,74" path="m6552,4551l6552,4624e" filled="f" stroked="t" strokeweight=".483pt" strokecolor="#231F20">
                <v:path arrowok="t"/>
              </v:shape>
            </v:group>
            <v:group style="position:absolute;left:6792;top:4551;width:2;height:74" coordorigin="6792,4551" coordsize="2,74">
              <v:shape style="position:absolute;left:6792;top:4551;width:2;height:74" coordorigin="6792,4551" coordsize="0,74" path="m6792,4551l6792,4624e" filled="f" stroked="t" strokeweight=".483pt" strokecolor="#231F20">
                <v:path arrowok="t"/>
              </v:shape>
            </v:group>
            <v:group style="position:absolute;left:7033;top:4551;width:2;height:74" coordorigin="7033,4551" coordsize="2,74">
              <v:shape style="position:absolute;left:7033;top:4551;width:2;height:74" coordorigin="7033,4551" coordsize="0,74" path="m7033,4551l7033,4624e" filled="f" stroked="t" strokeweight=".483pt" strokecolor="#231F20">
                <v:path arrowok="t"/>
              </v:shape>
            </v:group>
            <v:group style="position:absolute;left:7274;top:4551;width:2;height:74" coordorigin="7274,4551" coordsize="2,74">
              <v:shape style="position:absolute;left:7274;top:4551;width:2;height:74" coordorigin="7274,4551" coordsize="0,74" path="m7274,4551l7274,4624e" filled="f" stroked="t" strokeweight=".483pt" strokecolor="#231F20">
                <v:path arrowok="t"/>
              </v:shape>
            </v:group>
            <v:group style="position:absolute;left:7515;top:4551;width:2;height:74" coordorigin="7515,4551" coordsize="2,74">
              <v:shape style="position:absolute;left:7515;top:4551;width:2;height:74" coordorigin="7515,4551" coordsize="0,74" path="m7515,4551l7515,4624e" filled="f" stroked="t" strokeweight=".483pt" strokecolor="#231F20">
                <v:path arrowok="t"/>
              </v:shape>
            </v:group>
            <v:group style="position:absolute;left:7756;top:4551;width:2;height:74" coordorigin="7756,4551" coordsize="2,74">
              <v:shape style="position:absolute;left:7756;top:4551;width:2;height:74" coordorigin="7756,4551" coordsize="0,74" path="m7756,4551l7756,4624e" filled="f" stroked="t" strokeweight=".483pt" strokecolor="#231F20">
                <v:path arrowok="t"/>
              </v:shape>
            </v:group>
            <v:group style="position:absolute;left:7997;top:4551;width:2;height:74" coordorigin="7997,4551" coordsize="2,74">
              <v:shape style="position:absolute;left:7997;top:4551;width:2;height:74" coordorigin="7997,4551" coordsize="0,74" path="m7997,4551l7997,4624e" filled="f" stroked="t" strokeweight=".483pt" strokecolor="#231F20">
                <v:path arrowok="t"/>
              </v:shape>
            </v:group>
            <v:group style="position:absolute;left:8238;top:4551;width:2;height:74" coordorigin="8238,4551" coordsize="2,74">
              <v:shape style="position:absolute;left:8238;top:4551;width:2;height:74" coordorigin="8238,4551" coordsize="0,74" path="m8238,4551l8238,4624e" filled="f" stroked="t" strokeweight=".483pt" strokecolor="#231F20">
                <v:path arrowok="t"/>
              </v:shape>
            </v:group>
            <v:group style="position:absolute;left:1311;top:150;width:6932;height:4405" coordorigin="1311,150" coordsize="6932,4405">
              <v:shape style="position:absolute;left:1311;top:150;width:6932;height:4405" coordorigin="1311,150" coordsize="6932,4405" path="m1311,150l1311,4555,8243,4555e" filled="f" stroked="t" strokeweight=".483pt" strokecolor="#231F20">
                <v:path arrowok="t"/>
              </v:shape>
            </v:group>
            <v:group style="position:absolute;left:1365;top:3400;width:133;height:133" coordorigin="1365,3400" coordsize="133,133">
              <v:shape style="position:absolute;left:1365;top:3400;width:133;height:133" coordorigin="1365,3400" coordsize="133,133" path="m1431,3400l1365,3467,1431,3533,1498,3467,1431,3400xe" filled="t" fillcolor="#2B3890" stroked="f">
                <v:path arrowok="t"/>
                <v:fill type="solid"/>
              </v:shape>
            </v:group>
            <v:group style="position:absolute;left:1599;top:3332;width:133;height:133" coordorigin="1599,3332" coordsize="133,133">
              <v:shape style="position:absolute;left:1599;top:3332;width:133;height:133" coordorigin="1599,3332" coordsize="133,133" path="m1665,3332l1599,3398,1665,3464,1732,3398,1665,3332xe" filled="t" fillcolor="#2B3890" stroked="f">
                <v:path arrowok="t"/>
                <v:fill type="solid"/>
              </v:shape>
            </v:group>
            <v:group style="position:absolute;left:1832;top:3327;width:133;height:133" coordorigin="1832,3327" coordsize="133,133">
              <v:shape style="position:absolute;left:1832;top:3327;width:133;height:133" coordorigin="1832,3327" coordsize="133,133" path="m1899,3327l1832,3394,1899,3460,1965,3394,1899,3327xe" filled="t" fillcolor="#2B3890" stroked="f">
                <v:path arrowok="t"/>
                <v:fill type="solid"/>
              </v:shape>
            </v:group>
            <v:group style="position:absolute;left:2080;top:3264;width:133;height:133" coordorigin="2080,3264" coordsize="133,133">
              <v:shape style="position:absolute;left:2080;top:3264;width:133;height:133" coordorigin="2080,3264" coordsize="133,133" path="m2147,3264l2080,3330,2147,3397,2213,3330,2147,3264xe" filled="t" fillcolor="#2B3890" stroked="f">
                <v:path arrowok="t"/>
                <v:fill type="solid"/>
              </v:shape>
            </v:group>
            <v:group style="position:absolute;left:2323;top:3210;width:133;height:133" coordorigin="2323,3210" coordsize="133,133">
              <v:shape style="position:absolute;left:2323;top:3210;width:133;height:133" coordorigin="2323,3210" coordsize="133,133" path="m2389,3210l2323,3277,2389,3343,2456,3277,2389,3210xe" filled="t" fillcolor="#2B3890" stroked="f">
                <v:path arrowok="t"/>
                <v:fill type="solid"/>
              </v:shape>
            </v:group>
            <v:group style="position:absolute;left:2562;top:3060;width:133;height:133" coordorigin="2562,3060" coordsize="133,133">
              <v:shape style="position:absolute;left:2562;top:3060;width:133;height:133" coordorigin="2562,3060" coordsize="133,133" path="m2628,3060l2562,3126,2628,3192,2694,3126,2628,3060xe" filled="t" fillcolor="#2B3890" stroked="f">
                <v:path arrowok="t"/>
                <v:fill type="solid"/>
              </v:shape>
            </v:group>
            <v:group style="position:absolute;left:2791;top:2977;width:133;height:133" coordorigin="2791,2977" coordsize="133,133">
              <v:shape style="position:absolute;left:2791;top:2977;width:133;height:133" coordorigin="2791,2977" coordsize="133,133" path="m2857,2977l2791,3044,2857,3110,2924,3044,2857,2977xe" filled="t" fillcolor="#2B3890" stroked="f">
                <v:path arrowok="t"/>
                <v:fill type="solid"/>
              </v:shape>
            </v:group>
            <v:group style="position:absolute;left:3030;top:2837;width:133;height:133" coordorigin="3030,2837" coordsize="133,133">
              <v:shape style="position:absolute;left:3030;top:2837;width:133;height:133" coordorigin="3030,2837" coordsize="133,133" path="m3096,2837l3030,2904,3096,2970,3163,2904,3096,2837xe" filled="t" fillcolor="#2B3890" stroked="f">
                <v:path arrowok="t"/>
                <v:fill type="solid"/>
              </v:shape>
            </v:group>
            <v:group style="position:absolute;left:3267;top:2812;width:133;height:133" coordorigin="3267,2812" coordsize="133,133">
              <v:shape style="position:absolute;left:3267;top:2812;width:133;height:133" coordorigin="3267,2812" coordsize="133,133" path="m3333,2812l3267,2879,3333,2945,3399,2879,3333,2812xe" filled="t" fillcolor="#2B3890" stroked="f">
                <v:path arrowok="t"/>
                <v:fill type="solid"/>
              </v:shape>
            </v:group>
            <v:group style="position:absolute;left:3508;top:2763;width:133;height:133" coordorigin="3508,2763" coordsize="133,133">
              <v:shape style="position:absolute;left:3508;top:2763;width:133;height:133" coordorigin="3508,2763" coordsize="133,133" path="m3574,2763l3508,2830,3574,2896,3641,2830,3574,2763xe" filled="t" fillcolor="#2B3890" stroked="f">
                <v:path arrowok="t"/>
                <v:fill type="solid"/>
              </v:shape>
            </v:group>
            <v:group style="position:absolute;left:3754;top:2708;width:133;height:133" coordorigin="3754,2708" coordsize="133,133">
              <v:shape style="position:absolute;left:3754;top:2708;width:133;height:133" coordorigin="3754,2708" coordsize="133,133" path="m3820,2708l3754,2774,3820,2841,3887,2774,3820,2708xe" filled="t" fillcolor="#2B3890" stroked="f">
                <v:path arrowok="t"/>
                <v:fill type="solid"/>
              </v:shape>
            </v:group>
            <v:group style="position:absolute;left:3992;top:2619;width:133;height:133" coordorigin="3992,2619" coordsize="133,133">
              <v:shape style="position:absolute;left:3992;top:2619;width:133;height:133" coordorigin="3992,2619" coordsize="133,133" path="m4058,2619l3992,2685,4058,2752,4124,2685,4058,2619xe" filled="t" fillcolor="#2B3890" stroked="f">
                <v:path arrowok="t"/>
                <v:fill type="solid"/>
              </v:shape>
            </v:group>
            <v:group style="position:absolute;left:4237;top:2523;width:133;height:133" coordorigin="4237,2523" coordsize="133,133">
              <v:shape style="position:absolute;left:4237;top:2523;width:133;height:133" coordorigin="4237,2523" coordsize="133,133" path="m4304,2523l4237,2589,4304,2656,4370,2589,4304,2523xe" filled="t" fillcolor="#2B3890" stroked="f">
                <v:path arrowok="t"/>
                <v:fill type="solid"/>
              </v:shape>
            </v:group>
            <v:group style="position:absolute;left:4468;top:2407;width:133;height:133" coordorigin="4468,2407" coordsize="133,133">
              <v:shape style="position:absolute;left:4468;top:2407;width:133;height:133" coordorigin="4468,2407" coordsize="133,133" path="m4534,2407l4468,2474,4534,2540,4600,2474,4534,2407xe" filled="t" fillcolor="#2B3890" stroked="f">
                <v:path arrowok="t"/>
                <v:fill type="solid"/>
              </v:shape>
            </v:group>
            <v:group style="position:absolute;left:4704;top:2262;width:133;height:133" coordorigin="4704,2262" coordsize="133,133">
              <v:shape style="position:absolute;left:4704;top:2262;width:133;height:133" coordorigin="4704,2262" coordsize="133,133" path="m4770,2262l4704,2328,4770,2395,4836,2328,4770,2262xe" filled="t" fillcolor="#2B3890" stroked="f">
                <v:path arrowok="t"/>
                <v:fill type="solid"/>
              </v:shape>
            </v:group>
            <v:group style="position:absolute;left:4949;top:2165;width:133;height:133" coordorigin="4949,2165" coordsize="133,133">
              <v:shape style="position:absolute;left:4949;top:2165;width:133;height:133" coordorigin="4949,2165" coordsize="133,133" path="m5016,2165l4949,2231,5016,2297,5082,2231,5016,2165xe" filled="t" fillcolor="#2B3890" stroked="f">
                <v:path arrowok="t"/>
                <v:fill type="solid"/>
              </v:shape>
            </v:group>
            <v:group style="position:absolute;left:5184;top:2126;width:133;height:133" coordorigin="5184,2126" coordsize="133,133">
              <v:shape style="position:absolute;left:5184;top:2126;width:133;height:133" coordorigin="5184,2126" coordsize="133,133" path="m5250,2126l5184,2192,5250,2259,5317,2192,5250,2126xe" filled="t" fillcolor="#2B3890" stroked="f">
                <v:path arrowok="t"/>
                <v:fill type="solid"/>
              </v:shape>
            </v:group>
            <v:group style="position:absolute;left:5422;top:2060;width:133;height:133" coordorigin="5422,2060" coordsize="133,133">
              <v:shape style="position:absolute;left:5422;top:2060;width:133;height:133" coordorigin="5422,2060" coordsize="133,133" path="m5488,2060l5422,2126,5488,2192,5554,2126,5488,2060xe" filled="t" fillcolor="#2B3890" stroked="f">
                <v:path arrowok="t"/>
                <v:fill type="solid"/>
              </v:shape>
            </v:group>
            <v:group style="position:absolute;left:5658;top:1993;width:133;height:133" coordorigin="5658,1993" coordsize="133,133">
              <v:shape style="position:absolute;left:5658;top:1993;width:133;height:133" coordorigin="5658,1993" coordsize="133,133" path="m5724,1993l5658,2060,5724,2126,5791,2060,5724,1993xe" filled="t" fillcolor="#2B3890" stroked="f">
                <v:path arrowok="t"/>
                <v:fill type="solid"/>
              </v:shape>
            </v:group>
            <v:group style="position:absolute;left:5905;top:1935;width:133;height:133" coordorigin="5905,1935" coordsize="133,133">
              <v:shape style="position:absolute;left:5905;top:1935;width:133;height:133" coordorigin="5905,1935" coordsize="133,133" path="m5972,1935l5905,2001,5972,2067,6038,2001,5972,1935xe" filled="t" fillcolor="#2B3890" stroked="f">
                <v:path arrowok="t"/>
                <v:fill type="solid"/>
              </v:shape>
            </v:group>
            <v:group style="position:absolute;left:6130;top:1868;width:133;height:133" coordorigin="6130,1868" coordsize="133,133">
              <v:shape style="position:absolute;left:6130;top:1868;width:133;height:133" coordorigin="6130,1868" coordsize="133,133" path="m6197,1868l6130,1935,6197,2001,6263,1935,6197,1868xe" filled="t" fillcolor="#2B3890" stroked="f">
                <v:path arrowok="t"/>
                <v:fill type="solid"/>
              </v:shape>
            </v:group>
            <v:group style="position:absolute;left:6381;top:1657;width:133;height:133" coordorigin="6381,1657" coordsize="133,133">
              <v:shape style="position:absolute;left:6381;top:1657;width:133;height:133" coordorigin="6381,1657" coordsize="133,133" path="m6448,1657l6381,1723,6448,1790,6514,1723,6448,1657xe" filled="t" fillcolor="#2B3890" stroked="f">
                <v:path arrowok="t"/>
                <v:fill type="solid"/>
              </v:shape>
            </v:group>
            <v:group style="position:absolute;left:6613;top:1574;width:133;height:133" coordorigin="6613,1574" coordsize="133,133">
              <v:shape style="position:absolute;left:6613;top:1574;width:133;height:133" coordorigin="6613,1574" coordsize="133,133" path="m6679,1574l6613,1640,6679,1707,6746,1640,6679,1574xe" filled="t" fillcolor="#2B3890" stroked="f">
                <v:path arrowok="t"/>
                <v:fill type="solid"/>
              </v:shape>
            </v:group>
            <v:group style="position:absolute;left:6861;top:1441;width:133;height:133" coordorigin="6861,1441" coordsize="133,133">
              <v:shape style="position:absolute;left:6861;top:1441;width:133;height:133" coordorigin="6861,1441" coordsize="133,133" path="m6927,1441l6861,1507,6927,1573,6993,1507,6927,1441xe" filled="t" fillcolor="#2B3890" stroked="f">
                <v:path arrowok="t"/>
                <v:fill type="solid"/>
              </v:shape>
            </v:group>
            <v:group style="position:absolute;left:7091;top:1196;width:133;height:133" coordorigin="7091,1196" coordsize="133,133">
              <v:shape style="position:absolute;left:7091;top:1196;width:133;height:133" coordorigin="7091,1196" coordsize="133,133" path="m7157,1196l7091,1263,7157,1329,7223,1263,7157,1196xe" filled="t" fillcolor="#2B3890" stroked="f">
                <v:path arrowok="t"/>
                <v:fill type="solid"/>
              </v:shape>
            </v:group>
            <v:group style="position:absolute;left:7327;top:896;width:133;height:133" coordorigin="7327,896" coordsize="133,133">
              <v:shape style="position:absolute;left:7327;top:896;width:133;height:133" coordorigin="7327,896" coordsize="133,133" path="m7394,896l7327,962,7394,1029,7460,962,7394,896xe" filled="t" fillcolor="#2B3890" stroked="f">
                <v:path arrowok="t"/>
                <v:fill type="solid"/>
              </v:shape>
            </v:group>
            <v:group style="position:absolute;left:7576;top:523;width:133;height:133" coordorigin="7576,523" coordsize="133,133">
              <v:shape style="position:absolute;left:7576;top:523;width:133;height:133" coordorigin="7576,523" coordsize="133,133" path="m7642,523l7576,589,7642,655,7709,589,7642,523xe" filled="t" fillcolor="#2B3890" stroked="f">
                <v:path arrowok="t"/>
                <v:fill type="solid"/>
              </v:shape>
            </v:group>
            <v:group style="position:absolute;left:7808;top:302;width:133;height:133" coordorigin="7808,302" coordsize="133,133">
              <v:shape style="position:absolute;left:7808;top:302;width:133;height:133" coordorigin="7808,302" coordsize="133,133" path="m7874,302l7808,368,7874,435,7941,368,7874,302xe" filled="t" fillcolor="#2B3890" stroked="f">
                <v:path arrowok="t"/>
                <v:fill type="solid"/>
              </v:shape>
            </v:group>
            <v:group style="position:absolute;left:1384;top:4144;width:94;height:94" coordorigin="1384,4144" coordsize="94,94">
              <v:shape style="position:absolute;left:1384;top:4144;width:94;height:94" coordorigin="1384,4144" coordsize="94,94" path="m1384,4144l1478,4144,1478,4238,1384,4238,1384,4144xe" filled="t" fillcolor="#6D6E71" stroked="f">
                <v:path arrowok="t"/>
                <v:fill type="solid"/>
              </v:shape>
            </v:group>
            <v:group style="position:absolute;left:1618;top:4125;width:94;height:94" coordorigin="1618,4125" coordsize="94,94">
              <v:shape style="position:absolute;left:1618;top:4125;width:94;height:94" coordorigin="1618,4125" coordsize="94,94" path="m1618,4125l1711,4125,1711,4219,1618,4219,1618,4125xe" filled="t" fillcolor="#6D6E71" stroked="f">
                <v:path arrowok="t"/>
                <v:fill type="solid"/>
              </v:shape>
            </v:group>
            <v:group style="position:absolute;left:1855;top:4125;width:94;height:94" coordorigin="1855,4125" coordsize="94,94">
              <v:shape style="position:absolute;left:1855;top:4125;width:94;height:94" coordorigin="1855,4125" coordsize="94,94" path="m1855,4125l1949,4125,1949,4219,1855,4219,1855,4125xe" filled="t" fillcolor="#6D6E71" stroked="f">
                <v:path arrowok="t"/>
                <v:fill type="solid"/>
              </v:shape>
            </v:group>
            <v:group style="position:absolute;left:2098;top:4125;width:94;height:94" coordorigin="2098,4125" coordsize="94,94">
              <v:shape style="position:absolute;left:2098;top:4125;width:94;height:94" coordorigin="2098,4125" coordsize="94,94" path="m2098,4125l2192,4125,2192,4219,2098,4219,2098,4125xe" filled="t" fillcolor="#6D6E71" stroked="f">
                <v:path arrowok="t"/>
                <v:fill type="solid"/>
              </v:shape>
            </v:group>
            <v:group style="position:absolute;left:2332;top:4089;width:94;height:94" coordorigin="2332,4089" coordsize="94,94">
              <v:shape style="position:absolute;left:2332;top:4089;width:94;height:94" coordorigin="2332,4089" coordsize="94,94" path="m2332,4089l2426,4089,2426,4182,2332,4182,2332,4089xe" filled="t" fillcolor="#6D6E71" stroked="f">
                <v:path arrowok="t"/>
                <v:fill type="solid"/>
              </v:shape>
            </v:group>
            <v:group style="position:absolute;left:2581;top:4069;width:94;height:94" coordorigin="2581,4069" coordsize="94,94">
              <v:shape style="position:absolute;left:2581;top:4069;width:94;height:94" coordorigin="2581,4069" coordsize="94,94" path="m2581,4069l2675,4069,2675,4163,2581,4163,2581,4069xe" filled="t" fillcolor="#6D6E71" stroked="f">
                <v:path arrowok="t"/>
                <v:fill type="solid"/>
              </v:shape>
            </v:group>
            <v:group style="position:absolute;left:2810;top:4014;width:94;height:94" coordorigin="2810,4014" coordsize="94,94">
              <v:shape style="position:absolute;left:2810;top:4014;width:94;height:94" coordorigin="2810,4014" coordsize="94,94" path="m2810,4014l2904,4014,2904,4107,2810,4107,2810,4014xe" filled="t" fillcolor="#6D6E71" stroked="f">
                <v:path arrowok="t"/>
                <v:fill type="solid"/>
              </v:shape>
            </v:group>
            <v:group style="position:absolute;left:3049;top:3950;width:94;height:94" coordorigin="3049,3950" coordsize="94,94">
              <v:shape style="position:absolute;left:3049;top:3950;width:94;height:94" coordorigin="3049,3950" coordsize="94,94" path="m3049,3950l3143,3950,3143,4044,3049,4044,3049,3950xe" filled="t" fillcolor="#6D6E71" stroked="f">
                <v:path arrowok="t"/>
                <v:fill type="solid"/>
              </v:shape>
            </v:group>
            <v:group style="position:absolute;left:3295;top:3918;width:94;height:94" coordorigin="3295,3918" coordsize="94,94">
              <v:shape style="position:absolute;left:3295;top:3918;width:94;height:94" coordorigin="3295,3918" coordsize="94,94" path="m3295,3918l3389,3918,3389,4012,3295,4012,3295,3918xe" filled="t" fillcolor="#6D6E71" stroked="f">
                <v:path arrowok="t"/>
                <v:fill type="solid"/>
              </v:shape>
            </v:group>
            <v:group style="position:absolute;left:3536;top:3899;width:94;height:94" coordorigin="3536,3899" coordsize="94,94">
              <v:shape style="position:absolute;left:3536;top:3899;width:94;height:94" coordorigin="3536,3899" coordsize="94,94" path="m3536,3899l3630,3899,3630,3993,3536,3993,3536,3899xe" filled="t" fillcolor="#6D6E71" stroked="f">
                <v:path arrowok="t"/>
                <v:fill type="solid"/>
              </v:shape>
            </v:group>
            <v:group style="position:absolute;left:3763;top:3871;width:94;height:94" coordorigin="3763,3871" coordsize="94,94">
              <v:shape style="position:absolute;left:3763;top:3871;width:94;height:94" coordorigin="3763,3871" coordsize="94,94" path="m3763,3871l3857,3871,3857,3965,3763,3965,3763,3871xe" filled="t" fillcolor="#6D6E71" stroked="f">
                <v:path arrowok="t"/>
                <v:fill type="solid"/>
              </v:shape>
            </v:group>
            <v:group style="position:absolute;left:4014;top:3824;width:94;height:94" coordorigin="4014,3824" coordsize="94,94">
              <v:shape style="position:absolute;left:4014;top:3824;width:94;height:94" coordorigin="4014,3824" coordsize="94,94" path="m4014,3824l4107,3824,4107,3918,4014,3918,4014,3824xe" filled="t" fillcolor="#6D6E71" stroked="f">
                <v:path arrowok="t"/>
                <v:fill type="solid"/>
              </v:shape>
            </v:group>
            <v:group style="position:absolute;left:4258;top:3777;width:94;height:94" coordorigin="4258,3777" coordsize="94,94">
              <v:shape style="position:absolute;left:4258;top:3777;width:94;height:94" coordorigin="4258,3777" coordsize="94,94" path="m4258,3777l4352,3777,4352,3871,4258,3871,4258,3777xe" filled="t" fillcolor="#6D6E71" stroked="f">
                <v:path arrowok="t"/>
                <v:fill type="solid"/>
              </v:shape>
            </v:group>
            <v:group style="position:absolute;left:4496;top:3667;width:94;height:94" coordorigin="4496,3667" coordsize="94,94">
              <v:shape style="position:absolute;left:4496;top:3667;width:94;height:94" coordorigin="4496,3667" coordsize="94,94" path="m4496,3667l4590,3667,4590,3761,4496,3761,4496,3667xe" filled="t" fillcolor="#6D6E71" stroked="f">
                <v:path arrowok="t"/>
                <v:fill type="solid"/>
              </v:shape>
            </v:group>
            <v:group style="position:absolute;left:4730;top:3621;width:94;height:94" coordorigin="4730,3621" coordsize="94,94">
              <v:shape style="position:absolute;left:4730;top:3621;width:94;height:94" coordorigin="4730,3621" coordsize="94,94" path="m4730,3621l4824,3621,4824,3714,4730,3714,4730,3621xe" filled="t" fillcolor="#6D6E71" stroked="f">
                <v:path arrowok="t"/>
                <v:fill type="solid"/>
              </v:shape>
            </v:group>
            <v:group style="position:absolute;left:4953;top:3550;width:94;height:94" coordorigin="4953,3550" coordsize="94,94">
              <v:shape style="position:absolute;left:4953;top:3550;width:94;height:94" coordorigin="4953,3550" coordsize="94,94" path="m4953,3550l5047,3550,5047,3644,4953,3644,4953,3550xe" filled="t" fillcolor="#6D6E71" stroked="f">
                <v:path arrowok="t"/>
                <v:fill type="solid"/>
              </v:shape>
            </v:group>
            <v:group style="position:absolute;left:5204;top:3511;width:94;height:94" coordorigin="5204,3511" coordsize="94,94">
              <v:shape style="position:absolute;left:5204;top:3511;width:94;height:94" coordorigin="5204,3511" coordsize="94,94" path="m5204,3511l5298,3511,5298,3605,5204,3605,5204,3511xe" filled="t" fillcolor="#6D6E71" stroked="f">
                <v:path arrowok="t"/>
                <v:fill type="solid"/>
              </v:shape>
            </v:group>
            <v:group style="position:absolute;left:5448;top:3483;width:94;height:94" coordorigin="5448,3483" coordsize="94,94">
              <v:shape style="position:absolute;left:5448;top:3483;width:94;height:94" coordorigin="5448,3483" coordsize="94,94" path="m5448,3483l5542,3483,5542,3577,5448,3577,5448,3483xe" filled="t" fillcolor="#6D6E71" stroked="f">
                <v:path arrowok="t"/>
                <v:fill type="solid"/>
              </v:shape>
            </v:group>
            <v:group style="position:absolute;left:5677;top:3428;width:94;height:94" coordorigin="5677,3428" coordsize="94,94">
              <v:shape style="position:absolute;left:5677;top:3428;width:94;height:94" coordorigin="5677,3428" coordsize="94,94" path="m5677,3428l5770,3428,5770,3522,5677,3522,5677,3428xe" filled="t" fillcolor="#6D6E71" stroked="f">
                <v:path arrowok="t"/>
                <v:fill type="solid"/>
              </v:shape>
            </v:group>
            <v:group style="position:absolute;left:5925;top:3391;width:94;height:94" coordorigin="5925,3391" coordsize="94,94">
              <v:shape style="position:absolute;left:5925;top:3391;width:94;height:94" coordorigin="5925,3391" coordsize="94,94" path="m5925,3391l6019,3391,6019,3484,5925,3484,5925,3391xe" filled="t" fillcolor="#6D6E71" stroked="f">
                <v:path arrowok="t"/>
                <v:fill type="solid"/>
              </v:shape>
            </v:group>
            <v:group style="position:absolute;left:6165;top:3344;width:94;height:94" coordorigin="6165,3344" coordsize="94,94">
              <v:shape style="position:absolute;left:6165;top:3344;width:94;height:94" coordorigin="6165,3344" coordsize="94,94" path="m6165,3344l6259,3344,6259,3438,6165,3438,6165,3344xe" filled="t" fillcolor="#6D6E71" stroked="f">
                <v:path arrowok="t"/>
                <v:fill type="solid"/>
              </v:shape>
            </v:group>
            <v:group style="position:absolute;left:6402;top:3264;width:94;height:94" coordorigin="6402,3264" coordsize="94,94">
              <v:shape style="position:absolute;left:6402;top:3264;width:94;height:94" coordorigin="6402,3264" coordsize="94,94" path="m6402,3264l6495,3264,6495,3358,6402,3358,6402,3264xe" filled="t" fillcolor="#6D6E71" stroked="f">
                <v:path arrowok="t"/>
                <v:fill type="solid"/>
              </v:shape>
            </v:group>
            <v:group style="position:absolute;left:6628;top:3211;width:94;height:94" coordorigin="6628,3211" coordsize="94,94">
              <v:shape style="position:absolute;left:6628;top:3211;width:94;height:94" coordorigin="6628,3211" coordsize="94,94" path="m6628,3211l6722,3211,6722,3305,6628,3305,6628,3211xe" filled="t" fillcolor="#6D6E71" stroked="f">
                <v:path arrowok="t"/>
                <v:fill type="solid"/>
              </v:shape>
            </v:group>
            <v:group style="position:absolute;left:6870;top:3138;width:94;height:94" coordorigin="6870,3138" coordsize="94,94">
              <v:shape style="position:absolute;left:6870;top:3138;width:94;height:94" coordorigin="6870,3138" coordsize="94,94" path="m6870,3138l6963,3138,6963,3232,6870,3232,6870,3138xe" filled="t" fillcolor="#6D6E71" stroked="f">
                <v:path arrowok="t"/>
                <v:fill type="solid"/>
              </v:shape>
            </v:group>
            <v:group style="position:absolute;left:7114;top:2978;width:94;height:94" coordorigin="7114,2978" coordsize="94,94">
              <v:shape style="position:absolute;left:7114;top:2978;width:94;height:94" coordorigin="7114,2978" coordsize="94,94" path="m7114,2978l7208,2978,7208,3072,7114,3072,7114,2978xe" filled="t" fillcolor="#6D6E71" stroked="f">
                <v:path arrowok="t"/>
                <v:fill type="solid"/>
              </v:shape>
            </v:group>
            <v:group style="position:absolute;left:7347;top:2809;width:94;height:94" coordorigin="7347,2809" coordsize="94,94">
              <v:shape style="position:absolute;left:7347;top:2809;width:94;height:94" coordorigin="7347,2809" coordsize="94,94" path="m7347,2809l7441,2809,7441,2903,7347,2903,7347,2809xe" filled="t" fillcolor="#6D6E71" stroked="f">
                <v:path arrowok="t"/>
                <v:fill type="solid"/>
              </v:shape>
            </v:group>
            <v:group style="position:absolute;left:7604;top:2569;width:94;height:94" coordorigin="7604,2569" coordsize="94,94">
              <v:shape style="position:absolute;left:7604;top:2569;width:94;height:94" coordorigin="7604,2569" coordsize="94,94" path="m7604,2569l7698,2569,7698,2663,7604,2663,7604,2569xe" filled="t" fillcolor="#6D6E71" stroked="f">
                <v:path arrowok="t"/>
                <v:fill type="solid"/>
              </v:shape>
            </v:group>
            <v:group style="position:absolute;left:7827;top:2416;width:94;height:94" coordorigin="7827,2416" coordsize="94,94">
              <v:shape style="position:absolute;left:7827;top:2416;width:94;height:94" coordorigin="7827,2416" coordsize="94,94" path="m7827,2416l7921,2416,7921,2510,7827,2510,7827,2416xe" filled="t" fillcolor="#6D6E71" stroked="f">
                <v:path arrowok="t"/>
                <v:fill type="solid"/>
              </v:shape>
            </v:group>
            <v:group style="position:absolute;left:3775;top:4227;width:94;height:94" coordorigin="3775,4227" coordsize="94,94">
              <v:shape style="position:absolute;left:3775;top:4227;width:94;height:94" coordorigin="3775,4227" coordsize="94,94" path="m3775,4227l3869,4227,3869,4321,3775,4321,3775,4227xe" filled="t" fillcolor="#00A650" stroked="f">
                <v:path arrowok="t"/>
                <v:fill type="solid"/>
              </v:shape>
            </v:group>
            <v:group style="position:absolute;left:4014;top:4227;width:94;height:94" coordorigin="4014,4227" coordsize="94,94">
              <v:shape style="position:absolute;left:4014;top:4227;width:94;height:94" coordorigin="4014,4227" coordsize="94,94" path="m4014,4227l4107,4227,4107,4321,4014,4321,4014,4227xe" filled="t" fillcolor="#00A650" stroked="f">
                <v:path arrowok="t"/>
                <v:fill type="solid"/>
              </v:shape>
            </v:group>
            <v:group style="position:absolute;left:4246;top:4255;width:94;height:94" coordorigin="4246,4255" coordsize="94,94">
              <v:shape style="position:absolute;left:4246;top:4255;width:94;height:94" coordorigin="4246,4255" coordsize="94,94" path="m4246,4255l4340,4255,4340,4349,4246,4349,4246,4255xe" filled="t" fillcolor="#00A650" stroked="f">
                <v:path arrowok="t"/>
                <v:fill type="solid"/>
              </v:shape>
            </v:group>
            <v:group style="position:absolute;left:4477;top:4191;width:94;height:94" coordorigin="4477,4191" coordsize="94,94">
              <v:shape style="position:absolute;left:4477;top:4191;width:94;height:94" coordorigin="4477,4191" coordsize="94,94" path="m4477,4191l4571,4191,4571,4285,4477,4285,4477,4191xe" filled="t" fillcolor="#00A650" stroked="f">
                <v:path arrowok="t"/>
                <v:fill type="solid"/>
              </v:shape>
            </v:group>
            <v:group style="position:absolute;left:4723;top:4125;width:94;height:94" coordorigin="4723,4125" coordsize="94,94">
              <v:shape style="position:absolute;left:4723;top:4125;width:94;height:94" coordorigin="4723,4125" coordsize="94,94" path="m4723,4125l4817,4125,4817,4219,4723,4219,4723,4125xe" filled="t" fillcolor="#00A650" stroked="f">
                <v:path arrowok="t"/>
                <v:fill type="solid"/>
              </v:shape>
            </v:group>
            <v:group style="position:absolute;left:4965;top:4217;width:94;height:94" coordorigin="4965,4217" coordsize="94,94">
              <v:shape style="position:absolute;left:4965;top:4217;width:94;height:94" coordorigin="4965,4217" coordsize="94,94" path="m4965,4217l5059,4217,5059,4311,4965,4311,4965,4217xe" filled="t" fillcolor="#00A650" stroked="f">
                <v:path arrowok="t"/>
                <v:fill type="solid"/>
              </v:shape>
            </v:group>
            <v:group style="position:absolute;left:5204;top:4208;width:94;height:94" coordorigin="5204,4208" coordsize="94,94">
              <v:shape style="position:absolute;left:5204;top:4208;width:94;height:94" coordorigin="5204,4208" coordsize="94,94" path="m5204,4208l5298,4208,5298,4302,5204,4302,5204,4208xe" filled="t" fillcolor="#00A650" stroked="f">
                <v:path arrowok="t"/>
                <v:fill type="solid"/>
              </v:shape>
            </v:group>
            <v:group style="position:absolute;left:5448;top:4144;width:94;height:94" coordorigin="5448,4144" coordsize="94,94">
              <v:shape style="position:absolute;left:5448;top:4144;width:94;height:94" coordorigin="5448,4144" coordsize="94,94" path="m5448,4144l5542,4144,5542,4238,5448,4238,5448,4144xe" filled="t" fillcolor="#00A650" stroked="f">
                <v:path arrowok="t"/>
                <v:fill type="solid"/>
              </v:shape>
            </v:group>
            <v:group style="position:absolute;left:5677;top:4151;width:94;height:94" coordorigin="5677,4151" coordsize="94,94">
              <v:shape style="position:absolute;left:5677;top:4151;width:94;height:94" coordorigin="5677,4151" coordsize="94,94" path="m5677,4151l5770,4151,5770,4245,5677,4245,5677,4151xe" filled="t" fillcolor="#00A650" stroked="f">
                <v:path arrowok="t"/>
                <v:fill type="solid"/>
              </v:shape>
            </v:group>
            <v:group style="position:absolute;left:5900;top:4097;width:94;height:94" coordorigin="5900,4097" coordsize="94,94">
              <v:shape style="position:absolute;left:5900;top:4097;width:94;height:94" coordorigin="5900,4097" coordsize="94,94" path="m5900,4097l5993,4097,5993,4191,5900,4191,5900,4097xe" filled="t" fillcolor="#00A650" stroked="f">
                <v:path arrowok="t"/>
                <v:fill type="solid"/>
              </v:shape>
            </v:group>
            <v:group style="position:absolute;left:6158;top:4144;width:94;height:94" coordorigin="6158,4144" coordsize="94,94">
              <v:shape style="position:absolute;left:6158;top:4144;width:94;height:94" coordorigin="6158,4144" coordsize="94,94" path="m6158,4144l6252,4144,6252,4238,6158,4238,6158,4144xe" filled="t" fillcolor="#00A650" stroked="f">
                <v:path arrowok="t"/>
                <v:fill type="solid"/>
              </v:shape>
            </v:group>
            <v:group style="position:absolute;left:6394;top:4125;width:94;height:94" coordorigin="6394,4125" coordsize="94,94">
              <v:shape style="position:absolute;left:6394;top:4125;width:94;height:94" coordorigin="6394,4125" coordsize="94,94" path="m6394,4125l6488,4125,6488,4219,6394,4219,6394,4125xe" filled="t" fillcolor="#00A650" stroked="f">
                <v:path arrowok="t"/>
                <v:fill type="solid"/>
              </v:shape>
            </v:group>
            <v:group style="position:absolute;left:6637;top:4125;width:94;height:94" coordorigin="6637,4125" coordsize="94,94">
              <v:shape style="position:absolute;left:6637;top:4125;width:94;height:94" coordorigin="6637,4125" coordsize="94,94" path="m6637,4125l6731,4125,6731,4219,6637,4219,6637,4125xe" filled="t" fillcolor="#00A650" stroked="f">
                <v:path arrowok="t"/>
                <v:fill type="solid"/>
              </v:shape>
            </v:group>
            <v:group style="position:absolute;left:6870;top:4151;width:94;height:94" coordorigin="6870,4151" coordsize="94,94">
              <v:shape style="position:absolute;left:6870;top:4151;width:94;height:94" coordorigin="6870,4151" coordsize="94,94" path="m6870,4151l6963,4151,6963,4245,6870,4245,6870,4151xe" filled="t" fillcolor="#00A650" stroked="f">
                <v:path arrowok="t"/>
                <v:fill type="solid"/>
              </v:shape>
            </v:group>
            <v:group style="position:absolute;left:7114;top:4144;width:94;height:94" coordorigin="7114,4144" coordsize="94,94">
              <v:shape style="position:absolute;left:7114;top:4144;width:94;height:94" coordorigin="7114,4144" coordsize="94,94" path="m7114,4144l7208,4144,7208,4238,7114,4238,7114,4144xe" filled="t" fillcolor="#00A650" stroked="f">
                <v:path arrowok="t"/>
                <v:fill type="solid"/>
              </v:shape>
            </v:group>
            <v:group style="position:absolute;left:7356;top:3980;width:94;height:94" coordorigin="7356,3980" coordsize="94,94">
              <v:shape style="position:absolute;left:7356;top:3980;width:94;height:94" coordorigin="7356,3980" coordsize="94,94" path="m7356,3980l7450,3980,7450,4073,7356,4073,7356,3980xe" filled="t" fillcolor="#00A650" stroked="f">
                <v:path arrowok="t"/>
                <v:fill type="solid"/>
              </v:shape>
            </v:group>
            <v:group style="position:absolute;left:7604;top:3933;width:94;height:94" coordorigin="7604,3933" coordsize="94,94">
              <v:shape style="position:absolute;left:7604;top:3933;width:94;height:94" coordorigin="7604,3933" coordsize="94,94" path="m7604,3933l7698,3933,7698,4027,7604,4027,7604,3933xe" filled="t" fillcolor="#00A650" stroked="f">
                <v:path arrowok="t"/>
                <v:fill type="solid"/>
              </v:shape>
            </v:group>
            <v:group style="position:absolute;left:7827;top:3699;width:94;height:94" coordorigin="7827,3699" coordsize="94,94">
              <v:shape style="position:absolute;left:7827;top:3699;width:94;height:94" coordorigin="7827,3699" coordsize="94,94" path="m7827,3699l7921,3699,7921,3793,7827,3793,7827,3699xe" filled="t" fillcolor="#00A650" stroked="f">
                <v:path arrowok="t"/>
                <v:fill type="solid"/>
              </v:shape>
            </v:group>
            <v:group style="position:absolute;left:3528;top:4274;width:94;height:94" coordorigin="3528,4274" coordsize="94,94">
              <v:shape style="position:absolute;left:3528;top:4274;width:94;height:94" coordorigin="3528,4274" coordsize="94,94" path="m3528,4274l3622,4274,3622,4368,3528,4368,3528,4274xe" filled="t" fillcolor="#00A650" stroked="f">
                <v:path arrowok="t"/>
                <v:fill type="solid"/>
              </v:shape>
            </v:group>
            <v:group style="position:absolute;left:3295;top:4331;width:94;height:94" coordorigin="3295,4331" coordsize="94,94">
              <v:shape style="position:absolute;left:3295;top:4331;width:94;height:94" coordorigin="3295,4331" coordsize="94,94" path="m3295,4331l3389,4331,3389,4425,3295,4425,3295,4331xe" filled="t" fillcolor="#00A650" stroked="f">
                <v:path arrowok="t"/>
                <v:fill type="solid"/>
              </v:shape>
            </v:group>
            <v:group style="position:absolute;left:3064;top:4356;width:94;height:94" coordorigin="3064,4356" coordsize="94,94">
              <v:shape style="position:absolute;left:3064;top:4356;width:94;height:94" coordorigin="3064,4356" coordsize="94,94" path="m3064,4356l3158,4356,3158,4450,3064,4450,3064,4356xe" filled="t" fillcolor="#00A650" stroked="f">
                <v:path arrowok="t"/>
                <v:fill type="solid"/>
              </v:shape>
            </v:group>
            <v:group style="position:absolute;left:2814;top:4356;width:94;height:94" coordorigin="2814,4356" coordsize="94,94">
              <v:shape style="position:absolute;left:2814;top:4356;width:94;height:94" coordorigin="2814,4356" coordsize="94,94" path="m2814,4356l2908,4356,2908,4450,2814,4450,2814,4356xe" filled="t" fillcolor="#00A650" stroked="f">
                <v:path arrowok="t"/>
                <v:fill type="solid"/>
              </v:shape>
            </v:group>
            <v:group style="position:absolute;left:2572;top:4378;width:94;height:94" coordorigin="2572,4378" coordsize="94,94">
              <v:shape style="position:absolute;left:2572;top:4378;width:94;height:94" coordorigin="2572,4378" coordsize="94,94" path="m2572,4378l2666,4378,2666,4472,2572,4472,2572,4378xe" filled="t" fillcolor="#00A650" stroked="f">
                <v:path arrowok="t"/>
                <v:fill type="solid"/>
              </v:shape>
            </v:group>
            <v:group style="position:absolute;left:1378;top:4323;width:109;height:106" coordorigin="1378,4323" coordsize="109,106">
              <v:shape style="position:absolute;left:1378;top:4323;width:109;height:106" coordorigin="1378,4323" coordsize="109,106" path="m1420,4323l1402,4331,1389,4345,1380,4366,1378,4393,1387,4409,1402,4421,1424,4429,1452,4430,1470,4418,1482,4400,1487,4378,1486,4369,1480,4351,1466,4336,1446,4326,1420,4323xe" filled="t" fillcolor="#ED1C24" stroked="f">
                <v:path arrowok="t"/>
                <v:fill type="solid"/>
              </v:shape>
            </v:group>
            <v:group style="position:absolute;left:2091;top:4313;width:109;height:106" coordorigin="2091,4313" coordsize="109,106">
              <v:shape style="position:absolute;left:2091;top:4313;width:109;height:106" coordorigin="2091,4313" coordsize="109,106" path="m2133,4313l2116,4321,2102,4335,2094,4356,2091,4383,2100,4399,2115,4411,2137,4418,2166,4419,2184,4408,2196,4390,2201,4368,2200,4359,2193,4341,2179,4326,2159,4316,2133,4313xe" filled="t" fillcolor="#ED1C24" stroked="f">
                <v:path arrowok="t"/>
                <v:fill type="solid"/>
              </v:shape>
            </v:group>
            <v:group style="position:absolute;left:1848;top:4276;width:109;height:106" coordorigin="1848,4276" coordsize="109,106">
              <v:shape style="position:absolute;left:1848;top:4276;width:109;height:106" coordorigin="1848,4276" coordsize="109,106" path="m1890,4276l1873,4284,1859,4298,1850,4319,1848,4346,1857,4362,1872,4374,1894,4382,1922,4383,1941,4371,1953,4353,1957,4331,1957,4322,1950,4304,1936,4289,1916,4279,1890,4276xe" filled="t" fillcolor="#ED1C24" stroked="f">
                <v:path arrowok="t"/>
                <v:fill type="solid"/>
              </v:shape>
            </v:group>
            <v:group style="position:absolute;left:1611;top:4323;width:109;height:106" coordorigin="1611,4323" coordsize="109,106">
              <v:shape style="position:absolute;left:1611;top:4323;width:109;height:106" coordorigin="1611,4323" coordsize="109,106" path="m1653,4323l1635,4331,1622,4345,1613,4366,1611,4393,1620,4409,1635,4421,1657,4429,1685,4430,1703,4418,1716,4400,1720,4378,1720,4369,1713,4351,1699,4336,1679,4326,1653,4323xe" filled="t" fillcolor="#ED1C24" stroked="f">
                <v:path arrowok="t"/>
                <v:fill type="solid"/>
              </v:shape>
            </v:group>
            <v:group style="position:absolute;left:2326;top:4332;width:109;height:106" coordorigin="2326,4332" coordsize="109,106">
              <v:shape style="position:absolute;left:2326;top:4332;width:109;height:106" coordorigin="2326,4332" coordsize="109,106" path="m2367,4332l2350,4340,2336,4354,2328,4375,2326,4402,2334,4418,2349,4430,2371,4437,2400,4438,2418,4427,2430,4409,2435,4387,2434,4378,2427,4360,2413,4345,2393,4335,2367,4332xe" filled="t" fillcolor="#ED1C24" stroked="f">
                <v:path arrowok="t"/>
                <v:fill type="solid"/>
              </v:shape>
            </v:group>
            <v:group style="position:absolute;left:2566;top:4323;width:109;height:106" coordorigin="2566,4323" coordsize="109,106">
              <v:shape style="position:absolute;left:2566;top:4323;width:109;height:106" coordorigin="2566,4323" coordsize="109,106" path="m2608,4323l2590,4331,2576,4345,2568,4366,2566,4393,2574,4409,2590,4421,2611,4429,2640,4430,2658,4418,2670,4400,2675,4378,2674,4369,2667,4351,2654,4336,2634,4326,2608,4323xe" filled="t" fillcolor="#ED1C24" stroked="f">
                <v:path arrowok="t"/>
                <v:fill type="solid"/>
              </v:shape>
            </v:group>
            <v:group style="position:absolute;left:2808;top:4302;width:109;height:106" coordorigin="2808,4302" coordsize="109,106">
              <v:shape style="position:absolute;left:2808;top:4302;width:109;height:106" coordorigin="2808,4302" coordsize="109,106" path="m2850,4302l2832,4309,2819,4324,2810,4345,2808,4372,2817,4388,2832,4400,2854,4407,2882,4408,2900,4396,2912,4378,2917,4356,2916,4348,2910,4329,2896,4314,2876,4305,2850,4302xe" filled="t" fillcolor="#ED1C24" stroked="f">
                <v:path arrowok="t"/>
                <v:fill type="solid"/>
              </v:shape>
            </v:group>
            <v:group style="position:absolute;left:3040;top:4294;width:109;height:106" coordorigin="3040,4294" coordsize="109,106">
              <v:shape style="position:absolute;left:3040;top:4294;width:109;height:106" coordorigin="3040,4294" coordsize="109,106" path="m3081,4294l3064,4302,3050,4316,3042,4337,3040,4364,3048,4380,3064,4392,3085,4399,3114,4400,3132,4389,3144,4371,3149,4349,3148,4340,3141,4322,3128,4307,3107,4297,3081,4294xe" filled="t" fillcolor="#ED1C24" stroked="f">
                <v:path arrowok="t"/>
                <v:fill type="solid"/>
              </v:shape>
            </v:group>
            <v:group style="position:absolute;left:3290;top:4266;width:109;height:106" coordorigin="3290,4266" coordsize="109,106">
              <v:shape style="position:absolute;left:3290;top:4266;width:109;height:106" coordorigin="3290,4266" coordsize="109,106" path="m3331,4266l3314,4274,3300,4288,3292,4309,3290,4336,3298,4352,3313,4364,3335,4371,3364,4372,3382,4361,3394,4343,3399,4321,3398,4312,3391,4294,3378,4279,3357,4269,3331,4266xe" filled="t" fillcolor="#ED1C24" stroked="f">
                <v:path arrowok="t"/>
                <v:fill type="solid"/>
              </v:shape>
            </v:group>
            <v:group style="position:absolute;left:3513;top:4276;width:109;height:106" coordorigin="3513,4276" coordsize="109,106">
              <v:shape style="position:absolute;left:3513;top:4276;width:109;height:106" coordorigin="3513,4276" coordsize="109,106" path="m3555,4276l3537,4284,3524,4298,3515,4319,3513,4346,3522,4362,3537,4374,3559,4382,3587,4383,3605,4371,3618,4353,3622,4331,3622,4322,3615,4304,3601,4289,3581,4279,3555,4276xe" filled="t" fillcolor="#ED1C24" stroked="f">
                <v:path arrowok="t"/>
                <v:fill type="solid"/>
              </v:shape>
            </v:group>
            <v:group style="position:absolute;left:3764;top:4238;width:109;height:106" coordorigin="3764,4238" coordsize="109,106">
              <v:shape style="position:absolute;left:3764;top:4238;width:109;height:106" coordorigin="3764,4238" coordsize="109,106" path="m3806,4238l3789,4246,3775,4260,3767,4281,3764,4308,3773,4324,3788,4336,3810,4344,3839,4345,3857,4333,3869,4315,3874,4293,3873,4284,3866,4266,3852,4251,3832,4241,3806,4238xe" filled="t" fillcolor="#ED1C24" stroked="f">
                <v:path arrowok="t"/>
                <v:fill type="solid"/>
              </v:shape>
            </v:group>
            <v:group style="position:absolute;left:4007;top:4137;width:109;height:106" coordorigin="4007,4137" coordsize="109,106">
              <v:shape style="position:absolute;left:4007;top:4137;width:109;height:106" coordorigin="4007,4137" coordsize="109,106" path="m4049,4137l4031,4144,4018,4159,4009,4180,4007,4207,4016,4223,4031,4235,4053,4242,4081,4243,4099,4231,4112,4213,4116,4191,4115,4183,4109,4164,4095,4149,4075,4140,4049,4137xe" filled="t" fillcolor="#ED1C24" stroked="f">
                <v:path arrowok="t"/>
                <v:fill type="solid"/>
              </v:shape>
            </v:group>
            <v:group style="position:absolute;left:4240;top:4117;width:109;height:106" coordorigin="4240,4117" coordsize="109,106">
              <v:shape style="position:absolute;left:4240;top:4117;width:109;height:106" coordorigin="4240,4117" coordsize="109,106" path="m4281,4117l4264,4125,4250,4139,4242,4160,4240,4187,4248,4203,4264,4215,4285,4223,4314,4224,4332,4212,4344,4194,4349,4172,4348,4163,4341,4145,4328,4130,4307,4120,4281,4117xe" filled="t" fillcolor="#ED1C24" stroked="f">
                <v:path arrowok="t"/>
                <v:fill type="solid"/>
              </v:shape>
            </v:group>
            <v:group style="position:absolute;left:4490;top:4006;width:109;height:106" coordorigin="4490,4006" coordsize="109,106">
              <v:shape style="position:absolute;left:4490;top:4006;width:109;height:106" coordorigin="4490,4006" coordsize="109,106" path="m4532,4006l4514,4014,4501,4028,4492,4049,4490,4076,4499,4092,4514,4104,4536,4111,4564,4112,4582,4100,4595,4082,4599,4060,4598,4052,4592,4033,4578,4019,4558,4009,4532,4006xe" filled="t" fillcolor="#ED1C24" stroked="f">
                <v:path arrowok="t"/>
                <v:fill type="solid"/>
              </v:shape>
            </v:group>
            <v:group style="position:absolute;left:4717;top:3967;width:109;height:106" coordorigin="4717,3967" coordsize="109,106">
              <v:shape style="position:absolute;left:4717;top:3967;width:109;height:106" coordorigin="4717,3967" coordsize="109,106" path="m4758,3967l4741,3975,4727,3989,4719,4010,4717,4037,4725,4053,4741,4065,4762,4072,4791,4073,4809,4062,4821,4044,4826,4022,4825,4013,4818,3995,4805,3980,4785,3970,4758,3967xe" filled="t" fillcolor="#ED1C24" stroked="f">
                <v:path arrowok="t"/>
                <v:fill type="solid"/>
              </v:shape>
            </v:group>
            <v:group style="position:absolute;left:4959;top:3998;width:109;height:106" coordorigin="4959,3998" coordsize="109,106">
              <v:shape style="position:absolute;left:4959;top:3998;width:109;height:106" coordorigin="4959,3998" coordsize="109,106" path="m5000,3998l4983,4006,4969,4020,4961,4041,4959,4068,4967,4084,4983,4096,5004,4103,5033,4104,5051,4092,5063,4075,5068,4053,5067,4044,5060,4026,5047,4011,5027,4001,5000,3998xe" filled="t" fillcolor="#ED1C24" stroked="f">
                <v:path arrowok="t"/>
                <v:fill type="solid"/>
              </v:shape>
            </v:group>
            <v:group style="position:absolute;left:5198;top:3963;width:109;height:106" coordorigin="5198,3963" coordsize="109,106">
              <v:shape style="position:absolute;left:5198;top:3963;width:109;height:106" coordorigin="5198,3963" coordsize="109,106" path="m5239,3963l5222,3971,5208,3985,5200,4006,5198,4033,5206,4049,5222,4061,5243,4068,5272,4069,5290,4057,5302,4039,5307,4017,5306,4009,5299,3990,5286,3975,5266,3966,5239,3963xe" filled="t" fillcolor="#ED1C24" stroked="f">
                <v:path arrowok="t"/>
                <v:fill type="solid"/>
              </v:shape>
            </v:group>
            <v:group style="position:absolute;left:5438;top:3881;width:109;height:106" coordorigin="5438,3881" coordsize="109,106">
              <v:shape style="position:absolute;left:5438;top:3881;width:109;height:106" coordorigin="5438,3881" coordsize="109,106" path="m5480,3881l5463,3889,5449,3903,5440,3924,5438,3951,5447,3967,5462,3979,5484,3987,5513,3988,5531,3976,5543,3958,5547,3936,5547,3927,5540,3909,5526,3894,5506,3884,5480,3881xe" filled="t" fillcolor="#ED1C24" stroked="f">
                <v:path arrowok="t"/>
                <v:fill type="solid"/>
              </v:shape>
            </v:group>
            <v:group style="position:absolute;left:5679;top:3826;width:109;height:106" coordorigin="5679,3826" coordsize="109,106">
              <v:shape style="position:absolute;left:5679;top:3826;width:109;height:106" coordorigin="5679,3826" coordsize="109,106" path="m5721,3826l5703,3833,5690,3848,5681,3868,5679,3896,5688,3911,5703,3924,5725,3931,5753,3932,5771,3920,5784,3902,5788,3880,5787,3872,5781,3853,5767,3838,5747,3829,5721,3826xe" filled="t" fillcolor="#ED1C24" stroked="f">
                <v:path arrowok="t"/>
                <v:fill type="solid"/>
              </v:shape>
            </v:group>
            <v:group style="position:absolute;left:5919;top:3838;width:109;height:106" coordorigin="5919,3838" coordsize="109,106">
              <v:shape style="position:absolute;left:5919;top:3838;width:109;height:106" coordorigin="5919,3838" coordsize="109,106" path="m5960,3838l5943,3846,5929,3860,5921,3881,5919,3908,5927,3924,5943,3936,5964,3943,5993,3944,6011,3932,6023,3914,6028,3892,6027,3884,6020,3865,6007,3851,5987,3841,5960,3838xe" filled="t" fillcolor="#ED1C24" stroked="f">
                <v:path arrowok="t"/>
                <v:fill type="solid"/>
              </v:shape>
            </v:group>
            <v:group style="position:absolute;left:6159;top:3894;width:109;height:106" coordorigin="6159,3894" coordsize="109,106">
              <v:shape style="position:absolute;left:6159;top:3894;width:109;height:106" coordorigin="6159,3894" coordsize="109,106" path="m6200,3894l6183,3901,6169,3916,6161,3937,6159,3964,6167,3980,6182,3992,6204,3999,6233,4000,6251,3988,6263,3970,6268,3948,6267,3940,6260,3921,6246,3906,6226,3897,6200,3894xe" filled="t" fillcolor="#ED1C24" stroked="f">
                <v:path arrowok="t"/>
                <v:fill type="solid"/>
              </v:shape>
            </v:group>
            <v:group style="position:absolute;left:6395;top:3907;width:109;height:106" coordorigin="6395,3907" coordsize="109,106">
              <v:shape style="position:absolute;left:6395;top:3907;width:109;height:106" coordorigin="6395,3907" coordsize="109,106" path="m6437,3907l6419,3915,6406,3929,6397,3950,6395,3977,6404,3993,6419,4005,6441,4012,6469,4013,6487,4001,6500,3984,6504,3962,6504,3953,6497,3935,6483,3920,6463,3910,6437,3907xe" filled="t" fillcolor="#ED1C24" stroked="f">
                <v:path arrowok="t"/>
                <v:fill type="solid"/>
              </v:shape>
            </v:group>
            <v:group style="position:absolute;left:6630;top:3861;width:109;height:106" coordorigin="6630,3861" coordsize="109,106">
              <v:shape style="position:absolute;left:6630;top:3861;width:109;height:106" coordorigin="6630,3861" coordsize="109,106" path="m6672,3861l6655,3869,6641,3883,6633,3904,6630,3931,6639,3947,6654,3959,6676,3966,6705,3967,6723,3956,6735,3938,6740,3916,6739,3907,6732,3889,6718,3874,6698,3864,6672,3861xe" filled="t" fillcolor="#ED1C24" stroked="f">
                <v:path arrowok="t"/>
                <v:fill type="solid"/>
              </v:shape>
            </v:group>
            <v:group style="position:absolute;left:6874;top:3762;width:109;height:106" coordorigin="6874,3762" coordsize="109,106">
              <v:shape style="position:absolute;left:6874;top:3762;width:109;height:106" coordorigin="6874,3762" coordsize="109,106" path="m6916,3762l6899,3770,6885,3784,6876,3805,6874,3832,6883,3848,6898,3860,6920,3867,6948,3868,6967,3856,6979,3839,6983,3817,6983,3808,6976,3789,6962,3775,6942,3765,6916,3762xe" filled="t" fillcolor="#ED1C24" stroked="f">
                <v:path arrowok="t"/>
                <v:fill type="solid"/>
              </v:shape>
            </v:group>
            <v:group style="position:absolute;left:7108;top:3691;width:109;height:106" coordorigin="7108,3691" coordsize="109,106">
              <v:shape style="position:absolute;left:7108;top:3691;width:109;height:106" coordorigin="7108,3691" coordsize="109,106" path="m7149,3691l7132,3699,7118,3713,7110,3734,7108,3761,7116,3777,7132,3789,7153,3797,7182,3798,7200,3786,7212,3768,7217,3746,7216,3737,7209,3719,7196,3704,7175,3694,7149,3691xe" filled="t" fillcolor="#ED1C24" stroked="f">
                <v:path arrowok="t"/>
                <v:fill type="solid"/>
              </v:shape>
            </v:group>
            <v:group style="position:absolute;left:7349;top:3392;width:109;height:106" coordorigin="7349,3392" coordsize="109,106">
              <v:shape style="position:absolute;left:7349;top:3392;width:109;height:106" coordorigin="7349,3392" coordsize="109,106" path="m7391,3392l7374,3400,7360,3414,7352,3435,7349,3462,7358,3478,7373,3490,7395,3497,7424,3498,7442,3486,7454,3468,7459,3446,7458,3438,7451,3419,7437,3405,7417,3395,7391,3392xe" filled="t" fillcolor="#ED1C24" stroked="f">
                <v:path arrowok="t"/>
                <v:fill type="solid"/>
              </v:shape>
            </v:group>
            <v:group style="position:absolute;left:7588;top:3420;width:109;height:106" coordorigin="7588,3420" coordsize="109,106">
              <v:shape style="position:absolute;left:7588;top:3420;width:109;height:106" coordorigin="7588,3420" coordsize="109,106" path="m7630,3420l7613,3428,7599,3442,7591,3463,7588,3491,7597,3506,7612,3518,7634,3526,7663,3527,7681,3515,7693,3497,7698,3475,7697,3467,7690,3448,7676,3433,7656,3423,7630,3420xe" filled="t" fillcolor="#ED1C24" stroked="f">
                <v:path arrowok="t"/>
                <v:fill type="solid"/>
              </v:shape>
            </v:group>
            <v:group style="position:absolute;left:7821;top:3233;width:109;height:106" coordorigin="7821,3233" coordsize="109,106">
              <v:shape style="position:absolute;left:7821;top:3233;width:109;height:106" coordorigin="7821,3233" coordsize="109,106" path="m7862,3233l7845,3241,7831,3255,7823,3276,7821,3303,7829,3319,7844,3331,7866,3339,7895,3340,7913,3328,7925,3310,7930,3288,7929,3279,7922,3261,7908,3246,7888,3236,7862,3233xe" filled="t" fillcolor="#ED1C24" stroked="f">
                <v:path arrowok="t"/>
                <v:fill type="solid"/>
              </v:shape>
            </v:group>
            <v:group style="position:absolute;left:8078;top:3257;width:109;height:106" coordorigin="8078,3257" coordsize="109,106">
              <v:shape style="position:absolute;left:8078;top:3257;width:109;height:106" coordorigin="8078,3257" coordsize="109,106" path="m8119,3257l8102,3264,8088,3279,8080,3300,8078,3327,8086,3343,8101,3355,8123,3362,8152,3363,8170,3351,8182,3333,8187,3311,8186,3303,8179,3284,8166,3269,8145,3260,8119,3257xe" filled="t" fillcolor="#ED1C24" stroked="f">
                <v:path arrowok="t"/>
                <v:fill type="solid"/>
              </v:shape>
            </v:group>
            <v:group style="position:absolute;left:913;top:41;width:1025;height:260" coordorigin="913,41" coordsize="1025,260">
              <v:shape style="position:absolute;left:913;top:41;width:1025;height:260" coordorigin="913,41" coordsize="1025,260" path="m1938,301l913,301,913,41,1938,41,1938,301xe" filled="t" fillcolor="#FFFFFF" stroked="f">
                <v:path arrowok="t"/>
                <v:fill type="solid"/>
              </v:shape>
            </v:group>
            <v:group style="position:absolute;left:1311;top:3330;width:6932;height:2" coordorigin="1311,3330" coordsize="6932,2">
              <v:shape style="position:absolute;left:1311;top:3330;width:6932;height:2" coordorigin="1311,3330" coordsize="6932,0" path="m1311,3330l8243,3330e" filled="f" stroked="t" strokeweight=".483pt" strokecolor="#231F20">
                <v:path arrowok="t"/>
              </v:shape>
            </v:group>
            <v:group style="position:absolute;left:2628;top:3730;width:5246;height:687" coordorigin="2628,3730" coordsize="5246,687">
              <v:shape style="position:absolute;left:2628;top:3730;width:5246;height:687" coordorigin="2628,3730" coordsize="5246,687" path="m7874,3730l7651,3962,7394,4028,7169,4187,6922,4209,6675,4176,6449,4166,6204,4209,5968,4131,5724,4198,5495,4194,5243,4264,5013,4264,4762,4172,4528,4242,4296,4310,4033,4277,3814,4275,3582,4328,3342,4384,3101,4395,2845,4417,2628,4417e" filled="f" stroked="t" strokeweight="1.933pt" strokecolor="#00A650">
                <v:path arrowok="t"/>
              </v:shape>
            </v:group>
            <v:group style="position:absolute;left:1431;top:3301;width:6688;height:1077" coordorigin="1431,3301" coordsize="6688,1077">
              <v:shape style="position:absolute;left:1431;top:3301;width:6688;height:1077" coordorigin="1431,3301" coordsize="6688,1077" path="m8119,3310l7882,3301,7642,3480,7403,3448,7161,3746,6917,3824,6675,3920,6456,3962,6205,3953,5968,3894,5716,3887,5475,3949,5243,4004,5012,4050,4770,4008,4532,4060,4293,4172,4048,4198,3822,4302,3575,4321,3342,4331,3100,4349,2861,4378,2628,4378,2374,4378,2146,4368,1908,4321,1665,4378,1431,4368e" filled="f" stroked="t" strokeweight="1.933pt" strokecolor="#ED1C24">
                <v:path arrowok="t"/>
              </v:shape>
            </v:group>
            <v:group style="position:absolute;left:5021;top:3311;width:2995;height:737" coordorigin="5021,3311" coordsize="2995,737">
              <v:shape style="position:absolute;left:5021;top:3311;width:2995;height:737" coordorigin="5021,3311" coordsize="2995,737" path="m8016,3311l5021,4049e" filled="f" stroked="t" strokeweight=".483pt" strokecolor="#ED1C24">
                <v:path arrowok="t"/>
              </v:shape>
            </v:group>
            <v:group style="position:absolute;left:3822;top:2951;width:4340;height:1324" coordorigin="3822,2951" coordsize="4340,1324">
              <v:shape style="position:absolute;left:3822;top:2951;width:4340;height:1324" coordorigin="3822,2951" coordsize="4340,1324" path="m3822,4275l8162,2951e" filled="f" stroked="t" strokeweight=".483pt" strokecolor="#ED1C24">
                <v:path arrowok="t"/>
              </v:shape>
            </v:group>
            <v:group style="position:absolute;left:1431;top:2463;width:6443;height:1728" coordorigin="1431,2463" coordsize="6443,1728">
              <v:shape style="position:absolute;left:1431;top:2463;width:6443;height:1728" coordorigin="1431,2463" coordsize="6443,1728" path="m7874,2463l7642,2627,7403,2844,7160,3030,6917,3196,6692,3271,6441,3330,6212,3391,5972,3454,5724,3485,5495,3531,5251,3570,5012,3594,4775,3669,4543,3721,4293,3817,4035,3880,3803,3921,3575,3947,3343,3966,3093,4005,2853,4073,2619,4116,2379,4136,2157,4172,1902,4191,1678,4179,1431,4191e" filled="f" stroked="t" strokeweight="1.933pt" strokecolor="#6D6E71">
                <v:path arrowok="t"/>
              </v:shape>
            </v:group>
            <v:group style="position:absolute;left:1443;top:346;width:6450;height:3121" coordorigin="1443,346" coordsize="6450,3121">
              <v:shape style="position:absolute;left:1443;top:346;width:6450;height:3121" coordorigin="1443,346" coordsize="6450,3121" path="m1443,3467l1665,3411,1910,3380,2145,3330,2389,3271,2628,3130,2857,3041,3093,2907,3342,2888,3575,2830,3836,2774,4060,2679,4305,2589,4543,2463,4777,2331,5013,2244,5251,2197,5495,2135,5724,2062,5972,2001,6199,1944,6448,1739,6690,1625,6920,1526,7162,1259,7394,962,7642,585,7893,346e" filled="f" stroked="t" strokeweight="1.933pt" strokecolor="#2B389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i/>
          <w:color w:val="231F20"/>
          <w:w w:val="100"/>
          <w:sz w:val="23"/>
          <w:szCs w:val="23"/>
        </w:rPr>
        <w:t>S</w:t>
      </w:r>
      <w:r>
        <w:rPr>
          <w:rFonts w:ascii="Arial" w:hAnsi="Arial" w:cs="Arial" w:eastAsia="Arial"/>
          <w:color w:val="231F20"/>
          <w:w w:val="100"/>
          <w:position w:val="-3"/>
          <w:sz w:val="13"/>
          <w:szCs w:val="13"/>
        </w:rPr>
        <w:t>Н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,</w:t>
      </w:r>
      <w:r>
        <w:rPr>
          <w:rFonts w:ascii="Arial" w:hAnsi="Arial" w:cs="Arial" w:eastAsia="Arial"/>
          <w:color w:val="231F20"/>
          <w:spacing w:val="11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$</w:t>
      </w:r>
      <w:r>
        <w:rPr>
          <w:rFonts w:ascii="Arial" w:hAnsi="Arial" w:cs="Arial" w:eastAsia="Arial"/>
          <w:color w:val="231F20"/>
          <w:w w:val="100"/>
          <w:position w:val="-3"/>
          <w:sz w:val="13"/>
          <w:szCs w:val="13"/>
        </w:rPr>
        <w:t>П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/чел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120" w:lineRule="exact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22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5000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10" w:lineRule="exact" w:before="4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1"/>
        <w:ind w:left="22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4000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 w:before="7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pgSz w:w="9355" w:h="13620"/>
          <w:pgMar w:header="775" w:footer="0" w:top="1180" w:bottom="280" w:left="620" w:right="520"/>
        </w:sectPr>
      </w:pPr>
    </w:p>
    <w:p>
      <w:pPr>
        <w:spacing w:line="190" w:lineRule="exact" w:before="7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2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3000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9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2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2000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81"/>
        <w:ind w:left="22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b/>
          <w:bCs/>
          <w:color w:val="2B3890"/>
          <w:w w:val="100"/>
          <w:sz w:val="17"/>
          <w:szCs w:val="17"/>
        </w:rPr>
        <w:t>Старые</w:t>
      </w:r>
      <w:r>
        <w:rPr>
          <w:rFonts w:ascii="Arial" w:hAnsi="Arial" w:cs="Arial" w:eastAsia="Arial"/>
          <w:b/>
          <w:bCs/>
          <w:color w:val="2B3890"/>
          <w:spacing w:val="16"/>
          <w:w w:val="100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2B3890"/>
          <w:w w:val="100"/>
          <w:sz w:val="17"/>
          <w:szCs w:val="17"/>
        </w:rPr>
        <w:t>страны</w:t>
      </w:r>
      <w:r>
        <w:rPr>
          <w:rFonts w:ascii="Arial" w:hAnsi="Arial" w:cs="Arial" w:eastAsia="Arial"/>
          <w:b/>
          <w:bCs/>
          <w:color w:val="2B3890"/>
          <w:spacing w:val="16"/>
          <w:w w:val="100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2B3890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8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3502" w:val="left" w:leader="none"/>
        </w:tabs>
        <w:ind w:left="42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6D6E71"/>
          <w:w w:val="100"/>
          <w:sz w:val="17"/>
          <w:szCs w:val="17"/>
        </w:rPr>
        <w:t>Новые</w:t>
      </w:r>
      <w:r>
        <w:rPr>
          <w:rFonts w:ascii="Arial" w:hAnsi="Arial" w:cs="Arial" w:eastAsia="Arial"/>
          <w:b/>
          <w:bCs/>
          <w:color w:val="6D6E71"/>
          <w:spacing w:val="1"/>
          <w:w w:val="100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6D6E71"/>
          <w:w w:val="100"/>
          <w:sz w:val="17"/>
          <w:szCs w:val="17"/>
        </w:rPr>
        <w:t>страны</w:t>
      </w:r>
      <w:r>
        <w:rPr>
          <w:rFonts w:ascii="Arial" w:hAnsi="Arial" w:cs="Arial" w:eastAsia="Arial"/>
          <w:b/>
          <w:bCs/>
          <w:color w:val="6D6E71"/>
          <w:spacing w:val="2"/>
          <w:w w:val="100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6D6E71"/>
          <w:w w:val="100"/>
          <w:sz w:val="17"/>
          <w:szCs w:val="17"/>
        </w:rPr>
        <w:t>ЕС</w:t>
      </w:r>
      <w:r>
        <w:rPr>
          <w:rFonts w:ascii="Arial" w:hAnsi="Arial" w:cs="Arial" w:eastAsia="Arial"/>
          <w:b/>
          <w:bCs/>
          <w:color w:val="6D6E71"/>
          <w:w w:val="100"/>
          <w:sz w:val="17"/>
          <w:szCs w:val="17"/>
        </w:rPr>
        <w:tab/>
      </w:r>
      <w:r>
        <w:rPr>
          <w:rFonts w:ascii="Arial" w:hAnsi="Arial" w:cs="Arial" w:eastAsia="Arial"/>
          <w:b/>
          <w:bCs/>
          <w:color w:val="ED1C24"/>
          <w:w w:val="100"/>
          <w:position w:val="2"/>
          <w:sz w:val="17"/>
          <w:szCs w:val="17"/>
        </w:rPr>
        <w:t>Россия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620" w:right="520"/>
          <w:cols w:num="2" w:equalWidth="0">
            <w:col w:w="619" w:space="2917"/>
            <w:col w:w="4679"/>
          </w:cols>
        </w:sectPr>
      </w:pPr>
    </w:p>
    <w:p>
      <w:pPr>
        <w:spacing w:line="260" w:lineRule="exact" w:before="12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before="81"/>
        <w:ind w:left="23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7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1"/>
        <w:ind w:left="0" w:right="1522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00A650"/>
          <w:w w:val="105"/>
          <w:sz w:val="17"/>
          <w:szCs w:val="17"/>
        </w:rPr>
        <w:t>Каза</w:t>
      </w:r>
      <w:r>
        <w:rPr>
          <w:rFonts w:ascii="Arial" w:hAnsi="Arial" w:cs="Arial" w:eastAsia="Arial"/>
          <w:b/>
          <w:bCs/>
          <w:color w:val="00A650"/>
          <w:spacing w:val="-4"/>
          <w:w w:val="105"/>
          <w:sz w:val="17"/>
          <w:szCs w:val="17"/>
        </w:rPr>
        <w:t>х</w:t>
      </w:r>
      <w:r>
        <w:rPr>
          <w:rFonts w:ascii="Arial" w:hAnsi="Arial" w:cs="Arial" w:eastAsia="Arial"/>
          <w:b/>
          <w:bCs/>
          <w:color w:val="00A650"/>
          <w:w w:val="105"/>
          <w:sz w:val="17"/>
          <w:szCs w:val="17"/>
        </w:rPr>
        <w:t>стан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7" w:lineRule="exact"/>
        <w:ind w:left="42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64.091774pt;margin-top:9.340671pt;width:10.7006pt;height:21.558949pt;mso-position-horizontal-relative:page;mso-position-vertical-relative:paragraph;z-index:-12440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1.115837pt;margin-top:9.340671pt;width:10.7006pt;height:21.558949pt;mso-position-horizontal-relative:page;mso-position-vertical-relative:paragraph;z-index:-12439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4.729263pt;margin-top:9.340671pt;width:10.7006pt;height:21.558949pt;mso-position-horizontal-relative:page;mso-position-vertical-relative:paragraph;z-index:-12438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38.133881pt;margin-top:9.340671pt;width:10.7006pt;height:21.558949pt;mso-position-horizontal-relative:page;mso-position-vertical-relative:paragraph;z-index:-12437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1.921326pt;margin-top:9.340671pt;width:10.7006pt;height:21.558949pt;mso-position-horizontal-relative:page;mso-position-vertical-relative:paragraph;z-index:-12436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86.283005pt;margin-top:9.340671pt;width:10.7006pt;height:21.558949pt;mso-position-horizontal-relative:page;mso-position-vertical-relative:paragraph;z-index:-12435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10.444565pt;margin-top:9.340671pt;width:10.7006pt;height:21.558949pt;mso-position-horizontal-relative:page;mso-position-vertical-relative:paragraph;z-index:-12434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3.997086pt;margin-top:9.340671pt;width:10.7006pt;height:21.558949pt;mso-position-horizontal-relative:page;mso-position-vertical-relative:paragraph;z-index:-12433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8.489288pt;margin-top:9.340671pt;width:10.7006pt;height:21.558949pt;mso-position-horizontal-relative:page;mso-position-vertical-relative:paragraph;z-index:-12432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82.059204pt;margin-top:9.340671pt;width:10.7006pt;height:21.558949pt;mso-position-horizontal-relative:page;mso-position-vertical-relative:paragraph;z-index:-12431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06.020660pt;margin-top:9.340671pt;width:10.7006pt;height:21.558949pt;mso-position-horizontal-relative:page;mso-position-vertical-relative:paragraph;z-index:-12430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9.425262pt;margin-top:9.340671pt;width:10.7006pt;height:21.558949pt;mso-position-horizontal-relative:page;mso-position-vertical-relative:paragraph;z-index:-12429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3.386719pt;margin-top:9.340671pt;width:10.7006pt;height:21.558949pt;mso-position-horizontal-relative:page;mso-position-vertical-relative:paragraph;z-index:-12428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6.826141pt;margin-top:9.340671pt;width:10.7006pt;height:21.558949pt;mso-position-horizontal-relative:page;mso-position-vertical-relative:paragraph;z-index:-12427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01.118225pt;margin-top:9.340671pt;width:10.7006pt;height:21.558949pt;mso-position-horizontal-relative:page;mso-position-vertical-relative:paragraph;z-index:-12426" type="#_x0000_t202" filled="f" stroked="f">
            <v:textbox inset="0,0,0,0" style="layout-flow:vertical;mso-layout-flow-alt:bottom-to-top">
              <w:txbxContent>
                <w:p>
                  <w:pPr>
                    <w:spacing w:before="1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0" w:lineRule="exact" w:before="4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66"/>
        <w:ind w:left="11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он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309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Arial" w:hAnsi="Arial" w:cs="Arial" w:eastAsia="Arial"/>
          <w:color w:val="231F20"/>
          <w:spacing w:val="-3"/>
          <w:w w:val="95"/>
          <w:position w:val="2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position w:val="2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5"/>
          <w:w w:val="95"/>
          <w:position w:val="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position w:val="2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5"/>
          <w:position w:val="2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position w:val="2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position w:val="2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position w:val="2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position w:val="2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position w:val="2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position w:val="2"/>
          <w:sz w:val="24"/>
          <w:szCs w:val="24"/>
        </w:rPr>
        <w:t>хр</w:t>
      </w:r>
      <w:r>
        <w:rPr>
          <w:rFonts w:ascii="Arial" w:hAnsi="Arial" w:cs="Arial" w:eastAsia="Arial"/>
          <w:color w:val="231F20"/>
          <w:spacing w:val="-5"/>
          <w:w w:val="95"/>
          <w:position w:val="2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position w:val="2"/>
          <w:sz w:val="24"/>
          <w:szCs w:val="24"/>
        </w:rPr>
        <w:t>не</w:t>
      </w:r>
      <w:r>
        <w:rPr>
          <w:rFonts w:ascii="Arial" w:hAnsi="Arial" w:cs="Arial" w:eastAsia="Arial"/>
          <w:color w:val="231F20"/>
          <w:spacing w:val="-3"/>
          <w:w w:val="95"/>
          <w:position w:val="2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position w:val="2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position w:val="2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100"/>
          <w:position w:val="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3"/>
          <w:w w:val="95"/>
          <w:position w:val="2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000000"/>
          <w:spacing w:val="-28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6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before="12"/>
        <w:ind w:left="98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0"/>
        </w:rPr>
        <w:br w:type="column"/>
      </w:r>
      <w:r>
        <w:rPr>
          <w:rFonts w:ascii="Georgia" w:hAnsi="Georgia" w:cs="Georgia" w:eastAsia="Georgia"/>
          <w:b/>
          <w:bCs/>
          <w:i/>
          <w:color w:val="231F20"/>
          <w:spacing w:val="-10"/>
          <w:w w:val="90"/>
          <w:sz w:val="24"/>
          <w:szCs w:val="24"/>
        </w:rPr>
        <w:t>/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-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620" w:right="520"/>
          <w:cols w:num="2" w:equalWidth="0">
            <w:col w:w="2511" w:space="40"/>
            <w:col w:w="5664"/>
          </w:cols>
        </w:sectPr>
      </w:pPr>
    </w:p>
    <w:p>
      <w:pPr>
        <w:spacing w:line="267" w:lineRule="exact"/>
        <w:ind w:left="66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shape style="position:absolute;margin-left:157.715103pt;margin-top:-4.94574pt;width:5.742pt;height:6.96pt;mso-position-horizontal-relative:page;mso-position-vertical-relative:paragraph;z-index:-12441" type="#_x0000_t202" filled="f" stroked="f">
            <v:textbox inset="0,0,0,0">
              <w:txbxContent>
                <w:p>
                  <w:pPr>
                    <w:spacing w:line="139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4"/>
                      <w:szCs w:val="14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110"/>
                      <w:sz w:val="14"/>
                      <w:szCs w:val="14"/>
                    </w:rPr>
                    <w:t>П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50" w:lineRule="exact" w:before="9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169" w:lineRule="auto"/>
        <w:ind w:left="117" w:right="381" w:firstLine="283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происходил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занижени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ежегодны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подушевы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расходо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консолидир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312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нн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2"/>
          <w:w w:val="95"/>
          <w:position w:val="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2"/>
          <w:w w:val="95"/>
          <w:position w:val="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2"/>
          <w:w w:val="95"/>
          <w:position w:val="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position w:val="2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оо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position w:val="2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100"/>
          <w:position w:val="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1"/>
          <w:w w:val="95"/>
          <w:position w:val="2"/>
          <w:sz w:val="23"/>
          <w:szCs w:val="23"/>
        </w:rPr>
        <w:t>(</w:t>
      </w:r>
      <w:r>
        <w:rPr>
          <w:rFonts w:ascii="Malgun Gothic" w:hAnsi="Malgun Gothic" w:cs="Malgun Gothic" w:eastAsia="Malgun Gothic"/>
          <w:color w:val="000000"/>
          <w:spacing w:val="-28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6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54" w:lineRule="exact"/>
        <w:ind w:left="-15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5"/>
        </w:rPr>
        <w:br w:type="column"/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4"/>
          <w:szCs w:val="14"/>
        </w:rPr>
        <w:t>П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«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54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620" w:right="520"/>
          <w:cols w:num="2" w:equalWidth="0">
            <w:col w:w="4420" w:space="40"/>
            <w:col w:w="3755"/>
          </w:cols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9" w:lineRule="auto" w:before="35"/>
        <w:ind w:left="463" w:right="116" w:firstLine="0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ции»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проявилос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худше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готовност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российског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здравоохран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ния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одоле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ковид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ной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мии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2020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–2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021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пу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нк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8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w w:val="12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Результа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безмозглы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экспериментов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которы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никт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поне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ветственности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6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Таког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занижени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6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6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был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Новых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6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Старых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-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numPr>
          <w:ilvl w:val="0"/>
          <w:numId w:val="3"/>
        </w:numPr>
        <w:tabs>
          <w:tab w:pos="809" w:val="left" w:leader="none"/>
        </w:tabs>
        <w:spacing w:line="250" w:lineRule="auto"/>
        <w:ind w:left="465" w:right="1552" w:hanging="2"/>
        <w:jc w:val="left"/>
        <w:rPr>
          <w:b w:val="0"/>
          <w:bCs w:val="0"/>
        </w:rPr>
      </w:pPr>
      <w:r>
        <w:rPr>
          <w:color w:val="231F20"/>
          <w:spacing w:val="-8"/>
          <w:w w:val="85"/>
        </w:rPr>
        <w:t>Р</w:t>
      </w:r>
      <w:r>
        <w:rPr>
          <w:color w:val="231F20"/>
          <w:spacing w:val="-3"/>
          <w:w w:val="85"/>
        </w:rPr>
        <w:t>А</w:t>
      </w:r>
      <w:r>
        <w:rPr>
          <w:color w:val="231F20"/>
          <w:spacing w:val="1"/>
          <w:w w:val="85"/>
        </w:rPr>
        <w:t>С</w:t>
      </w:r>
      <w:r>
        <w:rPr>
          <w:color w:val="231F20"/>
          <w:w w:val="85"/>
        </w:rPr>
        <w:t>П</w:t>
      </w:r>
      <w:r>
        <w:rPr>
          <w:color w:val="231F20"/>
          <w:spacing w:val="-1"/>
          <w:w w:val="85"/>
        </w:rPr>
        <w:t>Р</w:t>
      </w:r>
      <w:r>
        <w:rPr>
          <w:color w:val="231F20"/>
          <w:spacing w:val="9"/>
          <w:w w:val="85"/>
        </w:rPr>
        <w:t>Е</w:t>
      </w:r>
      <w:r>
        <w:rPr>
          <w:color w:val="231F20"/>
          <w:spacing w:val="1"/>
          <w:w w:val="85"/>
        </w:rPr>
        <w:t>Д</w:t>
      </w:r>
      <w:r>
        <w:rPr>
          <w:color w:val="231F20"/>
          <w:spacing w:val="7"/>
          <w:w w:val="85"/>
        </w:rPr>
        <w:t>Е</w:t>
      </w:r>
      <w:r>
        <w:rPr>
          <w:color w:val="231F20"/>
          <w:w w:val="85"/>
        </w:rPr>
        <w:t>ЛЕ</w:t>
      </w:r>
      <w:r>
        <w:rPr>
          <w:color w:val="231F20"/>
          <w:w w:val="85"/>
        </w:rPr>
        <w:t>НИЕ</w:t>
      </w:r>
      <w:r>
        <w:rPr>
          <w:color w:val="231F20"/>
          <w:spacing w:val="43"/>
          <w:w w:val="85"/>
        </w:rPr>
        <w:t> </w:t>
      </w:r>
      <w:r>
        <w:rPr>
          <w:color w:val="231F20"/>
          <w:spacing w:val="-1"/>
          <w:w w:val="85"/>
        </w:rPr>
        <w:t>Д</w:t>
      </w:r>
      <w:r>
        <w:rPr>
          <w:color w:val="231F20"/>
          <w:spacing w:val="-6"/>
          <w:w w:val="85"/>
        </w:rPr>
        <w:t>О</w:t>
      </w:r>
      <w:r>
        <w:rPr>
          <w:color w:val="231F20"/>
          <w:spacing w:val="-7"/>
          <w:w w:val="85"/>
        </w:rPr>
        <w:t>Х</w:t>
      </w:r>
      <w:r>
        <w:rPr>
          <w:color w:val="231F20"/>
          <w:spacing w:val="2"/>
          <w:w w:val="85"/>
        </w:rPr>
        <w:t>О</w:t>
      </w:r>
      <w:r>
        <w:rPr>
          <w:color w:val="231F20"/>
          <w:spacing w:val="-1"/>
          <w:w w:val="85"/>
        </w:rPr>
        <w:t>Д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В</w:t>
      </w:r>
      <w:r>
        <w:rPr>
          <w:color w:val="231F20"/>
          <w:spacing w:val="43"/>
          <w:w w:val="85"/>
        </w:rPr>
        <w:t> </w:t>
      </w:r>
      <w:r>
        <w:rPr>
          <w:color w:val="231F20"/>
          <w:spacing w:val="4"/>
          <w:w w:val="85"/>
        </w:rPr>
        <w:t>Н</w:t>
      </w:r>
      <w:r>
        <w:rPr>
          <w:color w:val="231F20"/>
          <w:spacing w:val="-3"/>
          <w:w w:val="85"/>
        </w:rPr>
        <w:t>А</w:t>
      </w:r>
      <w:r>
        <w:rPr>
          <w:color w:val="231F20"/>
          <w:spacing w:val="1"/>
          <w:w w:val="85"/>
        </w:rPr>
        <w:t>С</w:t>
      </w:r>
      <w:r>
        <w:rPr>
          <w:color w:val="231F20"/>
          <w:spacing w:val="7"/>
          <w:w w:val="85"/>
        </w:rPr>
        <w:t>Е</w:t>
      </w:r>
      <w:r>
        <w:rPr>
          <w:color w:val="231F20"/>
          <w:w w:val="85"/>
        </w:rPr>
        <w:t>ЛЕ</w:t>
      </w:r>
      <w:r>
        <w:rPr>
          <w:color w:val="231F20"/>
          <w:w w:val="85"/>
        </w:rPr>
        <w:t>Н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Я</w:t>
      </w:r>
      <w:r>
        <w:rPr>
          <w:color w:val="231F20"/>
          <w:w w:val="84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37"/>
          <w:w w:val="85"/>
        </w:rPr>
        <w:t> </w:t>
      </w:r>
      <w:r>
        <w:rPr>
          <w:color w:val="231F20"/>
          <w:spacing w:val="-1"/>
          <w:w w:val="85"/>
        </w:rPr>
        <w:t>Д</w:t>
      </w:r>
      <w:r>
        <w:rPr>
          <w:color w:val="231F20"/>
          <w:spacing w:val="-2"/>
          <w:w w:val="85"/>
        </w:rPr>
        <w:t>О</w:t>
      </w:r>
      <w:r>
        <w:rPr>
          <w:color w:val="231F20"/>
          <w:w w:val="85"/>
        </w:rPr>
        <w:t>Л</w:t>
      </w:r>
      <w:r>
        <w:rPr>
          <w:color w:val="231F20"/>
          <w:w w:val="85"/>
        </w:rPr>
        <w:t>И</w:t>
      </w:r>
      <w:r>
        <w:rPr>
          <w:color w:val="231F20"/>
          <w:spacing w:val="38"/>
          <w:w w:val="85"/>
        </w:rPr>
        <w:t> </w:t>
      </w:r>
      <w:r>
        <w:rPr>
          <w:color w:val="231F20"/>
          <w:spacing w:val="1"/>
          <w:w w:val="85"/>
        </w:rPr>
        <w:t>С</w:t>
      </w:r>
      <w:r>
        <w:rPr>
          <w:color w:val="231F20"/>
          <w:spacing w:val="-1"/>
          <w:w w:val="85"/>
        </w:rPr>
        <w:t>Р</w:t>
      </w:r>
      <w:r>
        <w:rPr>
          <w:color w:val="231F20"/>
          <w:spacing w:val="9"/>
          <w:w w:val="85"/>
        </w:rPr>
        <w:t>Е</w:t>
      </w:r>
      <w:r>
        <w:rPr>
          <w:color w:val="231F20"/>
          <w:spacing w:val="1"/>
          <w:w w:val="85"/>
        </w:rPr>
        <w:t>Д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Е</w:t>
      </w:r>
      <w:r>
        <w:rPr>
          <w:color w:val="231F20"/>
          <w:spacing w:val="-2"/>
          <w:w w:val="85"/>
        </w:rPr>
        <w:t>Г</w:t>
      </w:r>
      <w:r>
        <w:rPr>
          <w:color w:val="231F20"/>
          <w:w w:val="85"/>
        </w:rPr>
        <w:t>О</w:t>
      </w:r>
      <w:r>
        <w:rPr>
          <w:color w:val="231F20"/>
          <w:spacing w:val="38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38"/>
          <w:w w:val="85"/>
        </w:rPr>
        <w:t> </w:t>
      </w:r>
      <w:r>
        <w:rPr>
          <w:color w:val="231F20"/>
          <w:w w:val="85"/>
        </w:rPr>
        <w:t>Б</w:t>
      </w:r>
      <w:r>
        <w:rPr>
          <w:color w:val="231F20"/>
          <w:spacing w:val="9"/>
          <w:w w:val="85"/>
        </w:rPr>
        <w:t>Е</w:t>
      </w:r>
      <w:r>
        <w:rPr>
          <w:color w:val="231F20"/>
          <w:spacing w:val="1"/>
          <w:w w:val="85"/>
        </w:rPr>
        <w:t>Д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О</w:t>
      </w:r>
      <w:r>
        <w:rPr>
          <w:color w:val="231F20"/>
          <w:spacing w:val="-2"/>
          <w:w w:val="85"/>
        </w:rPr>
        <w:t>Г</w:t>
      </w:r>
      <w:r>
        <w:rPr>
          <w:color w:val="231F20"/>
          <w:w w:val="85"/>
        </w:rPr>
        <w:t>О</w:t>
      </w:r>
      <w:r>
        <w:rPr>
          <w:color w:val="231F20"/>
          <w:spacing w:val="37"/>
          <w:w w:val="85"/>
        </w:rPr>
        <w:t> </w:t>
      </w:r>
      <w:r>
        <w:rPr>
          <w:color w:val="231F20"/>
          <w:spacing w:val="7"/>
          <w:w w:val="85"/>
        </w:rPr>
        <w:t>К</w:t>
      </w:r>
      <w:r>
        <w:rPr>
          <w:color w:val="231F20"/>
          <w:spacing w:val="4"/>
          <w:w w:val="85"/>
        </w:rPr>
        <w:t>Л</w:t>
      </w:r>
      <w:r>
        <w:rPr>
          <w:color w:val="231F20"/>
          <w:spacing w:val="-3"/>
          <w:w w:val="85"/>
        </w:rPr>
        <w:t>А</w:t>
      </w:r>
      <w:r>
        <w:rPr>
          <w:color w:val="231F20"/>
          <w:spacing w:val="-7"/>
          <w:w w:val="85"/>
        </w:rPr>
        <w:t>С</w:t>
      </w:r>
      <w:r>
        <w:rPr>
          <w:color w:val="231F20"/>
          <w:spacing w:val="-6"/>
          <w:w w:val="85"/>
        </w:rPr>
        <w:t>С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В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tabs>
          <w:tab w:pos="2197" w:val="left" w:leader="none"/>
          <w:tab w:pos="3588" w:val="left" w:leader="none"/>
          <w:tab w:pos="4861" w:val="left" w:leader="none"/>
          <w:tab w:pos="7300" w:val="left" w:leader="none"/>
        </w:tabs>
        <w:spacing w:line="316" w:lineRule="exact"/>
        <w:ind w:left="641" w:right="0"/>
        <w:jc w:val="center"/>
      </w:pPr>
      <w:r>
        <w:rPr>
          <w:color w:val="231F20"/>
          <w:spacing w:val="6"/>
          <w:w w:val="95"/>
        </w:rPr>
        <w:t>Основна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ab/>
      </w:r>
      <w:r>
        <w:rPr>
          <w:color w:val="231F20"/>
          <w:spacing w:val="7"/>
          <w:w w:val="95"/>
        </w:rPr>
        <w:t>причин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ab/>
      </w:r>
      <w:r>
        <w:rPr>
          <w:color w:val="231F20"/>
          <w:spacing w:val="7"/>
          <w:w w:val="95"/>
        </w:rPr>
        <w:t>слабог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ab/>
      </w:r>
      <w:r>
        <w:rPr>
          <w:color w:val="231F20"/>
          <w:spacing w:val="7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ab/>
      </w:r>
      <w:r>
        <w:rPr>
          <w:color w:val="231F20"/>
          <w:spacing w:val="7"/>
          <w:w w:val="95"/>
        </w:rPr>
        <w:t>роста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6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низкая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доля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населения,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которую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можно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отнести</w:t>
      </w:r>
      <w:r>
        <w:rPr>
          <w:color w:val="000000"/>
          <w:w w:val="100"/>
        </w:rPr>
      </w:r>
    </w:p>
    <w:p>
      <w:pPr>
        <w:spacing w:line="332" w:lineRule="exact"/>
        <w:ind w:left="463" w:right="120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к</w:t>
      </w:r>
      <w:r>
        <w:rPr>
          <w:rFonts w:ascii="Malgun Gothic" w:hAnsi="Malgun Gothic" w:cs="Malgun Gothic" w:eastAsia="Malgun Gothic"/>
          <w:color w:val="231F20"/>
          <w:spacing w:val="-5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95"/>
          <w:sz w:val="28"/>
          <w:szCs w:val="28"/>
        </w:rPr>
        <w:t>«обеспеченному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»</w:t>
      </w:r>
      <w:r>
        <w:rPr>
          <w:rFonts w:ascii="Times New Roman" w:hAnsi="Times New Roman" w:cs="Times New Roman" w:eastAsia="Times New Roman"/>
          <w:i/>
          <w:color w:val="231F20"/>
          <w:spacing w:val="-2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среднем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spacing w:val="-5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классу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5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Больша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-5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част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ь</w:t>
      </w:r>
      <w:r>
        <w:rPr>
          <w:rFonts w:ascii="Malgun Gothic" w:hAnsi="Malgun Gothic" w:cs="Malgun Gothic" w:eastAsia="Malgun Gothic"/>
          <w:color w:val="231F20"/>
          <w:spacing w:val="-5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населения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63" w:right="121"/>
        <w:jc w:val="both"/>
      </w:pPr>
      <w:r>
        <w:rPr>
          <w:color w:val="231F20"/>
          <w:w w:val="95"/>
        </w:rPr>
        <w:t>стран</w:t>
      </w:r>
      <w:r>
        <w:rPr>
          <w:color w:val="231F20"/>
          <w:w w:val="95"/>
        </w:rPr>
        <w:t>ы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бедна</w:t>
      </w:r>
      <w:r>
        <w:rPr>
          <w:color w:val="231F20"/>
          <w:w w:val="95"/>
        </w:rPr>
        <w:t>я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норма</w:t>
      </w:r>
      <w:r>
        <w:rPr>
          <w:color w:val="231F20"/>
          <w:w w:val="95"/>
        </w:rPr>
        <w:t>м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Европ</w:t>
      </w:r>
      <w:r>
        <w:rPr>
          <w:color w:val="231F20"/>
          <w:w w:val="95"/>
        </w:rPr>
        <w:t>ы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ОЭСР</w:t>
      </w:r>
      <w:r>
        <w:rPr>
          <w:color w:val="231F20"/>
          <w:w w:val="95"/>
        </w:rPr>
        <w:t>�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Одна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7"/>
        <w:jc w:val="both"/>
        <w:rPr>
          <w:rFonts w:ascii="Times New Roman" w:hAnsi="Times New Roman" w:cs="Times New Roman" w:eastAsia="Times New Roman"/>
        </w:rPr>
      </w:pP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2"/>
          <w:w w:val="95"/>
        </w:rPr>
        <w:t>причи</w:t>
      </w:r>
      <w:r>
        <w:rPr>
          <w:color w:val="231F20"/>
          <w:w w:val="95"/>
        </w:rPr>
        <w:t>н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2"/>
          <w:w w:val="95"/>
        </w:rPr>
        <w:t>тако</w:t>
      </w:r>
      <w:r>
        <w:rPr>
          <w:color w:val="231F20"/>
          <w:w w:val="95"/>
        </w:rPr>
        <w:t>й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2"/>
          <w:w w:val="95"/>
        </w:rPr>
        <w:t>бедност</w:t>
      </w:r>
      <w:r>
        <w:rPr>
          <w:color w:val="231F20"/>
          <w:w w:val="95"/>
        </w:rPr>
        <w:t>и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3"/>
          <w:w w:val="95"/>
        </w:rPr>
        <w:t>аномальн</w:t>
      </w:r>
      <w:r>
        <w:rPr>
          <w:color w:val="231F20"/>
          <w:w w:val="95"/>
        </w:rPr>
        <w:t>о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2"/>
          <w:w w:val="95"/>
        </w:rPr>
        <w:t>высоко</w:t>
      </w:r>
      <w:r>
        <w:rPr>
          <w:color w:val="231F20"/>
          <w:w w:val="95"/>
        </w:rPr>
        <w:t>е</w:t>
      </w:r>
      <w:r>
        <w:rPr>
          <w:color w:val="231F20"/>
          <w:spacing w:val="-44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2"/>
          <w:w w:val="95"/>
        </w:rPr>
        <w:t>неравенство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pStyle w:val="BodyText"/>
        <w:spacing w:line="332" w:lineRule="exact"/>
        <w:ind w:left="463" w:right="117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1"/>
          <w:w w:val="95"/>
        </w:rPr>
        <w:t>распределени</w:t>
      </w:r>
      <w:r>
        <w:rPr>
          <w:color w:val="231F20"/>
          <w:w w:val="95"/>
        </w:rPr>
        <w:t>и</w:t>
      </w:r>
      <w:r>
        <w:rPr>
          <w:color w:val="231F20"/>
          <w:spacing w:val="-38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"/>
          <w:w w:val="95"/>
        </w:rPr>
        <w:t>доходо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в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1"/>
          <w:w w:val="95"/>
        </w:rPr>
        <w:t> </w:t>
      </w:r>
      <w:r>
        <w:rPr>
          <w:color w:val="231F20"/>
          <w:spacing w:val="-1"/>
          <w:w w:val="95"/>
        </w:rPr>
        <w:t>сверхбогаты</w:t>
      </w:r>
      <w:r>
        <w:rPr>
          <w:color w:val="231F20"/>
          <w:w w:val="95"/>
        </w:rPr>
        <w:t>х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1"/>
          <w:w w:val="95"/>
        </w:rPr>
        <w:t>основно</w:t>
      </w:r>
      <w:r>
        <w:rPr>
          <w:color w:val="231F20"/>
          <w:w w:val="95"/>
        </w:rPr>
        <w:t>й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1"/>
          <w:w w:val="95"/>
        </w:rPr>
        <w:t>масс</w:t>
      </w:r>
      <w:r>
        <w:rPr>
          <w:color w:val="231F20"/>
          <w:w w:val="95"/>
        </w:rPr>
        <w:t>ы</w:t>
      </w:r>
      <w:r>
        <w:rPr>
          <w:color w:val="231F20"/>
          <w:spacing w:val="-37"/>
          <w:w w:val="95"/>
        </w:rPr>
        <w:t> </w:t>
      </w:r>
      <w:r>
        <w:rPr>
          <w:color w:val="231F20"/>
          <w:spacing w:val="-1"/>
          <w:w w:val="95"/>
        </w:rPr>
        <w:t>на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5"/>
        <w:jc w:val="both"/>
      </w:pPr>
      <w:r>
        <w:rPr>
          <w:color w:val="231F20"/>
          <w:spacing w:val="1"/>
          <w:w w:val="95"/>
        </w:rPr>
        <w:t>селени</w:t>
      </w:r>
      <w:r>
        <w:rPr>
          <w:color w:val="231F20"/>
          <w:w w:val="95"/>
        </w:rPr>
        <w:t>я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стране</w:t>
      </w:r>
      <w:r>
        <w:rPr>
          <w:color w:val="231F20"/>
          <w:w w:val="95"/>
        </w:rPr>
        <w:t>,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существенна</w:t>
      </w:r>
      <w:r>
        <w:rPr>
          <w:color w:val="231F20"/>
          <w:w w:val="95"/>
        </w:rPr>
        <w:t>я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неравномерность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7"/>
        <w:jc w:val="both"/>
      </w:pPr>
      <w:r>
        <w:rPr>
          <w:color w:val="231F20"/>
          <w:w w:val="95"/>
        </w:rPr>
        <w:t>распределения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подушного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валового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регионального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проду</w:t>
      </w:r>
      <w:r>
        <w:rPr>
          <w:color w:val="231F20"/>
          <w:spacing w:val="6"/>
          <w:w w:val="95"/>
        </w:rPr>
        <w:t>к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22"/>
        <w:jc w:val="both"/>
      </w:pPr>
      <w:r>
        <w:rPr>
          <w:color w:val="231F20"/>
          <w:spacing w:val="1"/>
          <w:w w:val="100"/>
        </w:rPr>
        <w:t>т</w:t>
      </w:r>
      <w:r>
        <w:rPr>
          <w:color w:val="231F20"/>
          <w:w w:val="100"/>
        </w:rPr>
        <w:t>а</w:t>
      </w:r>
      <w:r>
        <w:rPr>
          <w:color w:val="231F20"/>
          <w:spacing w:val="-27"/>
          <w:w w:val="100"/>
        </w:rPr>
        <w:t> </w:t>
      </w:r>
      <w:r>
        <w:rPr>
          <w:color w:val="231F20"/>
          <w:w w:val="100"/>
        </w:rPr>
        <w:t>(ВРП</w:t>
      </w:r>
      <w:r>
        <w:rPr>
          <w:color w:val="231F20"/>
          <w:w w:val="100"/>
        </w:rPr>
        <w:t>)</w:t>
      </w:r>
      <w:r>
        <w:rPr>
          <w:color w:val="231F20"/>
          <w:spacing w:val="-26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w w:val="100"/>
        </w:rPr>
        <w:t>,</w:t>
      </w:r>
      <w:r>
        <w:rPr>
          <w:color w:val="231F20"/>
          <w:spacing w:val="-26"/>
          <w:w w:val="100"/>
        </w:rPr>
        <w:t> </w:t>
      </w:r>
      <w:r>
        <w:rPr>
          <w:color w:val="231F20"/>
          <w:spacing w:val="1"/>
          <w:w w:val="100"/>
        </w:rPr>
        <w:t>соответственно</w:t>
      </w:r>
      <w:r>
        <w:rPr>
          <w:color w:val="231F20"/>
          <w:w w:val="100"/>
        </w:rPr>
        <w:t>,</w:t>
      </w:r>
      <w:r>
        <w:rPr>
          <w:color w:val="231F20"/>
          <w:spacing w:val="-26"/>
          <w:w w:val="100"/>
        </w:rPr>
        <w:t> </w:t>
      </w:r>
      <w:r>
        <w:rPr>
          <w:color w:val="231F20"/>
          <w:spacing w:val="1"/>
          <w:w w:val="100"/>
        </w:rPr>
        <w:t>подушны</w:t>
      </w:r>
      <w:r>
        <w:rPr>
          <w:color w:val="231F20"/>
          <w:w w:val="100"/>
        </w:rPr>
        <w:t>х</w:t>
      </w:r>
      <w:r>
        <w:rPr>
          <w:color w:val="231F20"/>
          <w:spacing w:val="-26"/>
          <w:w w:val="100"/>
        </w:rPr>
        <w:t> </w:t>
      </w:r>
      <w:r>
        <w:rPr>
          <w:color w:val="231F20"/>
          <w:spacing w:val="1"/>
          <w:w w:val="100"/>
        </w:rPr>
        <w:t>доходо</w:t>
      </w:r>
      <w:r>
        <w:rPr>
          <w:color w:val="231F20"/>
          <w:w w:val="100"/>
        </w:rPr>
        <w:t>в</w:t>
      </w:r>
      <w:r>
        <w:rPr>
          <w:color w:val="231F20"/>
          <w:spacing w:val="-26"/>
          <w:w w:val="100"/>
        </w:rPr>
        <w:t> </w:t>
      </w:r>
      <w:r>
        <w:rPr>
          <w:color w:val="231F20"/>
          <w:spacing w:val="1"/>
          <w:w w:val="100"/>
        </w:rPr>
        <w:t>населения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6004"/>
        <w:jc w:val="both"/>
      </w:pPr>
      <w:r>
        <w:rPr>
          <w:color w:val="231F20"/>
          <w:w w:val="75"/>
        </w:rPr>
        <w:t>(см</w:t>
      </w:r>
      <w:r>
        <w:rPr>
          <w:color w:val="231F20"/>
          <w:w w:val="75"/>
        </w:rPr>
        <w:t>�</w:t>
      </w:r>
      <w:r>
        <w:rPr>
          <w:color w:val="231F20"/>
          <w:spacing w:val="30"/>
          <w:w w:val="75"/>
        </w:rPr>
        <w:t> </w:t>
      </w:r>
      <w:r>
        <w:rPr>
          <w:color w:val="231F20"/>
          <w:w w:val="75"/>
        </w:rPr>
        <w:t>главу</w:t>
      </w:r>
      <w:r>
        <w:rPr>
          <w:color w:val="231F20"/>
          <w:spacing w:val="30"/>
          <w:w w:val="75"/>
        </w:rPr>
        <w:t> </w:t>
      </w:r>
      <w:r>
        <w:rPr>
          <w:color w:val="231F20"/>
          <w:w w:val="75"/>
        </w:rPr>
        <w:t>10)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spacing w:line="332" w:lineRule="exact"/>
        <w:ind w:left="629" w:right="0" w:firstLine="0"/>
        <w:jc w:val="center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«Обеспеченный»</w:t>
      </w:r>
      <w:r>
        <w:rPr>
          <w:rFonts w:ascii="Times New Roman" w:hAnsi="Times New Roman" w:cs="Times New Roman" w:eastAsia="Times New Roman"/>
          <w:i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средний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класс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—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главный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двигатель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роста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63" w:right="112"/>
        <w:jc w:val="both"/>
      </w:pPr>
      <w:r>
        <w:rPr>
          <w:color w:val="231F20"/>
          <w:w w:val="95"/>
        </w:rPr>
        <w:t>экономик</w:t>
      </w:r>
      <w:r>
        <w:rPr>
          <w:color w:val="231F20"/>
          <w:w w:val="95"/>
        </w:rPr>
        <w:t>и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любо</w:t>
      </w:r>
      <w:r>
        <w:rPr>
          <w:color w:val="231F20"/>
          <w:w w:val="95"/>
        </w:rPr>
        <w:t>й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страны</w:t>
      </w:r>
      <w:r>
        <w:rPr>
          <w:color w:val="231F20"/>
          <w:w w:val="95"/>
        </w:rPr>
        <w:t>,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та</w:t>
      </w:r>
      <w:r>
        <w:rPr>
          <w:color w:val="231F20"/>
          <w:w w:val="95"/>
        </w:rPr>
        <w:t>к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ка</w:t>
      </w:r>
      <w:r>
        <w:rPr>
          <w:color w:val="231F20"/>
          <w:w w:val="95"/>
        </w:rPr>
        <w:t>к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н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покупае</w:t>
      </w:r>
      <w:r>
        <w:rPr>
          <w:color w:val="231F20"/>
          <w:w w:val="95"/>
        </w:rPr>
        <w:t>т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основную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3"/>
        <w:jc w:val="both"/>
      </w:pPr>
      <w:r>
        <w:rPr>
          <w:color w:val="231F20"/>
          <w:w w:val="90"/>
        </w:rPr>
        <w:t>массу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товаров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услуг,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произведенных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стране,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75"/>
        </w:rPr>
        <w:t>т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31"/>
          <w:w w:val="75"/>
        </w:rPr>
        <w:t> </w:t>
      </w:r>
      <w:r>
        <w:rPr>
          <w:color w:val="231F20"/>
          <w:w w:val="90"/>
        </w:rPr>
        <w:t>то,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что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7"/>
        <w:jc w:val="both"/>
        <w:rPr>
          <w:rFonts w:ascii="Times New Roman" w:hAnsi="Times New Roman" w:cs="Times New Roman" w:eastAsia="Times New Roman"/>
        </w:rPr>
      </w:pPr>
      <w:r>
        <w:rPr>
          <w:color w:val="231F20"/>
          <w:spacing w:val="1"/>
          <w:w w:val="95"/>
        </w:rPr>
        <w:t>составляе</w:t>
      </w:r>
      <w:r>
        <w:rPr>
          <w:color w:val="231F20"/>
          <w:w w:val="95"/>
        </w:rPr>
        <w:t>т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основну</w:t>
      </w:r>
      <w:r>
        <w:rPr>
          <w:color w:val="231F20"/>
          <w:w w:val="95"/>
        </w:rPr>
        <w:t>ю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дол</w:t>
      </w:r>
      <w:r>
        <w:rPr>
          <w:color w:val="231F20"/>
          <w:w w:val="95"/>
        </w:rPr>
        <w:t>ю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w w:val="95"/>
        </w:rPr>
        <w:t>�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Малочисленны</w:t>
      </w:r>
      <w:r>
        <w:rPr>
          <w:color w:val="231F20"/>
          <w:w w:val="95"/>
        </w:rPr>
        <w:t>й</w:t>
      </w:r>
      <w:r>
        <w:rPr>
          <w:color w:val="231F20"/>
          <w:spacing w:val="2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</w:rPr>
        <w:t>«обесп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‑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pStyle w:val="BodyText"/>
        <w:spacing w:line="332" w:lineRule="exact"/>
        <w:ind w:left="463" w:right="117"/>
        <w:jc w:val="both"/>
      </w:pPr>
      <w:r>
        <w:rPr>
          <w:rFonts w:ascii="Times New Roman" w:hAnsi="Times New Roman" w:cs="Times New Roman" w:eastAsia="Times New Roman"/>
          <w:i/>
          <w:color w:val="231F20"/>
          <w:w w:val="95"/>
        </w:rPr>
        <w:t>ченный»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95"/>
        </w:rPr>
        <w:t> </w:t>
      </w:r>
      <w:r>
        <w:rPr>
          <w:color w:val="231F20"/>
          <w:w w:val="95"/>
        </w:rPr>
        <w:t>средний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класс,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или,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то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же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самое,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многочисле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7"/>
        <w:jc w:val="both"/>
      </w:pPr>
      <w:r>
        <w:rPr>
          <w:color w:val="231F20"/>
          <w:w w:val="95"/>
        </w:rPr>
        <w:t>ны</w:t>
      </w:r>
      <w:r>
        <w:rPr>
          <w:color w:val="231F20"/>
          <w:w w:val="95"/>
        </w:rPr>
        <w:t>й</w:t>
      </w:r>
      <w:r>
        <w:rPr>
          <w:color w:val="231F20"/>
          <w:spacing w:val="15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</w:rPr>
        <w:t>«бедный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»</w:t>
      </w:r>
      <w:r>
        <w:rPr>
          <w:rFonts w:ascii="Times New Roman" w:hAnsi="Times New Roman" w:cs="Times New Roman" w:eastAsia="Times New Roman"/>
          <w:i/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средни</w:t>
      </w:r>
      <w:r>
        <w:rPr>
          <w:color w:val="231F20"/>
          <w:w w:val="95"/>
        </w:rPr>
        <w:t>й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класс</w:t>
      </w:r>
      <w:r>
        <w:rPr>
          <w:color w:val="231F20"/>
          <w:w w:val="95"/>
        </w:rPr>
        <w:t>,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значит</w:t>
      </w:r>
      <w:r>
        <w:rPr>
          <w:color w:val="231F20"/>
          <w:w w:val="95"/>
        </w:rPr>
        <w:t>,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мала</w:t>
      </w:r>
      <w:r>
        <w:rPr>
          <w:color w:val="231F20"/>
          <w:w w:val="95"/>
        </w:rPr>
        <w:t>я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дол</w:t>
      </w:r>
      <w:r>
        <w:rPr>
          <w:color w:val="231F20"/>
          <w:w w:val="95"/>
        </w:rPr>
        <w:t>я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опл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line="332" w:lineRule="exact"/>
        <w:ind w:left="463" w:right="117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ы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труд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ВВ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обеспечиваю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тольк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слабы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й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  <w:sz w:val="28"/>
          <w:szCs w:val="28"/>
        </w:rPr>
        <w:t>платежесп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332" w:lineRule="exact"/>
        <w:ind w:left="463" w:right="115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со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бны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про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на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тов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ары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слу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ги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отв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етс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тве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нно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зкий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63" w:right="1342"/>
        <w:jc w:val="both"/>
      </w:pPr>
      <w:r>
        <w:rPr>
          <w:color w:val="231F20"/>
          <w:w w:val="90"/>
        </w:rPr>
        <w:t>темп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роста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ВВП</w:t>
      </w:r>
      <w:r>
        <w:rPr>
          <w:color w:val="231F20"/>
          <w:w w:val="90"/>
        </w:rPr>
        <w:t>�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Академик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80"/>
        </w:rPr>
        <w:t>Л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И</w:t>
      </w:r>
      <w:r>
        <w:rPr>
          <w:color w:val="231F20"/>
          <w:w w:val="80"/>
        </w:rPr>
        <w:t>�</w:t>
      </w:r>
      <w:r>
        <w:rPr>
          <w:color w:val="231F20"/>
          <w:spacing w:val="1"/>
          <w:w w:val="80"/>
        </w:rPr>
        <w:t> </w:t>
      </w:r>
      <w:r>
        <w:rPr>
          <w:color w:val="231F20"/>
          <w:w w:val="90"/>
        </w:rPr>
        <w:t>Абалкин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говорил:</w:t>
      </w:r>
      <w:r>
        <w:rPr>
          <w:color w:val="000000"/>
          <w:w w:val="100"/>
        </w:rPr>
      </w:r>
    </w:p>
    <w:p>
      <w:pPr>
        <w:pStyle w:val="Heading5"/>
        <w:ind w:left="630" w:right="0" w:firstLine="0"/>
        <w:jc w:val="center"/>
        <w:rPr>
          <w:b w:val="0"/>
          <w:bCs w:val="0"/>
          <w:i w:val="0"/>
        </w:rPr>
      </w:pPr>
      <w:r>
        <w:rPr>
          <w:i/>
          <w:color w:val="231F20"/>
          <w:w w:val="95"/>
        </w:rPr>
        <w:t>«Фонд</w:t>
      </w:r>
      <w:r>
        <w:rPr>
          <w:i/>
          <w:color w:val="231F20"/>
          <w:spacing w:val="9"/>
          <w:w w:val="95"/>
        </w:rPr>
        <w:t> </w:t>
      </w:r>
      <w:r>
        <w:rPr>
          <w:i/>
          <w:color w:val="231F20"/>
          <w:w w:val="95"/>
        </w:rPr>
        <w:t>оплаты</w:t>
      </w:r>
      <w:r>
        <w:rPr>
          <w:i/>
          <w:color w:val="231F20"/>
          <w:spacing w:val="10"/>
          <w:w w:val="95"/>
        </w:rPr>
        <w:t> </w:t>
      </w:r>
      <w:r>
        <w:rPr>
          <w:i/>
          <w:color w:val="231F20"/>
          <w:w w:val="95"/>
        </w:rPr>
        <w:t>труда</w:t>
      </w:r>
      <w:r>
        <w:rPr>
          <w:i/>
          <w:color w:val="231F20"/>
          <w:spacing w:val="10"/>
          <w:w w:val="95"/>
        </w:rPr>
        <w:t> </w:t>
      </w:r>
      <w:r>
        <w:rPr>
          <w:i/>
          <w:color w:val="231F20"/>
          <w:w w:val="95"/>
        </w:rPr>
        <w:t>—</w:t>
      </w:r>
      <w:r>
        <w:rPr>
          <w:b w:val="0"/>
          <w:bCs w:val="0"/>
          <w:i w:val="0"/>
          <w:color w:val="000000"/>
          <w:w w:val="100"/>
        </w:rPr>
      </w:r>
    </w:p>
    <w:p>
      <w:pPr>
        <w:spacing w:line="332" w:lineRule="exact"/>
        <w:ind w:left="462" w:right="115" w:firstLine="0"/>
        <w:jc w:val="center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главный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2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двигатель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экономического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роста»</w:t>
      </w:r>
      <w:r>
        <w:rPr>
          <w:rFonts w:ascii="Malgun Gothic" w:hAnsi="Malgun Gothic" w:cs="Malgun Gothic" w:eastAsia="Malgun Gothic"/>
          <w:color w:val="231F20"/>
          <w:w w:val="95"/>
          <w:position w:val="9"/>
          <w:sz w:val="16"/>
          <w:szCs w:val="16"/>
        </w:rPr>
        <w:t>1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150" w:lineRule="exact" w:before="8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67" w:lineRule="auto" w:before="38"/>
        <w:ind w:left="46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99pt;margin-top:-.119754pt;width:56.693pt;height:.1pt;mso-position-horizontal-relative:page;mso-position-vertical-relative:paragraph;z-index:-12425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11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7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3"/>
          <w:w w:val="7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"/>
          <w:w w:val="7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7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1"/>
          <w:w w:val="7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зы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ш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6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4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1"/>
          <w:w w:val="7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7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8"/>
          <w:w w:val="7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эк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5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эк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6"/>
          <w:w w:val="7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5"/>
          <w:w w:val="7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0"/>
          <w:w w:val="7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7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34"/>
          <w:w w:val="7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headerReference w:type="even" r:id="rId31"/>
          <w:headerReference w:type="default" r:id="rId32"/>
          <w:pgSz w:w="9355" w:h="13620"/>
          <w:pgMar w:header="775" w:footer="0" w:top="1180" w:bottom="280" w:left="500" w:right="620"/>
          <w:pgNumType w:start="32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39" w:firstLine="283"/>
        <w:jc w:val="both"/>
      </w:pPr>
      <w:r>
        <w:rPr>
          <w:color w:val="231F20"/>
          <w:w w:val="95"/>
        </w:rPr>
        <w:t>Отсюда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следует,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без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кардинального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изменения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соц</w:t>
      </w:r>
      <w:r>
        <w:rPr>
          <w:color w:val="231F20"/>
          <w:spacing w:val="-4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ал</w:t>
      </w:r>
      <w:r>
        <w:rPr>
          <w:color w:val="231F20"/>
          <w:w w:val="95"/>
        </w:rPr>
        <w:t>ьн</w:t>
      </w:r>
      <w:r>
        <w:rPr>
          <w:color w:val="231F20"/>
          <w:spacing w:val="1"/>
          <w:w w:val="95"/>
        </w:rPr>
        <w:t>о-</w:t>
      </w:r>
      <w:r>
        <w:rPr>
          <w:color w:val="231F20"/>
          <w:w w:val="95"/>
        </w:rPr>
        <w:t>эк</w:t>
      </w:r>
      <w:r>
        <w:rPr>
          <w:color w:val="231F20"/>
          <w:spacing w:val="1"/>
          <w:w w:val="95"/>
        </w:rPr>
        <w:t>он</w:t>
      </w:r>
      <w:r>
        <w:rPr>
          <w:color w:val="231F20"/>
          <w:spacing w:val="1"/>
          <w:w w:val="95"/>
        </w:rPr>
        <w:t>омиче</w:t>
      </w:r>
      <w:r>
        <w:rPr>
          <w:color w:val="231F20"/>
          <w:w w:val="95"/>
        </w:rPr>
        <w:t>ск</w:t>
      </w:r>
      <w:r>
        <w:rPr>
          <w:color w:val="231F20"/>
          <w:spacing w:val="1"/>
          <w:w w:val="95"/>
        </w:rPr>
        <w:t>ог</w:t>
      </w:r>
      <w:r>
        <w:rPr>
          <w:color w:val="231F20"/>
          <w:w w:val="95"/>
        </w:rPr>
        <w:t>о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по</w:t>
      </w:r>
      <w:r>
        <w:rPr>
          <w:color w:val="231F20"/>
          <w:spacing w:val="1"/>
          <w:w w:val="95"/>
        </w:rPr>
        <w:t>ря</w:t>
      </w:r>
      <w:r>
        <w:rPr>
          <w:color w:val="231F20"/>
          <w:w w:val="95"/>
        </w:rPr>
        <w:t>дк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1"/>
          <w:w w:val="95"/>
        </w:rPr>
        <w:t>ер</w:t>
      </w:r>
      <w:r>
        <w:rPr>
          <w:color w:val="231F20"/>
          <w:spacing w:val="1"/>
          <w:w w:val="95"/>
        </w:rPr>
        <w:t>ву</w:t>
      </w:r>
      <w:r>
        <w:rPr>
          <w:color w:val="231F20"/>
          <w:w w:val="95"/>
        </w:rPr>
        <w:t>ю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че</w:t>
      </w:r>
      <w:r>
        <w:rPr>
          <w:color w:val="231F20"/>
          <w:spacing w:val="1"/>
          <w:w w:val="95"/>
        </w:rPr>
        <w:t>ре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ь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1"/>
          <w:w w:val="95"/>
        </w:rPr>
        <w:t>оэ</w:t>
      </w:r>
      <w:r>
        <w:rPr>
          <w:color w:val="231F20"/>
          <w:w w:val="95"/>
        </w:rPr>
        <w:t>та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ного</w:t>
      </w:r>
      <w:r>
        <w:rPr>
          <w:color w:val="231F20"/>
          <w:spacing w:val="-6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передела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3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доходов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0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сверхбогатых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пользу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инвестиций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2"/>
          <w:w w:val="95"/>
        </w:rPr>
        <w:t>основно</w:t>
      </w:r>
      <w:r>
        <w:rPr>
          <w:color w:val="231F20"/>
          <w:w w:val="95"/>
        </w:rPr>
        <w:t>й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1"/>
          <w:w w:val="95"/>
        </w:rPr>
        <w:t>масс</w:t>
      </w:r>
      <w:r>
        <w:rPr>
          <w:color w:val="231F20"/>
          <w:w w:val="95"/>
        </w:rPr>
        <w:t>ы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1"/>
          <w:w w:val="95"/>
        </w:rPr>
        <w:t>страны</w:t>
      </w:r>
      <w:r>
        <w:rPr>
          <w:color w:val="231F20"/>
          <w:w w:val="95"/>
        </w:rPr>
        <w:t>,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невозможе</w:t>
      </w:r>
      <w:r>
        <w:rPr>
          <w:color w:val="231F20"/>
          <w:w w:val="95"/>
        </w:rPr>
        <w:t>н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2"/>
          <w:w w:val="95"/>
        </w:rPr>
        <w:t>сущ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ственный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экономический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рост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39" w:firstLine="283"/>
        <w:jc w:val="right"/>
      </w:pPr>
      <w:r>
        <w:rPr>
          <w:color w:val="231F20"/>
          <w:spacing w:val="-4"/>
          <w:w w:val="90"/>
        </w:rPr>
        <w:t>Н</w:t>
      </w:r>
      <w:r>
        <w:rPr>
          <w:color w:val="231F20"/>
          <w:spacing w:val="-5"/>
          <w:w w:val="90"/>
        </w:rPr>
        <w:t>е</w:t>
      </w:r>
      <w:r>
        <w:rPr>
          <w:color w:val="231F20"/>
          <w:spacing w:val="-6"/>
          <w:w w:val="90"/>
        </w:rPr>
        <w:t>о</w:t>
      </w:r>
      <w:r>
        <w:rPr>
          <w:color w:val="231F20"/>
          <w:spacing w:val="-4"/>
          <w:w w:val="90"/>
        </w:rPr>
        <w:t>б</w:t>
      </w:r>
      <w:r>
        <w:rPr>
          <w:color w:val="231F20"/>
          <w:spacing w:val="-5"/>
          <w:w w:val="90"/>
        </w:rPr>
        <w:t>х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-5"/>
          <w:w w:val="90"/>
        </w:rPr>
        <w:t>д</w:t>
      </w:r>
      <w:r>
        <w:rPr>
          <w:color w:val="231F20"/>
          <w:spacing w:val="-5"/>
          <w:w w:val="90"/>
        </w:rPr>
        <w:t>и</w:t>
      </w:r>
      <w:r>
        <w:rPr>
          <w:color w:val="231F20"/>
          <w:spacing w:val="-4"/>
          <w:w w:val="90"/>
        </w:rPr>
        <w:t>м</w:t>
      </w:r>
      <w:r>
        <w:rPr>
          <w:color w:val="231F20"/>
          <w:w w:val="90"/>
        </w:rPr>
        <w:t>о</w:t>
      </w:r>
      <w:r>
        <w:rPr>
          <w:color w:val="231F20"/>
          <w:spacing w:val="71"/>
          <w:w w:val="90"/>
        </w:rPr>
        <w:t> </w:t>
      </w:r>
      <w:r>
        <w:rPr>
          <w:color w:val="231F20"/>
          <w:spacing w:val="-5"/>
          <w:w w:val="90"/>
        </w:rPr>
        <w:t>т</w:t>
      </w:r>
      <w:r>
        <w:rPr>
          <w:color w:val="231F20"/>
          <w:spacing w:val="-4"/>
          <w:w w:val="90"/>
        </w:rPr>
        <w:t>а</w:t>
      </w:r>
      <w:r>
        <w:rPr>
          <w:color w:val="231F20"/>
          <w:spacing w:val="-5"/>
          <w:w w:val="90"/>
        </w:rPr>
        <w:t>к</w:t>
      </w:r>
      <w:r>
        <w:rPr>
          <w:color w:val="231F20"/>
          <w:spacing w:val="-4"/>
          <w:w w:val="90"/>
        </w:rPr>
        <w:t>ж</w:t>
      </w:r>
      <w:r>
        <w:rPr>
          <w:color w:val="231F20"/>
          <w:w w:val="90"/>
        </w:rPr>
        <w:t>е</w:t>
      </w:r>
      <w:r>
        <w:rPr>
          <w:color w:val="231F20"/>
          <w:spacing w:val="71"/>
          <w:w w:val="90"/>
        </w:rPr>
        <w:t> </w:t>
      </w:r>
      <w:r>
        <w:rPr>
          <w:color w:val="231F20"/>
          <w:spacing w:val="-5"/>
          <w:w w:val="90"/>
        </w:rPr>
        <w:t>т</w:t>
      </w:r>
      <w:r>
        <w:rPr>
          <w:color w:val="231F20"/>
          <w:spacing w:val="-4"/>
          <w:w w:val="90"/>
        </w:rPr>
        <w:t>а</w:t>
      </w:r>
      <w:r>
        <w:rPr>
          <w:color w:val="231F20"/>
          <w:spacing w:val="-5"/>
          <w:w w:val="90"/>
        </w:rPr>
        <w:t>к</w:t>
      </w:r>
      <w:r>
        <w:rPr>
          <w:color w:val="231F20"/>
          <w:spacing w:val="-5"/>
          <w:w w:val="90"/>
        </w:rPr>
        <w:t>о</w:t>
      </w:r>
      <w:r>
        <w:rPr>
          <w:color w:val="231F20"/>
          <w:w w:val="90"/>
        </w:rPr>
        <w:t>е</w:t>
      </w:r>
      <w:r>
        <w:rPr>
          <w:color w:val="231F20"/>
          <w:spacing w:val="71"/>
          <w:w w:val="90"/>
        </w:rPr>
        <w:t> </w:t>
      </w:r>
      <w:r>
        <w:rPr>
          <w:color w:val="231F20"/>
          <w:spacing w:val="-5"/>
          <w:w w:val="90"/>
        </w:rPr>
        <w:t>и</w:t>
      </w:r>
      <w:r>
        <w:rPr>
          <w:color w:val="231F20"/>
          <w:spacing w:val="-4"/>
          <w:w w:val="90"/>
        </w:rPr>
        <w:t>з</w:t>
      </w:r>
      <w:r>
        <w:rPr>
          <w:color w:val="231F20"/>
          <w:spacing w:val="-5"/>
          <w:w w:val="90"/>
        </w:rPr>
        <w:t>м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5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5"/>
          <w:w w:val="90"/>
        </w:rPr>
        <w:t>н</w:t>
      </w:r>
      <w:r>
        <w:rPr>
          <w:color w:val="231F20"/>
          <w:spacing w:val="-4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231F20"/>
          <w:spacing w:val="71"/>
          <w:w w:val="90"/>
        </w:rPr>
        <w:t> </w:t>
      </w:r>
      <w:r>
        <w:rPr>
          <w:color w:val="231F20"/>
          <w:spacing w:val="-5"/>
          <w:w w:val="90"/>
        </w:rPr>
        <w:t>э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5"/>
          <w:w w:val="90"/>
        </w:rPr>
        <w:t>о</w:t>
      </w:r>
      <w:r>
        <w:rPr>
          <w:color w:val="231F20"/>
          <w:spacing w:val="-5"/>
          <w:w w:val="90"/>
        </w:rPr>
        <w:t>н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-5"/>
          <w:w w:val="90"/>
        </w:rPr>
        <w:t>м</w:t>
      </w:r>
      <w:r>
        <w:rPr>
          <w:color w:val="231F20"/>
          <w:spacing w:val="-4"/>
          <w:w w:val="90"/>
        </w:rPr>
        <w:t>и</w:t>
      </w:r>
      <w:r>
        <w:rPr>
          <w:color w:val="231F20"/>
          <w:spacing w:val="-5"/>
          <w:w w:val="90"/>
        </w:rPr>
        <w:t>ч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5"/>
          <w:w w:val="90"/>
        </w:rPr>
        <w:t>с</w:t>
      </w:r>
      <w:r>
        <w:rPr>
          <w:color w:val="231F20"/>
          <w:spacing w:val="-5"/>
          <w:w w:val="90"/>
        </w:rPr>
        <w:t>к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7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71"/>
          <w:w w:val="90"/>
        </w:rPr>
        <w:t> </w:t>
      </w:r>
      <w:r>
        <w:rPr>
          <w:color w:val="231F20"/>
          <w:spacing w:val="-5"/>
          <w:w w:val="90"/>
        </w:rPr>
        <w:t>н</w:t>
      </w:r>
      <w:r>
        <w:rPr>
          <w:color w:val="231F20"/>
          <w:spacing w:val="-4"/>
          <w:w w:val="90"/>
        </w:rPr>
        <w:t>а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5"/>
          <w:w w:val="90"/>
        </w:rPr>
        <w:t>логово</w:t>
      </w:r>
      <w:r>
        <w:rPr>
          <w:color w:val="231F20"/>
          <w:w w:val="90"/>
        </w:rPr>
        <w:t>й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-5"/>
          <w:w w:val="90"/>
        </w:rPr>
        <w:t>политик</w:t>
      </w:r>
      <w:r>
        <w:rPr>
          <w:color w:val="231F20"/>
          <w:w w:val="90"/>
        </w:rPr>
        <w:t>и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-5"/>
          <w:w w:val="90"/>
        </w:rPr>
        <w:t>государства</w:t>
      </w:r>
      <w:r>
        <w:rPr>
          <w:color w:val="231F20"/>
          <w:w w:val="90"/>
        </w:rPr>
        <w:t>,</w:t>
      </w:r>
      <w:r>
        <w:rPr>
          <w:color w:val="231F20"/>
          <w:spacing w:val="61"/>
          <w:w w:val="90"/>
        </w:rPr>
        <w:t> </w:t>
      </w:r>
      <w:r>
        <w:rPr>
          <w:color w:val="231F20"/>
          <w:spacing w:val="-5"/>
          <w:w w:val="90"/>
        </w:rPr>
        <w:t>чтоб</w:t>
      </w:r>
      <w:r>
        <w:rPr>
          <w:color w:val="231F20"/>
          <w:w w:val="90"/>
        </w:rPr>
        <w:t>ы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-5"/>
          <w:w w:val="90"/>
        </w:rPr>
        <w:t>преодолет</w:t>
      </w:r>
      <w:r>
        <w:rPr>
          <w:color w:val="231F20"/>
          <w:w w:val="90"/>
        </w:rPr>
        <w:t>ь</w:t>
      </w:r>
      <w:r>
        <w:rPr>
          <w:color w:val="231F20"/>
          <w:spacing w:val="61"/>
          <w:w w:val="90"/>
        </w:rPr>
        <w:t> </w:t>
      </w:r>
      <w:r>
        <w:rPr>
          <w:color w:val="231F20"/>
          <w:spacing w:val="-5"/>
          <w:w w:val="90"/>
        </w:rPr>
        <w:t>аномальное</w:t>
      </w:r>
      <w:r>
        <w:rPr>
          <w:color w:val="231F20"/>
          <w:spacing w:val="-5"/>
          <w:w w:val="93"/>
        </w:rPr>
        <w:t> </w:t>
      </w:r>
      <w:r>
        <w:rPr>
          <w:color w:val="231F20"/>
          <w:spacing w:val="-7"/>
          <w:w w:val="90"/>
        </w:rPr>
        <w:t>экономическо</w:t>
      </w:r>
      <w:r>
        <w:rPr>
          <w:color w:val="231F20"/>
          <w:w w:val="90"/>
        </w:rPr>
        <w:t>е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7"/>
          <w:w w:val="90"/>
        </w:rPr>
        <w:t>неравенств</w:t>
      </w:r>
      <w:r>
        <w:rPr>
          <w:color w:val="231F20"/>
          <w:w w:val="90"/>
        </w:rPr>
        <w:t>о</w:t>
      </w:r>
      <w:r>
        <w:rPr>
          <w:color w:val="231F20"/>
          <w:spacing w:val="34"/>
          <w:w w:val="90"/>
        </w:rPr>
        <w:t> </w:t>
      </w:r>
      <w:r>
        <w:rPr>
          <w:color w:val="231F20"/>
          <w:spacing w:val="-7"/>
          <w:w w:val="90"/>
        </w:rPr>
        <w:t>регионов</w:t>
      </w:r>
      <w:r>
        <w:rPr>
          <w:color w:val="231F20"/>
          <w:w w:val="90"/>
        </w:rPr>
        <w:t>,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7"/>
          <w:w w:val="90"/>
        </w:rPr>
        <w:t>уменьшит</w:t>
      </w:r>
      <w:r>
        <w:rPr>
          <w:color w:val="231F20"/>
          <w:w w:val="90"/>
        </w:rPr>
        <w:t>ь</w:t>
      </w:r>
      <w:r>
        <w:rPr>
          <w:color w:val="231F20"/>
          <w:spacing w:val="34"/>
          <w:w w:val="90"/>
        </w:rPr>
        <w:t> </w:t>
      </w:r>
      <w:r>
        <w:rPr>
          <w:color w:val="231F20"/>
          <w:spacing w:val="-7"/>
          <w:w w:val="90"/>
        </w:rPr>
        <w:t>разры</w:t>
      </w:r>
      <w:r>
        <w:rPr>
          <w:color w:val="231F20"/>
          <w:w w:val="90"/>
        </w:rPr>
        <w:t>в</w:t>
      </w:r>
      <w:r>
        <w:rPr>
          <w:color w:val="231F20"/>
          <w:spacing w:val="34"/>
          <w:w w:val="90"/>
        </w:rPr>
        <w:t> </w:t>
      </w:r>
      <w:r>
        <w:rPr>
          <w:color w:val="231F20"/>
          <w:spacing w:val="-7"/>
          <w:w w:val="90"/>
        </w:rPr>
        <w:t>ме</w:t>
      </w:r>
      <w:r>
        <w:rPr>
          <w:color w:val="231F20"/>
          <w:spacing w:val="-12"/>
          <w:w w:val="90"/>
        </w:rPr>
        <w:t>ж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6"/>
          <w:w w:val="90"/>
        </w:rPr>
        <w:t>д</w:t>
      </w:r>
      <w:r>
        <w:rPr>
          <w:color w:val="231F20"/>
          <w:w w:val="90"/>
        </w:rPr>
        <w:t>у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-6"/>
          <w:w w:val="90"/>
        </w:rPr>
        <w:t>средним</w:t>
      </w:r>
      <w:r>
        <w:rPr>
          <w:color w:val="231F20"/>
          <w:w w:val="90"/>
        </w:rPr>
        <w:t>и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6"/>
          <w:w w:val="90"/>
        </w:rPr>
        <w:t>доходам</w:t>
      </w:r>
      <w:r>
        <w:rPr>
          <w:color w:val="231F20"/>
          <w:w w:val="90"/>
        </w:rPr>
        <w:t>и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6"/>
          <w:w w:val="90"/>
        </w:rPr>
        <w:t>москвиче</w:t>
      </w:r>
      <w:r>
        <w:rPr>
          <w:color w:val="231F20"/>
          <w:w w:val="90"/>
        </w:rPr>
        <w:t>й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6"/>
          <w:w w:val="90"/>
        </w:rPr>
        <w:t>жителе</w:t>
      </w:r>
      <w:r>
        <w:rPr>
          <w:color w:val="231F20"/>
          <w:w w:val="90"/>
        </w:rPr>
        <w:t>й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6"/>
          <w:w w:val="90"/>
        </w:rPr>
        <w:t>други</w:t>
      </w:r>
      <w:r>
        <w:rPr>
          <w:color w:val="231F20"/>
          <w:w w:val="90"/>
        </w:rPr>
        <w:t>х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6"/>
          <w:w w:val="90"/>
        </w:rPr>
        <w:t>регионов</w:t>
      </w:r>
      <w:r>
        <w:rPr>
          <w:color w:val="231F20"/>
          <w:w w:val="9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27"/>
          <w:w w:val="85"/>
        </w:rPr>
        <w:t> </w:t>
      </w:r>
      <w:r>
        <w:rPr>
          <w:color w:val="231F20"/>
          <w:spacing w:val="1"/>
          <w:w w:val="90"/>
        </w:rPr>
        <w:t>4</w:t>
      </w:r>
      <w:r>
        <w:rPr>
          <w:color w:val="231F20"/>
          <w:spacing w:val="3"/>
          <w:w w:val="90"/>
        </w:rPr>
        <w:t>�</w:t>
      </w:r>
      <w:r>
        <w:rPr>
          <w:color w:val="231F20"/>
          <w:w w:val="90"/>
        </w:rPr>
        <w:t>1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показан</w:t>
      </w:r>
      <w:r>
        <w:rPr>
          <w:color w:val="231F20"/>
          <w:w w:val="90"/>
        </w:rPr>
        <w:t>ы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ежегодны</w:t>
      </w:r>
      <w:r>
        <w:rPr>
          <w:color w:val="231F20"/>
          <w:w w:val="90"/>
        </w:rPr>
        <w:t>е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подушевы</w:t>
      </w:r>
      <w:r>
        <w:rPr>
          <w:color w:val="231F20"/>
          <w:w w:val="90"/>
        </w:rPr>
        <w:t>е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доход</w:t>
      </w:r>
      <w:r>
        <w:rPr>
          <w:color w:val="231F20"/>
          <w:w w:val="90"/>
        </w:rPr>
        <w:t>ы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сел</w:t>
      </w:r>
      <w:r>
        <w:rPr>
          <w:color w:val="231F20"/>
          <w:w w:val="90"/>
        </w:rPr>
        <w:t>ени</w:t>
      </w:r>
      <w:r>
        <w:rPr>
          <w:color w:val="231F20"/>
          <w:w w:val="90"/>
        </w:rPr>
        <w:t>я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все</w:t>
      </w:r>
      <w:r>
        <w:rPr>
          <w:color w:val="231F20"/>
          <w:w w:val="90"/>
        </w:rPr>
        <w:t>й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Росс</w:t>
      </w:r>
      <w:r>
        <w:rPr>
          <w:color w:val="231F20"/>
          <w:w w:val="90"/>
        </w:rPr>
        <w:t>ии</w:t>
      </w:r>
      <w:r>
        <w:rPr>
          <w:color w:val="231F20"/>
          <w:w w:val="90"/>
        </w:rPr>
        <w:t>,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отд</w:t>
      </w:r>
      <w:r>
        <w:rPr>
          <w:color w:val="231F20"/>
          <w:w w:val="90"/>
        </w:rPr>
        <w:t>ельно</w:t>
      </w:r>
      <w:r>
        <w:rPr>
          <w:color w:val="231F20"/>
          <w:w w:val="90"/>
        </w:rPr>
        <w:t>ст</w:t>
      </w:r>
      <w:r>
        <w:rPr>
          <w:color w:val="231F20"/>
          <w:w w:val="90"/>
        </w:rPr>
        <w:t>и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77"/>
          <w:w w:val="90"/>
        </w:rPr>
        <w:t> </w:t>
      </w:r>
      <w:r>
        <w:rPr>
          <w:color w:val="231F20"/>
          <w:spacing w:val="1"/>
          <w:w w:val="90"/>
        </w:rPr>
        <w:t>бе</w:t>
      </w:r>
      <w:r>
        <w:rPr>
          <w:color w:val="231F20"/>
          <w:w w:val="90"/>
        </w:rPr>
        <w:t>з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Москвы</w:t>
      </w:r>
      <w:r>
        <w:rPr>
          <w:color w:val="231F20"/>
          <w:spacing w:val="1"/>
          <w:w w:val="99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Москве</w:t>
      </w:r>
      <w:r>
        <w:rPr>
          <w:color w:val="231F20"/>
          <w:spacing w:val="10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36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постоянных</w:t>
      </w:r>
      <w:r>
        <w:rPr>
          <w:rFonts w:ascii="Times New Roman" w:hAnsi="Times New Roman" w:cs="Times New Roman" w:eastAsia="Times New Roman"/>
          <w:i/>
          <w:color w:val="231F20"/>
          <w:spacing w:val="36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ценах</w:t>
      </w:r>
      <w:r>
        <w:rPr>
          <w:rFonts w:ascii="Times New Roman" w:hAnsi="Times New Roman" w:cs="Times New Roman" w:eastAsia="Times New Roman"/>
          <w:i/>
          <w:color w:val="231F20"/>
          <w:spacing w:val="36"/>
          <w:w w:val="90"/>
        </w:rPr>
        <w:t> </w:t>
      </w:r>
      <w:r>
        <w:rPr>
          <w:color w:val="231F20"/>
          <w:w w:val="90"/>
        </w:rPr>
        <w:t>(2023)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период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1995–2023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53" w:lineRule="exact"/>
        <w:ind w:right="0"/>
        <w:jc w:val="left"/>
      </w:pPr>
      <w:r>
        <w:rPr>
          <w:color w:val="231F20"/>
          <w:w w:val="95"/>
        </w:rPr>
        <w:t>(рассчитаны</w:t>
      </w:r>
      <w:r>
        <w:rPr>
          <w:color w:val="231F20"/>
          <w:spacing w:val="-57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данным</w:t>
      </w:r>
      <w:r>
        <w:rPr>
          <w:color w:val="231F20"/>
          <w:spacing w:val="-57"/>
          <w:w w:val="95"/>
        </w:rPr>
        <w:t> </w:t>
      </w:r>
      <w:r>
        <w:rPr>
          <w:color w:val="231F20"/>
          <w:w w:val="95"/>
        </w:rPr>
        <w:t>Росстата)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257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60.362999pt;margin-top:4.77266pt;width:357.8285pt;height:259.1635pt;mso-position-horizontal-relative:page;mso-position-vertical-relative:paragraph;z-index:-12424" coordorigin="1207,95" coordsize="7157,5183">
            <v:group style="position:absolute;left:1292;top:735;width:6940;height:2" coordorigin="1292,735" coordsize="6940,2">
              <v:shape style="position:absolute;left:1292;top:735;width:6940;height:2" coordorigin="1292,735" coordsize="6940,0" path="m1292,735l8232,735e" filled="f" stroked="t" strokeweight=".591pt" strokecolor="#939598">
                <v:path arrowok="t"/>
              </v:shape>
            </v:group>
            <v:group style="position:absolute;left:1295;top:4530;width:6933;height:2" coordorigin="1295,4530" coordsize="6933,2">
              <v:shape style="position:absolute;left:1295;top:4530;width:6933;height:2" coordorigin="1295,4530" coordsize="6933,0" path="m1295,4530l8228,4530e" filled="f" stroked="t" strokeweight=".59pt" strokecolor="#939598">
                <v:path arrowok="t"/>
              </v:shape>
            </v:group>
            <v:group style="position:absolute;left:1933;top:4535;width:220;height:629" coordorigin="1933,4535" coordsize="220,629">
              <v:shape style="position:absolute;left:1933;top:4535;width:220;height:629" coordorigin="1933,4535" coordsize="220,629" path="m2153,4535l1933,4535,1933,5163,2153,5163,2153,4535xe" filled="t" fillcolor="#BFC8E6" stroked="f">
                <v:path arrowok="t"/>
                <v:fill type="solid"/>
              </v:shape>
            </v:group>
            <v:group style="position:absolute;left:1295;top:3891;width:6933;height:2" coordorigin="1295,3891" coordsize="6933,2">
              <v:shape style="position:absolute;left:1295;top:3891;width:6933;height:2" coordorigin="1295,3891" coordsize="6933,0" path="m1295,3891l8228,3891e" filled="f" stroked="t" strokeweight=".589pt" strokecolor="#939598">
                <v:path arrowok="t"/>
              </v:shape>
            </v:group>
            <v:group style="position:absolute;left:1933;top:3896;width:220;height:629" coordorigin="1933,3896" coordsize="220,629">
              <v:shape style="position:absolute;left:1933;top:3896;width:220;height:629" coordorigin="1933,3896" coordsize="220,629" path="m2153,3896l1933,3896,1933,4525,2153,4525,2153,3896xe" filled="t" fillcolor="#BFC8E6" stroked="f">
                <v:path arrowok="t"/>
                <v:fill type="solid"/>
              </v:shape>
            </v:group>
            <v:group style="position:absolute;left:1294;top:3261;width:4338;height:2" coordorigin="1294,3261" coordsize="4338,2">
              <v:shape style="position:absolute;left:1294;top:3261;width:4338;height:2" coordorigin="1294,3261" coordsize="4338,0" path="m1294,3261l5632,3261e" filled="f" stroked="t" strokeweight=".59pt" strokecolor="#939598">
                <v:path arrowok="t"/>
              </v:shape>
            </v:group>
            <v:group style="position:absolute;left:1933;top:3266;width:220;height:620" coordorigin="1933,3266" coordsize="220,620">
              <v:shape style="position:absolute;left:1933;top:3266;width:220;height:620" coordorigin="1933,3266" coordsize="220,620" path="m2153,3266l1933,3266,1933,3886,2153,3886,2153,3266xe" filled="t" fillcolor="#BFC8E6" stroked="f">
                <v:path arrowok="t"/>
                <v:fill type="solid"/>
              </v:shape>
            </v:group>
            <v:group style="position:absolute;left:1291;top:2627;width:6941;height:2" coordorigin="1291,2627" coordsize="6941,2">
              <v:shape style="position:absolute;left:1291;top:2627;width:6941;height:2" coordorigin="1291,2627" coordsize="6941,0" path="m1291,2627l8232,2627e" filled="f" stroked="t" strokeweight=".59pt" strokecolor="#939598">
                <v:path arrowok="t"/>
              </v:shape>
            </v:group>
            <v:group style="position:absolute;left:1933;top:2632;width:220;height:624" coordorigin="1933,2632" coordsize="220,624">
              <v:shape style="position:absolute;left:1933;top:2632;width:220;height:624" coordorigin="1933,2632" coordsize="220,624" path="m2153,2632l1933,2632,1933,3256,2153,3256,2153,2632xe" filled="t" fillcolor="#BFC8E6" stroked="f">
                <v:path arrowok="t"/>
                <v:fill type="solid"/>
              </v:shape>
            </v:group>
            <v:group style="position:absolute;left:1292;top:2006;width:6941;height:2" coordorigin="1292,2006" coordsize="6941,2">
              <v:shape style="position:absolute;left:1292;top:2006;width:6941;height:2" coordorigin="1292,2006" coordsize="6941,0" path="m1292,2006l8233,2006e" filled="f" stroked="t" strokeweight=".59pt" strokecolor="#939598">
                <v:path arrowok="t"/>
              </v:shape>
            </v:group>
            <v:group style="position:absolute;left:1933;top:2011;width:220;height:611" coordorigin="1933,2011" coordsize="220,611">
              <v:shape style="position:absolute;left:1933;top:2011;width:220;height:611" coordorigin="1933,2011" coordsize="220,611" path="m2153,2011l1933,2011,1933,2622,2153,2622,2153,2011xe" filled="t" fillcolor="#BFC8E6" stroked="f">
                <v:path arrowok="t"/>
                <v:fill type="solid"/>
              </v:shape>
            </v:group>
            <v:group style="position:absolute;left:1292;top:1367;width:6940;height:2" coordorigin="1292,1367" coordsize="6940,2">
              <v:shape style="position:absolute;left:1292;top:1367;width:6940;height:2" coordorigin="1292,1367" coordsize="6940,0" path="m1292,1367l8232,1367e" filled="f" stroked="t" strokeweight=".59pt" strokecolor="#939598">
                <v:path arrowok="t"/>
              </v:shape>
            </v:group>
            <v:group style="position:absolute;left:1933;top:1372;width:220;height:630" coordorigin="1933,1372" coordsize="220,630">
              <v:shape style="position:absolute;left:1933;top:1372;width:220;height:630" coordorigin="1933,1372" coordsize="220,630" path="m2153,1372l1933,1372,1933,2002,2153,2002,2153,1372xe" filled="t" fillcolor="#BFC8E6" stroked="f">
                <v:path arrowok="t"/>
                <v:fill type="solid"/>
              </v:shape>
            </v:group>
            <v:group style="position:absolute;left:1933;top:740;width:220;height:623" coordorigin="1933,740" coordsize="220,623">
              <v:shape style="position:absolute;left:1933;top:740;width:220;height:623" coordorigin="1933,740" coordsize="220,623" path="m2153,740l1933,740,1933,1362,2153,1362,2153,740xe" filled="t" fillcolor="#BFC8E6" stroked="f">
                <v:path arrowok="t"/>
                <v:fill type="solid"/>
              </v:shape>
            </v:group>
            <v:group style="position:absolute;left:1933;top:304;width:220;height:426" coordorigin="1933,304" coordsize="220,426">
              <v:shape style="position:absolute;left:1933;top:304;width:220;height:426" coordorigin="1933,304" coordsize="220,426" path="m1933,730l2153,730,2153,304,1933,304,1933,730xe" filled="t" fillcolor="#BFC8E6" stroked="f">
                <v:path arrowok="t"/>
                <v:fill type="solid"/>
              </v:shape>
            </v:group>
            <v:group style="position:absolute;left:1933;top:735;width:220;height:2" coordorigin="1933,735" coordsize="220,2">
              <v:shape style="position:absolute;left:1933;top:735;width:220;height:2" coordorigin="1933,735" coordsize="220,0" path="m1933,735l2153,735e" filled="f" stroked="t" strokeweight=".591pt" strokecolor="#878FA6">
                <v:path arrowok="t"/>
              </v:shape>
            </v:group>
            <v:group style="position:absolute;left:1933;top:4530;width:220;height:2" coordorigin="1933,4530" coordsize="220,2">
              <v:shape style="position:absolute;left:1933;top:4530;width:220;height:2" coordorigin="1933,4530" coordsize="220,0" path="m1933,4530l2153,4530e" filled="f" stroked="t" strokeweight=".59pt" strokecolor="#878FA6">
                <v:path arrowok="t"/>
              </v:shape>
            </v:group>
            <v:group style="position:absolute;left:1933;top:3891;width:220;height:2" coordorigin="1933,3891" coordsize="220,2">
              <v:shape style="position:absolute;left:1933;top:3891;width:220;height:2" coordorigin="1933,3891" coordsize="220,0" path="m1933,3891l2153,3891e" filled="f" stroked="t" strokeweight=".589pt" strokecolor="#878FA6">
                <v:path arrowok="t"/>
              </v:shape>
            </v:group>
            <v:group style="position:absolute;left:1933;top:3261;width:220;height:2" coordorigin="1933,3261" coordsize="220,2">
              <v:shape style="position:absolute;left:1933;top:3261;width:220;height:2" coordorigin="1933,3261" coordsize="220,0" path="m1933,3261l2153,3261e" filled="f" stroked="t" strokeweight=".59pt" strokecolor="#878FA6">
                <v:path arrowok="t"/>
              </v:shape>
            </v:group>
            <v:group style="position:absolute;left:1933;top:2627;width:220;height:2" coordorigin="1933,2627" coordsize="220,2">
              <v:shape style="position:absolute;left:1933;top:2627;width:220;height:2" coordorigin="1933,2627" coordsize="220,0" path="m1933,2627l2153,2627e" filled="f" stroked="t" strokeweight=".59pt" strokecolor="#878FA6">
                <v:path arrowok="t"/>
              </v:shape>
            </v:group>
            <v:group style="position:absolute;left:1933;top:2006;width:220;height:2" coordorigin="1933,2006" coordsize="220,2">
              <v:shape style="position:absolute;left:1933;top:2006;width:220;height:2" coordorigin="1933,2006" coordsize="220,0" path="m1933,2006l2153,2006e" filled="f" stroked="t" strokeweight=".59pt" strokecolor="#878FA6">
                <v:path arrowok="t"/>
              </v:shape>
            </v:group>
            <v:group style="position:absolute;left:1933;top:1367;width:220;height:2" coordorigin="1933,1367" coordsize="220,2">
              <v:shape style="position:absolute;left:1933;top:1367;width:220;height:2" coordorigin="1933,1367" coordsize="220,0" path="m1933,1367l2153,1367e" filled="f" stroked="t" strokeweight=".59pt" strokecolor="#878FA6">
                <v:path arrowok="t"/>
              </v:shape>
            </v:group>
            <v:group style="position:absolute;left:4611;top:4535;width:225;height:629" coordorigin="4611,4535" coordsize="225,629">
              <v:shape style="position:absolute;left:4611;top:4535;width:225;height:629" coordorigin="4611,4535" coordsize="225,629" path="m4836,4535l4611,4535,4611,5164,4836,5164,4836,4535xe" filled="t" fillcolor="#BFC8E6" stroked="f">
                <v:path arrowok="t"/>
                <v:fill type="solid"/>
              </v:shape>
            </v:group>
            <v:group style="position:absolute;left:4611;top:3896;width:225;height:629" coordorigin="4611,3896" coordsize="225,629">
              <v:shape style="position:absolute;left:4611;top:3896;width:225;height:629" coordorigin="4611,3896" coordsize="225,629" path="m4836,3896l4611,3896,4611,4525,4836,4525,4836,3896xe" filled="t" fillcolor="#BFC8E6" stroked="f">
                <v:path arrowok="t"/>
                <v:fill type="solid"/>
              </v:shape>
            </v:group>
            <v:group style="position:absolute;left:4611;top:3266;width:225;height:620" coordorigin="4611,3266" coordsize="225,620">
              <v:shape style="position:absolute;left:4611;top:3266;width:225;height:620" coordorigin="4611,3266" coordsize="225,620" path="m4836,3266l4611,3266,4611,3886,4836,3886,4836,3266xe" filled="t" fillcolor="#BFC8E6" stroked="f">
                <v:path arrowok="t"/>
                <v:fill type="solid"/>
              </v:shape>
            </v:group>
            <v:group style="position:absolute;left:4611;top:2632;width:225;height:624" coordorigin="4611,2632" coordsize="225,624">
              <v:shape style="position:absolute;left:4611;top:2632;width:225;height:624" coordorigin="4611,2632" coordsize="225,624" path="m4836,2632l4611,2632,4611,3256,4836,3256,4836,2632xe" filled="t" fillcolor="#BFC8E6" stroked="f">
                <v:path arrowok="t"/>
                <v:fill type="solid"/>
              </v:shape>
            </v:group>
            <v:group style="position:absolute;left:4611;top:2011;width:225;height:611" coordorigin="4611,2011" coordsize="225,611">
              <v:shape style="position:absolute;left:4611;top:2011;width:225;height:611" coordorigin="4611,2011" coordsize="225,611" path="m4836,2011l4611,2011,4611,2622,4836,2622,4836,2011xe" filled="t" fillcolor="#BFC8E6" stroked="f">
                <v:path arrowok="t"/>
                <v:fill type="solid"/>
              </v:shape>
            </v:group>
            <v:group style="position:absolute;left:4611;top:1372;width:225;height:630" coordorigin="4611,1372" coordsize="225,630">
              <v:shape style="position:absolute;left:4611;top:1372;width:225;height:630" coordorigin="4611,1372" coordsize="225,630" path="m4836,1372l4611,1372,4611,2002,4836,2002,4836,1372xe" filled="t" fillcolor="#BFC8E6" stroked="f">
                <v:path arrowok="t"/>
                <v:fill type="solid"/>
              </v:shape>
            </v:group>
            <v:group style="position:absolute;left:4611;top:740;width:225;height:623" coordorigin="4611,740" coordsize="225,623">
              <v:shape style="position:absolute;left:4611;top:740;width:225;height:623" coordorigin="4611,740" coordsize="225,623" path="m4836,740l4611,740,4611,1362,4836,1362,4836,740xe" filled="t" fillcolor="#BFC8E6" stroked="f">
                <v:path arrowok="t"/>
                <v:fill type="solid"/>
              </v:shape>
            </v:group>
            <v:group style="position:absolute;left:2730;top:108;width:5502;height:2" coordorigin="2730,108" coordsize="5502,2">
              <v:shape style="position:absolute;left:2730;top:108;width:5502;height:2" coordorigin="2730,108" coordsize="5502,0" path="m2730,108l8232,108e" filled="f" stroked="t" strokeweight=".59pt" strokecolor="#939598">
                <v:path arrowok="t"/>
              </v:shape>
            </v:group>
            <v:group style="position:absolute;left:4611;top:113;width:225;height:617" coordorigin="4611,113" coordsize="225,617">
              <v:shape style="position:absolute;left:4611;top:113;width:225;height:617" coordorigin="4611,113" coordsize="225,617" path="m4836,113l4611,113,4611,730,4836,730,4836,113xe" filled="t" fillcolor="#BFC8E6" stroked="f">
                <v:path arrowok="t"/>
                <v:fill type="solid"/>
              </v:shape>
            </v:group>
            <v:group style="position:absolute;left:4611;top:735;width:225;height:2" coordorigin="4611,735" coordsize="225,2">
              <v:shape style="position:absolute;left:4611;top:735;width:225;height:2" coordorigin="4611,735" coordsize="225,0" path="m4611,735l4836,735e" filled="f" stroked="t" strokeweight=".591pt" strokecolor="#878FA6">
                <v:path arrowok="t"/>
              </v:shape>
            </v:group>
            <v:group style="position:absolute;left:4611;top:110;width:225;height:2" coordorigin="4611,110" coordsize="225,2">
              <v:shape style="position:absolute;left:4611;top:110;width:225;height:2" coordorigin="4611,110" coordsize="225,0" path="m4611,110l4836,110e" filled="f" stroked="t" strokeweight=".332pt" strokecolor="#878FA6">
                <v:path arrowok="t"/>
              </v:shape>
            </v:group>
            <v:group style="position:absolute;left:4611;top:4530;width:225;height:2" coordorigin="4611,4530" coordsize="225,2">
              <v:shape style="position:absolute;left:4611;top:4530;width:225;height:2" coordorigin="4611,4530" coordsize="225,0" path="m4611,4530l4836,4530e" filled="f" stroked="t" strokeweight=".59pt" strokecolor="#878FA6">
                <v:path arrowok="t"/>
              </v:shape>
            </v:group>
            <v:group style="position:absolute;left:4611;top:3891;width:225;height:2" coordorigin="4611,3891" coordsize="225,2">
              <v:shape style="position:absolute;left:4611;top:3891;width:225;height:2" coordorigin="4611,3891" coordsize="225,0" path="m4611,3891l4836,3891e" filled="f" stroked="t" strokeweight=".589pt" strokecolor="#878FA6">
                <v:path arrowok="t"/>
              </v:shape>
            </v:group>
            <v:group style="position:absolute;left:4611;top:3261;width:225;height:2" coordorigin="4611,3261" coordsize="225,2">
              <v:shape style="position:absolute;left:4611;top:3261;width:225;height:2" coordorigin="4611,3261" coordsize="225,0" path="m4611,3261l4836,3261e" filled="f" stroked="t" strokeweight=".59pt" strokecolor="#878FA6">
                <v:path arrowok="t"/>
              </v:shape>
            </v:group>
            <v:group style="position:absolute;left:4611;top:2627;width:225;height:2" coordorigin="4611,2627" coordsize="225,2">
              <v:shape style="position:absolute;left:4611;top:2627;width:225;height:2" coordorigin="4611,2627" coordsize="225,0" path="m4611,2627l4836,2627e" filled="f" stroked="t" strokeweight=".59pt" strokecolor="#878FA6">
                <v:path arrowok="t"/>
              </v:shape>
            </v:group>
            <v:group style="position:absolute;left:4611;top:2006;width:225;height:2" coordorigin="4611,2006" coordsize="225,2">
              <v:shape style="position:absolute;left:4611;top:2006;width:225;height:2" coordorigin="4611,2006" coordsize="225,0" path="m4611,2006l4836,2006e" filled="f" stroked="t" strokeweight=".59pt" strokecolor="#878FA6">
                <v:path arrowok="t"/>
              </v:shape>
            </v:group>
            <v:group style="position:absolute;left:4611;top:1367;width:225;height:2" coordorigin="4611,1367" coordsize="225,2">
              <v:shape style="position:absolute;left:4611;top:1367;width:225;height:2" coordorigin="4611,1367" coordsize="225,0" path="m4611,1367l4836,1367e" filled="f" stroked="t" strokeweight=".59pt" strokecolor="#878FA6">
                <v:path arrowok="t"/>
              </v:shape>
            </v:group>
            <v:group style="position:absolute;left:7293;top:4535;width:236;height:629" coordorigin="7293,4535" coordsize="236,629">
              <v:shape style="position:absolute;left:7293;top:4535;width:236;height:629" coordorigin="7293,4535" coordsize="236,629" path="m7529,4535l7293,4535,7293,5163,7529,5163,7529,4535xe" filled="t" fillcolor="#BFC8E6" stroked="f">
                <v:path arrowok="t"/>
                <v:fill type="solid"/>
              </v:shape>
            </v:group>
            <v:group style="position:absolute;left:7293;top:3896;width:236;height:629" coordorigin="7293,3896" coordsize="236,629">
              <v:shape style="position:absolute;left:7293;top:3896;width:236;height:629" coordorigin="7293,3896" coordsize="236,629" path="m7529,3896l7293,3896,7293,4525,7529,4525,7529,3896xe" filled="t" fillcolor="#BFC8E6" stroked="f">
                <v:path arrowok="t"/>
                <v:fill type="solid"/>
              </v:shape>
            </v:group>
            <v:group style="position:absolute;left:5956;top:3261;width:1857;height:2" coordorigin="5956,3261" coordsize="1857,2">
              <v:shape style="position:absolute;left:5956;top:3261;width:1857;height:2" coordorigin="5956,3261" coordsize="1857,0" path="m5956,3261l7812,3261e" filled="f" stroked="t" strokeweight=".59pt" strokecolor="#939598">
                <v:path arrowok="t"/>
              </v:shape>
            </v:group>
            <v:group style="position:absolute;left:7293;top:3266;width:236;height:620" coordorigin="7293,3266" coordsize="236,620">
              <v:shape style="position:absolute;left:7293;top:3266;width:236;height:620" coordorigin="7293,3266" coordsize="236,620" path="m7529,3266l7293,3266,7293,3886,7529,3886,7529,3266xe" filled="t" fillcolor="#BFC8E6" stroked="f">
                <v:path arrowok="t"/>
                <v:fill type="solid"/>
              </v:shape>
            </v:group>
            <v:group style="position:absolute;left:7293;top:2632;width:236;height:624" coordorigin="7293,2632" coordsize="236,624">
              <v:shape style="position:absolute;left:7293;top:2632;width:236;height:624" coordorigin="7293,2632" coordsize="236,624" path="m7529,2632l7293,2632,7293,3256,7529,3256,7529,2632xe" filled="t" fillcolor="#BFC8E6" stroked="f">
                <v:path arrowok="t"/>
                <v:fill type="solid"/>
              </v:shape>
            </v:group>
            <v:group style="position:absolute;left:7293;top:2011;width:236;height:611" coordorigin="7293,2011" coordsize="236,611">
              <v:shape style="position:absolute;left:7293;top:2011;width:236;height:611" coordorigin="7293,2011" coordsize="236,611" path="m7529,2011l7293,2011,7293,2622,7529,2622,7529,2011xe" filled="t" fillcolor="#BFC8E6" stroked="f">
                <v:path arrowok="t"/>
                <v:fill type="solid"/>
              </v:shape>
            </v:group>
            <v:group style="position:absolute;left:7293;top:1372;width:236;height:630" coordorigin="7293,1372" coordsize="236,630">
              <v:shape style="position:absolute;left:7293;top:1372;width:236;height:630" coordorigin="7293,1372" coordsize="236,630" path="m7529,1372l7293,1372,7293,2002,7529,2002,7529,1372xe" filled="t" fillcolor="#BFC8E6" stroked="f">
                <v:path arrowok="t"/>
                <v:fill type="solid"/>
              </v:shape>
            </v:group>
            <v:group style="position:absolute;left:7293;top:740;width:236;height:623" coordorigin="7293,740" coordsize="236,623">
              <v:shape style="position:absolute;left:7293;top:740;width:236;height:623" coordorigin="7293,740" coordsize="236,623" path="m7529,740l7293,740,7293,1362,7529,1362,7529,740xe" filled="t" fillcolor="#BFC8E6" stroked="f">
                <v:path arrowok="t"/>
                <v:fill type="solid"/>
              </v:shape>
            </v:group>
            <v:group style="position:absolute;left:7293;top:113;width:236;height:617" coordorigin="7293,113" coordsize="236,617">
              <v:shape style="position:absolute;left:7293;top:113;width:236;height:617" coordorigin="7293,113" coordsize="236,617" path="m7529,113l7293,113,7293,730,7529,730,7529,113xe" filled="t" fillcolor="#BFC8E6" stroked="f">
                <v:path arrowok="t"/>
                <v:fill type="solid"/>
              </v:shape>
            </v:group>
            <v:group style="position:absolute;left:7293;top:735;width:236;height:2" coordorigin="7293,735" coordsize="236,2">
              <v:shape style="position:absolute;left:7293;top:735;width:236;height:2" coordorigin="7293,735" coordsize="236,0" path="m7293,735l7529,735e" filled="f" stroked="t" strokeweight=".591pt" strokecolor="#878FA6">
                <v:path arrowok="t"/>
              </v:shape>
            </v:group>
            <v:group style="position:absolute;left:7293;top:110;width:236;height:2" coordorigin="7293,110" coordsize="236,2">
              <v:shape style="position:absolute;left:7293;top:110;width:236;height:2" coordorigin="7293,110" coordsize="236,0" path="m7293,110l7529,110e" filled="f" stroked="t" strokeweight=".345pt" strokecolor="#878FA6">
                <v:path arrowok="t"/>
              </v:shape>
            </v:group>
            <v:group style="position:absolute;left:7293;top:4530;width:236;height:2" coordorigin="7293,4530" coordsize="236,2">
              <v:shape style="position:absolute;left:7293;top:4530;width:236;height:2" coordorigin="7293,4530" coordsize="236,0" path="m7293,4530l7529,4530e" filled="f" stroked="t" strokeweight=".59pt" strokecolor="#878FA6">
                <v:path arrowok="t"/>
              </v:shape>
            </v:group>
            <v:group style="position:absolute;left:7293;top:3891;width:236;height:2" coordorigin="7293,3891" coordsize="236,2">
              <v:shape style="position:absolute;left:7293;top:3891;width:236;height:2" coordorigin="7293,3891" coordsize="236,0" path="m7293,3891l7529,3891e" filled="f" stroked="t" strokeweight=".589pt" strokecolor="#878FA6">
                <v:path arrowok="t"/>
              </v:shape>
            </v:group>
            <v:group style="position:absolute;left:7293;top:3261;width:236;height:2" coordorigin="7293,3261" coordsize="236,2">
              <v:shape style="position:absolute;left:7293;top:3261;width:236;height:2" coordorigin="7293,3261" coordsize="236,0" path="m7293,3261l7529,3261e" filled="f" stroked="t" strokeweight=".59pt" strokecolor="#878FA6">
                <v:path arrowok="t"/>
              </v:shape>
            </v:group>
            <v:group style="position:absolute;left:7293;top:2627;width:236;height:2" coordorigin="7293,2627" coordsize="236,2">
              <v:shape style="position:absolute;left:7293;top:2627;width:236;height:2" coordorigin="7293,2627" coordsize="236,0" path="m7293,2627l7529,2627e" filled="f" stroked="t" strokeweight=".59pt" strokecolor="#878FA6">
                <v:path arrowok="t"/>
              </v:shape>
            </v:group>
            <v:group style="position:absolute;left:7293;top:2006;width:236;height:2" coordorigin="7293,2006" coordsize="236,2">
              <v:shape style="position:absolute;left:7293;top:2006;width:236;height:2" coordorigin="7293,2006" coordsize="236,0" path="m7293,2006l7529,2006e" filled="f" stroked="t" strokeweight=".59pt" strokecolor="#878FA6">
                <v:path arrowok="t"/>
              </v:shape>
            </v:group>
            <v:group style="position:absolute;left:7293;top:1367;width:236;height:2" coordorigin="7293,1367" coordsize="236,2">
              <v:shape style="position:absolute;left:7293;top:1367;width:236;height:2" coordorigin="7293,1367" coordsize="236,0" path="m7293,1367l7529,1367e" filled="f" stroked="t" strokeweight=".59pt" strokecolor="#878FA6">
                <v:path arrowok="t"/>
              </v:shape>
            </v:group>
            <v:group style="position:absolute;left:7763;top:4535;width:222;height:629" coordorigin="7763,4535" coordsize="222,629">
              <v:shape style="position:absolute;left:7763;top:4535;width:222;height:629" coordorigin="7763,4535" coordsize="222,629" path="m7985,4535l7763,4535,7763,5163,7985,5163,7985,4535xe" filled="t" fillcolor="#BFC8E6" stroked="f">
                <v:path arrowok="t"/>
                <v:fill type="solid"/>
              </v:shape>
            </v:group>
            <v:group style="position:absolute;left:7763;top:3896;width:222;height:629" coordorigin="7763,3896" coordsize="222,629">
              <v:shape style="position:absolute;left:7763;top:3896;width:222;height:629" coordorigin="7763,3896" coordsize="222,629" path="m7985,3896l7763,3896,7763,4525,7985,4525,7985,3896xe" filled="t" fillcolor="#BFC8E6" stroked="f">
                <v:path arrowok="t"/>
                <v:fill type="solid"/>
              </v:shape>
            </v:group>
            <v:group style="position:absolute;left:7908;top:3261;width:320;height:2" coordorigin="7908,3261" coordsize="320,2">
              <v:shape style="position:absolute;left:7908;top:3261;width:320;height:2" coordorigin="7908,3261" coordsize="320,0" path="m7908,3261l8228,3261e" filled="f" stroked="t" strokeweight=".59pt" strokecolor="#939598">
                <v:path arrowok="t"/>
              </v:shape>
            </v:group>
            <v:group style="position:absolute;left:7763;top:3266;width:222;height:620" coordorigin="7763,3266" coordsize="222,620">
              <v:shape style="position:absolute;left:7763;top:3266;width:222;height:620" coordorigin="7763,3266" coordsize="222,620" path="m7985,3266l7763,3266,7763,3886,7985,3886,7985,3266xe" filled="t" fillcolor="#BFC8E6" stroked="f">
                <v:path arrowok="t"/>
                <v:fill type="solid"/>
              </v:shape>
            </v:group>
            <v:group style="position:absolute;left:7763;top:2632;width:222;height:624" coordorigin="7763,2632" coordsize="222,624">
              <v:shape style="position:absolute;left:7763;top:2632;width:222;height:624" coordorigin="7763,2632" coordsize="222,624" path="m7985,2632l7763,2632,7763,3256,7985,3256,7985,2632xe" filled="t" fillcolor="#BFC8E6" stroked="f">
                <v:path arrowok="t"/>
                <v:fill type="solid"/>
              </v:shape>
            </v:group>
            <v:group style="position:absolute;left:7763;top:2011;width:222;height:611" coordorigin="7763,2011" coordsize="222,611">
              <v:shape style="position:absolute;left:7763;top:2011;width:222;height:611" coordorigin="7763,2011" coordsize="222,611" path="m7985,2011l7763,2011,7763,2622,7985,2622,7985,2011xe" filled="t" fillcolor="#BFC8E6" stroked="f">
                <v:path arrowok="t"/>
                <v:fill type="solid"/>
              </v:shape>
            </v:group>
            <v:group style="position:absolute;left:7763;top:1372;width:222;height:630" coordorigin="7763,1372" coordsize="222,630">
              <v:shape style="position:absolute;left:7763;top:1372;width:222;height:630" coordorigin="7763,1372" coordsize="222,630" path="m7985,1372l7763,1372,7763,2002,7985,2002,7985,1372xe" filled="t" fillcolor="#BFC8E6" stroked="f">
                <v:path arrowok="t"/>
                <v:fill type="solid"/>
              </v:shape>
            </v:group>
            <v:group style="position:absolute;left:7763;top:740;width:222;height:623" coordorigin="7763,740" coordsize="222,623">
              <v:shape style="position:absolute;left:7763;top:740;width:222;height:623" coordorigin="7763,740" coordsize="222,623" path="m7985,740l7763,740,7763,1362,7985,1362,7985,740xe" filled="t" fillcolor="#BFC8E6" stroked="f">
                <v:path arrowok="t"/>
                <v:fill type="solid"/>
              </v:shape>
            </v:group>
            <v:group style="position:absolute;left:7763;top:113;width:222;height:617" coordorigin="7763,113" coordsize="222,617">
              <v:shape style="position:absolute;left:7763;top:113;width:222;height:617" coordorigin="7763,113" coordsize="222,617" path="m7985,113l7763,113,7763,730,7985,730,7985,113xe" filled="t" fillcolor="#BFC8E6" stroked="f">
                <v:path arrowok="t"/>
                <v:fill type="solid"/>
              </v:shape>
            </v:group>
            <v:group style="position:absolute;left:7763;top:735;width:222;height:2" coordorigin="7763,735" coordsize="222,2">
              <v:shape style="position:absolute;left:7763;top:735;width:222;height:2" coordorigin="7763,735" coordsize="222,0" path="m7763,735l7985,735e" filled="f" stroked="t" strokeweight=".591pt" strokecolor="#878FA6">
                <v:path arrowok="t"/>
              </v:shape>
            </v:group>
            <v:group style="position:absolute;left:7763;top:110;width:222;height:2" coordorigin="7763,110" coordsize="222,2">
              <v:shape style="position:absolute;left:7763;top:110;width:222;height:2" coordorigin="7763,110" coordsize="222,0" path="m7763,110l7985,110e" filled="f" stroked="t" strokeweight=".345pt" strokecolor="#878FA6">
                <v:path arrowok="t"/>
              </v:shape>
            </v:group>
            <v:group style="position:absolute;left:7763;top:4530;width:222;height:2" coordorigin="7763,4530" coordsize="222,2">
              <v:shape style="position:absolute;left:7763;top:4530;width:222;height:2" coordorigin="7763,4530" coordsize="222,0" path="m7763,4530l7985,4530e" filled="f" stroked="t" strokeweight=".59pt" strokecolor="#878FA6">
                <v:path arrowok="t"/>
              </v:shape>
            </v:group>
            <v:group style="position:absolute;left:7763;top:3891;width:222;height:2" coordorigin="7763,3891" coordsize="222,2">
              <v:shape style="position:absolute;left:7763;top:3891;width:222;height:2" coordorigin="7763,3891" coordsize="222,0" path="m7763,3891l7985,3891e" filled="f" stroked="t" strokeweight=".589pt" strokecolor="#878FA6">
                <v:path arrowok="t"/>
              </v:shape>
            </v:group>
            <v:group style="position:absolute;left:7908;top:3261;width:78;height:2" coordorigin="7908,3261" coordsize="78,2">
              <v:shape style="position:absolute;left:7908;top:3261;width:78;height:2" coordorigin="7908,3261" coordsize="78,0" path="m7908,3261l7985,3261e" filled="f" stroked="t" strokeweight=".59pt" strokecolor="#878FA6">
                <v:path arrowok="t"/>
              </v:shape>
            </v:group>
            <v:group style="position:absolute;left:7763;top:3261;width:50;height:2" coordorigin="7763,3261" coordsize="50,2">
              <v:shape style="position:absolute;left:7763;top:3261;width:50;height:2" coordorigin="7763,3261" coordsize="50,0" path="m7763,3261l7812,3261e" filled="f" stroked="t" strokeweight=".59pt" strokecolor="#878FA6">
                <v:path arrowok="t"/>
              </v:shape>
            </v:group>
            <v:group style="position:absolute;left:7763;top:2627;width:222;height:2" coordorigin="7763,2627" coordsize="222,2">
              <v:shape style="position:absolute;left:7763;top:2627;width:222;height:2" coordorigin="7763,2627" coordsize="222,0" path="m7763,2627l7985,2627e" filled="f" stroked="t" strokeweight=".59pt" strokecolor="#878FA6">
                <v:path arrowok="t"/>
              </v:shape>
            </v:group>
            <v:group style="position:absolute;left:7763;top:2006;width:222;height:2" coordorigin="7763,2006" coordsize="222,2">
              <v:shape style="position:absolute;left:7763;top:2006;width:222;height:2" coordorigin="7763,2006" coordsize="222,0" path="m7763,2006l7985,2006e" filled="f" stroked="t" strokeweight=".59pt" strokecolor="#878FA6">
                <v:path arrowok="t"/>
              </v:shape>
            </v:group>
            <v:group style="position:absolute;left:7763;top:1367;width:222;height:2" coordorigin="7763,1367" coordsize="222,2">
              <v:shape style="position:absolute;left:7763;top:1367;width:222;height:2" coordorigin="7763,1367" coordsize="222,0" path="m7763,1367l7985,1367e" filled="f" stroked="t" strokeweight=".59pt" strokecolor="#878FA6">
                <v:path arrowok="t"/>
              </v:shape>
            </v:group>
            <v:group style="position:absolute;left:6082;top:4535;width:215;height:627" coordorigin="6082,4535" coordsize="215,627">
              <v:shape style="position:absolute;left:6082;top:4535;width:215;height:627" coordorigin="6082,4535" coordsize="215,627" path="m6298,4535l6082,4535,6082,5162,6298,5162,6298,4535xe" filled="t" fillcolor="#BFC8E6" stroked="f">
                <v:path arrowok="t"/>
                <v:fill type="solid"/>
              </v:shape>
            </v:group>
            <v:group style="position:absolute;left:6082;top:3896;width:215;height:629" coordorigin="6082,3896" coordsize="215,629">
              <v:shape style="position:absolute;left:6082;top:3896;width:215;height:629" coordorigin="6082,3896" coordsize="215,629" path="m6298,3896l6082,3896,6082,4525,6298,4525,6298,3896xe" filled="t" fillcolor="#BFC8E6" stroked="f">
                <v:path arrowok="t"/>
                <v:fill type="solid"/>
              </v:shape>
            </v:group>
            <v:group style="position:absolute;left:6082;top:3266;width:215;height:620" coordorigin="6082,3266" coordsize="215,620">
              <v:shape style="position:absolute;left:6082;top:3266;width:215;height:620" coordorigin="6082,3266" coordsize="215,620" path="m6298,3266l6082,3266,6082,3886,6298,3886,6298,3266xe" filled="t" fillcolor="#BFC8E6" stroked="f">
                <v:path arrowok="t"/>
                <v:fill type="solid"/>
              </v:shape>
            </v:group>
            <v:group style="position:absolute;left:6082;top:2632;width:215;height:624" coordorigin="6082,2632" coordsize="215,624">
              <v:shape style="position:absolute;left:6082;top:2632;width:215;height:624" coordorigin="6082,2632" coordsize="215,624" path="m6298,2632l6082,2632,6082,3256,6298,3256,6298,2632xe" filled="t" fillcolor="#BFC8E6" stroked="f">
                <v:path arrowok="t"/>
                <v:fill type="solid"/>
              </v:shape>
            </v:group>
            <v:group style="position:absolute;left:6082;top:2011;width:215;height:611" coordorigin="6082,2011" coordsize="215,611">
              <v:shape style="position:absolute;left:6082;top:2011;width:215;height:611" coordorigin="6082,2011" coordsize="215,611" path="m6298,2011l6082,2011,6082,2622,6298,2622,6298,2011xe" filled="t" fillcolor="#BFC8E6" stroked="f">
                <v:path arrowok="t"/>
                <v:fill type="solid"/>
              </v:shape>
            </v:group>
            <v:group style="position:absolute;left:6082;top:1372;width:215;height:630" coordorigin="6082,1372" coordsize="215,630">
              <v:shape style="position:absolute;left:6082;top:1372;width:215;height:630" coordorigin="6082,1372" coordsize="215,630" path="m6298,1372l6082,1372,6082,2002,6298,2002,6298,1372xe" filled="t" fillcolor="#BFC8E6" stroked="f">
                <v:path arrowok="t"/>
                <v:fill type="solid"/>
              </v:shape>
            </v:group>
            <v:group style="position:absolute;left:6082;top:740;width:215;height:623" coordorigin="6082,740" coordsize="215,623">
              <v:shape style="position:absolute;left:6082;top:740;width:215;height:623" coordorigin="6082,740" coordsize="215,623" path="m6298,740l6082,740,6082,1362,6298,1362,6298,740xe" filled="t" fillcolor="#BFC8E6" stroked="f">
                <v:path arrowok="t"/>
                <v:fill type="solid"/>
              </v:shape>
            </v:group>
            <v:group style="position:absolute;left:6082;top:113;width:215;height:617" coordorigin="6082,113" coordsize="215,617">
              <v:shape style="position:absolute;left:6082;top:113;width:215;height:617" coordorigin="6082,113" coordsize="215,617" path="m6298,113l6082,113,6082,730,6298,730,6298,113xe" filled="t" fillcolor="#BFC8E6" stroked="f">
                <v:path arrowok="t"/>
                <v:fill type="solid"/>
              </v:shape>
            </v:group>
            <v:group style="position:absolute;left:6082;top:735;width:215;height:2" coordorigin="6082,735" coordsize="215,2">
              <v:shape style="position:absolute;left:6082;top:735;width:215;height:2" coordorigin="6082,735" coordsize="215,0" path="m6082,735l6298,735e" filled="f" stroked="t" strokeweight=".591pt" strokecolor="#878FA6">
                <v:path arrowok="t"/>
              </v:shape>
            </v:group>
            <v:group style="position:absolute;left:6082;top:109;width:215;height:2" coordorigin="6082,109" coordsize="215,2">
              <v:shape style="position:absolute;left:6082;top:109;width:215;height:2" coordorigin="6082,109" coordsize="215,0" path="m6082,109l6298,109e" filled="f" stroked="t" strokeweight=".43pt" strokecolor="#878FA6">
                <v:path arrowok="t"/>
              </v:shape>
            </v:group>
            <v:group style="position:absolute;left:6082;top:4530;width:215;height:2" coordorigin="6082,4530" coordsize="215,2">
              <v:shape style="position:absolute;left:6082;top:4530;width:215;height:2" coordorigin="6082,4530" coordsize="215,0" path="m6082,4530l6298,4530e" filled="f" stroked="t" strokeweight=".59pt" strokecolor="#878FA6">
                <v:path arrowok="t"/>
              </v:shape>
            </v:group>
            <v:group style="position:absolute;left:6082;top:3891;width:215;height:2" coordorigin="6082,3891" coordsize="215,2">
              <v:shape style="position:absolute;left:6082;top:3891;width:215;height:2" coordorigin="6082,3891" coordsize="215,0" path="m6082,3891l6298,3891e" filled="f" stroked="t" strokeweight=".589pt" strokecolor="#878FA6">
                <v:path arrowok="t"/>
              </v:shape>
            </v:group>
            <v:group style="position:absolute;left:6082;top:3261;width:215;height:2" coordorigin="6082,3261" coordsize="215,2">
              <v:shape style="position:absolute;left:6082;top:3261;width:215;height:2" coordorigin="6082,3261" coordsize="215,0" path="m6082,3261l6298,3261e" filled="f" stroked="t" strokeweight=".59pt" strokecolor="#878FA6">
                <v:path arrowok="t"/>
              </v:shape>
            </v:group>
            <v:group style="position:absolute;left:6082;top:2627;width:215;height:2" coordorigin="6082,2627" coordsize="215,2">
              <v:shape style="position:absolute;left:6082;top:2627;width:215;height:2" coordorigin="6082,2627" coordsize="215,0" path="m6082,2627l6298,2627e" filled="f" stroked="t" strokeweight=".59pt" strokecolor="#878FA6">
                <v:path arrowok="t"/>
              </v:shape>
            </v:group>
            <v:group style="position:absolute;left:6082;top:2006;width:215;height:2" coordorigin="6082,2006" coordsize="215,2">
              <v:shape style="position:absolute;left:6082;top:2006;width:215;height:2" coordorigin="6082,2006" coordsize="215,0" path="m6082,2006l6298,2006e" filled="f" stroked="t" strokeweight=".59pt" strokecolor="#878FA6">
                <v:path arrowok="t"/>
              </v:shape>
            </v:group>
            <v:group style="position:absolute;left:6082;top:1367;width:215;height:2" coordorigin="6082,1367" coordsize="215,2">
              <v:shape style="position:absolute;left:6082;top:1367;width:215;height:2" coordorigin="6082,1367" coordsize="215,0" path="m6082,1367l6298,1367e" filled="f" stroked="t" strokeweight=".59pt" strokecolor="#878FA6">
                <v:path arrowok="t"/>
              </v:shape>
            </v:group>
            <v:group style="position:absolute;left:1217;top:5168;width:7104;height:2" coordorigin="1217,5168" coordsize="7104,2">
              <v:shape style="position:absolute;left:1217;top:5168;width:7104;height:2" coordorigin="1217,5168" coordsize="7104,0" path="m1217,5168l8321,5168e" filled="f" stroked="t" strokeweight=".6375pt" strokecolor="#231F20">
                <v:path arrowok="t"/>
              </v:shape>
            </v:group>
            <v:group style="position:absolute;left:1295;top:304;width:2;height:2496" coordorigin="1295,304" coordsize="2,2496">
              <v:shape style="position:absolute;left:1295;top:304;width:2;height:2496" coordorigin="1295,304" coordsize="0,2496" path="m1295,304l1295,2800e" filled="f" stroked="t" strokeweight=".59pt" strokecolor="#231F20">
                <v:path arrowok="t"/>
              </v:shape>
            </v:group>
            <v:group style="position:absolute;left:1295;top:2895;width:2;height:1459" coordorigin="1295,2895" coordsize="2,1459">
              <v:shape style="position:absolute;left:1295;top:2895;width:2;height:1459" coordorigin="1295,2895" coordsize="0,1459" path="m1295,2895l1295,4354e" filled="f" stroked="t" strokeweight=".59pt" strokecolor="#231F20">
                <v:path arrowok="t"/>
              </v:shape>
            </v:group>
            <v:group style="position:absolute;left:1295;top:4449;width:2;height:795" coordorigin="1295,4449" coordsize="2,795">
              <v:shape style="position:absolute;left:1295;top:4449;width:2;height:795" coordorigin="1295,4449" coordsize="0,795" path="m1295,4449l1295,5243e" filled="f" stroked="t" strokeweight=".59pt" strokecolor="#231F20">
                <v:path arrowok="t"/>
              </v:shape>
            </v:group>
            <v:group style="position:absolute;left:1300;top:5164;width:7021;height:2" coordorigin="1300,5164" coordsize="7021,2">
              <v:shape style="position:absolute;left:1300;top:5164;width:7021;height:2" coordorigin="1300,5164" coordsize="7021,0" path="m1300,5164l8321,5164e" filled="f" stroked="t" strokeweight=".108pt" strokecolor="#231F20">
                <v:path arrowok="t"/>
              </v:shape>
            </v:group>
            <v:group style="position:absolute;left:1508;top:5165;width:10;height:73" coordorigin="1508,5165" coordsize="10,73">
              <v:shape style="position:absolute;left:1508;top:5165;width:10;height:73" coordorigin="1508,5165" coordsize="10,73" path="m1508,5202l1518,5202e" filled="f" stroked="t" strokeweight="3.774pt" strokecolor="#231F20">
                <v:path arrowok="t"/>
              </v:shape>
            </v:group>
            <v:group style="position:absolute;left:1720;top:5165;width:10;height:73" coordorigin="1720,5165" coordsize="10,73">
              <v:shape style="position:absolute;left:1720;top:5165;width:10;height:73" coordorigin="1720,5165" coordsize="10,73" path="m1720,5202l1730,5202e" filled="f" stroked="t" strokeweight="3.774pt" strokecolor="#231F20">
                <v:path arrowok="t"/>
              </v:shape>
            </v:group>
            <v:group style="position:absolute;left:1932;top:5165;width:10;height:73" coordorigin="1932,5165" coordsize="10,73">
              <v:shape style="position:absolute;left:1932;top:5165;width:10;height:73" coordorigin="1932,5165" coordsize="10,73" path="m1932,5202l1941,5202e" filled="f" stroked="t" strokeweight="3.774pt" strokecolor="#231F20">
                <v:path arrowok="t"/>
              </v:shape>
            </v:group>
            <v:group style="position:absolute;left:2144;top:5168;width:10;height:73" coordorigin="2144,5168" coordsize="10,73">
              <v:shape style="position:absolute;left:2144;top:5168;width:10;height:73" coordorigin="2144,5168" coordsize="10,73" path="m2144,5204l2153,5204e" filled="f" stroked="t" strokeweight="3.773pt" strokecolor="#231F20">
                <v:path arrowok="t"/>
              </v:shape>
            </v:group>
            <v:group style="position:absolute;left:2355;top:5166;width:10;height:73" coordorigin="2355,5166" coordsize="10,73">
              <v:shape style="position:absolute;left:2355;top:5166;width:10;height:73" coordorigin="2355,5166" coordsize="10,73" path="m2355,5203l2365,5203e" filled="f" stroked="t" strokeweight="3.773pt" strokecolor="#231F20">
                <v:path arrowok="t"/>
              </v:shape>
            </v:group>
            <v:group style="position:absolute;left:2567;top:5165;width:10;height:73" coordorigin="2567,5165" coordsize="10,73">
              <v:shape style="position:absolute;left:2567;top:5165;width:10;height:73" coordorigin="2567,5165" coordsize="10,73" path="m2567,5202l2577,5202e" filled="f" stroked="t" strokeweight="3.774pt" strokecolor="#231F20">
                <v:path arrowok="t"/>
              </v:shape>
            </v:group>
            <v:group style="position:absolute;left:2783;top:5165;width:10;height:73" coordorigin="2783,5165" coordsize="10,73">
              <v:shape style="position:absolute;left:2783;top:5165;width:10;height:73" coordorigin="2783,5165" coordsize="10,73" path="m2783,5202l2793,5202e" filled="f" stroked="t" strokeweight="3.774pt" strokecolor="#231F20">
                <v:path arrowok="t"/>
              </v:shape>
            </v:group>
            <v:group style="position:absolute;left:2995;top:5165;width:10;height:73" coordorigin="2995,5165" coordsize="10,73">
              <v:shape style="position:absolute;left:2995;top:5165;width:10;height:73" coordorigin="2995,5165" coordsize="10,73" path="m2995,5202l3005,5202e" filled="f" stroked="t" strokeweight="3.774pt" strokecolor="#231F20">
                <v:path arrowok="t"/>
              </v:shape>
            </v:group>
            <v:group style="position:absolute;left:3206;top:5165;width:10;height:73" coordorigin="3206,5165" coordsize="10,73">
              <v:shape style="position:absolute;left:3206;top:5165;width:10;height:73" coordorigin="3206,5165" coordsize="10,73" path="m3206,5202l3216,5202e" filled="f" stroked="t" strokeweight="3.774pt" strokecolor="#231F20">
                <v:path arrowok="t"/>
              </v:shape>
            </v:group>
            <v:group style="position:absolute;left:3420;top:5165;width:10;height:73" coordorigin="3420,5165" coordsize="10,73">
              <v:shape style="position:absolute;left:3420;top:5165;width:10;height:73" coordorigin="3420,5165" coordsize="10,73" path="m3420,5202l3430,5202e" filled="f" stroked="t" strokeweight="3.774pt" strokecolor="#231F20">
                <v:path arrowok="t"/>
              </v:shape>
            </v:group>
            <v:group style="position:absolute;left:3631;top:5165;width:10;height:73" coordorigin="3631,5165" coordsize="10,73">
              <v:shape style="position:absolute;left:3631;top:5165;width:10;height:73" coordorigin="3631,5165" coordsize="10,73" path="m3631,5202l3640,5202e" filled="f" stroked="t" strokeweight="3.774pt" strokecolor="#231F20">
                <v:path arrowok="t"/>
              </v:shape>
            </v:group>
            <v:group style="position:absolute;left:3845;top:5165;width:10;height:73" coordorigin="3845,5165" coordsize="10,73">
              <v:shape style="position:absolute;left:3845;top:5165;width:10;height:73" coordorigin="3845,5165" coordsize="10,73" path="m3845,5202l3855,5202e" filled="f" stroked="t" strokeweight="3.774pt" strokecolor="#231F20">
                <v:path arrowok="t"/>
              </v:shape>
            </v:group>
            <v:group style="position:absolute;left:4058;top:5165;width:10;height:73" coordorigin="4058,5165" coordsize="10,73">
              <v:shape style="position:absolute;left:4058;top:5165;width:10;height:73" coordorigin="4058,5165" coordsize="10,73" path="m4058,5202l4067,5202e" filled="f" stroked="t" strokeweight="3.774pt" strokecolor="#231F20">
                <v:path arrowok="t"/>
              </v:shape>
            </v:group>
            <v:group style="position:absolute;left:4274;top:5165;width:10;height:73" coordorigin="4274,5165" coordsize="10,73">
              <v:shape style="position:absolute;left:4274;top:5165;width:10;height:73" coordorigin="4274,5165" coordsize="10,73" path="m4274,5202l4284,5202e" filled="f" stroked="t" strokeweight="3.774pt" strokecolor="#231F20">
                <v:path arrowok="t"/>
              </v:shape>
            </v:group>
            <v:group style="position:absolute;left:4483;top:5165;width:10;height:73" coordorigin="4483,5165" coordsize="10,73">
              <v:shape style="position:absolute;left:4483;top:5165;width:10;height:73" coordorigin="4483,5165" coordsize="10,73" path="m4483,5202l4493,5202e" filled="f" stroked="t" strokeweight="3.774pt" strokecolor="#231F20">
                <v:path arrowok="t"/>
              </v:shape>
            </v:group>
            <v:group style="position:absolute;left:4699;top:5165;width:10;height:73" coordorigin="4699,5165" coordsize="10,73">
              <v:shape style="position:absolute;left:4699;top:5165;width:10;height:73" coordorigin="4699,5165" coordsize="10,73" path="m4699,5202l4709,5202e" filled="f" stroked="t" strokeweight="3.774pt" strokecolor="#231F20">
                <v:path arrowok="t"/>
              </v:shape>
            </v:group>
            <v:group style="position:absolute;left:4909;top:5165;width:10;height:73" coordorigin="4909,5165" coordsize="10,73">
              <v:shape style="position:absolute;left:4909;top:5165;width:10;height:73" coordorigin="4909,5165" coordsize="10,73" path="m4909,5202l4919,5202e" filled="f" stroked="t" strokeweight="3.774pt" strokecolor="#231F20">
                <v:path arrowok="t"/>
              </v:shape>
            </v:group>
            <v:group style="position:absolute;left:5122;top:5165;width:10;height:73" coordorigin="5122,5165" coordsize="10,73">
              <v:shape style="position:absolute;left:5122;top:5165;width:10;height:73" coordorigin="5122,5165" coordsize="10,73" path="m5122,5202l5132,5202e" filled="f" stroked="t" strokeweight="3.774pt" strokecolor="#231F20">
                <v:path arrowok="t"/>
              </v:shape>
            </v:group>
            <v:group style="position:absolute;left:5338;top:5165;width:10;height:73" coordorigin="5338,5165" coordsize="10,73">
              <v:shape style="position:absolute;left:5338;top:5165;width:10;height:73" coordorigin="5338,5165" coordsize="10,73" path="m5338,5202l5348,5202e" filled="f" stroked="t" strokeweight="3.774pt" strokecolor="#231F20">
                <v:path arrowok="t"/>
              </v:shape>
            </v:group>
            <v:group style="position:absolute;left:5547;top:5165;width:10;height:73" coordorigin="5547,5165" coordsize="10,73">
              <v:shape style="position:absolute;left:5547;top:5165;width:10;height:73" coordorigin="5547,5165" coordsize="10,73" path="m5547,5202l5557,5202e" filled="f" stroked="t" strokeweight="3.774pt" strokecolor="#231F20">
                <v:path arrowok="t"/>
              </v:shape>
            </v:group>
            <v:group style="position:absolute;left:5762;top:5165;width:10;height:73" coordorigin="5762,5165" coordsize="10,73">
              <v:shape style="position:absolute;left:5762;top:5165;width:10;height:73" coordorigin="5762,5165" coordsize="10,73" path="m5762,5202l5771,5202e" filled="f" stroked="t" strokeweight="3.774pt" strokecolor="#231F20">
                <v:path arrowok="t"/>
              </v:shape>
            </v:group>
            <v:group style="position:absolute;left:5974;top:5165;width:10;height:73" coordorigin="5974,5165" coordsize="10,73">
              <v:shape style="position:absolute;left:5974;top:5165;width:10;height:73" coordorigin="5974,5165" coordsize="10,73" path="m5974,5202l5984,5202e" filled="f" stroked="t" strokeweight="3.774pt" strokecolor="#231F20">
                <v:path arrowok="t"/>
              </v:shape>
            </v:group>
            <v:group style="position:absolute;left:6186;top:5165;width:10;height:73" coordorigin="6186,5165" coordsize="10,73">
              <v:shape style="position:absolute;left:6186;top:5165;width:10;height:73" coordorigin="6186,5165" coordsize="10,73" path="m6186,5202l6196,5202e" filled="f" stroked="t" strokeweight="3.774pt" strokecolor="#231F20">
                <v:path arrowok="t"/>
              </v:shape>
            </v:group>
            <v:group style="position:absolute;left:6400;top:5165;width:10;height:73" coordorigin="6400,5165" coordsize="10,73">
              <v:shape style="position:absolute;left:6400;top:5165;width:10;height:73" coordorigin="6400,5165" coordsize="10,73" path="m6400,5202l6410,5202e" filled="f" stroked="t" strokeweight="3.774pt" strokecolor="#231F20">
                <v:path arrowok="t"/>
              </v:shape>
            </v:group>
            <v:group style="position:absolute;left:6615;top:5165;width:10;height:73" coordorigin="6615,5165" coordsize="10,73">
              <v:shape style="position:absolute;left:6615;top:5165;width:10;height:73" coordorigin="6615,5165" coordsize="10,73" path="m6615,5202l6625,5202e" filled="f" stroked="t" strokeweight="3.774pt" strokecolor="#231F20">
                <v:path arrowok="t"/>
              </v:shape>
            </v:group>
            <v:group style="position:absolute;left:6828;top:5165;width:10;height:73" coordorigin="6828,5165" coordsize="10,73">
              <v:shape style="position:absolute;left:6828;top:5165;width:10;height:73" coordorigin="6828,5165" coordsize="10,73" path="m6828,5202l6838,5202e" filled="f" stroked="t" strokeweight="3.774pt" strokecolor="#231F20">
                <v:path arrowok="t"/>
              </v:shape>
            </v:group>
            <v:group style="position:absolute;left:7039;top:5165;width:10;height:73" coordorigin="7039,5165" coordsize="10,73">
              <v:shape style="position:absolute;left:7039;top:5165;width:10;height:73" coordorigin="7039,5165" coordsize="10,73" path="m7039,5202l7048,5202e" filled="f" stroked="t" strokeweight="3.774pt" strokecolor="#231F20">
                <v:path arrowok="t"/>
              </v:shape>
            </v:group>
            <v:group style="position:absolute;left:7254;top:5165;width:10;height:73" coordorigin="7254,5165" coordsize="10,73">
              <v:shape style="position:absolute;left:7254;top:5165;width:10;height:73" coordorigin="7254,5165" coordsize="10,73" path="m7254,5202l7264,5202e" filled="f" stroked="t" strokeweight="3.774pt" strokecolor="#231F20">
                <v:path arrowok="t"/>
              </v:shape>
            </v:group>
            <v:group style="position:absolute;left:7468;top:5168;width:10;height:73" coordorigin="7468,5168" coordsize="10,73">
              <v:shape style="position:absolute;left:7468;top:5168;width:10;height:73" coordorigin="7468,5168" coordsize="10,73" path="m7468,5204l7478,5204e" filled="f" stroked="t" strokeweight="3.773pt" strokecolor="#231F20">
                <v:path arrowok="t"/>
              </v:shape>
            </v:group>
            <v:group style="position:absolute;left:7677;top:5168;width:10;height:73" coordorigin="7677,5168" coordsize="10,73">
              <v:shape style="position:absolute;left:7677;top:5168;width:10;height:73" coordorigin="7677,5168" coordsize="10,73" path="m7677,5204l7687,5204e" filled="f" stroked="t" strokeweight="3.773pt" strokecolor="#231F20">
                <v:path arrowok="t"/>
              </v:shape>
            </v:group>
            <v:group style="position:absolute;left:7892;top:5168;width:10;height:73" coordorigin="7892,5168" coordsize="10,73">
              <v:shape style="position:absolute;left:7892;top:5168;width:10;height:73" coordorigin="7892,5168" coordsize="10,73" path="m7892,5204l7902,5204e" filled="f" stroked="t" strokeweight="3.773pt" strokecolor="#231F20">
                <v:path arrowok="t"/>
              </v:shape>
            </v:group>
            <v:group style="position:absolute;left:8105;top:5168;width:10;height:73" coordorigin="8105,5168" coordsize="10,73">
              <v:shape style="position:absolute;left:8105;top:5168;width:10;height:73" coordorigin="8105,5168" coordsize="10,73" path="m8105,5204l8115,5204e" filled="f" stroked="t" strokeweight="3.773pt" strokecolor="#231F20">
                <v:path arrowok="t"/>
              </v:shape>
            </v:group>
            <v:group style="position:absolute;left:8316;top:5168;width:10;height:73" coordorigin="8316,5168" coordsize="10,73">
              <v:shape style="position:absolute;left:8316;top:5168;width:10;height:73" coordorigin="8316,5168" coordsize="10,73" path="m8316,5204l8326,5204e" filled="f" stroked="t" strokeweight="3.773pt" strokecolor="#231F20">
                <v:path arrowok="t"/>
              </v:shape>
            </v:group>
            <v:group style="position:absolute;left:1217;top:4525;width:78;height:10" coordorigin="1217,4525" coordsize="78,10">
              <v:shape style="position:absolute;left:1217;top:4525;width:78;height:10" coordorigin="1217,4525" coordsize="78,10" path="m1217,4530l1295,4530e" filled="f" stroked="t" strokeweight=".59pt" strokecolor="#231F20">
                <v:path arrowok="t"/>
              </v:shape>
            </v:group>
            <v:group style="position:absolute;left:1217;top:3886;width:78;height:10" coordorigin="1217,3886" coordsize="78,10">
              <v:shape style="position:absolute;left:1217;top:3886;width:78;height:10" coordorigin="1217,3886" coordsize="78,10" path="m1217,3891l1295,3891e" filled="f" stroked="t" strokeweight=".59pt" strokecolor="#231F20">
                <v:path arrowok="t"/>
              </v:shape>
            </v:group>
            <v:group style="position:absolute;left:1216;top:3256;width:78;height:10" coordorigin="1216,3256" coordsize="78,10">
              <v:shape style="position:absolute;left:1216;top:3256;width:78;height:10" coordorigin="1216,3256" coordsize="78,10" path="m1216,3261l1294,3261e" filled="f" stroked="t" strokeweight=".59pt" strokecolor="#231F20">
                <v:path arrowok="t"/>
              </v:shape>
            </v:group>
            <v:group style="position:absolute;left:1213;top:2622;width:78;height:10" coordorigin="1213,2622" coordsize="78,10">
              <v:shape style="position:absolute;left:1213;top:2622;width:78;height:10" coordorigin="1213,2622" coordsize="78,10" path="m1213,2627l1291,2627e" filled="f" stroked="t" strokeweight=".59pt" strokecolor="#231F20">
                <v:path arrowok="t"/>
              </v:shape>
            </v:group>
            <v:group style="position:absolute;left:1214;top:2002;width:78;height:10" coordorigin="1214,2002" coordsize="78,10">
              <v:shape style="position:absolute;left:1214;top:2002;width:78;height:10" coordorigin="1214,2002" coordsize="78,10" path="m1214,2006l1292,2006e" filled="f" stroked="t" strokeweight=".59pt" strokecolor="#231F20">
                <v:path arrowok="t"/>
              </v:shape>
            </v:group>
            <v:group style="position:absolute;left:1214;top:1362;width:78;height:10" coordorigin="1214,1362" coordsize="78,10">
              <v:shape style="position:absolute;left:1214;top:1362;width:78;height:10" coordorigin="1214,1362" coordsize="78,10" path="m1214,1367l1292,1367e" filled="f" stroked="t" strokeweight=".59pt" strokecolor="#231F20">
                <v:path arrowok="t"/>
              </v:shape>
            </v:group>
            <v:group style="position:absolute;left:1214;top:730;width:78;height:10" coordorigin="1214,730" coordsize="78,10">
              <v:shape style="position:absolute;left:1214;top:730;width:78;height:10" coordorigin="1214,730" coordsize="78,10" path="m1214,735l1292,735e" filled="f" stroked="t" strokeweight=".591pt" strokecolor="#231F20">
                <v:path arrowok="t"/>
              </v:shape>
            </v:group>
            <v:group style="position:absolute;left:6524;top:108;width:2;height:5056" coordorigin="6524,108" coordsize="2,5056">
              <v:shape style="position:absolute;left:6524;top:108;width:2;height:5056" coordorigin="6524,108" coordsize="0,5056" path="m6524,108l6524,5163e" filled="f" stroked="t" strokeweight="1.08pt" strokecolor="#231F20">
                <v:path arrowok="t"/>
              </v:shape>
            </v:group>
            <v:group style="position:absolute;left:7520;top:108;width:2;height:5056" coordorigin="7520,108" coordsize="2,5056">
              <v:shape style="position:absolute;left:7520;top:108;width:2;height:5056" coordorigin="7520,108" coordsize="0,5056" path="m7520,108l7520,5163e" filled="f" stroked="t" strokeweight="1.08pt" strokecolor="#231F20">
                <v:path arrowok="t"/>
              </v:shape>
            </v:group>
            <v:group style="position:absolute;left:5727;top:3261;width:133;height:2" coordorigin="5727,3261" coordsize="133,2">
              <v:shape style="position:absolute;left:5727;top:3261;width:133;height:2" coordorigin="5727,3261" coordsize="133,0" path="m5727,3261l5861,3261e" filled="f" stroked="t" strokeweight=".59pt" strokecolor="#939598">
                <v:path arrowok="t"/>
              </v:shape>
            </v:group>
            <v:group style="position:absolute;left:5807;top:108;width:2;height:5056" coordorigin="5807,108" coordsize="2,5056">
              <v:shape style="position:absolute;left:5807;top:108;width:2;height:5056" coordorigin="5807,108" coordsize="0,5056" path="m5807,108l5807,5163e" filled="f" stroked="t" strokeweight="1.08pt" strokecolor="#231F20">
                <v:path arrowok="t"/>
              </v:shape>
            </v:group>
            <v:group style="position:absolute;left:4367;top:106;width:2;height:5056" coordorigin="4367,106" coordsize="2,5056">
              <v:shape style="position:absolute;left:4367;top:106;width:2;height:5056" coordorigin="4367,106" coordsize="0,5056" path="m4367,106l4367,5162e" filled="f" stroked="t" strokeweight="1.08pt" strokecolor="#231F20">
                <v:path arrowok="t"/>
              </v:shape>
              <v:shape style="position:absolute;left:1227;top:706;width:6942;height:4011" type="#_x0000_t75" stroked="false">
                <v:imagedata r:id="rId33" o:title=""/>
              </v:shape>
            </v:group>
            <w10:wrap type="none"/>
          </v:group>
        </w:pict>
      </w:r>
      <w:r>
        <w:rPr>
          <w:rFonts w:ascii="Georgia" w:hAnsi="Georgia" w:cs="Georgia" w:eastAsia="Georgia"/>
          <w:i/>
          <w:color w:val="231F20"/>
          <w:w w:val="100"/>
          <w:sz w:val="23"/>
          <w:szCs w:val="23"/>
        </w:rPr>
        <w:t>m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,</w:t>
      </w:r>
      <w:r>
        <w:rPr>
          <w:rFonts w:ascii="Arial" w:hAnsi="Arial" w:cs="Arial" w:eastAsia="Arial"/>
          <w:color w:val="231F20"/>
          <w:spacing w:val="-37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k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.1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/(чел.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×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год)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280" w:lineRule="exact" w:before="16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after="0" w:line="280" w:lineRule="exact"/>
        <w:rPr>
          <w:sz w:val="28"/>
          <w:szCs w:val="28"/>
        </w:rPr>
        <w:sectPr>
          <w:pgSz w:w="9355" w:h="13620"/>
          <w:pgMar w:header="775" w:footer="0" w:top="1180" w:bottom="280" w:left="620" w:right="520"/>
        </w:sectPr>
      </w:pPr>
    </w:p>
    <w:p>
      <w:pPr>
        <w:spacing w:before="83"/>
        <w:ind w:left="18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1400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18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1200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20" w:lineRule="exact" w:before="8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18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4374B9"/>
          <w:w w:val="105"/>
          <w:sz w:val="17"/>
          <w:szCs w:val="17"/>
        </w:rPr>
        <w:t>Москва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620" w:right="520"/>
          <w:cols w:num="2" w:equalWidth="0">
            <w:col w:w="579" w:space="3605"/>
            <w:col w:w="4031"/>
          </w:cols>
        </w:sectPr>
      </w:pPr>
    </w:p>
    <w:p>
      <w:pPr>
        <w:spacing w:line="160" w:lineRule="exact" w:before="7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3"/>
        <w:ind w:left="18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1000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40" w:lineRule="exact" w:before="2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3"/>
        <w:ind w:left="28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800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1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3"/>
        <w:ind w:left="28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245.830811pt;margin-top:-1.032731pt;width:31.737992pt;height:8.928976pt;mso-position-horizontal-relative:page;mso-position-vertical-relative:paragraph;z-index:-12407;rotation:351" type="#_x0000_t136" fillcolor="#ED1C24" stroked="f">
            <o:extrusion v:ext="view" autorotationcenter="t"/>
            <v:textpath style="font-family:&amp;quot;Arial&amp;quot;;font-size:8pt;v-text-kern:t;mso-text-shadow:auto;font-weight:bold" string="Россия"/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600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6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3"/>
        <w:ind w:left="28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400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10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3"/>
        <w:ind w:left="28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120.274826pt;margin-top:3.09853pt;width:87.06772pt;height:9.893875pt;mso-position-horizontal-relative:page;mso-position-vertical-relative:paragraph;z-index:-12408;rotation:340" type="#_x0000_t136" fillcolor="#38B54A" stroked="f">
            <o:extrusion v:ext="view" autorotationcenter="t"/>
            <v:textpath style="font-family:&amp;quot;Arial&amp;quot;;font-size:8pt;v-text-kern:t;mso-text-shadow:auto;font-weight:bold" string="Россия без Москвы"/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1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3"/>
        <w:ind w:left="47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60.627911pt;margin-top:14.398039pt;width:10.82pt;height:21.82736pt;mso-position-horizontal-relative:page;mso-position-vertical-relative:paragraph;z-index:-12423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3.215927pt;margin-top:14.398039pt;width:10.82pt;height:21.82736pt;mso-position-horizontal-relative:page;mso-position-vertical-relative:paragraph;z-index:-12422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08.608711pt;margin-top:14.398039pt;width:10.82pt;height:21.82736pt;mso-position-horizontal-relative:page;mso-position-vertical-relative:paragraph;z-index:-12421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32.025803pt;margin-top:14.398039pt;width:10.82pt;height:21.82736pt;mso-position-horizontal-relative:page;mso-position-vertical-relative:paragraph;z-index:-12420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6.898209pt;margin-top:14.398039pt;width:10.82pt;height:21.82736pt;mso-position-horizontal-relative:page;mso-position-vertical-relative:paragraph;z-index:-12419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82.317444pt;margin-top:14.459779pt;width:10.82pt;height:21.82736pt;mso-position-horizontal-relative:page;mso-position-vertical-relative:paragraph;z-index:-12418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5.787476pt;margin-top:14.398039pt;width:10.82pt;height:21.82736pt;mso-position-horizontal-relative:page;mso-position-vertical-relative:paragraph;z-index:-12417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9.94545pt;margin-top:14.398039pt;width:10.82pt;height:21.82736pt;mso-position-horizontal-relative:page;mso-position-vertical-relative:paragraph;z-index:-12416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4.068146pt;margin-top:14.398039pt;width:10.82pt;height:21.82736pt;mso-position-horizontal-relative:page;mso-position-vertical-relative:paragraph;z-index:-12415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8.940552pt;margin-top:14.398039pt;width:10.82pt;height:21.82736pt;mso-position-horizontal-relative:page;mso-position-vertical-relative:paragraph;z-index:-12414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02.878021pt;margin-top:14.398039pt;width:10.82pt;height:21.82736pt;mso-position-horizontal-relative:page;mso-position-vertical-relative:paragraph;z-index:-12413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8.782379pt;margin-top:14.398039pt;width:10.82pt;height:21.82736pt;mso-position-horizontal-relative:page;mso-position-vertical-relative:paragraph;z-index:-12412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2.957977pt;margin-top:14.398039pt;width:10.82pt;height:21.82736pt;mso-position-horizontal-relative:page;mso-position-vertical-relative:paragraph;z-index:-12411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5.942902pt;margin-top:14.398039pt;width:10.82pt;height:21.82736pt;mso-position-horizontal-relative:page;mso-position-vertical-relative:paragraph;z-index:-12410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2021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9.769104pt;margin-top:14.398039pt;width:10.82pt;height:21.82736pt;mso-position-horizontal-relative:page;mso-position-vertical-relative:paragraph;z-index:-12409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2023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8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0" w:lineRule="auto" w:before="66"/>
        <w:ind w:left="113" w:right="440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spacing w:val="-19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63" w:right="117" w:firstLine="283"/>
        <w:jc w:val="both"/>
      </w:pPr>
      <w:r>
        <w:rPr>
          <w:color w:val="231F20"/>
          <w:w w:val="90"/>
        </w:rPr>
        <w:t>Более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того,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подушевые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доходы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Москве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(рис</w:t>
      </w:r>
      <w:r>
        <w:rPr>
          <w:color w:val="231F20"/>
          <w:w w:val="90"/>
        </w:rPr>
        <w:t>�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4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2)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бол</w:t>
      </w:r>
      <w:r>
        <w:rPr>
          <w:color w:val="231F20"/>
          <w:spacing w:val="1"/>
          <w:w w:val="90"/>
        </w:rPr>
        <w:t>ь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ше,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чем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основных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европейских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странах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(Франция,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Герма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ния,</w:t>
      </w:r>
      <w:r>
        <w:rPr>
          <w:color w:val="231F20"/>
          <w:spacing w:val="-27"/>
          <w:w w:val="90"/>
        </w:rPr>
        <w:t> </w:t>
      </w:r>
      <w:r>
        <w:rPr>
          <w:color w:val="231F20"/>
          <w:w w:val="90"/>
        </w:rPr>
        <w:t>Великобритания</w:t>
      </w:r>
      <w:r>
        <w:rPr>
          <w:color w:val="231F20"/>
          <w:spacing w:val="-26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26"/>
          <w:w w:val="90"/>
        </w:rPr>
        <w:t> </w:t>
      </w:r>
      <w:r>
        <w:rPr>
          <w:color w:val="231F20"/>
          <w:w w:val="85"/>
        </w:rPr>
        <w:t>др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)</w:t>
      </w:r>
      <w:r>
        <w:rPr>
          <w:color w:val="231F20"/>
          <w:w w:val="85"/>
          <w:position w:val="9"/>
          <w:sz w:val="16"/>
          <w:szCs w:val="16"/>
        </w:rPr>
        <w:t>1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w w:val="95"/>
        </w:rPr>
        <w:t>Это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явная</w:t>
      </w:r>
      <w:r>
        <w:rPr>
          <w:color w:val="231F20"/>
          <w:spacing w:val="5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дискриминация</w:t>
      </w:r>
      <w:r>
        <w:rPr>
          <w:rFonts w:ascii="Times New Roman" w:hAnsi="Times New Roman" w:cs="Times New Roman" w:eastAsia="Times New Roman"/>
          <w:i/>
          <w:color w:val="231F20"/>
          <w:spacing w:val="32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всей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за</w:t>
      </w:r>
      <w:r>
        <w:rPr>
          <w:color w:val="231F20"/>
          <w:spacing w:val="6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не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верной</w:t>
      </w:r>
      <w:r>
        <w:rPr>
          <w:rFonts w:ascii="Times New Roman" w:hAnsi="Times New Roman" w:cs="Times New Roman" w:eastAsia="Times New Roman"/>
          <w:i/>
          <w:color w:val="231F20"/>
          <w:spacing w:val="43"/>
          <w:w w:val="95"/>
        </w:rPr>
        <w:t> </w:t>
      </w:r>
      <w:r>
        <w:rPr>
          <w:color w:val="231F20"/>
          <w:w w:val="95"/>
        </w:rPr>
        <w:t>социальной,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экономической,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финансовой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налог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вой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политики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стране,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при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которой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основная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часть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населе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ния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51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51"/>
          <w:w w:val="95"/>
        </w:rPr>
        <w:t> </w:t>
      </w:r>
      <w:r>
        <w:rPr>
          <w:color w:val="231F20"/>
          <w:w w:val="95"/>
        </w:rPr>
        <w:t>самая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бедная</w:t>
      </w:r>
      <w:r>
        <w:rPr>
          <w:color w:val="231F20"/>
          <w:spacing w:val="-5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1"/>
          <w:w w:val="95"/>
        </w:rPr>
        <w:t> </w:t>
      </w:r>
      <w:r>
        <w:rPr>
          <w:color w:val="231F20"/>
          <w:w w:val="95"/>
        </w:rPr>
        <w:t>Европе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557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67.269501pt;margin-top:4.19867pt;width:361.0585pt;height:234.7345pt;mso-position-horizontal-relative:page;mso-position-vertical-relative:paragraph;z-index:-12406" coordorigin="1345,84" coordsize="7221,4695">
            <v:group style="position:absolute;left:1434;top:4277;width:6996;height:2" coordorigin="1434,4277" coordsize="6996,2">
              <v:shape style="position:absolute;left:1434;top:4277;width:6996;height:2" coordorigin="1434,4277" coordsize="6996,0" path="m1434,4277l8430,4277e" filled="f" stroked="t" strokeweight=".594pt" strokecolor="#939598">
                <v:path arrowok="t"/>
              </v:shape>
            </v:group>
            <v:group style="position:absolute;left:2401;top:4282;width:235;height:381" coordorigin="2401,4282" coordsize="235,381">
              <v:shape style="position:absolute;left:2401;top:4282;width:235;height:381" coordorigin="2401,4282" coordsize="235,381" path="m2636,4282l2401,4282,2401,4663,2636,4663,2636,4282xe" filled="t" fillcolor="#BFC8E6" stroked="f">
                <v:path arrowok="t"/>
                <v:fill type="solid"/>
              </v:shape>
            </v:group>
            <v:group style="position:absolute;left:1434;top:3901;width:6996;height:2" coordorigin="1434,3901" coordsize="6996,2">
              <v:shape style="position:absolute;left:1434;top:3901;width:6996;height:2" coordorigin="1434,3901" coordsize="6996,0" path="m1434,3901l8430,3901e" filled="f" stroked="t" strokeweight=".594pt" strokecolor="#939598">
                <v:path arrowok="t"/>
              </v:shape>
            </v:group>
            <v:group style="position:absolute;left:2401;top:3906;width:235;height:366" coordorigin="2401,3906" coordsize="235,366">
              <v:shape style="position:absolute;left:2401;top:3906;width:235;height:366" coordorigin="2401,3906" coordsize="235,366" path="m2636,3906l2401,3906,2401,4272,2636,4272,2636,3906xe" filled="t" fillcolor="#BFC8E6" stroked="f">
                <v:path arrowok="t"/>
                <v:fill type="solid"/>
              </v:shape>
            </v:group>
            <v:group style="position:absolute;left:1434;top:3515;width:1523;height:2" coordorigin="1434,3515" coordsize="1523,2">
              <v:shape style="position:absolute;left:1434;top:3515;width:1523;height:2" coordorigin="1434,3515" coordsize="1523,0" path="m1434,3515l2957,3515e" filled="f" stroked="t" strokeweight=".594pt" strokecolor="#939598">
                <v:path arrowok="t"/>
              </v:shape>
            </v:group>
            <v:group style="position:absolute;left:2401;top:3520;width:235;height:377" coordorigin="2401,3520" coordsize="235,377">
              <v:shape style="position:absolute;left:2401;top:3520;width:235;height:377" coordorigin="2401,3520" coordsize="235,377" path="m2636,3520l2401,3520,2401,3896,2636,3896,2636,3520xe" filled="t" fillcolor="#BFC8E6" stroked="f">
                <v:path arrowok="t"/>
                <v:fill type="solid"/>
              </v:shape>
            </v:group>
            <v:group style="position:absolute;left:1433;top:3135;width:4912;height:2" coordorigin="1433,3135" coordsize="4912,2">
              <v:shape style="position:absolute;left:1433;top:3135;width:4912;height:2" coordorigin="1433,3135" coordsize="4912,0" path="m1433,3135l6346,3135e" filled="f" stroked="t" strokeweight=".594pt" strokecolor="#939598">
                <v:path arrowok="t"/>
              </v:shape>
            </v:group>
            <v:group style="position:absolute;left:2401;top:3140;width:235;height:370" coordorigin="2401,3140" coordsize="235,370">
              <v:shape style="position:absolute;left:2401;top:3140;width:235;height:370" coordorigin="2401,3140" coordsize="235,370" path="m2636,3140l2401,3140,2401,3510,2636,3510,2636,3140xe" filled="t" fillcolor="#BFC8E6" stroked="f">
                <v:path arrowok="t"/>
                <v:fill type="solid"/>
              </v:shape>
            </v:group>
            <v:group style="position:absolute;left:1433;top:2742;width:6126;height:2" coordorigin="1433,2742" coordsize="6126,2">
              <v:shape style="position:absolute;left:1433;top:2742;width:6126;height:2" coordorigin="1433,2742" coordsize="6126,0" path="m1433,2742l7559,2742e" filled="f" stroked="t" strokeweight=".595pt" strokecolor="#939598">
                <v:path arrowok="t"/>
              </v:shape>
            </v:group>
            <v:group style="position:absolute;left:2401;top:2747;width:235;height:382" coordorigin="2401,2747" coordsize="235,382">
              <v:shape style="position:absolute;left:2401;top:2747;width:235;height:382" coordorigin="2401,2747" coordsize="235,382" path="m2636,2747l2401,2747,2401,3130,2636,3130,2636,2747xe" filled="t" fillcolor="#BFC8E6" stroked="f">
                <v:path arrowok="t"/>
                <v:fill type="solid"/>
              </v:shape>
            </v:group>
            <v:group style="position:absolute;left:2401;top:4277;width:235;height:2" coordorigin="2401,4277" coordsize="235,2">
              <v:shape style="position:absolute;left:2401;top:4277;width:235;height:2" coordorigin="2401,4277" coordsize="235,0" path="m2401,4277l2636,4277e" filled="f" stroked="t" strokeweight=".594pt" strokecolor="#878FA6">
                <v:path arrowok="t"/>
              </v:shape>
            </v:group>
            <v:group style="position:absolute;left:2401;top:3135;width:235;height:2" coordorigin="2401,3135" coordsize="235,2">
              <v:shape style="position:absolute;left:2401;top:3135;width:235;height:2" coordorigin="2401,3135" coordsize="235,0" path="m2401,3135l2636,3135e" filled="f" stroked="t" strokeweight=".594pt" strokecolor="#878FA6">
                <v:path arrowok="t"/>
              </v:shape>
            </v:group>
            <v:group style="position:absolute;left:2401;top:3901;width:235;height:2" coordorigin="2401,3901" coordsize="235,2">
              <v:shape style="position:absolute;left:2401;top:3901;width:235;height:2" coordorigin="2401,3901" coordsize="235,0" path="m2401,3901l2636,3901e" filled="f" stroked="t" strokeweight=".594pt" strokecolor="#878FA6">
                <v:path arrowok="t"/>
              </v:shape>
            </v:group>
            <v:group style="position:absolute;left:2401;top:3515;width:235;height:2" coordorigin="2401,3515" coordsize="235,2">
              <v:shape style="position:absolute;left:2401;top:3515;width:235;height:2" coordorigin="2401,3515" coordsize="235,0" path="m2401,3515l2636,3515e" filled="f" stroked="t" strokeweight=".594pt" strokecolor="#878FA6">
                <v:path arrowok="t"/>
              </v:shape>
            </v:group>
            <v:group style="position:absolute;left:1430;top:2371;width:7004;height:2" coordorigin="1430,2371" coordsize="7004,2">
              <v:shape style="position:absolute;left:1430;top:2371;width:7004;height:2" coordorigin="1430,2371" coordsize="7004,0" path="m1430,2371l8434,2371e" filled="f" stroked="t" strokeweight=".595pt" strokecolor="#939598">
                <v:path arrowok="t"/>
              </v:shape>
            </v:group>
            <v:group style="position:absolute;left:2401;top:2376;width:235;height:362" coordorigin="2401,2376" coordsize="235,362">
              <v:shape style="position:absolute;left:2401;top:2376;width:235;height:362" coordorigin="2401,2376" coordsize="235,362" path="m2636,2376l2401,2376,2401,2737,2636,2737,2636,2376xe" filled="t" fillcolor="#BFC8E6" stroked="f">
                <v:path arrowok="t"/>
                <v:fill type="solid"/>
              </v:shape>
            </v:group>
            <v:group style="position:absolute;left:1430;top:1975;width:7004;height:2" coordorigin="1430,1975" coordsize="7004,2">
              <v:shape style="position:absolute;left:1430;top:1975;width:7004;height:2" coordorigin="1430,1975" coordsize="7004,0" path="m1430,1975l8434,1975e" filled="f" stroked="t" strokeweight=".595pt" strokecolor="#939598">
                <v:path arrowok="t"/>
              </v:shape>
            </v:group>
            <v:group style="position:absolute;left:2401;top:1980;width:235;height:386" coordorigin="2401,1980" coordsize="235,386">
              <v:shape style="position:absolute;left:2401;top:1980;width:235;height:386" coordorigin="2401,1980" coordsize="235,386" path="m2636,1980l2401,1980,2401,2366,2636,2366,2636,1980xe" filled="t" fillcolor="#BFC8E6" stroked="f">
                <v:path arrowok="t"/>
                <v:fill type="solid"/>
              </v:shape>
            </v:group>
            <v:group style="position:absolute;left:2401;top:2371;width:235;height:2" coordorigin="2401,2371" coordsize="235,2">
              <v:shape style="position:absolute;left:2401;top:2371;width:235;height:2" coordorigin="2401,2371" coordsize="235,0" path="m2401,2371l2636,2371e" filled="f" stroked="t" strokeweight=".595pt" strokecolor="#878FA6">
                <v:path arrowok="t"/>
              </v:shape>
            </v:group>
            <v:group style="position:absolute;left:1431;top:1603;width:6129;height:2" coordorigin="1431,1603" coordsize="6129,2">
              <v:shape style="position:absolute;left:1431;top:1603;width:6129;height:2" coordorigin="1431,1603" coordsize="6129,0" path="m1431,1603l7559,1603e" filled="f" stroked="t" strokeweight=".594pt" strokecolor="#939598">
                <v:path arrowok="t"/>
              </v:shape>
            </v:group>
            <v:group style="position:absolute;left:2401;top:1608;width:235;height:362" coordorigin="2401,1608" coordsize="235,362">
              <v:shape style="position:absolute;left:2401;top:1608;width:235;height:362" coordorigin="2401,1608" coordsize="235,362" path="m2636,1608l2401,1608,2401,1970,2636,1970,2636,1608xe" filled="t" fillcolor="#BFC8E6" stroked="f">
                <v:path arrowok="t"/>
                <v:fill type="solid"/>
              </v:shape>
            </v:group>
            <v:group style="position:absolute;left:1431;top:1211;width:7004;height:2" coordorigin="1431,1211" coordsize="7004,2">
              <v:shape style="position:absolute;left:1431;top:1211;width:7004;height:2" coordorigin="1431,1211" coordsize="7004,0" path="m1431,1211l8434,1211e" filled="f" stroked="t" strokeweight=".595pt" strokecolor="#939598">
                <v:path arrowok="t"/>
              </v:shape>
            </v:group>
            <v:group style="position:absolute;left:2401;top:1216;width:235;height:382" coordorigin="2401,1216" coordsize="235,382">
              <v:shape style="position:absolute;left:2401;top:1216;width:235;height:382" coordorigin="2401,1216" coordsize="235,382" path="m2636,1216l2401,1216,2401,1598,2636,1598,2636,1216xe" filled="t" fillcolor="#BFC8E6" stroked="f">
                <v:path arrowok="t"/>
                <v:fill type="solid"/>
              </v:shape>
            </v:group>
            <v:group style="position:absolute;left:2401;top:1603;width:235;height:2" coordorigin="2401,1603" coordsize="235,2">
              <v:shape style="position:absolute;left:2401;top:1603;width:235;height:2" coordorigin="2401,1603" coordsize="235,0" path="m2401,1603l2636,1603e" filled="f" stroked="t" strokeweight=".594pt" strokecolor="#878FA6">
                <v:path arrowok="t"/>
              </v:shape>
            </v:group>
            <v:group style="position:absolute;left:1431;top:832;width:7003;height:2" coordorigin="1431,832" coordsize="7003,2">
              <v:shape style="position:absolute;left:1431;top:832;width:7003;height:2" coordorigin="1431,832" coordsize="7003,0" path="m1431,832l8434,832e" filled="f" stroked="t" strokeweight=".595pt" strokecolor="#939598">
                <v:path arrowok="t"/>
              </v:shape>
            </v:group>
            <v:group style="position:absolute;left:2401;top:837;width:235;height:370" coordorigin="2401,837" coordsize="235,370">
              <v:shape style="position:absolute;left:2401;top:837;width:235;height:370" coordorigin="2401,837" coordsize="235,370" path="m2636,837l2401,837,2401,1206,2636,1206,2636,837xe" filled="t" fillcolor="#BFC8E6" stroked="f">
                <v:path arrowok="t"/>
                <v:fill type="solid"/>
              </v:shape>
            </v:group>
            <v:group style="position:absolute;left:1431;top:443;width:7003;height:2" coordorigin="1431,443" coordsize="7003,2">
              <v:shape style="position:absolute;left:1431;top:443;width:7003;height:2" coordorigin="1431,443" coordsize="7003,0" path="m1431,443l8434,443e" filled="f" stroked="t" strokeweight=".595pt" strokecolor="#939598">
                <v:path arrowok="t"/>
              </v:shape>
            </v:group>
            <v:group style="position:absolute;left:2401;top:448;width:235;height:379" coordorigin="2401,448" coordsize="235,379">
              <v:shape style="position:absolute;left:2401;top:448;width:235;height:379" coordorigin="2401,448" coordsize="235,379" path="m2636,448l2401,448,2401,827,2636,827,2636,448xe" filled="t" fillcolor="#BFC8E6" stroked="f">
                <v:path arrowok="t"/>
                <v:fill type="solid"/>
              </v:shape>
            </v:group>
            <v:group style="position:absolute;left:2282;top:95;width:6151;height:2" coordorigin="2282,95" coordsize="6151,2">
              <v:shape style="position:absolute;left:2282;top:95;width:6151;height:2" coordorigin="2282,95" coordsize="6151,0" path="m2282,95l8434,95e" filled="f" stroked="t" strokeweight=".594pt" strokecolor="#939598">
                <v:path arrowok="t"/>
              </v:shape>
            </v:group>
            <v:group style="position:absolute;left:2401;top:100;width:235;height:338" coordorigin="2401,100" coordsize="235,338">
              <v:shape style="position:absolute;left:2401;top:100;width:235;height:338" coordorigin="2401,100" coordsize="235,338" path="m2636,100l2401,100,2401,438,2636,438,2636,100xe" filled="t" fillcolor="#BFC8E6" stroked="f">
                <v:path arrowok="t"/>
                <v:fill type="solid"/>
              </v:shape>
            </v:group>
            <v:group style="position:absolute;left:2401;top:443;width:235;height:2" coordorigin="2401,443" coordsize="235,2">
              <v:shape style="position:absolute;left:2401;top:443;width:235;height:2" coordorigin="2401,443" coordsize="235,0" path="m2401,443l2636,443e" filled="f" stroked="t" strokeweight=".595pt" strokecolor="#878FA6">
                <v:path arrowok="t"/>
              </v:shape>
            </v:group>
            <v:group style="position:absolute;left:2401;top:97;width:235;height:2" coordorigin="2401,97" coordsize="235,2">
              <v:shape style="position:absolute;left:2401;top:97;width:235;height:2" coordorigin="2401,97" coordsize="235,0" path="m2401,97l2636,97e" filled="f" stroked="t" strokeweight=".347pt" strokecolor="#878FA6">
                <v:path arrowok="t"/>
              </v:shape>
            </v:group>
            <v:group style="position:absolute;left:2401;top:2742;width:235;height:2" coordorigin="2401,2742" coordsize="235,2">
              <v:shape style="position:absolute;left:2401;top:2742;width:235;height:2" coordorigin="2401,2742" coordsize="235,0" path="m2401,2742l2636,2742e" filled="f" stroked="t" strokeweight=".595pt" strokecolor="#878FA6">
                <v:path arrowok="t"/>
              </v:shape>
            </v:group>
            <v:group style="position:absolute;left:2401;top:1975;width:235;height:2" coordorigin="2401,1975" coordsize="235,2">
              <v:shape style="position:absolute;left:2401;top:1975;width:235;height:2" coordorigin="2401,1975" coordsize="235,0" path="m2401,1975l2636,1975e" filled="f" stroked="t" strokeweight=".595pt" strokecolor="#878FA6">
                <v:path arrowok="t"/>
              </v:shape>
            </v:group>
            <v:group style="position:absolute;left:2401;top:1211;width:235;height:2" coordorigin="2401,1211" coordsize="235,2">
              <v:shape style="position:absolute;left:2401;top:1211;width:235;height:2" coordorigin="2401,1211" coordsize="235,0" path="m2401,1211l2636,1211e" filled="f" stroked="t" strokeweight=".595pt" strokecolor="#878FA6">
                <v:path arrowok="t"/>
              </v:shape>
            </v:group>
            <v:group style="position:absolute;left:2401;top:832;width:235;height:2" coordorigin="2401,832" coordsize="235,2">
              <v:shape style="position:absolute;left:2401;top:832;width:235;height:2" coordorigin="2401,832" coordsize="235,0" path="m2401,832l2636,832e" filled="f" stroked="t" strokeweight=".595pt" strokecolor="#878FA6">
                <v:path arrowok="t"/>
              </v:shape>
            </v:group>
            <v:group style="position:absolute;left:4822;top:4282;width:227;height:381" coordorigin="4822,4282" coordsize="227,381">
              <v:shape style="position:absolute;left:4822;top:4282;width:227;height:381" coordorigin="4822,4282" coordsize="227,381" path="m5049,4282l4822,4282,4822,4663,5049,4663,5049,4282xe" filled="t" fillcolor="#BFC8E6" stroked="f">
                <v:path arrowok="t"/>
                <v:fill type="solid"/>
              </v:shape>
            </v:group>
            <v:group style="position:absolute;left:4822;top:3906;width:227;height:366" coordorigin="4822,3906" coordsize="227,366">
              <v:shape style="position:absolute;left:4822;top:3906;width:227;height:366" coordorigin="4822,3906" coordsize="227,366" path="m5049,3906l4822,3906,4822,4272,5049,4272,5049,3906xe" filled="t" fillcolor="#BFC8E6" stroked="f">
                <v:path arrowok="t"/>
                <v:fill type="solid"/>
              </v:shape>
            </v:group>
            <v:group style="position:absolute;left:4992;top:3515;width:3438;height:2" coordorigin="4992,3515" coordsize="3438,2">
              <v:shape style="position:absolute;left:4992;top:3515;width:3438;height:2" coordorigin="4992,3515" coordsize="3438,0" path="m4992,3515l8430,3515e" filled="f" stroked="t" strokeweight=".594pt" strokecolor="#939598">
                <v:path arrowok="t"/>
              </v:shape>
            </v:group>
            <v:group style="position:absolute;left:4745;top:3515;width:152;height:2" coordorigin="4745,3515" coordsize="152,2">
              <v:shape style="position:absolute;left:4745;top:3515;width:152;height:2" coordorigin="4745,3515" coordsize="152,0" path="m4745,3515l4896,3515e" filled="f" stroked="t" strokeweight=".594pt" strokecolor="#939598">
                <v:path arrowok="t"/>
              </v:shape>
            </v:group>
            <v:group style="position:absolute;left:4822;top:3520;width:227;height:377" coordorigin="4822,3520" coordsize="227,377">
              <v:shape style="position:absolute;left:4822;top:3520;width:227;height:377" coordorigin="4822,3520" coordsize="227,377" path="m5049,3520l4822,3520,4822,3896,5049,3896,5049,3520xe" filled="t" fillcolor="#BFC8E6" stroked="f">
                <v:path arrowok="t"/>
                <v:fill type="solid"/>
              </v:shape>
            </v:group>
            <v:group style="position:absolute;left:4822;top:3140;width:227;height:370" coordorigin="4822,3140" coordsize="227,370">
              <v:shape style="position:absolute;left:4822;top:3140;width:227;height:370" coordorigin="4822,3140" coordsize="227,370" path="m5049,3140l4822,3140,4822,3510,5049,3510,5049,3140xe" filled="t" fillcolor="#BFC8E6" stroked="f">
                <v:path arrowok="t"/>
                <v:fill type="solid"/>
              </v:shape>
            </v:group>
            <v:group style="position:absolute;left:4822;top:2747;width:227;height:382" coordorigin="4822,2747" coordsize="227,382">
              <v:shape style="position:absolute;left:4822;top:2747;width:227;height:382" coordorigin="4822,2747" coordsize="227,382" path="m5049,2747l4822,2747,4822,3130,5049,3130,5049,2747xe" filled="t" fillcolor="#BFC8E6" stroked="f">
                <v:path arrowok="t"/>
                <v:fill type="solid"/>
              </v:shape>
            </v:group>
            <v:group style="position:absolute;left:4822;top:4277;width:227;height:2" coordorigin="4822,4277" coordsize="227,2">
              <v:shape style="position:absolute;left:4822;top:4277;width:227;height:2" coordorigin="4822,4277" coordsize="227,0" path="m4822,4277l5049,4277e" filled="f" stroked="t" strokeweight=".594pt" strokecolor="#878FA6">
                <v:path arrowok="t"/>
              </v:shape>
            </v:group>
            <v:group style="position:absolute;left:4822;top:3135;width:227;height:2" coordorigin="4822,3135" coordsize="227,2">
              <v:shape style="position:absolute;left:4822;top:3135;width:227;height:2" coordorigin="4822,3135" coordsize="227,0" path="m4822,3135l5049,3135e" filled="f" stroked="t" strokeweight=".594pt" strokecolor="#878FA6">
                <v:path arrowok="t"/>
              </v:shape>
            </v:group>
            <v:group style="position:absolute;left:4822;top:3901;width:227;height:2" coordorigin="4822,3901" coordsize="227,2">
              <v:shape style="position:absolute;left:4822;top:3901;width:227;height:2" coordorigin="4822,3901" coordsize="227,0" path="m4822,3901l5049,3901e" filled="f" stroked="t" strokeweight=".594pt" strokecolor="#878FA6">
                <v:path arrowok="t"/>
              </v:shape>
            </v:group>
            <v:group style="position:absolute;left:4992;top:3515;width:57;height:2" coordorigin="4992,3515" coordsize="57,2">
              <v:shape style="position:absolute;left:4992;top:3515;width:57;height:2" coordorigin="4992,3515" coordsize="57,0" path="m4992,3515l5049,3515e" filled="f" stroked="t" strokeweight=".594pt" strokecolor="#878FA6">
                <v:path arrowok="t"/>
              </v:shape>
            </v:group>
            <v:group style="position:absolute;left:4822;top:3515;width:74;height:2" coordorigin="4822,3515" coordsize="74,2">
              <v:shape style="position:absolute;left:4822;top:3515;width:74;height:2" coordorigin="4822,3515" coordsize="74,0" path="m4822,3515l4896,3515e" filled="f" stroked="t" strokeweight=".594pt" strokecolor="#878FA6">
                <v:path arrowok="t"/>
              </v:shape>
            </v:group>
            <v:group style="position:absolute;left:4822;top:2376;width:227;height:362" coordorigin="4822,2376" coordsize="227,362">
              <v:shape style="position:absolute;left:4822;top:2376;width:227;height:362" coordorigin="4822,2376" coordsize="227,362" path="m5049,2376l4822,2376,4822,2737,5049,2737,5049,2376xe" filled="t" fillcolor="#BFC8E6" stroked="f">
                <v:path arrowok="t"/>
                <v:fill type="solid"/>
              </v:shape>
            </v:group>
            <v:group style="position:absolute;left:4822;top:1980;width:227;height:386" coordorigin="4822,1980" coordsize="227,386">
              <v:shape style="position:absolute;left:4822;top:1980;width:227;height:386" coordorigin="4822,1980" coordsize="227,386" path="m5049,1980l4822,1980,4822,2366,5049,2366,5049,1980xe" filled="t" fillcolor="#BFC8E6" stroked="f">
                <v:path arrowok="t"/>
                <v:fill type="solid"/>
              </v:shape>
            </v:group>
            <v:group style="position:absolute;left:4822;top:2371;width:227;height:2" coordorigin="4822,2371" coordsize="227,2">
              <v:shape style="position:absolute;left:4822;top:2371;width:227;height:2" coordorigin="4822,2371" coordsize="227,0" path="m4822,2371l5049,2371e" filled="f" stroked="t" strokeweight=".595pt" strokecolor="#878FA6">
                <v:path arrowok="t"/>
              </v:shape>
            </v:group>
            <v:group style="position:absolute;left:4822;top:1608;width:227;height:362" coordorigin="4822,1608" coordsize="227,362">
              <v:shape style="position:absolute;left:4822;top:1608;width:227;height:362" coordorigin="4822,1608" coordsize="227,362" path="m5049,1608l4822,1608,4822,1970,5049,1970,5049,1608xe" filled="t" fillcolor="#BFC8E6" stroked="f">
                <v:path arrowok="t"/>
                <v:fill type="solid"/>
              </v:shape>
            </v:group>
            <v:group style="position:absolute;left:4822;top:1216;width:227;height:382" coordorigin="4822,1216" coordsize="227,382">
              <v:shape style="position:absolute;left:4822;top:1216;width:227;height:382" coordorigin="4822,1216" coordsize="227,382" path="m5049,1216l4822,1216,4822,1598,5049,1598,5049,1216xe" filled="t" fillcolor="#BFC8E6" stroked="f">
                <v:path arrowok="t"/>
                <v:fill type="solid"/>
              </v:shape>
            </v:group>
            <v:group style="position:absolute;left:4822;top:1603;width:227;height:2" coordorigin="4822,1603" coordsize="227,2">
              <v:shape style="position:absolute;left:4822;top:1603;width:227;height:2" coordorigin="4822,1603" coordsize="227,0" path="m4822,1603l5049,1603e" filled="f" stroked="t" strokeweight=".594pt" strokecolor="#878FA6">
                <v:path arrowok="t"/>
              </v:shape>
            </v:group>
            <v:group style="position:absolute;left:4822;top:837;width:227;height:370" coordorigin="4822,837" coordsize="227,370">
              <v:shape style="position:absolute;left:4822;top:837;width:227;height:370" coordorigin="4822,837" coordsize="227,370" path="m5049,837l4822,837,4822,1206,5049,1206,5049,837xe" filled="t" fillcolor="#BFC8E6" stroked="f">
                <v:path arrowok="t"/>
                <v:fill type="solid"/>
              </v:shape>
            </v:group>
            <v:group style="position:absolute;left:4822;top:448;width:227;height:379" coordorigin="4822,448" coordsize="227,379">
              <v:shape style="position:absolute;left:4822;top:448;width:227;height:379" coordorigin="4822,448" coordsize="227,379" path="m5049,448l4822,448,4822,827,5049,827,5049,448xe" filled="t" fillcolor="#BFC8E6" stroked="f">
                <v:path arrowok="t"/>
                <v:fill type="solid"/>
              </v:shape>
            </v:group>
            <v:group style="position:absolute;left:4822;top:100;width:227;height:338" coordorigin="4822,100" coordsize="227,338">
              <v:shape style="position:absolute;left:4822;top:100;width:227;height:338" coordorigin="4822,100" coordsize="227,338" path="m5049,100l4822,100,4822,438,5049,438,5049,100xe" filled="t" fillcolor="#BFC8E6" stroked="f">
                <v:path arrowok="t"/>
                <v:fill type="solid"/>
              </v:shape>
            </v:group>
            <v:group style="position:absolute;left:4822;top:443;width:227;height:2" coordorigin="4822,443" coordsize="227,2">
              <v:shape style="position:absolute;left:4822;top:443;width:227;height:2" coordorigin="4822,443" coordsize="227,0" path="m4822,443l5049,443e" filled="f" stroked="t" strokeweight=".595pt" strokecolor="#878FA6">
                <v:path arrowok="t"/>
              </v:shape>
            </v:group>
            <v:group style="position:absolute;left:4822;top:97;width:227;height:2" coordorigin="4822,97" coordsize="227,2">
              <v:shape style="position:absolute;left:4822;top:97;width:227;height:2" coordorigin="4822,97" coordsize="227,0" path="m4822,97l5049,97e" filled="f" stroked="t" strokeweight=".336pt" strokecolor="#878FA6">
                <v:path arrowok="t"/>
              </v:shape>
            </v:group>
            <v:group style="position:absolute;left:4822;top:2742;width:227;height:2" coordorigin="4822,2742" coordsize="227,2">
              <v:shape style="position:absolute;left:4822;top:2742;width:227;height:2" coordorigin="4822,2742" coordsize="227,0" path="m4822,2742l5049,2742e" filled="f" stroked="t" strokeweight=".595pt" strokecolor="#878FA6">
                <v:path arrowok="t"/>
              </v:shape>
            </v:group>
            <v:group style="position:absolute;left:4822;top:1975;width:227;height:2" coordorigin="4822,1975" coordsize="227,2">
              <v:shape style="position:absolute;left:4822;top:1975;width:227;height:2" coordorigin="4822,1975" coordsize="227,0" path="m4822,1975l5049,1975e" filled="f" stroked="t" strokeweight=".595pt" strokecolor="#878FA6">
                <v:path arrowok="t"/>
              </v:shape>
            </v:group>
            <v:group style="position:absolute;left:4822;top:1211;width:227;height:2" coordorigin="4822,1211" coordsize="227,2">
              <v:shape style="position:absolute;left:4822;top:1211;width:227;height:2" coordorigin="4822,1211" coordsize="227,0" path="m4822,1211l5049,1211e" filled="f" stroked="t" strokeweight=".595pt" strokecolor="#878FA6">
                <v:path arrowok="t"/>
              </v:shape>
            </v:group>
            <v:group style="position:absolute;left:4822;top:832;width:227;height:2" coordorigin="4822,832" coordsize="227,2">
              <v:shape style="position:absolute;left:4822;top:832;width:227;height:2" coordorigin="4822,832" coordsize="227,0" path="m4822,832l5049,832e" filled="f" stroked="t" strokeweight=".595pt" strokecolor="#878FA6">
                <v:path arrowok="t"/>
              </v:shape>
            </v:group>
            <v:group style="position:absolute;left:7482;top:4282;width:250;height:381" coordorigin="7482,4282" coordsize="250,381">
              <v:shape style="position:absolute;left:7482;top:4282;width:250;height:381" coordorigin="7482,4282" coordsize="250,381" path="m7732,4282l7482,4282,7482,4663,7732,4663,7732,4282xe" filled="t" fillcolor="#BFC8E6" stroked="f">
                <v:path arrowok="t"/>
                <v:fill type="solid"/>
              </v:shape>
            </v:group>
            <v:group style="position:absolute;left:7482;top:3906;width:250;height:366" coordorigin="7482,3906" coordsize="250,366">
              <v:shape style="position:absolute;left:7482;top:3906;width:250;height:366" coordorigin="7482,3906" coordsize="250,366" path="m7732,3906l7482,3906,7482,4272,7732,4272,7732,3906xe" filled="t" fillcolor="#BFC8E6" stroked="f">
                <v:path arrowok="t"/>
                <v:fill type="solid"/>
              </v:shape>
            </v:group>
            <v:group style="position:absolute;left:7482;top:3520;width:250;height:377" coordorigin="7482,3520" coordsize="250,377">
              <v:shape style="position:absolute;left:7482;top:3520;width:250;height:377" coordorigin="7482,3520" coordsize="250,377" path="m7732,3520l7482,3520,7482,3896,7732,3896,7732,3520xe" filled="t" fillcolor="#BFC8E6" stroked="f">
                <v:path arrowok="t"/>
                <v:fill type="solid"/>
              </v:shape>
            </v:group>
            <v:group style="position:absolute;left:6442;top:3135;width:1987;height:2" coordorigin="6442,3135" coordsize="1987,2">
              <v:shape style="position:absolute;left:6442;top:3135;width:1987;height:2" coordorigin="6442,3135" coordsize="1987,0" path="m6442,3135l8429,3135e" filled="f" stroked="t" strokeweight=".594pt" strokecolor="#939598">
                <v:path arrowok="t"/>
              </v:shape>
            </v:group>
            <v:group style="position:absolute;left:7482;top:3140;width:250;height:370" coordorigin="7482,3140" coordsize="250,370">
              <v:shape style="position:absolute;left:7482;top:3140;width:250;height:370" coordorigin="7482,3140" coordsize="250,370" path="m7732,3140l7482,3140,7482,3510,7732,3510,7732,3140xe" filled="t" fillcolor="#BFC8E6" stroked="f">
                <v:path arrowok="t"/>
                <v:fill type="solid"/>
              </v:shape>
            </v:group>
            <v:group style="position:absolute;left:7655;top:2742;width:774;height:2" coordorigin="7655,2742" coordsize="774,2">
              <v:shape style="position:absolute;left:7655;top:2742;width:774;height:2" coordorigin="7655,2742" coordsize="774,0" path="m7655,2742l8429,2742e" filled="f" stroked="t" strokeweight=".595pt" strokecolor="#939598">
                <v:path arrowok="t"/>
              </v:shape>
            </v:group>
            <v:group style="position:absolute;left:7482;top:2747;width:250;height:382" coordorigin="7482,2747" coordsize="250,382">
              <v:shape style="position:absolute;left:7482;top:2747;width:250;height:382" coordorigin="7482,2747" coordsize="250,382" path="m7732,2747l7482,2747,7482,3130,7732,3130,7732,2747xe" filled="t" fillcolor="#BFC8E6" stroked="f">
                <v:path arrowok="t"/>
                <v:fill type="solid"/>
              </v:shape>
            </v:group>
            <v:group style="position:absolute;left:7482;top:4277;width:250;height:2" coordorigin="7482,4277" coordsize="250,2">
              <v:shape style="position:absolute;left:7482;top:4277;width:250;height:2" coordorigin="7482,4277" coordsize="250,0" path="m7482,4277l7732,4277e" filled="f" stroked="t" strokeweight=".594pt" strokecolor="#878FA6">
                <v:path arrowok="t"/>
              </v:shape>
            </v:group>
            <v:group style="position:absolute;left:7482;top:3135;width:250;height:2" coordorigin="7482,3135" coordsize="250,2">
              <v:shape style="position:absolute;left:7482;top:3135;width:250;height:2" coordorigin="7482,3135" coordsize="250,0" path="m7482,3135l7732,3135e" filled="f" stroked="t" strokeweight=".594pt" strokecolor="#878FA6">
                <v:path arrowok="t"/>
              </v:shape>
            </v:group>
            <v:group style="position:absolute;left:7482;top:3901;width:250;height:2" coordorigin="7482,3901" coordsize="250,2">
              <v:shape style="position:absolute;left:7482;top:3901;width:250;height:2" coordorigin="7482,3901" coordsize="250,0" path="m7482,3901l7732,3901e" filled="f" stroked="t" strokeweight=".594pt" strokecolor="#878FA6">
                <v:path arrowok="t"/>
              </v:shape>
            </v:group>
            <v:group style="position:absolute;left:7482;top:3515;width:250;height:2" coordorigin="7482,3515" coordsize="250,2">
              <v:shape style="position:absolute;left:7482;top:3515;width:250;height:2" coordorigin="7482,3515" coordsize="250,0" path="m7482,3515l7732,3515e" filled="f" stroked="t" strokeweight=".594pt" strokecolor="#878FA6">
                <v:path arrowok="t"/>
              </v:shape>
            </v:group>
            <v:group style="position:absolute;left:7482;top:2376;width:250;height:362" coordorigin="7482,2376" coordsize="250,362">
              <v:shape style="position:absolute;left:7482;top:2376;width:250;height:362" coordorigin="7482,2376" coordsize="250,362" path="m7732,2376l7482,2376,7482,2737,7732,2737,7732,2376xe" filled="t" fillcolor="#BFC8E6" stroked="f">
                <v:path arrowok="t"/>
                <v:fill type="solid"/>
              </v:shape>
            </v:group>
            <v:group style="position:absolute;left:7482;top:1980;width:250;height:386" coordorigin="7482,1980" coordsize="250,386">
              <v:shape style="position:absolute;left:7482;top:1980;width:250;height:386" coordorigin="7482,1980" coordsize="250,386" path="m7732,1980l7482,1980,7482,2366,7732,2366,7732,1980xe" filled="t" fillcolor="#BFC8E6" stroked="f">
                <v:path arrowok="t"/>
                <v:fill type="solid"/>
              </v:shape>
            </v:group>
            <v:group style="position:absolute;left:7482;top:2371;width:250;height:2" coordorigin="7482,2371" coordsize="250,2">
              <v:shape style="position:absolute;left:7482;top:2371;width:250;height:2" coordorigin="7482,2371" coordsize="250,0" path="m7482,2371l7732,2371e" filled="f" stroked="t" strokeweight=".595pt" strokecolor="#878FA6">
                <v:path arrowok="t"/>
              </v:shape>
            </v:group>
            <v:group style="position:absolute;left:7655;top:1603;width:779;height:2" coordorigin="7655,1603" coordsize="779,2">
              <v:shape style="position:absolute;left:7655;top:1603;width:779;height:2" coordorigin="7655,1603" coordsize="779,0" path="m7655,1603l8434,1603e" filled="f" stroked="t" strokeweight=".594pt" strokecolor="#939598">
                <v:path arrowok="t"/>
              </v:shape>
            </v:group>
            <v:group style="position:absolute;left:7482;top:1608;width:250;height:362" coordorigin="7482,1608" coordsize="250,362">
              <v:shape style="position:absolute;left:7482;top:1608;width:250;height:362" coordorigin="7482,1608" coordsize="250,362" path="m7732,1608l7482,1608,7482,1970,7732,1970,7732,1608xe" filled="t" fillcolor="#BFC8E6" stroked="f">
                <v:path arrowok="t"/>
                <v:fill type="solid"/>
              </v:shape>
            </v:group>
            <v:group style="position:absolute;left:7482;top:1216;width:250;height:382" coordorigin="7482,1216" coordsize="250,382">
              <v:shape style="position:absolute;left:7482;top:1216;width:250;height:382" coordorigin="7482,1216" coordsize="250,382" path="m7732,1216l7482,1216,7482,1598,7732,1598,7732,1216xe" filled="t" fillcolor="#BFC8E6" stroked="f">
                <v:path arrowok="t"/>
                <v:fill type="solid"/>
              </v:shape>
            </v:group>
            <v:group style="position:absolute;left:7655;top:1603;width:77;height:2" coordorigin="7655,1603" coordsize="77,2">
              <v:shape style="position:absolute;left:7655;top:1603;width:77;height:2" coordorigin="7655,1603" coordsize="77,0" path="m7655,1603l7732,1603e" filled="f" stroked="t" strokeweight=".594pt" strokecolor="#878FA6">
                <v:path arrowok="t"/>
              </v:shape>
            </v:group>
            <v:group style="position:absolute;left:7482;top:1603;width:77;height:2" coordorigin="7482,1603" coordsize="77,2">
              <v:shape style="position:absolute;left:7482;top:1603;width:77;height:2" coordorigin="7482,1603" coordsize="77,0" path="m7482,1603l7559,1603e" filled="f" stroked="t" strokeweight=".594pt" strokecolor="#878FA6">
                <v:path arrowok="t"/>
              </v:shape>
            </v:group>
            <v:group style="position:absolute;left:7482;top:837;width:250;height:370" coordorigin="7482,837" coordsize="250,370">
              <v:shape style="position:absolute;left:7482;top:837;width:250;height:370" coordorigin="7482,837" coordsize="250,370" path="m7732,837l7482,837,7482,1206,7732,1206,7732,837xe" filled="t" fillcolor="#BFC8E6" stroked="f">
                <v:path arrowok="t"/>
                <v:fill type="solid"/>
              </v:shape>
            </v:group>
            <v:group style="position:absolute;left:7482;top:448;width:250;height:379" coordorigin="7482,448" coordsize="250,379">
              <v:shape style="position:absolute;left:7482;top:448;width:250;height:379" coordorigin="7482,448" coordsize="250,379" path="m7732,448l7482,448,7482,827,7732,827,7732,448xe" filled="t" fillcolor="#BFC8E6" stroked="f">
                <v:path arrowok="t"/>
                <v:fill type="solid"/>
              </v:shape>
            </v:group>
            <v:group style="position:absolute;left:7482;top:100;width:250;height:338" coordorigin="7482,100" coordsize="250,338">
              <v:shape style="position:absolute;left:7482;top:100;width:250;height:338" coordorigin="7482,100" coordsize="250,338" path="m7732,100l7482,100,7482,438,7732,438,7732,100xe" filled="t" fillcolor="#BFC8E6" stroked="f">
                <v:path arrowok="t"/>
                <v:fill type="solid"/>
              </v:shape>
            </v:group>
            <v:group style="position:absolute;left:7482;top:443;width:250;height:2" coordorigin="7482,443" coordsize="250,2">
              <v:shape style="position:absolute;left:7482;top:443;width:250;height:2" coordorigin="7482,443" coordsize="250,0" path="m7482,443l7732,443e" filled="f" stroked="t" strokeweight=".595pt" strokecolor="#878FA6">
                <v:path arrowok="t"/>
              </v:shape>
            </v:group>
            <v:group style="position:absolute;left:7482;top:97;width:250;height:2" coordorigin="7482,97" coordsize="250,2">
              <v:shape style="position:absolute;left:7482;top:97;width:250;height:2" coordorigin="7482,97" coordsize="250,0" path="m7482,97l7732,97e" filled="f" stroked="t" strokeweight=".347pt" strokecolor="#878FA6">
                <v:path arrowok="t"/>
              </v:shape>
            </v:group>
            <v:group style="position:absolute;left:7655;top:2742;width:77;height:2" coordorigin="7655,2742" coordsize="77,2">
              <v:shape style="position:absolute;left:7655;top:2742;width:77;height:2" coordorigin="7655,2742" coordsize="77,0" path="m7655,2742l7732,2742e" filled="f" stroked="t" strokeweight=".595pt" strokecolor="#878FA6">
                <v:path arrowok="t"/>
              </v:shape>
            </v:group>
            <v:group style="position:absolute;left:7482;top:2742;width:77;height:2" coordorigin="7482,2742" coordsize="77,2">
              <v:shape style="position:absolute;left:7482;top:2742;width:77;height:2" coordorigin="7482,2742" coordsize="77,0" path="m7482,2742l7559,2742e" filled="f" stroked="t" strokeweight=".595pt" strokecolor="#878FA6">
                <v:path arrowok="t"/>
              </v:shape>
            </v:group>
            <v:group style="position:absolute;left:7482;top:1975;width:250;height:2" coordorigin="7482,1975" coordsize="250,2">
              <v:shape style="position:absolute;left:7482;top:1975;width:250;height:2" coordorigin="7482,1975" coordsize="250,0" path="m7482,1975l7732,1975e" filled="f" stroked="t" strokeweight=".595pt" strokecolor="#878FA6">
                <v:path arrowok="t"/>
              </v:shape>
            </v:group>
            <v:group style="position:absolute;left:7482;top:1211;width:250;height:2" coordorigin="7482,1211" coordsize="250,2">
              <v:shape style="position:absolute;left:7482;top:1211;width:250;height:2" coordorigin="7482,1211" coordsize="250,0" path="m7482,1211l7732,1211e" filled="f" stroked="t" strokeweight=".595pt" strokecolor="#878FA6">
                <v:path arrowok="t"/>
              </v:shape>
            </v:group>
            <v:group style="position:absolute;left:7482;top:832;width:250;height:2" coordorigin="7482,832" coordsize="250,2">
              <v:shape style="position:absolute;left:7482;top:832;width:250;height:2" coordorigin="7482,832" coordsize="250,0" path="m7482,832l7732,832e" filled="f" stroked="t" strokeweight=".595pt" strokecolor="#878FA6">
                <v:path arrowok="t"/>
              </v:shape>
            </v:group>
            <v:group style="position:absolute;left:8001;top:4282;width:253;height:381" coordorigin="8001,4282" coordsize="253,381">
              <v:shape style="position:absolute;left:8001;top:4282;width:253;height:381" coordorigin="8001,4282" coordsize="253,381" path="m8253,4282l8001,4282,8001,4663,8253,4663,8253,4282xe" filled="t" fillcolor="#BFC8E6" stroked="f">
                <v:path arrowok="t"/>
                <v:fill type="solid"/>
              </v:shape>
            </v:group>
            <v:group style="position:absolute;left:8001;top:3906;width:253;height:366" coordorigin="8001,3906" coordsize="253,366">
              <v:shape style="position:absolute;left:8001;top:3906;width:253;height:366" coordorigin="8001,3906" coordsize="253,366" path="m8253,3906l8001,3906,8001,4272,8253,4272,8253,3906xe" filled="t" fillcolor="#BFC8E6" stroked="f">
                <v:path arrowok="t"/>
                <v:fill type="solid"/>
              </v:shape>
            </v:group>
            <v:group style="position:absolute;left:8001;top:3520;width:253;height:377" coordorigin="8001,3520" coordsize="253,377">
              <v:shape style="position:absolute;left:8001;top:3520;width:253;height:377" coordorigin="8001,3520" coordsize="253,377" path="m8253,3520l8001,3520,8001,3896,8253,3896,8253,3520xe" filled="t" fillcolor="#BFC8E6" stroked="f">
                <v:path arrowok="t"/>
                <v:fill type="solid"/>
              </v:shape>
            </v:group>
            <v:group style="position:absolute;left:8001;top:3140;width:253;height:370" coordorigin="8001,3140" coordsize="253,370">
              <v:shape style="position:absolute;left:8001;top:3140;width:253;height:370" coordorigin="8001,3140" coordsize="253,370" path="m8253,3140l8001,3140,8001,3510,8253,3510,8253,3140xe" filled="t" fillcolor="#BFC8E6" stroked="f">
                <v:path arrowok="t"/>
                <v:fill type="solid"/>
              </v:shape>
            </v:group>
            <v:group style="position:absolute;left:8001;top:2747;width:253;height:382" coordorigin="8001,2747" coordsize="253,382">
              <v:shape style="position:absolute;left:8001;top:2747;width:253;height:382" coordorigin="8001,2747" coordsize="253,382" path="m8253,2747l8001,2747,8001,3130,8253,3130,8253,2747xe" filled="t" fillcolor="#BFC8E6" stroked="f">
                <v:path arrowok="t"/>
                <v:fill type="solid"/>
              </v:shape>
            </v:group>
            <v:group style="position:absolute;left:8001;top:4277;width:253;height:2" coordorigin="8001,4277" coordsize="253,2">
              <v:shape style="position:absolute;left:8001;top:4277;width:253;height:2" coordorigin="8001,4277" coordsize="253,0" path="m8001,4277l8253,4277e" filled="f" stroked="t" strokeweight=".594pt" strokecolor="#878FA6">
                <v:path arrowok="t"/>
              </v:shape>
            </v:group>
            <v:group style="position:absolute;left:8001;top:3135;width:253;height:2" coordorigin="8001,3135" coordsize="253,2">
              <v:shape style="position:absolute;left:8001;top:3135;width:253;height:2" coordorigin="8001,3135" coordsize="253,0" path="m8001,3135l8253,3135e" filled="f" stroked="t" strokeweight=".594pt" strokecolor="#878FA6">
                <v:path arrowok="t"/>
              </v:shape>
            </v:group>
            <v:group style="position:absolute;left:8001;top:3901;width:253;height:2" coordorigin="8001,3901" coordsize="253,2">
              <v:shape style="position:absolute;left:8001;top:3901;width:253;height:2" coordorigin="8001,3901" coordsize="253,0" path="m8001,3901l8253,3901e" filled="f" stroked="t" strokeweight=".594pt" strokecolor="#878FA6">
                <v:path arrowok="t"/>
              </v:shape>
            </v:group>
            <v:group style="position:absolute;left:8001;top:3515;width:253;height:2" coordorigin="8001,3515" coordsize="253,2">
              <v:shape style="position:absolute;left:8001;top:3515;width:253;height:2" coordorigin="8001,3515" coordsize="253,0" path="m8001,3515l8253,3515e" filled="f" stroked="t" strokeweight=".594pt" strokecolor="#878FA6">
                <v:path arrowok="t"/>
              </v:shape>
            </v:group>
            <v:group style="position:absolute;left:8001;top:2376;width:253;height:362" coordorigin="8001,2376" coordsize="253,362">
              <v:shape style="position:absolute;left:8001;top:2376;width:253;height:362" coordorigin="8001,2376" coordsize="253,362" path="m8253,2376l8001,2376,8001,2737,8253,2737,8253,2376xe" filled="t" fillcolor="#BFC8E6" stroked="f">
                <v:path arrowok="t"/>
                <v:fill type="solid"/>
              </v:shape>
            </v:group>
            <v:group style="position:absolute;left:8001;top:1980;width:253;height:386" coordorigin="8001,1980" coordsize="253,386">
              <v:shape style="position:absolute;left:8001;top:1980;width:253;height:386" coordorigin="8001,1980" coordsize="253,386" path="m8253,1980l8001,1980,8001,2366,8253,2366,8253,1980xe" filled="t" fillcolor="#BFC8E6" stroked="f">
                <v:path arrowok="t"/>
                <v:fill type="solid"/>
              </v:shape>
            </v:group>
            <v:group style="position:absolute;left:8001;top:2371;width:253;height:2" coordorigin="8001,2371" coordsize="253,2">
              <v:shape style="position:absolute;left:8001;top:2371;width:253;height:2" coordorigin="8001,2371" coordsize="253,0" path="m8001,2371l8253,2371e" filled="f" stroked="t" strokeweight=".595pt" strokecolor="#878FA6">
                <v:path arrowok="t"/>
              </v:shape>
            </v:group>
            <v:group style="position:absolute;left:8001;top:1608;width:253;height:362" coordorigin="8001,1608" coordsize="253,362">
              <v:shape style="position:absolute;left:8001;top:1608;width:253;height:362" coordorigin="8001,1608" coordsize="253,362" path="m8253,1608l8001,1608,8001,1970,8253,1970,8253,1608xe" filled="t" fillcolor="#BFC8E6" stroked="f">
                <v:path arrowok="t"/>
                <v:fill type="solid"/>
              </v:shape>
            </v:group>
            <v:group style="position:absolute;left:8001;top:1216;width:253;height:382" coordorigin="8001,1216" coordsize="253,382">
              <v:shape style="position:absolute;left:8001;top:1216;width:253;height:382" coordorigin="8001,1216" coordsize="253,382" path="m8253,1216l8001,1216,8001,1598,8253,1598,8253,1216xe" filled="t" fillcolor="#BFC8E6" stroked="f">
                <v:path arrowok="t"/>
                <v:fill type="solid"/>
              </v:shape>
            </v:group>
            <v:group style="position:absolute;left:8001;top:1603;width:253;height:2" coordorigin="8001,1603" coordsize="253,2">
              <v:shape style="position:absolute;left:8001;top:1603;width:253;height:2" coordorigin="8001,1603" coordsize="253,0" path="m8001,1603l8253,1603e" filled="f" stroked="t" strokeweight=".594pt" strokecolor="#878FA6">
                <v:path arrowok="t"/>
              </v:shape>
            </v:group>
            <v:group style="position:absolute;left:8001;top:837;width:253;height:370" coordorigin="8001,837" coordsize="253,370">
              <v:shape style="position:absolute;left:8001;top:837;width:253;height:370" coordorigin="8001,837" coordsize="253,370" path="m8253,837l8001,837,8001,1206,8253,1206,8253,837xe" filled="t" fillcolor="#BFC8E6" stroked="f">
                <v:path arrowok="t"/>
                <v:fill type="solid"/>
              </v:shape>
            </v:group>
            <v:group style="position:absolute;left:8001;top:448;width:253;height:379" coordorigin="8001,448" coordsize="253,379">
              <v:shape style="position:absolute;left:8001;top:448;width:253;height:379" coordorigin="8001,448" coordsize="253,379" path="m8253,448l8001,448,8001,827,8253,827,8253,448xe" filled="t" fillcolor="#BFC8E6" stroked="f">
                <v:path arrowok="t"/>
                <v:fill type="solid"/>
              </v:shape>
            </v:group>
            <v:group style="position:absolute;left:8001;top:100;width:253;height:338" coordorigin="8001,100" coordsize="253,338">
              <v:shape style="position:absolute;left:8001;top:100;width:253;height:338" coordorigin="8001,100" coordsize="253,338" path="m8253,100l8001,100,8001,438,8253,438,8253,100xe" filled="t" fillcolor="#BFC8E6" stroked="f">
                <v:path arrowok="t"/>
                <v:fill type="solid"/>
              </v:shape>
            </v:group>
            <v:group style="position:absolute;left:8001;top:443;width:253;height:2" coordorigin="8001,443" coordsize="253,2">
              <v:shape style="position:absolute;left:8001;top:443;width:253;height:2" coordorigin="8001,443" coordsize="253,0" path="m8001,443l8253,443e" filled="f" stroked="t" strokeweight=".595pt" strokecolor="#878FA6">
                <v:path arrowok="t"/>
              </v:shape>
            </v:group>
            <v:group style="position:absolute;left:8001;top:97;width:253;height:2" coordorigin="8001,97" coordsize="253,2">
              <v:shape style="position:absolute;left:8001;top:97;width:253;height:2" coordorigin="8001,97" coordsize="253,0" path="m8001,97l8253,97e" filled="f" stroked="t" strokeweight=".347pt" strokecolor="#878FA6">
                <v:path arrowok="t"/>
              </v:shape>
            </v:group>
            <v:group style="position:absolute;left:8001;top:2742;width:253;height:2" coordorigin="8001,2742" coordsize="253,2">
              <v:shape style="position:absolute;left:8001;top:2742;width:253;height:2" coordorigin="8001,2742" coordsize="253,0" path="m8001,2742l8253,2742e" filled="f" stroked="t" strokeweight=".595pt" strokecolor="#878FA6">
                <v:path arrowok="t"/>
              </v:shape>
            </v:group>
            <v:group style="position:absolute;left:8001;top:1975;width:253;height:2" coordorigin="8001,1975" coordsize="253,2">
              <v:shape style="position:absolute;left:8001;top:1975;width:253;height:2" coordorigin="8001,1975" coordsize="253,0" path="m8001,1975l8253,1975e" filled="f" stroked="t" strokeweight=".595pt" strokecolor="#878FA6">
                <v:path arrowok="t"/>
              </v:shape>
            </v:group>
            <v:group style="position:absolute;left:8001;top:1211;width:253;height:2" coordorigin="8001,1211" coordsize="253,2">
              <v:shape style="position:absolute;left:8001;top:1211;width:253;height:2" coordorigin="8001,1211" coordsize="253,0" path="m8001,1211l8253,1211e" filled="f" stroked="t" strokeweight=".595pt" strokecolor="#878FA6">
                <v:path arrowok="t"/>
              </v:shape>
            </v:group>
            <v:group style="position:absolute;left:8001;top:832;width:253;height:2" coordorigin="8001,832" coordsize="253,2">
              <v:shape style="position:absolute;left:8001;top:832;width:253;height:2" coordorigin="8001,832" coordsize="253,0" path="m8001,832l8253,832e" filled="f" stroked="t" strokeweight=".595pt" strokecolor="#878FA6">
                <v:path arrowok="t"/>
              </v:shape>
            </v:group>
            <v:group style="position:absolute;left:6265;top:4282;width:259;height:381" coordorigin="6265,4282" coordsize="259,381">
              <v:shape style="position:absolute;left:6265;top:4282;width:259;height:381" coordorigin="6265,4282" coordsize="259,381" path="m6523,4282l6265,4282,6265,4663,6523,4663,6523,4282xe" filled="t" fillcolor="#BFC8E6" stroked="f">
                <v:path arrowok="t"/>
                <v:fill type="solid"/>
              </v:shape>
            </v:group>
            <v:group style="position:absolute;left:6265;top:3906;width:259;height:366" coordorigin="6265,3906" coordsize="259,366">
              <v:shape style="position:absolute;left:6265;top:3906;width:259;height:366" coordorigin="6265,3906" coordsize="259,366" path="m6523,3906l6265,3906,6265,4272,6523,4272,6523,3906xe" filled="t" fillcolor="#BFC8E6" stroked="f">
                <v:path arrowok="t"/>
                <v:fill type="solid"/>
              </v:shape>
            </v:group>
            <v:group style="position:absolute;left:6265;top:3520;width:259;height:377" coordorigin="6265,3520" coordsize="259,377">
              <v:shape style="position:absolute;left:6265;top:3520;width:259;height:377" coordorigin="6265,3520" coordsize="259,377" path="m6523,3520l6265,3520,6265,3896,6523,3896,6523,3520xe" filled="t" fillcolor="#BFC8E6" stroked="f">
                <v:path arrowok="t"/>
                <v:fill type="solid"/>
              </v:shape>
            </v:group>
            <v:group style="position:absolute;left:6265;top:3140;width:259;height:370" coordorigin="6265,3140" coordsize="259,370">
              <v:shape style="position:absolute;left:6265;top:3140;width:259;height:370" coordorigin="6265,3140" coordsize="259,370" path="m6523,3140l6265,3140,6265,3510,6523,3510,6523,3140xe" filled="t" fillcolor="#BFC8E6" stroked="f">
                <v:path arrowok="t"/>
                <v:fill type="solid"/>
              </v:shape>
            </v:group>
            <v:group style="position:absolute;left:6265;top:2747;width:259;height:382" coordorigin="6265,2747" coordsize="259,382">
              <v:shape style="position:absolute;left:6265;top:2747;width:259;height:382" coordorigin="6265,2747" coordsize="259,382" path="m6523,2747l6265,2747,6265,3130,6523,3130,6523,2747xe" filled="t" fillcolor="#BFC8E6" stroked="f">
                <v:path arrowok="t"/>
                <v:fill type="solid"/>
              </v:shape>
            </v:group>
            <v:group style="position:absolute;left:6265;top:2376;width:259;height:362" coordorigin="6265,2376" coordsize="259,362">
              <v:shape style="position:absolute;left:6265;top:2376;width:259;height:362" coordorigin="6265,2376" coordsize="259,362" path="m6523,2376l6265,2376,6265,2737,6523,2737,6523,2376xe" filled="t" fillcolor="#BFC8E6" stroked="f">
                <v:path arrowok="t"/>
                <v:fill type="solid"/>
              </v:shape>
            </v:group>
            <v:group style="position:absolute;left:6265;top:1980;width:259;height:386" coordorigin="6265,1980" coordsize="259,386">
              <v:shape style="position:absolute;left:6265;top:1980;width:259;height:386" coordorigin="6265,1980" coordsize="259,386" path="m6523,1980l6265,1980,6265,2366,6523,2366,6523,1980xe" filled="t" fillcolor="#BFC8E6" stroked="f">
                <v:path arrowok="t"/>
                <v:fill type="solid"/>
              </v:shape>
            </v:group>
            <v:group style="position:absolute;left:6265;top:1608;width:259;height:362" coordorigin="6265,1608" coordsize="259,362">
              <v:shape style="position:absolute;left:6265;top:1608;width:259;height:362" coordorigin="6265,1608" coordsize="259,362" path="m6523,1608l6265,1608,6265,1970,6523,1970,6523,1608xe" filled="t" fillcolor="#BFC8E6" stroked="f">
                <v:path arrowok="t"/>
                <v:fill type="solid"/>
              </v:shape>
            </v:group>
            <v:group style="position:absolute;left:6265;top:1216;width:259;height:382" coordorigin="6265,1216" coordsize="259,382">
              <v:shape style="position:absolute;left:6265;top:1216;width:259;height:382" coordorigin="6265,1216" coordsize="259,382" path="m6523,1216l6265,1216,6265,1598,6523,1598,6523,1216xe" filled="t" fillcolor="#BFC8E6" stroked="f">
                <v:path arrowok="t"/>
                <v:fill type="solid"/>
              </v:shape>
            </v:group>
            <v:group style="position:absolute;left:6265;top:837;width:259;height:370" coordorigin="6265,837" coordsize="259,370">
              <v:shape style="position:absolute;left:6265;top:837;width:259;height:370" coordorigin="6265,837" coordsize="259,370" path="m6523,837l6265,837,6265,1206,6523,1206,6523,837xe" filled="t" fillcolor="#BFC8E6" stroked="f">
                <v:path arrowok="t"/>
                <v:fill type="solid"/>
              </v:shape>
            </v:group>
            <v:group style="position:absolute;left:6265;top:448;width:259;height:379" coordorigin="6265,448" coordsize="259,379">
              <v:shape style="position:absolute;left:6265;top:448;width:259;height:379" coordorigin="6265,448" coordsize="259,379" path="m6523,448l6265,448,6265,827,6523,827,6523,448xe" filled="t" fillcolor="#BFC8E6" stroked="f">
                <v:path arrowok="t"/>
                <v:fill type="solid"/>
              </v:shape>
            </v:group>
            <v:group style="position:absolute;left:6265;top:100;width:259;height:338" coordorigin="6265,100" coordsize="259,338">
              <v:shape style="position:absolute;left:6265;top:100;width:259;height:338" coordorigin="6265,100" coordsize="259,338" path="m6523,100l6265,100,6265,438,6523,438,6523,100xe" filled="t" fillcolor="#BFC8E6" stroked="f">
                <v:path arrowok="t"/>
                <v:fill type="solid"/>
              </v:shape>
            </v:group>
            <v:group style="position:absolute;left:6265;top:4277;width:259;height:2" coordorigin="6265,4277" coordsize="259,2">
              <v:shape style="position:absolute;left:6265;top:4277;width:259;height:2" coordorigin="6265,4277" coordsize="259,0" path="m6265,4277l6523,4277e" filled="f" stroked="t" strokeweight=".594pt" strokecolor="#878FA6">
                <v:path arrowok="t"/>
              </v:shape>
            </v:group>
            <v:group style="position:absolute;left:6442;top:3135;width:81;height:2" coordorigin="6442,3135" coordsize="81,2">
              <v:shape style="position:absolute;left:6442;top:3135;width:81;height:2" coordorigin="6442,3135" coordsize="81,0" path="m6442,3135l6523,3135e" filled="f" stroked="t" strokeweight=".594pt" strokecolor="#878FA6">
                <v:path arrowok="t"/>
              </v:shape>
            </v:group>
            <v:group style="position:absolute;left:6265;top:3135;width:81;height:2" coordorigin="6265,3135" coordsize="81,2">
              <v:shape style="position:absolute;left:6265;top:3135;width:81;height:2" coordorigin="6265,3135" coordsize="81,0" path="m6265,3135l6346,3135e" filled="f" stroked="t" strokeweight=".594pt" strokecolor="#878FA6">
                <v:path arrowok="t"/>
              </v:shape>
            </v:group>
            <v:group style="position:absolute;left:6265;top:1603;width:259;height:2" coordorigin="6265,1603" coordsize="259,2">
              <v:shape style="position:absolute;left:6265;top:1603;width:259;height:2" coordorigin="6265,1603" coordsize="259,0" path="m6265,1603l6523,1603e" filled="f" stroked="t" strokeweight=".594pt" strokecolor="#878FA6">
                <v:path arrowok="t"/>
              </v:shape>
            </v:group>
            <v:group style="position:absolute;left:6265;top:443;width:259;height:2" coordorigin="6265,443" coordsize="259,2">
              <v:shape style="position:absolute;left:6265;top:443;width:259;height:2" coordorigin="6265,443" coordsize="259,0" path="m6265,443l6523,443e" filled="f" stroked="t" strokeweight=".595pt" strokecolor="#878FA6">
                <v:path arrowok="t"/>
              </v:shape>
            </v:group>
            <v:group style="position:absolute;left:6265;top:97;width:259;height:2" coordorigin="6265,97" coordsize="259,2">
              <v:shape style="position:absolute;left:6265;top:97;width:259;height:2" coordorigin="6265,97" coordsize="259,0" path="m6265,97l6523,97e" filled="f" stroked="t" strokeweight=".347pt" strokecolor="#878FA6">
                <v:path arrowok="t"/>
              </v:shape>
            </v:group>
            <v:group style="position:absolute;left:6265;top:2371;width:259;height:2" coordorigin="6265,2371" coordsize="259,2">
              <v:shape style="position:absolute;left:6265;top:2371;width:259;height:2" coordorigin="6265,2371" coordsize="259,0" path="m6265,2371l6523,2371e" filled="f" stroked="t" strokeweight=".595pt" strokecolor="#878FA6">
                <v:path arrowok="t"/>
              </v:shape>
            </v:group>
            <v:group style="position:absolute;left:6265;top:3901;width:259;height:2" coordorigin="6265,3901" coordsize="259,2">
              <v:shape style="position:absolute;left:6265;top:3901;width:259;height:2" coordorigin="6265,3901" coordsize="259,0" path="m6265,3901l6523,3901e" filled="f" stroked="t" strokeweight=".594pt" strokecolor="#878FA6">
                <v:path arrowok="t"/>
              </v:shape>
            </v:group>
            <v:group style="position:absolute;left:6265;top:3515;width:259;height:2" coordorigin="6265,3515" coordsize="259,2">
              <v:shape style="position:absolute;left:6265;top:3515;width:259;height:2" coordorigin="6265,3515" coordsize="259,0" path="m6265,3515l6523,3515e" filled="f" stroked="t" strokeweight=".594pt" strokecolor="#878FA6">
                <v:path arrowok="t"/>
              </v:shape>
            </v:group>
            <v:group style="position:absolute;left:6265;top:2742;width:259;height:2" coordorigin="6265,2742" coordsize="259,2">
              <v:shape style="position:absolute;left:6265;top:2742;width:259;height:2" coordorigin="6265,2742" coordsize="259,0" path="m6265,2742l6523,2742e" filled="f" stroked="t" strokeweight=".595pt" strokecolor="#878FA6">
                <v:path arrowok="t"/>
              </v:shape>
            </v:group>
            <v:group style="position:absolute;left:6265;top:1975;width:259;height:2" coordorigin="6265,1975" coordsize="259,2">
              <v:shape style="position:absolute;left:6265;top:1975;width:259;height:2" coordorigin="6265,1975" coordsize="259,0" path="m6265,1975l6523,1975e" filled="f" stroked="t" strokeweight=".595pt" strokecolor="#878FA6">
                <v:path arrowok="t"/>
              </v:shape>
            </v:group>
            <v:group style="position:absolute;left:6265;top:1211;width:259;height:2" coordorigin="6265,1211" coordsize="259,2">
              <v:shape style="position:absolute;left:6265;top:1211;width:259;height:2" coordorigin="6265,1211" coordsize="259,0" path="m6265,1211l6523,1211e" filled="f" stroked="t" strokeweight=".595pt" strokecolor="#878FA6">
                <v:path arrowok="t"/>
              </v:shape>
            </v:group>
            <v:group style="position:absolute;left:6265;top:832;width:259;height:2" coordorigin="6265,832" coordsize="259,2">
              <v:shape style="position:absolute;left:6265;top:832;width:259;height:2" coordorigin="6265,832" coordsize="259,0" path="m6265,832l6523,832e" filled="f" stroked="t" strokeweight=".595pt" strokecolor="#878FA6">
                <v:path arrowok="t"/>
              </v:shape>
            </v:group>
            <v:group style="position:absolute;left:1355;top:4667;width:7168;height:2" coordorigin="1355,4667" coordsize="7168,2">
              <v:shape style="position:absolute;left:1355;top:4667;width:7168;height:2" coordorigin="1355,4667" coordsize="7168,0" path="m1355,4667l8524,4667e" filled="f" stroked="t" strokeweight=".6252pt" strokecolor="#231F20">
                <v:path arrowok="t"/>
              </v:shape>
            </v:group>
            <v:group style="position:absolute;left:1434;top:355;width:2;height:4388" coordorigin="1434,355" coordsize="2,4388">
              <v:shape style="position:absolute;left:1434;top:355;width:2;height:4388" coordorigin="1434,355" coordsize="0,4388" path="m1434,355l1434,4743e" filled="f" stroked="t" strokeweight=".594pt" strokecolor="#231F20">
                <v:path arrowok="t"/>
              </v:shape>
            </v:group>
            <v:group style="position:absolute;left:1439;top:4663;width:7085;height:2" coordorigin="1439,4663" coordsize="7085,2">
              <v:shape style="position:absolute;left:1439;top:4663;width:7085;height:2" coordorigin="1439,4663" coordsize="7085,0" path="m1439,4663l8524,4663e" filled="f" stroked="t" strokeweight=".108pt" strokecolor="#231F20">
                <v:path arrowok="t"/>
              </v:shape>
            </v:group>
            <v:group style="position:absolute;left:1649;top:4664;width:10;height:74" coordorigin="1649,4664" coordsize="10,74">
              <v:shape style="position:absolute;left:1649;top:4664;width:10;height:74" coordorigin="1649,4664" coordsize="10,74" path="m1649,4701l1659,4701e" filled="f" stroked="t" strokeweight="3.806pt" strokecolor="#231F20">
                <v:path arrowok="t"/>
              </v:shape>
            </v:group>
            <v:group style="position:absolute;left:1863;top:4664;width:10;height:74" coordorigin="1863,4664" coordsize="10,74">
              <v:shape style="position:absolute;left:1863;top:4664;width:10;height:74" coordorigin="1863,4664" coordsize="10,74" path="m1863,4701l1872,4701e" filled="f" stroked="t" strokeweight="3.806pt" strokecolor="#231F20">
                <v:path arrowok="t"/>
              </v:shape>
            </v:group>
            <v:group style="position:absolute;left:2076;top:4664;width:10;height:74" coordorigin="2076,4664" coordsize="10,74">
              <v:shape style="position:absolute;left:2076;top:4664;width:10;height:74" coordorigin="2076,4664" coordsize="10,74" path="m2076,4701l2086,4701e" filled="f" stroked="t" strokeweight="3.806pt" strokecolor="#231F20">
                <v:path arrowok="t"/>
              </v:shape>
            </v:group>
            <v:group style="position:absolute;left:2290;top:4666;width:10;height:74" coordorigin="2290,4666" coordsize="10,74">
              <v:shape style="position:absolute;left:2290;top:4666;width:10;height:74" coordorigin="2290,4666" coordsize="10,74" path="m2290,4704l2300,4704e" filled="f" stroked="t" strokeweight="3.806pt" strokecolor="#231F20">
                <v:path arrowok="t"/>
              </v:shape>
            </v:group>
            <v:group style="position:absolute;left:2504;top:4665;width:10;height:74" coordorigin="2504,4665" coordsize="10,74">
              <v:shape style="position:absolute;left:2504;top:4665;width:10;height:74" coordorigin="2504,4665" coordsize="10,74" path="m2504,4702l2514,4702e" filled="f" stroked="t" strokeweight="3.805pt" strokecolor="#231F20">
                <v:path arrowok="t"/>
              </v:shape>
            </v:group>
            <v:group style="position:absolute;left:2718;top:4664;width:10;height:74" coordorigin="2718,4664" coordsize="10,74">
              <v:shape style="position:absolute;left:2718;top:4664;width:10;height:74" coordorigin="2718,4664" coordsize="10,74" path="m2718,4701l2728,4701e" filled="f" stroked="t" strokeweight="3.806pt" strokecolor="#231F20">
                <v:path arrowok="t"/>
              </v:shape>
            </v:group>
            <v:group style="position:absolute;left:2936;top:4664;width:10;height:74" coordorigin="2936,4664" coordsize="10,74">
              <v:shape style="position:absolute;left:2936;top:4664;width:10;height:74" coordorigin="2936,4664" coordsize="10,74" path="m2936,4701l2945,4701e" filled="f" stroked="t" strokeweight="3.806pt" strokecolor="#231F20">
                <v:path arrowok="t"/>
              </v:shape>
            </v:group>
            <v:group style="position:absolute;left:3149;top:4664;width:10;height:74" coordorigin="3149,4664" coordsize="10,74">
              <v:shape style="position:absolute;left:3149;top:4664;width:10;height:74" coordorigin="3149,4664" coordsize="10,74" path="m3149,4701l3159,4701e" filled="f" stroked="t" strokeweight="3.806pt" strokecolor="#231F20">
                <v:path arrowok="t"/>
              </v:shape>
            </v:group>
            <v:group style="position:absolute;left:3362;top:4664;width:10;height:74" coordorigin="3362,4664" coordsize="10,74">
              <v:shape style="position:absolute;left:3362;top:4664;width:10;height:74" coordorigin="3362,4664" coordsize="10,74" path="m3362,4701l3372,4701e" filled="f" stroked="t" strokeweight="3.806pt" strokecolor="#231F20">
                <v:path arrowok="t"/>
              </v:shape>
            </v:group>
            <v:group style="position:absolute;left:3578;top:4664;width:10;height:74" coordorigin="3578,4664" coordsize="10,74">
              <v:shape style="position:absolute;left:3578;top:4664;width:10;height:74" coordorigin="3578,4664" coordsize="10,74" path="m3578,4701l3588,4701e" filled="f" stroked="t" strokeweight="3.806pt" strokecolor="#231F20">
                <v:path arrowok="t"/>
              </v:shape>
            </v:group>
            <v:group style="position:absolute;left:3791;top:4664;width:10;height:74" coordorigin="3791,4664" coordsize="10,74">
              <v:shape style="position:absolute;left:3791;top:4664;width:10;height:74" coordorigin="3791,4664" coordsize="10,74" path="m3791,4701l3801,4701e" filled="f" stroked="t" strokeweight="3.806pt" strokecolor="#231F20">
                <v:path arrowok="t"/>
              </v:shape>
            </v:group>
            <v:group style="position:absolute;left:4007;top:4664;width:10;height:74" coordorigin="4007,4664" coordsize="10,74">
              <v:shape style="position:absolute;left:4007;top:4664;width:10;height:74" coordorigin="4007,4664" coordsize="10,74" path="m4007,4701l4017,4701e" filled="f" stroked="t" strokeweight="3.806pt" strokecolor="#231F20">
                <v:path arrowok="t"/>
              </v:shape>
            </v:group>
            <v:group style="position:absolute;left:4222;top:4664;width:10;height:74" coordorigin="4222,4664" coordsize="10,74">
              <v:shape style="position:absolute;left:4222;top:4664;width:10;height:74" coordorigin="4222,4664" coordsize="10,74" path="m4222,4701l4231,4701e" filled="f" stroked="t" strokeweight="3.806pt" strokecolor="#231F20">
                <v:path arrowok="t"/>
              </v:shape>
            </v:group>
            <v:group style="position:absolute;left:4440;top:4664;width:10;height:74" coordorigin="4440,4664" coordsize="10,74">
              <v:shape style="position:absolute;left:4440;top:4664;width:10;height:74" coordorigin="4440,4664" coordsize="10,74" path="m4440,4701l4449,4701e" filled="f" stroked="t" strokeweight="3.806pt" strokecolor="#231F20">
                <v:path arrowok="t"/>
              </v:shape>
            </v:group>
            <v:group style="position:absolute;left:4651;top:4664;width:10;height:74" coordorigin="4651,4664" coordsize="10,74">
              <v:shape style="position:absolute;left:4651;top:4664;width:10;height:74" coordorigin="4651,4664" coordsize="10,74" path="m4651,4701l4661,4701e" filled="f" stroked="t" strokeweight="3.806pt" strokecolor="#231F20">
                <v:path arrowok="t"/>
              </v:shape>
            </v:group>
            <v:group style="position:absolute;left:4869;top:4664;width:10;height:74" coordorigin="4869,4664" coordsize="10,74">
              <v:shape style="position:absolute;left:4869;top:4664;width:10;height:74" coordorigin="4869,4664" coordsize="10,74" path="m4869,4701l4879,4701e" filled="f" stroked="t" strokeweight="3.806pt" strokecolor="#231F20">
                <v:path arrowok="t"/>
              </v:shape>
            </v:group>
            <v:group style="position:absolute;left:5081;top:4664;width:10;height:74" coordorigin="5081,4664" coordsize="10,74">
              <v:shape style="position:absolute;left:5081;top:4664;width:10;height:74" coordorigin="5081,4664" coordsize="10,74" path="m5081,4701l5091,4701e" filled="f" stroked="t" strokeweight="3.806pt" strokecolor="#231F20">
                <v:path arrowok="t"/>
              </v:shape>
            </v:group>
            <v:group style="position:absolute;left:5295;top:4664;width:10;height:74" coordorigin="5295,4664" coordsize="10,74">
              <v:shape style="position:absolute;left:5295;top:4664;width:10;height:74" coordorigin="5295,4664" coordsize="10,74" path="m5295,4701l5305,4701e" filled="f" stroked="t" strokeweight="3.806pt" strokecolor="#231F20">
                <v:path arrowok="t"/>
              </v:shape>
            </v:group>
            <v:group style="position:absolute;left:5513;top:4664;width:10;height:74" coordorigin="5513,4664" coordsize="10,74">
              <v:shape style="position:absolute;left:5513;top:4664;width:10;height:74" coordorigin="5513,4664" coordsize="10,74" path="m5513,4701l5523,4701e" filled="f" stroked="t" strokeweight="3.806pt" strokecolor="#231F20">
                <v:path arrowok="t"/>
              </v:shape>
            </v:group>
            <v:group style="position:absolute;left:5724;top:4664;width:10;height:74" coordorigin="5724,4664" coordsize="10,74">
              <v:shape style="position:absolute;left:5724;top:4664;width:10;height:74" coordorigin="5724,4664" coordsize="10,74" path="m5724,4701l5734,4701e" filled="f" stroked="t" strokeweight="3.806pt" strokecolor="#231F20">
                <v:path arrowok="t"/>
              </v:shape>
            </v:group>
            <v:group style="position:absolute;left:5941;top:4664;width:10;height:74" coordorigin="5941,4664" coordsize="10,74">
              <v:shape style="position:absolute;left:5941;top:4664;width:10;height:74" coordorigin="5941,4664" coordsize="10,74" path="m5941,4701l5951,4701e" filled="f" stroked="t" strokeweight="3.806pt" strokecolor="#231F20">
                <v:path arrowok="t"/>
              </v:shape>
            </v:group>
            <v:group style="position:absolute;left:6155;top:4664;width:10;height:74" coordorigin="6155,4664" coordsize="10,74">
              <v:shape style="position:absolute;left:6155;top:4664;width:10;height:74" coordorigin="6155,4664" coordsize="10,74" path="m6155,4701l6165,4701e" filled="f" stroked="t" strokeweight="3.806pt" strokecolor="#231F20">
                <v:path arrowok="t"/>
              </v:shape>
            </v:group>
            <v:group style="position:absolute;left:6369;top:4664;width:10;height:74" coordorigin="6369,4664" coordsize="10,74">
              <v:shape style="position:absolute;left:6369;top:4664;width:10;height:74" coordorigin="6369,4664" coordsize="10,74" path="m6369,4701l6379,4701e" filled="f" stroked="t" strokeweight="3.806pt" strokecolor="#231F20">
                <v:path arrowok="t"/>
              </v:shape>
            </v:group>
            <v:group style="position:absolute;left:6585;top:4664;width:10;height:74" coordorigin="6585,4664" coordsize="10,74">
              <v:shape style="position:absolute;left:6585;top:4664;width:10;height:74" coordorigin="6585,4664" coordsize="10,74" path="m6585,4701l6595,4701e" filled="f" stroked="t" strokeweight="3.806pt" strokecolor="#231F20">
                <v:path arrowok="t"/>
              </v:shape>
            </v:group>
            <v:group style="position:absolute;left:6802;top:4664;width:10;height:74" coordorigin="6802,4664" coordsize="10,74">
              <v:shape style="position:absolute;left:6802;top:4664;width:10;height:74" coordorigin="6802,4664" coordsize="10,74" path="m6802,4701l6812,4701e" filled="f" stroked="t" strokeweight="3.806pt" strokecolor="#231F20">
                <v:path arrowok="t"/>
              </v:shape>
            </v:group>
            <v:group style="position:absolute;left:7017;top:4664;width:10;height:74" coordorigin="7017,4664" coordsize="10,74">
              <v:shape style="position:absolute;left:7017;top:4664;width:10;height:74" coordorigin="7017,4664" coordsize="10,74" path="m7017,4701l7027,4701e" filled="f" stroked="t" strokeweight="3.806pt" strokecolor="#231F20">
                <v:path arrowok="t"/>
              </v:shape>
            </v:group>
            <v:group style="position:absolute;left:7229;top:4664;width:10;height:74" coordorigin="7229,4664" coordsize="10,74">
              <v:shape style="position:absolute;left:7229;top:4664;width:10;height:74" coordorigin="7229,4664" coordsize="10,74" path="m7229,4701l7239,4701e" filled="f" stroked="t" strokeweight="3.806pt" strokecolor="#231F20">
                <v:path arrowok="t"/>
              </v:shape>
            </v:group>
            <v:group style="position:absolute;left:7446;top:4664;width:10;height:74" coordorigin="7446,4664" coordsize="10,74">
              <v:shape style="position:absolute;left:7446;top:4664;width:10;height:74" coordorigin="7446,4664" coordsize="10,74" path="m7446,4701l7456,4701e" filled="f" stroked="t" strokeweight="3.806pt" strokecolor="#231F20">
                <v:path arrowok="t"/>
              </v:shape>
            </v:group>
            <v:group style="position:absolute;left:7663;top:4666;width:10;height:74" coordorigin="7663,4666" coordsize="10,74">
              <v:shape style="position:absolute;left:7663;top:4666;width:10;height:74" coordorigin="7663,4666" coordsize="10,74" path="m7663,4704l7673,4704e" filled="f" stroked="t" strokeweight="3.806pt" strokecolor="#231F20">
                <v:path arrowok="t"/>
              </v:shape>
            </v:group>
            <v:group style="position:absolute;left:7873;top:4666;width:10;height:74" coordorigin="7873,4666" coordsize="10,74">
              <v:shape style="position:absolute;left:7873;top:4666;width:10;height:74" coordorigin="7873,4666" coordsize="10,74" path="m7873,4704l7883,4704e" filled="f" stroked="t" strokeweight="3.806pt" strokecolor="#231F20">
                <v:path arrowok="t"/>
              </v:shape>
            </v:group>
            <v:group style="position:absolute;left:8090;top:4666;width:10;height:74" coordorigin="8090,4666" coordsize="10,74">
              <v:shape style="position:absolute;left:8090;top:4666;width:10;height:74" coordorigin="8090,4666" coordsize="10,74" path="m8090,4704l8100,4704e" filled="f" stroked="t" strokeweight="3.806pt" strokecolor="#231F20">
                <v:path arrowok="t"/>
              </v:shape>
            </v:group>
            <v:group style="position:absolute;left:8306;top:4666;width:10;height:74" coordorigin="8306,4666" coordsize="10,74">
              <v:shape style="position:absolute;left:8306;top:4666;width:10;height:74" coordorigin="8306,4666" coordsize="10,74" path="m8306,4704l8316,4704e" filled="f" stroked="t" strokeweight="3.806pt" strokecolor="#231F20">
                <v:path arrowok="t"/>
              </v:shape>
            </v:group>
            <v:group style="position:absolute;left:8519;top:4666;width:10;height:74" coordorigin="8519,4666" coordsize="10,74">
              <v:shape style="position:absolute;left:8519;top:4666;width:10;height:74" coordorigin="8519,4666" coordsize="10,74" path="m8519,4704l8528,4704e" filled="f" stroked="t" strokeweight="3.806pt" strokecolor="#231F20">
                <v:path arrowok="t"/>
              </v:shape>
            </v:group>
            <v:group style="position:absolute;left:1355;top:4272;width:78;height:10" coordorigin="1355,4272" coordsize="78,10">
              <v:shape style="position:absolute;left:1355;top:4272;width:78;height:10" coordorigin="1355,4272" coordsize="78,10" path="m1355,4277l1434,4277e" filled="f" stroked="t" strokeweight=".594pt" strokecolor="#231F20">
                <v:path arrowok="t"/>
              </v:shape>
            </v:group>
            <v:group style="position:absolute;left:1355;top:3896;width:78;height:10" coordorigin="1355,3896" coordsize="78,10">
              <v:shape style="position:absolute;left:1355;top:3896;width:78;height:10" coordorigin="1355,3896" coordsize="78,10" path="m1355,3901l1434,3901e" filled="f" stroked="t" strokeweight=".594pt" strokecolor="#231F20">
                <v:path arrowok="t"/>
              </v:shape>
            </v:group>
            <v:group style="position:absolute;left:1355;top:3510;width:78;height:10" coordorigin="1355,3510" coordsize="78,10">
              <v:shape style="position:absolute;left:1355;top:3510;width:78;height:10" coordorigin="1355,3510" coordsize="78,10" path="m1355,3515l1434,3515e" filled="f" stroked="t" strokeweight=".594pt" strokecolor="#231F20">
                <v:path arrowok="t"/>
              </v:shape>
            </v:group>
            <v:group style="position:absolute;left:1355;top:3130;width:78;height:10" coordorigin="1355,3130" coordsize="78,10">
              <v:shape style="position:absolute;left:1355;top:3130;width:78;height:10" coordorigin="1355,3130" coordsize="78,10" path="m1355,3135l1433,3135e" filled="f" stroked="t" strokeweight=".594pt" strokecolor="#231F20">
                <v:path arrowok="t"/>
              </v:shape>
            </v:group>
            <v:group style="position:absolute;left:1355;top:2737;width:78;height:10" coordorigin="1355,2737" coordsize="78,10">
              <v:shape style="position:absolute;left:1355;top:2737;width:78;height:10" coordorigin="1355,2737" coordsize="78,10" path="m1355,2742l1433,2742e" filled="f" stroked="t" strokeweight=".595pt" strokecolor="#231F20">
                <v:path arrowok="t"/>
              </v:shape>
            </v:group>
            <v:group style="position:absolute;left:1351;top:2366;width:78;height:10" coordorigin="1351,2366" coordsize="78,10">
              <v:shape style="position:absolute;left:1351;top:2366;width:78;height:10" coordorigin="1351,2366" coordsize="78,10" path="m1351,2371l1430,2371e" filled="f" stroked="t" strokeweight=".595pt" strokecolor="#231F20">
                <v:path arrowok="t"/>
              </v:shape>
            </v:group>
            <v:group style="position:absolute;left:1351;top:1970;width:78;height:10" coordorigin="1351,1970" coordsize="78,10">
              <v:shape style="position:absolute;left:1351;top:1970;width:78;height:10" coordorigin="1351,1970" coordsize="78,10" path="m1351,1975l1430,1975e" filled="f" stroked="t" strokeweight=".594pt" strokecolor="#231F20">
                <v:path arrowok="t"/>
              </v:shape>
            </v:group>
            <v:group style="position:absolute;left:1352;top:1599;width:78;height:10" coordorigin="1352,1599" coordsize="78,10">
              <v:shape style="position:absolute;left:1352;top:1599;width:78;height:10" coordorigin="1352,1599" coordsize="78,10" path="m1352,1603l1431,1603e" filled="f" stroked="t" strokeweight=".594pt" strokecolor="#231F20">
                <v:path arrowok="t"/>
              </v:shape>
            </v:group>
            <v:group style="position:absolute;left:1352;top:1206;width:78;height:10" coordorigin="1352,1206" coordsize="78,10">
              <v:shape style="position:absolute;left:1352;top:1206;width:78;height:10" coordorigin="1352,1206" coordsize="78,10" path="m1352,1211l1431,1211e" filled="f" stroked="t" strokeweight=".595pt" strokecolor="#231F20">
                <v:path arrowok="t"/>
              </v:shape>
            </v:group>
            <v:group style="position:absolute;left:1352;top:827;width:78;height:10" coordorigin="1352,827" coordsize="78,10">
              <v:shape style="position:absolute;left:1352;top:827;width:78;height:10" coordorigin="1352,827" coordsize="78,10" path="m1352,832l1431,832e" filled="f" stroked="t" strokeweight=".595pt" strokecolor="#231F20">
                <v:path arrowok="t"/>
              </v:shape>
            </v:group>
            <v:group style="position:absolute;left:1352;top:438;width:78;height:10" coordorigin="1352,438" coordsize="78,10">
              <v:shape style="position:absolute;left:1352;top:438;width:78;height:10" coordorigin="1352,438" coordsize="78,10" path="m1352,443l1431,443e" filled="f" stroked="t" strokeweight=".594pt" strokecolor="#231F20">
                <v:path arrowok="t"/>
              </v:shape>
            </v:group>
            <v:group style="position:absolute;left:1980;top:3998;width:96;height:96" coordorigin="1980,3998" coordsize="96,96">
              <v:shape style="position:absolute;left:1980;top:3998;width:96;height:96" coordorigin="1980,3998" coordsize="96,96" path="m1980,3998l2076,3998,2076,4094,1980,4094,1980,3998xe" filled="t" fillcolor="#6D6E71" stroked="f">
                <v:path arrowok="t"/>
                <v:fill type="solid"/>
              </v:shape>
            </v:group>
            <v:group style="position:absolute;left:1731;top:4041;width:96;height:96" coordorigin="1731,4041" coordsize="96,96">
              <v:shape style="position:absolute;left:1731;top:4041;width:96;height:96" coordorigin="1731,4041" coordsize="96,96" path="m1731,4041l1827,4041,1827,4137,1731,4137,1731,4041xe" filled="t" fillcolor="#6D6E71" stroked="f">
                <v:path arrowok="t"/>
                <v:fill type="solid"/>
              </v:shape>
            </v:group>
            <v:group style="position:absolute;left:1507;top:4075;width:96;height:96" coordorigin="1507,4075" coordsize="96,96">
              <v:shape style="position:absolute;left:1507;top:4075;width:96;height:96" coordorigin="1507,4075" coordsize="96,96" path="m1507,4075l1602,4075,1602,4171,1507,4171,1507,4075xe" filled="t" fillcolor="#6D6E71" stroked="f">
                <v:path arrowok="t"/>
                <v:fill type="solid"/>
              </v:shape>
            </v:group>
            <v:group style="position:absolute;left:2957;top:3828;width:96;height:96" coordorigin="2957,3828" coordsize="96,96">
              <v:shape style="position:absolute;left:2957;top:3828;width:96;height:96" coordorigin="2957,3828" coordsize="96,96" path="m2957,3828l3053,3828,3053,3924,2957,3924,2957,3828xe" filled="t" fillcolor="#6D6E71" stroked="f">
                <v:path arrowok="t"/>
                <v:fill type="solid"/>
              </v:shape>
            </v:group>
            <v:group style="position:absolute;left:3198;top:3767;width:96;height:96" coordorigin="3198,3767" coordsize="96,96">
              <v:shape style="position:absolute;left:3198;top:3767;width:96;height:96" coordorigin="3198,3767" coordsize="96,96" path="m3198,3767l3294,3767,3294,3863,3198,3863,3198,3767xe" filled="t" fillcolor="#6D6E71" stroked="f">
                <v:path arrowok="t"/>
                <v:fill type="solid"/>
              </v:shape>
            </v:group>
            <v:group style="position:absolute;left:3437;top:3750;width:96;height:96" coordorigin="3437,3750" coordsize="96,96">
              <v:shape style="position:absolute;left:3437;top:3750;width:96;height:96" coordorigin="3437,3750" coordsize="96,96" path="m3437,3750l3533,3750,3533,3846,3437,3846,3437,3750xe" filled="t" fillcolor="#6D6E71" stroked="f">
                <v:path arrowok="t"/>
                <v:fill type="solid"/>
              </v:shape>
            </v:group>
            <v:group style="position:absolute;left:2709;top:3884;width:96;height:96" coordorigin="2709,3884" coordsize="96,96">
              <v:shape style="position:absolute;left:2709;top:3884;width:96;height:96" coordorigin="2709,3884" coordsize="96,96" path="m2709,3884l2805,3884,2805,3980,2709,3980,2709,3884xe" filled="t" fillcolor="#6D6E71" stroked="f">
                <v:path arrowok="t"/>
                <v:fill type="solid"/>
              </v:shape>
            </v:group>
            <v:group style="position:absolute;left:2461;top:3951;width:96;height:96" coordorigin="2461,3951" coordsize="96,96">
              <v:shape style="position:absolute;left:2461;top:3951;width:96;height:96" coordorigin="2461,3951" coordsize="96,96" path="m2461,3951l2557,3951,2557,4046,2461,4046,2461,3951xe" filled="t" fillcolor="#6D6E71" stroked="f">
                <v:path arrowok="t"/>
                <v:fill type="solid"/>
              </v:shape>
            </v:group>
            <v:group style="position:absolute;left:3689;top:3702;width:96;height:96" coordorigin="3689,3702" coordsize="96,96">
              <v:shape style="position:absolute;left:3689;top:3702;width:96;height:96" coordorigin="3689,3702" coordsize="96,96" path="m3689,3702l3785,3702,3785,3798,3689,3798,3689,3702xe" filled="t" fillcolor="#6D6E71" stroked="f">
                <v:path arrowok="t"/>
                <v:fill type="solid"/>
              </v:shape>
            </v:group>
            <v:group style="position:absolute;left:3925;top:3702;width:96;height:96" coordorigin="3925,3702" coordsize="96,96">
              <v:shape style="position:absolute;left:3925;top:3702;width:96;height:96" coordorigin="3925,3702" coordsize="96,96" path="m3925,3702l4021,3702,4021,3798,3925,3798,3925,3702xe" filled="t" fillcolor="#6D6E71" stroked="f">
                <v:path arrowok="t"/>
                <v:fill type="solid"/>
              </v:shape>
            </v:group>
            <v:group style="position:absolute;left:4165;top:3628;width:96;height:96" coordorigin="4165,3628" coordsize="96,96">
              <v:shape style="position:absolute;left:4165;top:3628;width:96;height:96" coordorigin="4165,3628" coordsize="96,96" path="m4165,3628l4261,3628,4261,3724,4165,3724,4165,3628xe" filled="t" fillcolor="#6D6E71" stroked="f">
                <v:path arrowok="t"/>
                <v:fill type="solid"/>
              </v:shape>
            </v:group>
            <v:group style="position:absolute;left:3053;top:3515;width:1596;height:2" coordorigin="3053,3515" coordsize="1596,2">
              <v:shape style="position:absolute;left:3053;top:3515;width:1596;height:2" coordorigin="3053,3515" coordsize="1596,0" path="m3053,3515l4649,3515e" filled="f" stroked="t" strokeweight=".594pt" strokecolor="#939598">
                <v:path arrowok="t"/>
              </v:shape>
            </v:group>
            <v:group style="position:absolute;left:4649;top:3484;width:96;height:96" coordorigin="4649,3484" coordsize="96,96">
              <v:shape style="position:absolute;left:4649;top:3484;width:96;height:96" coordorigin="4649,3484" coordsize="96,96" path="m4649,3484l4745,3484,4745,3580,4649,3580,4649,3484xe" filled="t" fillcolor="#6D6E71" stroked="f">
                <v:path arrowok="t"/>
                <v:fill type="solid"/>
              </v:shape>
            </v:group>
            <v:group style="position:absolute;left:4405;top:3558;width:96;height:96" coordorigin="4405,3558" coordsize="96,96">
              <v:shape style="position:absolute;left:4405;top:3558;width:96;height:96" coordorigin="4405,3558" coordsize="96,96" path="m4405,3558l4500,3558,4500,3653,4405,3653,4405,3558xe" filled="t" fillcolor="#6D6E71" stroked="f">
                <v:path arrowok="t"/>
                <v:fill type="solid"/>
              </v:shape>
            </v:group>
            <v:group style="position:absolute;left:4896;top:3453;width:96;height:96" coordorigin="4896,3453" coordsize="96,96">
              <v:shape style="position:absolute;left:4896;top:3453;width:96;height:96" coordorigin="4896,3453" coordsize="96,96" path="m4896,3453l4992,3453,4992,3549,4896,3549,4896,3453xe" filled="t" fillcolor="#6D6E71" stroked="f">
                <v:path arrowok="t"/>
                <v:fill type="solid"/>
              </v:shape>
            </v:group>
            <v:group style="position:absolute;left:5143;top:3357;width:96;height:96" coordorigin="5143,3357" coordsize="96,96">
              <v:shape style="position:absolute;left:5143;top:3357;width:96;height:96" coordorigin="5143,3357" coordsize="96,96" path="m5143,3357l5239,3357,5239,3453,5143,3453,5143,3357xe" filled="t" fillcolor="#6D6E71" stroked="f">
                <v:path arrowok="t"/>
                <v:fill type="solid"/>
              </v:shape>
            </v:group>
            <v:group style="position:absolute;left:5383;top:3296;width:96;height:96" coordorigin="5383,3296" coordsize="96,96">
              <v:shape style="position:absolute;left:5383;top:3296;width:96;height:96" coordorigin="5383,3296" coordsize="96,96" path="m5383,3296l5479,3296,5479,3392,5383,3392,5383,3296xe" filled="t" fillcolor="#6D6E71" stroked="f">
                <v:path arrowok="t"/>
                <v:fill type="solid"/>
              </v:shape>
            </v:group>
            <v:group style="position:absolute;left:5624;top:3234;width:96;height:96" coordorigin="5624,3234" coordsize="96,96">
              <v:shape style="position:absolute;left:5624;top:3234;width:96;height:96" coordorigin="5624,3234" coordsize="96,96" path="m5624,3234l5720,3234,5720,3330,5624,3330,5624,3234xe" filled="t" fillcolor="#6D6E71" stroked="f">
                <v:path arrowok="t"/>
                <v:fill type="solid"/>
              </v:shape>
            </v:group>
            <v:group style="position:absolute;left:5866;top:3186;width:96;height:96" coordorigin="5866,3186" coordsize="96,96">
              <v:shape style="position:absolute;left:5866;top:3186;width:96;height:96" coordorigin="5866,3186" coordsize="96,96" path="m5866,3186l5962,3186,5962,3282,5866,3282,5866,3186xe" filled="t" fillcolor="#6D6E71" stroked="f">
                <v:path arrowok="t"/>
                <v:fill type="solid"/>
              </v:shape>
            </v:group>
            <v:group style="position:absolute;left:6112;top:3138;width:96;height:96" coordorigin="6112,3138" coordsize="96,96">
              <v:shape style="position:absolute;left:6112;top:3138;width:96;height:96" coordorigin="6112,3138" coordsize="96,96" path="m6112,3138l6208,3138,6208,3234,6112,3234,6112,3138xe" filled="t" fillcolor="#6D6E71" stroked="f">
                <v:path arrowok="t"/>
                <v:fill type="solid"/>
              </v:shape>
            </v:group>
            <v:group style="position:absolute;left:6346;top:3090;width:96;height:96" coordorigin="6346,3090" coordsize="96,96">
              <v:shape style="position:absolute;left:6346;top:3090;width:96;height:96" coordorigin="6346,3090" coordsize="96,96" path="m6346,3090l6442,3090,6442,3186,6346,3186,6346,3090xe" filled="t" fillcolor="#6D6E71" stroked="f">
                <v:path arrowok="t"/>
                <v:fill type="solid"/>
              </v:shape>
            </v:group>
            <v:group style="position:absolute;left:6584;top:2994;width:96;height:96" coordorigin="6584,2994" coordsize="96,96">
              <v:shape style="position:absolute;left:6584;top:2994;width:96;height:96" coordorigin="6584,2994" coordsize="96,96" path="m6584,2994l6680,2994,6680,3090,6584,3090,6584,2994xe" filled="t" fillcolor="#6D6E71" stroked="f">
                <v:path arrowok="t"/>
                <v:fill type="solid"/>
              </v:shape>
            </v:group>
            <v:group style="position:absolute;left:7079;top:2834;width:96;height:96" coordorigin="7079,2834" coordsize="96,96">
              <v:shape style="position:absolute;left:7079;top:2834;width:96;height:96" coordorigin="7079,2834" coordsize="96,96" path="m7079,2834l7175,2834,7175,2930,7079,2930,7079,2834xe" filled="t" fillcolor="#6D6E71" stroked="f">
                <v:path arrowok="t"/>
                <v:fill type="solid"/>
              </v:shape>
            </v:group>
            <v:group style="position:absolute;left:7315;top:2776;width:96;height:96" coordorigin="7315,2776" coordsize="96,96">
              <v:shape style="position:absolute;left:7315;top:2776;width:96;height:96" coordorigin="7315,2776" coordsize="96,96" path="m7315,2776l7411,2776,7411,2872,7315,2872,7315,2776xe" filled="t" fillcolor="#6D6E71" stroked="f">
                <v:path arrowok="t"/>
                <v:fill type="solid"/>
              </v:shape>
            </v:group>
            <v:group style="position:absolute;left:7559;top:2686;width:96;height:96" coordorigin="7559,2686" coordsize="96,96">
              <v:shape style="position:absolute;left:7559;top:2686;width:96;height:96" coordorigin="7559,2686" coordsize="96,96" path="m7559,2686l7655,2686,7655,2782,7559,2782,7559,2686xe" filled="t" fillcolor="#6D6E71" stroked="f">
                <v:path arrowok="t"/>
                <v:fill type="solid"/>
              </v:shape>
            </v:group>
            <v:group style="position:absolute;left:7786;top:2607;width:96;height:96" coordorigin="7786,2607" coordsize="96,96">
              <v:shape style="position:absolute;left:7786;top:2607;width:96;height:96" coordorigin="7786,2607" coordsize="96,96" path="m7786,2607l7882,2607,7882,2703,7786,2703,7786,2607xe" filled="t" fillcolor="#6D6E71" stroked="f">
                <v:path arrowok="t"/>
                <v:fill type="solid"/>
              </v:shape>
            </v:group>
            <v:group style="position:absolute;left:1486;top:3326;width:136;height:136" coordorigin="1486,3326" coordsize="136,136">
              <v:shape style="position:absolute;left:1486;top:3326;width:136;height:136" coordorigin="1486,3326" coordsize="136,136" path="m1553,3326l1486,3394,1553,3462,1621,3394,1553,3326xe" filled="t" fillcolor="#2B3890" stroked="f">
                <v:path arrowok="t"/>
                <v:fill type="solid"/>
              </v:shape>
            </v:group>
            <v:group style="position:absolute;left:1713;top:3296;width:136;height:136" coordorigin="1713,3296" coordsize="136,136">
              <v:shape style="position:absolute;left:1713;top:3296;width:136;height:136" coordorigin="1713,3296" coordsize="136,136" path="m1781,3296l1713,3364,1781,3432,1849,3364,1781,3296xe" filled="t" fillcolor="#2B3890" stroked="f">
                <v:path arrowok="t"/>
                <v:fill type="solid"/>
              </v:shape>
            </v:group>
            <v:group style="position:absolute;left:1960;top:3257;width:136;height:136" coordorigin="1960,3257" coordsize="136,136">
              <v:shape style="position:absolute;left:1960;top:3257;width:136;height:136" coordorigin="1960,3257" coordsize="136,136" path="m2028,3257l1960,3325,2028,3392,2096,3325,2028,3257xe" filled="t" fillcolor="#2B3890" stroked="f">
                <v:path arrowok="t"/>
                <v:fill type="solid"/>
              </v:shape>
            </v:group>
            <v:group style="position:absolute;left:2213;top:3201;width:136;height:136" coordorigin="2213,3201" coordsize="136,136">
              <v:shape style="position:absolute;left:2213;top:3201;width:136;height:136" coordorigin="2213,3201" coordsize="136,136" path="m2281,3201l2213,3269,2281,3337,2349,3269,2281,3201xe" filled="t" fillcolor="#2B3890" stroked="f">
                <v:path arrowok="t"/>
                <v:fill type="solid"/>
              </v:shape>
            </v:group>
            <v:group style="position:absolute;left:2451;top:3149;width:136;height:136" coordorigin="2451,3149" coordsize="136,136">
              <v:shape style="position:absolute;left:2451;top:3149;width:136;height:136" coordorigin="2451,3149" coordsize="136,136" path="m2519,3149l2451,3217,2519,3285,2587,3217,2519,3149xe" filled="t" fillcolor="#2B3890" stroked="f">
                <v:path arrowok="t"/>
                <v:fill type="solid"/>
              </v:shape>
            </v:group>
            <v:group style="position:absolute;left:2693;top:3022;width:136;height:136" coordorigin="2693,3022" coordsize="136,136">
              <v:shape style="position:absolute;left:2693;top:3022;width:136;height:136" coordorigin="2693,3022" coordsize="136,136" path="m2761,3022l2693,3090,2761,3158,2829,3090,2761,3022xe" filled="t" fillcolor="#2B3890" stroked="f">
                <v:path arrowok="t"/>
                <v:fill type="solid"/>
              </v:shape>
            </v:group>
            <v:group style="position:absolute;left:2937;top:2948;width:136;height:136" coordorigin="2937,2948" coordsize="136,136">
              <v:shape style="position:absolute;left:2937;top:2948;width:136;height:136" coordorigin="2937,2948" coordsize="136,136" path="m3005,2948l2937,3016,3005,3084,3072,3016,3005,2948xe" filled="t" fillcolor="#2B3890" stroked="f">
                <v:path arrowok="t"/>
                <v:fill type="solid"/>
              </v:shape>
            </v:group>
            <v:group style="position:absolute;left:3188;top:2841;width:136;height:136" coordorigin="3188,2841" coordsize="136,136">
              <v:shape style="position:absolute;left:3188;top:2841;width:136;height:136" coordorigin="3188,2841" coordsize="136,136" path="m3256,2841l3188,2909,3256,2977,3324,2909,3256,2841xe" filled="t" fillcolor="#2B3890" stroked="f">
                <v:path arrowok="t"/>
                <v:fill type="solid"/>
              </v:shape>
            </v:group>
            <v:group style="position:absolute;left:3417;top:2841;width:136;height:136" coordorigin="3417,2841" coordsize="136,136">
              <v:shape style="position:absolute;left:3417;top:2841;width:136;height:136" coordorigin="3417,2841" coordsize="136,136" path="m3485,2841l3417,2909,3485,2977,3553,2909,3485,2841xe" filled="t" fillcolor="#2B3890" stroked="f">
                <v:path arrowok="t"/>
                <v:fill type="solid"/>
              </v:shape>
            </v:group>
            <v:group style="position:absolute;left:3671;top:2776;width:136;height:136" coordorigin="3671,2776" coordsize="136,136">
              <v:shape style="position:absolute;left:3671;top:2776;width:136;height:136" coordorigin="3671,2776" coordsize="136,136" path="m3739,2776l3671,2844,3739,2911,3807,2844,3739,2776xe" filled="t" fillcolor="#2B3890" stroked="f">
                <v:path arrowok="t"/>
                <v:fill type="solid"/>
              </v:shape>
            </v:group>
            <v:group style="position:absolute;left:3905;top:2746;width:136;height:136" coordorigin="3905,2746" coordsize="136,136">
              <v:shape style="position:absolute;left:3905;top:2746;width:136;height:136" coordorigin="3905,2746" coordsize="136,136" path="m3973,2746l3905,2813,3973,2881,4041,2813,3973,2746xe" filled="t" fillcolor="#2B3890" stroked="f">
                <v:path arrowok="t"/>
                <v:fill type="solid"/>
              </v:shape>
            </v:group>
            <v:group style="position:absolute;left:4156;top:2675;width:136;height:136" coordorigin="4156,2675" coordsize="136,136">
              <v:shape style="position:absolute;left:4156;top:2675;width:136;height:136" coordorigin="4156,2675" coordsize="136,136" path="m4224,2675l4156,2742,4224,2810,4292,2742,4224,2675xe" filled="t" fillcolor="#2B3890" stroked="f">
                <v:path arrowok="t"/>
                <v:fill type="solid"/>
              </v:shape>
            </v:group>
            <v:group style="position:absolute;left:4385;top:2615;width:136;height:136" coordorigin="4385,2615" coordsize="136,136">
              <v:shape style="position:absolute;left:4385;top:2615;width:136;height:136" coordorigin="4385,2615" coordsize="136,136" path="m4453,2615l4385,2683,4453,2751,4520,2683,4453,2615xe" filled="t" fillcolor="#2B3890" stroked="f">
                <v:path arrowok="t"/>
                <v:fill type="solid"/>
              </v:shape>
            </v:group>
            <v:group style="position:absolute;left:4629;top:2522;width:136;height:136" coordorigin="4629,2522" coordsize="136,136">
              <v:shape style="position:absolute;left:4629;top:2522;width:136;height:136" coordorigin="4629,2522" coordsize="136,136" path="m4696,2522l4629,2590,4696,2658,4764,2590,4696,2522xe" filled="t" fillcolor="#2B3890" stroked="f">
                <v:path arrowok="t"/>
                <v:fill type="solid"/>
              </v:shape>
            </v:group>
            <v:group style="position:absolute;left:4871;top:2534;width:136;height:136" coordorigin="4871,2534" coordsize="136,136">
              <v:shape style="position:absolute;left:4871;top:2534;width:136;height:136" coordorigin="4871,2534" coordsize="136,136" path="m4939,2534l4871,2602,4939,2669,5007,2602,4939,2534xe" filled="t" fillcolor="#2B3890" stroked="f">
                <v:path arrowok="t"/>
                <v:fill type="solid"/>
              </v:shape>
            </v:group>
            <v:group style="position:absolute;left:5115;top:2455;width:136;height:136" coordorigin="5115,2455" coordsize="136,136">
              <v:shape style="position:absolute;left:5115;top:2455;width:136;height:136" coordorigin="5115,2455" coordsize="136,136" path="m5183,2455l5115,2522,5183,2590,5250,2522,5183,2455xe" filled="t" fillcolor="#2B3890" stroked="f">
                <v:path arrowok="t"/>
                <v:fill type="solid"/>
              </v:shape>
            </v:group>
            <v:group style="position:absolute;left:5359;top:2427;width:136;height:136" coordorigin="5359,2427" coordsize="136,136">
              <v:shape style="position:absolute;left:5359;top:2427;width:136;height:136" coordorigin="5359,2427" coordsize="136,136" path="m5427,2427l5359,2495,5427,2562,5495,2495,5427,2427xe" filled="t" fillcolor="#2B3890" stroked="f">
                <v:path arrowok="t"/>
                <v:fill type="solid"/>
              </v:shape>
            </v:group>
            <v:group style="position:absolute;left:5600;top:2379;width:136;height:136" coordorigin="5600,2379" coordsize="136,136">
              <v:shape style="position:absolute;left:5600;top:2379;width:136;height:136" coordorigin="5600,2379" coordsize="136,136" path="m5668,2379l5600,2447,5668,2515,5736,2447,5668,2379xe" filled="t" fillcolor="#2B3890" stroked="f">
                <v:path arrowok="t"/>
                <v:fill type="solid"/>
              </v:shape>
            </v:group>
            <v:group style="position:absolute;left:5842;top:2331;width:136;height:136" coordorigin="5842,2331" coordsize="136,136">
              <v:shape style="position:absolute;left:5842;top:2331;width:136;height:136" coordorigin="5842,2331" coordsize="136,136" path="m5910,2331l5842,2399,5910,2466,5978,2399,5910,2331xe" filled="t" fillcolor="#2B3890" stroked="f">
                <v:path arrowok="t"/>
                <v:fill type="solid"/>
              </v:shape>
            </v:group>
            <v:group style="position:absolute;left:6077;top:2303;width:136;height:136" coordorigin="6077,2303" coordsize="136,136">
              <v:shape style="position:absolute;left:6077;top:2303;width:136;height:136" coordorigin="6077,2303" coordsize="136,136" path="m6145,2303l6077,2371,6145,2439,6213,2371,6145,2303xe" filled="t" fillcolor="#2B3890" stroked="f">
                <v:path arrowok="t"/>
                <v:fill type="solid"/>
              </v:shape>
            </v:group>
            <v:group style="position:absolute;left:6326;top:2275;width:136;height:136" coordorigin="6326,2275" coordsize="136,136">
              <v:shape style="position:absolute;left:6326;top:2275;width:136;height:136" coordorigin="6326,2275" coordsize="136,136" path="m6394,2275l6326,2343,6394,2411,6462,2343,6394,2275xe" filled="t" fillcolor="#2B3890" stroked="f">
                <v:path arrowok="t"/>
                <v:fill type="solid"/>
              </v:shape>
            </v:group>
            <v:group style="position:absolute;left:6568;top:2136;width:136;height:136" coordorigin="6568,2136" coordsize="136,136">
              <v:shape style="position:absolute;left:6568;top:2136;width:136;height:136" coordorigin="6568,2136" coordsize="136,136" path="m6636,2136l6568,2203,6636,2271,6703,2203,6636,2136xe" filled="t" fillcolor="#2B3890" stroked="f">
                <v:path arrowok="t"/>
                <v:fill type="solid"/>
              </v:shape>
            </v:group>
            <v:group style="position:absolute;left:6815;top:2054;width:136;height:136" coordorigin="6815,2054" coordsize="136,136">
              <v:shape style="position:absolute;left:6815;top:2054;width:136;height:136" coordorigin="6815,2054" coordsize="136,136" path="m6883,2054l6815,2122,6883,2190,6951,2122,6883,2054xe" filled="t" fillcolor="#2B3890" stroked="f">
                <v:path arrowok="t"/>
                <v:fill type="solid"/>
              </v:shape>
            </v:group>
            <v:group style="position:absolute;left:7049;top:1966;width:136;height:136" coordorigin="7049,1966" coordsize="136,136">
              <v:shape style="position:absolute;left:7049;top:1966;width:136;height:136" coordorigin="7049,1966" coordsize="136,136" path="m7117,1966l7049,2034,7117,2102,7185,2034,7117,1966xe" filled="t" fillcolor="#2B3890" stroked="f">
                <v:path arrowok="t"/>
                <v:fill type="solid"/>
              </v:shape>
            </v:group>
            <v:group style="position:absolute;left:7540;top:1886;width:136;height:136" coordorigin="7540,1886" coordsize="136,136">
              <v:shape style="position:absolute;left:7540;top:1886;width:136;height:136" coordorigin="7540,1886" coordsize="136,136" path="m7607,1886l7540,1954,7607,2022,7675,1954,7607,1886xe" filled="t" fillcolor="#2B3890" stroked="f">
                <v:path arrowok="t"/>
                <v:fill type="solid"/>
              </v:shape>
            </v:group>
            <v:group style="position:absolute;left:7305;top:1936;width:136;height:136" coordorigin="7305,1936" coordsize="136,136">
              <v:shape style="position:absolute;left:7305;top:1936;width:136;height:136" coordorigin="7305,1936" coordsize="136,136" path="m7372,1936l7305,2004,7372,2072,7440,2004,7372,1936xe" filled="t" fillcolor="#2B3890" stroked="f">
                <v:path arrowok="t"/>
                <v:fill type="solid"/>
              </v:shape>
            </v:group>
            <v:group style="position:absolute;left:7786;top:1748;width:136;height:136" coordorigin="7786,1748" coordsize="136,136">
              <v:shape style="position:absolute;left:7786;top:1748;width:136;height:136" coordorigin="7786,1748" coordsize="136,136" path="m7854,1748l7786,1815,7854,1883,7922,1815,7854,1748xe" filled="t" fillcolor="#2B3890" stroked="f">
                <v:path arrowok="t"/>
                <v:fill type="solid"/>
              </v:shape>
            </v:group>
            <v:group style="position:absolute;left:8024;top:1571;width:136;height:136" coordorigin="8024,1571" coordsize="136,136">
              <v:shape style="position:absolute;left:8024;top:1571;width:136;height:136" coordorigin="8024,1571" coordsize="136,136" path="m8092,1571l8024,1639,8092,1707,8160,1639,8092,1571xe" filled="t" fillcolor="#2B3890" stroked="f">
                <v:path arrowok="t"/>
                <v:fill type="solid"/>
              </v:shape>
            </v:group>
            <v:group style="position:absolute;left:6772;top:95;width:2;height:4568" coordorigin="6772,95" coordsize="2,4568">
              <v:shape style="position:absolute;left:6772;top:95;width:2;height:4568" coordorigin="6772,95" coordsize="0,4568" path="m6772,95l6772,4663e" filled="f" stroked="t" strokeweight="1.088pt" strokecolor="#231F20">
                <v:path arrowok="t"/>
              </v:shape>
            </v:group>
            <v:group style="position:absolute;left:4874;top:95;width:2;height:4568" coordorigin="4874,95" coordsize="2,4568">
              <v:shape style="position:absolute;left:4874;top:95;width:2;height:4568" coordorigin="4874,95" coordsize="0,4568" path="m4874,95l4874,4663e" filled="f" stroked="t" strokeweight="1.089pt" strokecolor="#231F20">
                <v:path arrowok="t"/>
              </v:shape>
            </v:group>
            <v:group style="position:absolute;left:6060;top:95;width:2;height:4568" coordorigin="6060,95" coordsize="2,4568">
              <v:shape style="position:absolute;left:6060;top:95;width:2;height:4568" coordorigin="6060,95" coordsize="0,4568" path="m6060,95l6060,4663e" filled="f" stroked="t" strokeweight="1.089pt" strokecolor="#231F20">
                <v:path arrowok="t"/>
              </v:shape>
            </v:group>
            <v:group style="position:absolute;left:3144;top:95;width:2;height:4568" coordorigin="3144,95" coordsize="2,4568">
              <v:shape style="position:absolute;left:3144;top:95;width:2;height:4568" coordorigin="3144,95" coordsize="0,4568" path="m3144,95l3144,4663e" filled="f" stroked="t" strokeweight="1.088pt" strokecolor="#231F20">
                <v:path arrowok="t"/>
              </v:shape>
            </v:group>
            <v:group style="position:absolute;left:1486;top:4123;width:119;height:118" coordorigin="1486,4123" coordsize="119,118">
              <v:shape style="position:absolute;left:1486;top:4123;width:119;height:118" coordorigin="1486,4123" coordsize="119,118" path="m1546,4123l1486,4240,1605,4240,1546,4123xe" filled="t" fillcolor="#00AEEF" stroked="f">
                <v:path arrowok="t"/>
                <v:fill type="solid"/>
              </v:shape>
            </v:group>
            <v:group style="position:absolute;left:1976;top:4014;width:119;height:118" coordorigin="1976,4014" coordsize="119,118">
              <v:shape style="position:absolute;left:1976;top:4014;width:119;height:118" coordorigin="1976,4014" coordsize="119,118" path="m2035,4014l1976,4132,2095,4132,2035,4014xe" filled="t" fillcolor="#00AEEF" stroked="f">
                <v:path arrowok="t"/>
                <v:fill type="solid"/>
              </v:shape>
            </v:group>
            <v:group style="position:absolute;left:2239;top:3971;width:96;height:96" coordorigin="2239,3971" coordsize="96,96">
              <v:shape style="position:absolute;left:2239;top:3971;width:96;height:96" coordorigin="2239,3971" coordsize="96,96" path="m2239,3971l2335,3971,2335,4067,2239,4067,2239,3971xe" filled="t" fillcolor="#6D6E71" stroked="f">
                <v:path arrowok="t"/>
                <v:fill type="solid"/>
              </v:shape>
            </v:group>
            <v:group style="position:absolute;left:2222;top:3979;width:119;height:118" coordorigin="2222,3979" coordsize="119,118">
              <v:shape style="position:absolute;left:2222;top:3979;width:119;height:118" coordorigin="2222,3979" coordsize="119,118" path="m2281,3979l2222,4097,2341,4097,2281,3979xe" filled="t" fillcolor="#00AEEF" stroked="f">
                <v:path arrowok="t"/>
                <v:fill type="solid"/>
              </v:shape>
            </v:group>
            <v:group style="position:absolute;left:3187;top:3793;width:119;height:118" coordorigin="3187,3793" coordsize="119,118">
              <v:shape style="position:absolute;left:3187;top:3793;width:119;height:118" coordorigin="3187,3793" coordsize="119,118" path="m3246,3793l3187,3911,3305,3911,3246,3793xe" filled="t" fillcolor="#00AEEF" stroked="f">
                <v:path arrowok="t"/>
                <v:fill type="solid"/>
              </v:shape>
            </v:group>
            <v:group style="position:absolute;left:2465;top:3948;width:119;height:118" coordorigin="2465,3948" coordsize="119,118">
              <v:shape style="position:absolute;left:2465;top:3948;width:119;height:118" coordorigin="2465,3948" coordsize="119,118" path="m2525,3948l2465,4066,2584,4066,2525,3948xe" filled="t" fillcolor="#00AEEF" stroked="f">
                <v:path arrowok="t"/>
                <v:fill type="solid"/>
              </v:shape>
            </v:group>
            <v:group style="position:absolute;left:2705;top:3901;width:119;height:118" coordorigin="2705,3901" coordsize="119,118">
              <v:shape style="position:absolute;left:2705;top:3901;width:119;height:118" coordorigin="2705,3901" coordsize="119,118" path="m2765,3901l2705,4019,2824,4019,2765,3901xe" filled="t" fillcolor="#00AEEF" stroked="f">
                <v:path arrowok="t"/>
                <v:fill type="solid"/>
              </v:shape>
            </v:group>
            <v:group style="position:absolute;left:3426;top:3783;width:119;height:118" coordorigin="3426,3783" coordsize="119,118">
              <v:shape style="position:absolute;left:3426;top:3783;width:119;height:118" coordorigin="3426,3783" coordsize="119,118" path="m3485,3783l3426,3901,3544,3901,3485,3783xe" filled="t" fillcolor="#00AEEF" stroked="f">
                <v:path arrowok="t"/>
                <v:fill type="solid"/>
              </v:shape>
            </v:group>
            <v:group style="position:absolute;left:2945;top:3828;width:119;height:118" coordorigin="2945,3828" coordsize="119,118">
              <v:shape style="position:absolute;left:2945;top:3828;width:119;height:118" coordorigin="2945,3828" coordsize="119,118" path="m3005,3828l2945,3946,3064,3946,3005,3828xe" filled="t" fillcolor="#00AEEF" stroked="f">
                <v:path arrowok="t"/>
                <v:fill type="solid"/>
              </v:shape>
            </v:group>
            <v:group style="position:absolute;left:3670;top:3769;width:119;height:118" coordorigin="3670,3769" coordsize="119,118">
              <v:shape style="position:absolute;left:3670;top:3769;width:119;height:118" coordorigin="3670,3769" coordsize="119,118" path="m3729,3769l3670,3887,3788,3887,3729,3769xe" filled="t" fillcolor="#00AEEF" stroked="f">
                <v:path arrowok="t"/>
                <v:fill type="solid"/>
              </v:shape>
            </v:group>
            <v:group style="position:absolute;left:3907;top:3787;width:119;height:118" coordorigin="3907,3787" coordsize="119,118">
              <v:shape style="position:absolute;left:3907;top:3787;width:119;height:118" coordorigin="3907,3787" coordsize="119,118" path="m3966,3787l3907,3904,4026,3904,3966,3787xe" filled="t" fillcolor="#00AEEF" stroked="f">
                <v:path arrowok="t"/>
                <v:fill type="solid"/>
              </v:shape>
            </v:group>
            <v:group style="position:absolute;left:4393;top:3630;width:119;height:118" coordorigin="4393,3630" coordsize="119,118">
              <v:shape style="position:absolute;left:4393;top:3630;width:119;height:118" coordorigin="4393,3630" coordsize="119,118" path="m4453,3630l4393,3748,4512,3748,4453,3630xe" filled="t" fillcolor="#00AEEF" stroked="f">
                <v:path arrowok="t"/>
                <v:fill type="solid"/>
              </v:shape>
            </v:group>
            <v:group style="position:absolute;left:4153;top:3734;width:119;height:118" coordorigin="4153,3734" coordsize="119,118">
              <v:shape style="position:absolute;left:4153;top:3734;width:119;height:118" coordorigin="4153,3734" coordsize="119,118" path="m4213,3734l4153,3852,4272,3852,4213,3734xe" filled="t" fillcolor="#00AEEF" stroked="f">
                <v:path arrowok="t"/>
                <v:fill type="solid"/>
              </v:shape>
            </v:group>
            <v:group style="position:absolute;left:4637;top:3549;width:119;height:118" coordorigin="4637,3549" coordsize="119,118">
              <v:shape style="position:absolute;left:4637;top:3549;width:119;height:118" coordorigin="4637,3549" coordsize="119,118" path="m4697,3549l4637,3667,4756,3667,4697,3549xe" filled="t" fillcolor="#00AEEF" stroked="f">
                <v:path arrowok="t"/>
                <v:fill type="solid"/>
              </v:shape>
            </v:group>
            <v:group style="position:absolute;left:4896;top:3499;width:119;height:118" coordorigin="4896,3499" coordsize="119,118">
              <v:shape style="position:absolute;left:4896;top:3499;width:119;height:118" coordorigin="4896,3499" coordsize="119,118" path="m4955,3499l4896,3616,5015,3616,4955,3499xe" filled="t" fillcolor="#00AEEF" stroked="f">
                <v:path arrowok="t"/>
                <v:fill type="solid"/>
              </v:shape>
            </v:group>
            <v:group style="position:absolute;left:5124;top:3383;width:119;height:118" coordorigin="5124,3383" coordsize="119,118">
              <v:shape style="position:absolute;left:5124;top:3383;width:119;height:118" coordorigin="5124,3383" coordsize="119,118" path="m5184,3383l5124,3501,5243,3501,5184,3383xe" filled="t" fillcolor="#00AEEF" stroked="f">
                <v:path arrowok="t"/>
                <v:fill type="solid"/>
              </v:shape>
            </v:group>
            <v:group style="position:absolute;left:5372;top:3323;width:119;height:118" coordorigin="5372,3323" coordsize="119,118">
              <v:shape style="position:absolute;left:5372;top:3323;width:119;height:118" coordorigin="5372,3323" coordsize="119,118" path="m5431,3323l5372,3441,5490,3441,5431,3323xe" filled="t" fillcolor="#00AEEF" stroked="f">
                <v:path arrowok="t"/>
                <v:fill type="solid"/>
              </v:shape>
            </v:group>
            <v:group style="position:absolute;left:5601;top:3253;width:119;height:118" coordorigin="5601,3253" coordsize="119,118">
              <v:shape style="position:absolute;left:5601;top:3253;width:119;height:118" coordorigin="5601,3253" coordsize="119,118" path="m5661,3253l5601,3371,5720,3371,5661,3253xe" filled="t" fillcolor="#00AEEF" stroked="f">
                <v:path arrowok="t"/>
                <v:fill type="solid"/>
              </v:shape>
            </v:group>
            <v:group style="position:absolute;left:5845;top:3196;width:119;height:118" coordorigin="5845,3196" coordsize="119,118">
              <v:shape style="position:absolute;left:5845;top:3196;width:119;height:118" coordorigin="5845,3196" coordsize="119,118" path="m5905,3196l5845,3314,5964,3314,5905,3196xe" filled="t" fillcolor="#00AEEF" stroked="f">
                <v:path arrowok="t"/>
                <v:fill type="solid"/>
              </v:shape>
            </v:group>
            <v:group style="position:absolute;left:6086;top:3154;width:119;height:118" coordorigin="6086,3154" coordsize="119,118">
              <v:shape style="position:absolute;left:6086;top:3154;width:119;height:118" coordorigin="6086,3154" coordsize="119,118" path="m6145,3154l6086,3272,6205,3272,6145,3154xe" filled="t" fillcolor="#00AEEF" stroked="f">
                <v:path arrowok="t"/>
                <v:fill type="solid"/>
              </v:shape>
            </v:group>
            <v:group style="position:absolute;left:6335;top:3105;width:119;height:118" coordorigin="6335,3105" coordsize="119,118">
              <v:shape style="position:absolute;left:6335;top:3105;width:119;height:118" coordorigin="6335,3105" coordsize="119,118" path="m6394,3105l6335,3223,6453,3223,6394,3105xe" filled="t" fillcolor="#00AEEF" stroked="f">
                <v:path arrowok="t"/>
                <v:fill type="solid"/>
              </v:shape>
            </v:group>
            <v:group style="position:absolute;left:6576;top:3013;width:119;height:118" coordorigin="6576,3013" coordsize="119,118">
              <v:shape style="position:absolute;left:6576;top:3013;width:119;height:118" coordorigin="6576,3013" coordsize="119,118" path="m6636,3013l6576,3130,6695,3130,6636,3013xe" filled="t" fillcolor="#00AEEF" stroked="f">
                <v:path arrowok="t"/>
                <v:fill type="solid"/>
              </v:shape>
            </v:group>
            <v:group style="position:absolute;left:6824;top:2954;width:119;height:118" coordorigin="6824,2954" coordsize="119,118">
              <v:shape style="position:absolute;left:6824;top:2954;width:119;height:118" coordorigin="6824,2954" coordsize="119,118" path="m6883,2954l6824,3072,6942,3072,6883,2954xe" filled="t" fillcolor="#00AEEF" stroked="f">
                <v:path arrowok="t"/>
                <v:fill type="solid"/>
              </v:shape>
            </v:group>
            <v:group style="position:absolute;left:7064;top:2883;width:119;height:118" coordorigin="7064,2883" coordsize="119,118">
              <v:shape style="position:absolute;left:7064;top:2883;width:119;height:118" coordorigin="7064,2883" coordsize="119,118" path="m7123,2883l7064,3001,7183,3001,7123,2883xe" filled="t" fillcolor="#00AEEF" stroked="f">
                <v:path arrowok="t"/>
                <v:fill type="solid"/>
              </v:shape>
            </v:group>
            <v:group style="position:absolute;left:7305;top:2813;width:119;height:118" coordorigin="7305,2813" coordsize="119,118">
              <v:shape style="position:absolute;left:7305;top:2813;width:119;height:118" coordorigin="7305,2813" coordsize="119,118" path="m7364,2813l7305,2931,7424,2931,7364,2813xe" filled="t" fillcolor="#00AEEF" stroked="f">
                <v:path arrowok="t"/>
                <v:fill type="solid"/>
              </v:shape>
            </v:group>
            <v:group style="position:absolute;left:7559;top:2683;width:119;height:118" coordorigin="7559,2683" coordsize="119,118">
              <v:shape style="position:absolute;left:7559;top:2683;width:119;height:118" coordorigin="7559,2683" coordsize="119,118" path="m7619,2683l7559,2801,7678,2801,7619,2683xe" filled="t" fillcolor="#00AEEF" stroked="f">
                <v:path arrowok="t"/>
                <v:fill type="solid"/>
              </v:shape>
            </v:group>
            <v:group style="position:absolute;left:8030;top:2504;width:119;height:118" coordorigin="8030,2504" coordsize="119,118">
              <v:shape style="position:absolute;left:8030;top:2504;width:119;height:118" coordorigin="8030,2504" coordsize="119,118" path="m8090,2504l8030,2622,8149,2622,8090,2504xe" filled="t" fillcolor="#00AEEF" stroked="f">
                <v:path arrowok="t"/>
                <v:fill type="solid"/>
              </v:shape>
            </v:group>
            <v:group style="position:absolute;left:8031;top:2445;width:96;height:96" coordorigin="8031,2445" coordsize="96,96">
              <v:shape style="position:absolute;left:8031;top:2445;width:96;height:96" coordorigin="8031,2445" coordsize="96,96" path="m8031,2445l8127,2445,8127,2541,8031,2541,8031,2445xe" filled="t" fillcolor="#6D6E71" stroked="f">
                <v:path arrowok="t"/>
                <v:fill type="solid"/>
              </v:shape>
            </v:group>
            <v:group style="position:absolute;left:7795;top:2666;width:119;height:118" coordorigin="7795,2666" coordsize="119,118">
              <v:shape style="position:absolute;left:7795;top:2666;width:119;height:118" coordorigin="7795,2666" coordsize="119,118" path="m7854,2666l7795,2784,7913,2784,7854,2666xe" filled="t" fillcolor="#00AEEF" stroked="f">
                <v:path arrowok="t"/>
                <v:fill type="solid"/>
              </v:shape>
            </v:group>
            <v:group style="position:absolute;left:4166;top:2554;width:96;height:96" coordorigin="4166,2554" coordsize="96,96">
              <v:shape style="position:absolute;left:4166;top:2554;width:96;height:96" coordorigin="4166,2554" coordsize="96,96" path="m4166,2554l4262,2554,4262,2650,4166,2650,4166,2554xe" filled="t" fillcolor="#38B54A" stroked="f">
                <v:path arrowok="t"/>
                <v:fill type="solid"/>
              </v:shape>
            </v:group>
            <v:group style="position:absolute;left:4405;top:2426;width:96;height:96" coordorigin="4405,2426" coordsize="96,96">
              <v:shape style="position:absolute;left:4405;top:2426;width:96;height:96" coordorigin="4405,2426" coordsize="96,96" path="m4405,2426l4501,2426,4501,2522,4405,2522,4405,2426xe" filled="t" fillcolor="#38B54A" stroked="f">
                <v:path arrowok="t"/>
                <v:fill type="solid"/>
              </v:shape>
            </v:group>
            <v:group style="position:absolute;left:4648;top:2577;width:96;height:96" coordorigin="4648,2577" coordsize="96,96">
              <v:shape style="position:absolute;left:4648;top:2577;width:96;height:96" coordorigin="4648,2577" coordsize="96,96" path="m4648,2577l4744,2577,4744,2673,4648,2673,4648,2577xe" filled="t" fillcolor="#38B54A" stroked="f">
                <v:path arrowok="t"/>
                <v:fill type="solid"/>
              </v:shape>
            </v:group>
            <v:group style="position:absolute;left:4884;top:1994;width:96;height:96" coordorigin="4884,1994" coordsize="96,96">
              <v:shape style="position:absolute;left:4884;top:1994;width:96;height:96" coordorigin="4884,1994" coordsize="96,96" path="m4884,1994l4980,1994,4980,2089,4884,2089,4884,1994xe" filled="t" fillcolor="#38B54A" stroked="f">
                <v:path arrowok="t"/>
                <v:fill type="solid"/>
              </v:shape>
            </v:group>
            <v:group style="position:absolute;left:5135;top:2062;width:96;height:96" coordorigin="5135,2062" coordsize="96,96">
              <v:shape style="position:absolute;left:5135;top:2062;width:96;height:96" coordorigin="5135,2062" coordsize="96,96" path="m5135,2062l5230,2062,5230,2158,5135,2158,5135,2062xe" filled="t" fillcolor="#38B54A" stroked="f">
                <v:path arrowok="t"/>
                <v:fill type="solid"/>
              </v:shape>
            </v:group>
            <v:group style="position:absolute;left:5379;top:2110;width:96;height:96" coordorigin="5379,2110" coordsize="96,96">
              <v:shape style="position:absolute;left:5379;top:2110;width:96;height:96" coordorigin="5379,2110" coordsize="96,96" path="m5379,2110l5475,2110,5475,2206,5379,2206,5379,2110xe" filled="t" fillcolor="#38B54A" stroked="f">
                <v:path arrowok="t"/>
                <v:fill type="solid"/>
              </v:shape>
            </v:group>
            <v:group style="position:absolute;left:5620;top:2179;width:96;height:96" coordorigin="5620,2179" coordsize="96,96">
              <v:shape style="position:absolute;left:5620;top:2179;width:96;height:96" coordorigin="5620,2179" coordsize="96,96" path="m5620,2179l5716,2179,5716,2275,5620,2275,5620,2179xe" filled="t" fillcolor="#38B54A" stroked="f">
                <v:path arrowok="t"/>
                <v:fill type="solid"/>
              </v:shape>
            </v:group>
            <v:group style="position:absolute;left:5862;top:1974;width:96;height:96" coordorigin="5862,1974" coordsize="96,96">
              <v:shape style="position:absolute;left:5862;top:1974;width:96;height:96" coordorigin="5862,1974" coordsize="96,96" path="m5862,1974l5958,1974,5958,2070,5862,2070,5862,1974xe" filled="t" fillcolor="#38B54A" stroked="f">
                <v:path arrowok="t"/>
                <v:fill type="solid"/>
              </v:shape>
            </v:group>
            <v:group style="position:absolute;left:6097;top:2190;width:96;height:96" coordorigin="6097,2190" coordsize="96,96">
              <v:shape style="position:absolute;left:6097;top:2190;width:96;height:96" coordorigin="6097,2190" coordsize="96,96" path="m6097,2190l6193,2190,6193,2286,6097,2286,6097,2190xe" filled="t" fillcolor="#38B54A" stroked="f">
                <v:path arrowok="t"/>
                <v:fill type="solid"/>
              </v:shape>
            </v:group>
            <v:group style="position:absolute;left:6354;top:2260;width:96;height:96" coordorigin="6354,2260" coordsize="96,96">
              <v:shape style="position:absolute;left:6354;top:2260;width:96;height:96" coordorigin="6354,2260" coordsize="96,96" path="m6354,2260l6450,2260,6450,2356,6354,2356,6354,2260xe" filled="t" fillcolor="#38B54A" stroked="f">
                <v:path arrowok="t"/>
                <v:fill type="solid"/>
              </v:shape>
            </v:group>
            <v:group style="position:absolute;left:6588;top:2275;width:96;height:96" coordorigin="6588,2275" coordsize="96,96">
              <v:shape style="position:absolute;left:6588;top:2275;width:96;height:96" coordorigin="6588,2275" coordsize="96,96" path="m6588,2275l6684,2275,6684,2371,6588,2371,6588,2275xe" filled="t" fillcolor="#38B54A" stroked="f">
                <v:path arrowok="t"/>
                <v:fill type="solid"/>
              </v:shape>
            </v:group>
            <v:group style="position:absolute;left:6835;top:2155;width:96;height:96" coordorigin="6835,2155" coordsize="96,96">
              <v:shape style="position:absolute;left:6835;top:2155;width:96;height:96" coordorigin="6835,2155" coordsize="96,96" path="m6835,2155l6931,2155,6931,2251,6835,2251,6835,2155xe" filled="t" fillcolor="#38B54A" stroked="f">
                <v:path arrowok="t"/>
                <v:fill type="solid"/>
              </v:shape>
            </v:group>
            <v:group style="position:absolute;left:7316;top:1746;width:96;height:96" coordorigin="7316,1746" coordsize="96,96">
              <v:shape style="position:absolute;left:7316;top:1746;width:96;height:96" coordorigin="7316,1746" coordsize="96,96" path="m7316,1746l7412,1746,7412,1842,7316,1842,7316,1746xe" filled="t" fillcolor="#38B54A" stroked="f">
                <v:path arrowok="t"/>
                <v:fill type="solid"/>
              </v:shape>
            </v:group>
            <v:group style="position:absolute;left:7805;top:1257;width:96;height:96" coordorigin="7805,1257" coordsize="96,96">
              <v:shape style="position:absolute;left:7805;top:1257;width:96;height:96" coordorigin="7805,1257" coordsize="96,96" path="m7805,1257l7901,1257,7901,1353,7805,1353,7805,1257xe" filled="t" fillcolor="#38B54A" stroked="f">
                <v:path arrowok="t"/>
                <v:fill type="solid"/>
              </v:shape>
            </v:group>
            <v:group style="position:absolute;left:8290;top:626;width:96;height:96" coordorigin="8290,626" coordsize="96,96">
              <v:shape style="position:absolute;left:8290;top:626;width:96;height:96" coordorigin="8290,626" coordsize="96,96" path="m8290,626l8386,626,8386,722,8290,722,8290,626xe" filled="t" fillcolor="#38B54A" stroked="f">
                <v:path arrowok="t"/>
                <v:fill type="solid"/>
              </v:shape>
            </v:group>
            <v:group style="position:absolute;left:7559;top:1576;width:96;height:96" coordorigin="7559,1576" coordsize="96,96">
              <v:shape style="position:absolute;left:7559;top:1576;width:96;height:96" coordorigin="7559,1576" coordsize="96,96" path="m7559,1576l7655,1576,7655,1672,7559,1672,7559,1576xe" filled="t" fillcolor="#38B54A" stroked="f">
                <v:path arrowok="t"/>
                <v:fill type="solid"/>
              </v:shape>
            </v:group>
            <v:group style="position:absolute;left:8026;top:974;width:96;height:96" coordorigin="8026,974" coordsize="96,96">
              <v:shape style="position:absolute;left:8026;top:974;width:96;height:96" coordorigin="8026,974" coordsize="96,96" path="m8026,974l8122,974,8122,1070,8026,1070,8026,974xe" filled="t" fillcolor="#38B54A" stroked="f">
                <v:path arrowok="t"/>
                <v:fill type="solid"/>
              </v:shape>
            </v:group>
            <v:group style="position:absolute;left:7793;top:3001;width:710;height:2" coordorigin="7793,3001" coordsize="710,2">
              <v:shape style="position:absolute;left:7793;top:3001;width:710;height:2" coordorigin="7793,3001" coordsize="710,0" path="m7793,3001l8503,3001e" filled="f" stroked="t" strokeweight="1.088pt" strokecolor="#ED1C24">
                <v:path arrowok="t"/>
              </v:shape>
            </v:group>
            <v:group style="position:absolute;left:1735;top:4073;width:119;height:118" coordorigin="1735,4073" coordsize="119,118">
              <v:shape style="position:absolute;left:1735;top:4073;width:119;height:118" coordorigin="1735,4073" coordsize="119,118" path="m1794,4073l1735,4191,1854,4191,1794,4073xe" filled="t" fillcolor="#00AEEF" stroked="f">
                <v:path arrowok="t"/>
                <v:fill type="solid"/>
              </v:shape>
            </v:group>
            <v:group style="position:absolute;left:7069;top:2034;width:96;height:96" coordorigin="7069,2034" coordsize="96,96">
              <v:shape style="position:absolute;left:7069;top:2034;width:96;height:96" coordorigin="7069,2034" coordsize="96,96" path="m7069,2034l7165,2034,7165,2130,7069,2130,7069,2034xe" filled="t" fillcolor="#38B54A" stroked="f">
                <v:path arrowok="t"/>
                <v:fill type="solid"/>
              </v:shape>
            </v:group>
            <v:group style="position:absolute;left:3925;top:2881;width:96;height:96" coordorigin="3925,2881" coordsize="96,96">
              <v:shape style="position:absolute;left:3925;top:2881;width:96;height:96" coordorigin="3925,2881" coordsize="96,96" path="m3925,2881l4021,2881,4021,2977,3925,2977,3925,2881xe" filled="t" fillcolor="#38B54A" stroked="f">
                <v:path arrowok="t"/>
                <v:fill type="solid"/>
              </v:shape>
            </v:group>
            <v:group style="position:absolute;left:1487;top:4381;width:136;height:136" coordorigin="1487,4381" coordsize="136,136">
              <v:shape style="position:absolute;left:1487;top:4381;width:136;height:136" coordorigin="1487,4381" coordsize="136,136" path="m1554,4381l1487,4448,1554,4516,1622,4448,1554,4381xe" filled="t" fillcolor="#ED1C24" stroked="f">
                <v:path arrowok="t"/>
                <v:fill type="solid"/>
              </v:shape>
            </v:group>
            <v:group style="position:absolute;left:1731;top:4381;width:136;height:136" coordorigin="1731,4381" coordsize="136,136">
              <v:shape style="position:absolute;left:1731;top:4381;width:136;height:136" coordorigin="1731,4381" coordsize="136,136" path="m1799,4381l1731,4448,1799,4516,1866,4448,1799,4381xe" filled="t" fillcolor="#ED1C24" stroked="f">
                <v:path arrowok="t"/>
                <v:fill type="solid"/>
              </v:shape>
            </v:group>
            <v:group style="position:absolute;left:1968;top:4366;width:136;height:136" coordorigin="1968,4366" coordsize="136,136">
              <v:shape style="position:absolute;left:1968;top:4366;width:136;height:136" coordorigin="1968,4366" coordsize="136,136" path="m2035,4366l1968,4434,2035,4502,2103,4434,2035,4366xe" filled="t" fillcolor="#ED1C24" stroked="f">
                <v:path arrowok="t"/>
                <v:fill type="solid"/>
              </v:shape>
            </v:group>
            <v:group style="position:absolute;left:2219;top:4393;width:136;height:136" coordorigin="2219,4393" coordsize="136,136">
              <v:shape style="position:absolute;left:2219;top:4393;width:136;height:136" coordorigin="2219,4393" coordsize="136,136" path="m2287,4393l2219,4461,2287,4529,2355,4461,2287,4393xe" filled="t" fillcolor="#ED1C24" stroked="f">
                <v:path arrowok="t"/>
                <v:fill type="solid"/>
              </v:shape>
            </v:group>
            <v:group style="position:absolute;left:2451;top:4421;width:136;height:136" coordorigin="2451,4421" coordsize="136,136">
              <v:shape style="position:absolute;left:2451;top:4421;width:136;height:136" coordorigin="2451,4421" coordsize="136,136" path="m2519,4421l2451,4489,2519,4557,2587,4489,2519,4421xe" filled="t" fillcolor="#ED1C24" stroked="f">
                <v:path arrowok="t"/>
                <v:fill type="solid"/>
              </v:shape>
            </v:group>
            <v:group style="position:absolute;left:2702;top:4381;width:136;height:136" coordorigin="2702,4381" coordsize="136,136">
              <v:shape style="position:absolute;left:2702;top:4381;width:136;height:136" coordorigin="2702,4381" coordsize="136,136" path="m2770,4381l2702,4448,2770,4516,2838,4448,2770,4381xe" filled="t" fillcolor="#ED1C24" stroked="f">
                <v:path arrowok="t"/>
                <v:fill type="solid"/>
              </v:shape>
            </v:group>
            <v:group style="position:absolute;left:2946;top:4381;width:136;height:136" coordorigin="2946,4381" coordsize="136,136">
              <v:shape style="position:absolute;left:2946;top:4381;width:136;height:136" coordorigin="2946,4381" coordsize="136,136" path="m3014,4381l2946,4448,3014,4516,3082,4448,3014,4381xe" filled="t" fillcolor="#ED1C24" stroked="f">
                <v:path arrowok="t"/>
                <v:fill type="solid"/>
              </v:shape>
            </v:group>
            <v:group style="position:absolute;left:3178;top:4335;width:136;height:136" coordorigin="3178,4335" coordsize="136,136">
              <v:shape style="position:absolute;left:3178;top:4335;width:136;height:136" coordorigin="3178,4335" coordsize="136,136" path="m3246,4335l3178,4402,3246,4470,3314,4402,3246,4335xe" filled="t" fillcolor="#ED1C24" stroked="f">
                <v:path arrowok="t"/>
                <v:fill type="solid"/>
              </v:shape>
            </v:group>
            <v:group style="position:absolute;left:3417;top:4259;width:136;height:136" coordorigin="3417,4259" coordsize="136,136">
              <v:shape style="position:absolute;left:3417;top:4259;width:136;height:136" coordorigin="3417,4259" coordsize="136,136" path="m3485,4259l3417,4327,3485,4395,3553,4327,3485,4259xe" filled="t" fillcolor="#ED1C24" stroked="f">
                <v:path arrowok="t"/>
                <v:fill type="solid"/>
              </v:shape>
            </v:group>
            <v:group style="position:absolute;left:3661;top:4209;width:136;height:136" coordorigin="3661,4209" coordsize="136,136">
              <v:shape style="position:absolute;left:3661;top:4209;width:136;height:136" coordorigin="3661,4209" coordsize="136,136" path="m3729,4209l3661,4277,3729,4345,3797,4277,3729,4209xe" filled="t" fillcolor="#ED1C24" stroked="f">
                <v:path arrowok="t"/>
                <v:fill type="solid"/>
              </v:shape>
            </v:group>
            <v:group style="position:absolute;left:3915;top:4136;width:136;height:136" coordorigin="3915,4136" coordsize="136,136">
              <v:shape style="position:absolute;left:3915;top:4136;width:136;height:136" coordorigin="3915,4136" coordsize="136,136" path="m3983,4136l3915,4203,3983,4271,4051,4203,3983,4136xe" filled="t" fillcolor="#ED1C24" stroked="f">
                <v:path arrowok="t"/>
                <v:fill type="solid"/>
              </v:shape>
            </v:group>
            <v:group style="position:absolute;left:4159;top:3973;width:136;height:136" coordorigin="4159,3973" coordsize="136,136">
              <v:shape style="position:absolute;left:4159;top:3973;width:136;height:136" coordorigin="4159,3973" coordsize="136,136" path="m4226,3973l4159,4041,4226,4109,4294,4041,4226,3973xe" filled="t" fillcolor="#ED1C24" stroked="f">
                <v:path arrowok="t"/>
                <v:fill type="solid"/>
              </v:shape>
            </v:group>
            <v:group style="position:absolute;left:4377;top:3885;width:136;height:136" coordorigin="4377,3885" coordsize="136,136">
              <v:shape style="position:absolute;left:4377;top:3885;width:136;height:136" coordorigin="4377,3885" coordsize="136,136" path="m4444,3885l4377,3953,4444,4021,4512,3953,4444,3885xe" filled="t" fillcolor="#ED1C24" stroked="f">
                <v:path arrowok="t"/>
                <v:fill type="solid"/>
              </v:shape>
            </v:group>
            <v:group style="position:absolute;left:4629;top:3736;width:136;height:136" coordorigin="4629,3736" coordsize="136,136">
              <v:shape style="position:absolute;left:4629;top:3736;width:136;height:136" coordorigin="4629,3736" coordsize="136,136" path="m4697,3736l4629,3803,4697,3871,4764,3803,4697,3736xe" filled="t" fillcolor="#ED1C24" stroked="f">
                <v:path arrowok="t"/>
                <v:fill type="solid"/>
              </v:shape>
            </v:group>
            <v:group style="position:absolute;left:4867;top:3689;width:136;height:136" coordorigin="4867,3689" coordsize="136,136">
              <v:shape style="position:absolute;left:4867;top:3689;width:136;height:136" coordorigin="4867,3689" coordsize="136,136" path="m4935,3689l4867,3756,4935,3824,5003,3756,4935,3689xe" filled="t" fillcolor="#ED1C24" stroked="f">
                <v:path arrowok="t"/>
                <v:fill type="solid"/>
              </v:shape>
            </v:group>
            <v:group style="position:absolute;left:5116;top:3621;width:136;height:136" coordorigin="5116,3621" coordsize="136,136">
              <v:shape style="position:absolute;left:5116;top:3621;width:136;height:136" coordorigin="5116,3621" coordsize="136,136" path="m5184,3621l5116,3689,5184,3756,5252,3689,5184,3621xe" filled="t" fillcolor="#ED1C24" stroked="f">
                <v:path arrowok="t"/>
                <v:fill type="solid"/>
              </v:shape>
            </v:group>
            <v:group style="position:absolute;left:5363;top:3473;width:136;height:136" coordorigin="5363,3473" coordsize="136,136">
              <v:shape style="position:absolute;left:5363;top:3473;width:136;height:136" coordorigin="5363,3473" coordsize="136,136" path="m5431,3473l5363,3541,5431,3609,5499,3541,5431,3473xe" filled="t" fillcolor="#ED1C24" stroked="f">
                <v:path arrowok="t"/>
                <v:fill type="solid"/>
              </v:shape>
            </v:group>
            <v:group style="position:absolute;left:5604;top:3408;width:136;height:136" coordorigin="5604,3408" coordsize="136,136">
              <v:shape style="position:absolute;left:5604;top:3408;width:136;height:136" coordorigin="5604,3408" coordsize="136,136" path="m5672,3408l5604,3476,5672,3544,5740,3476,5672,3408xe" filled="t" fillcolor="#ED1C24" stroked="f">
                <v:path arrowok="t"/>
                <v:fill type="solid"/>
              </v:shape>
            </v:group>
            <v:group style="position:absolute;left:5842;top:3357;width:136;height:136" coordorigin="5842,3357" coordsize="136,136">
              <v:shape style="position:absolute;left:5842;top:3357;width:136;height:136" coordorigin="5842,3357" coordsize="136,136" path="m5910,3357l5842,3425,5910,3493,5978,3425,5910,3357xe" filled="t" fillcolor="#ED1C24" stroked="f">
                <v:path arrowok="t"/>
                <v:fill type="solid"/>
              </v:shape>
            </v:group>
            <v:group style="position:absolute;left:6092;top:3383;width:136;height:136" coordorigin="6092,3383" coordsize="136,136">
              <v:shape style="position:absolute;left:6092;top:3383;width:136;height:136" coordorigin="6092,3383" coordsize="136,136" path="m6160,3383l6092,3451,6160,3518,6228,3451,6160,3383xe" filled="t" fillcolor="#ED1C24" stroked="f">
                <v:path arrowok="t"/>
                <v:fill type="solid"/>
              </v:shape>
            </v:group>
            <v:group style="position:absolute;left:6344;top:3425;width:136;height:136" coordorigin="6344,3425" coordsize="136,136">
              <v:shape style="position:absolute;left:6344;top:3425;width:136;height:136" coordorigin="6344,3425" coordsize="136,136" path="m6412,3425l6344,3493,6412,3561,6480,3493,6412,3425xe" filled="t" fillcolor="#ED1C24" stroked="f">
                <v:path arrowok="t"/>
                <v:fill type="solid"/>
              </v:shape>
            </v:group>
            <v:group style="position:absolute;left:6572;top:3425;width:136;height:136" coordorigin="6572,3425" coordsize="136,136">
              <v:shape style="position:absolute;left:6572;top:3425;width:136;height:136" coordorigin="6572,3425" coordsize="136,136" path="m6640,3425l6572,3493,6640,3561,6707,3493,6640,3425xe" filled="t" fillcolor="#ED1C24" stroked="f">
                <v:path arrowok="t"/>
                <v:fill type="solid"/>
              </v:shape>
            </v:group>
            <v:group style="position:absolute;left:6818;top:3383;width:136;height:136" coordorigin="6818,3383" coordsize="136,136">
              <v:shape style="position:absolute;left:6818;top:3383;width:136;height:136" coordorigin="6818,3383" coordsize="136,136" path="m6886,3383l6818,3451,6886,3518,6954,3451,6886,3383xe" filled="t" fillcolor="#ED1C24" stroked="f">
                <v:path arrowok="t"/>
                <v:fill type="solid"/>
              </v:shape>
            </v:group>
            <v:group style="position:absolute;left:7062;top:3357;width:136;height:136" coordorigin="7062,3357" coordsize="136,136">
              <v:shape style="position:absolute;left:7062;top:3357;width:136;height:136" coordorigin="7062,3357" coordsize="136,136" path="m7129,3357l7062,3425,7129,3493,7197,3425,7129,3357xe" filled="t" fillcolor="#ED1C24" stroked="f">
                <v:path arrowok="t"/>
                <v:fill type="solid"/>
              </v:shape>
            </v:group>
            <v:group style="position:absolute;left:7295;top:3222;width:136;height:136" coordorigin="7295,3222" coordsize="136,136">
              <v:shape style="position:absolute;left:7295;top:3222;width:136;height:136" coordorigin="7295,3222" coordsize="136,136" path="m7363,3222l7295,3290,7363,3357,7431,3290,7363,3222xe" filled="t" fillcolor="#ED1C24" stroked="f">
                <v:path arrowok="t"/>
                <v:fill type="solid"/>
              </v:shape>
            </v:group>
            <v:group style="position:absolute;left:7540;top:3163;width:136;height:136" coordorigin="7540,3163" coordsize="136,136">
              <v:shape style="position:absolute;left:7540;top:3163;width:136;height:136" coordorigin="7540,3163" coordsize="136,136" path="m7607,3163l7540,3231,7607,3299,7675,3231,7607,3163xe" filled="t" fillcolor="#ED1C24" stroked="f">
                <v:path arrowok="t"/>
                <v:fill type="solid"/>
              </v:shape>
            </v:group>
            <v:group style="position:absolute;left:7776;top:3054;width:136;height:136" coordorigin="7776,3054" coordsize="136,136">
              <v:shape style="position:absolute;left:7776;top:3054;width:136;height:136" coordorigin="7776,3054" coordsize="136,136" path="m7844,3054l7776,3122,7844,3190,7912,3122,7844,3054xe" filled="t" fillcolor="#ED1C24" stroked="f">
                <v:path arrowok="t"/>
                <v:fill type="solid"/>
              </v:shape>
            </v:group>
            <v:group style="position:absolute;left:8027;top:2899;width:136;height:136" coordorigin="8027,2899" coordsize="136,136">
              <v:shape style="position:absolute;left:8027;top:2899;width:136;height:136" coordorigin="8027,2899" coordsize="136,136" path="m8095,2899l8027,2966,8095,3034,8163,2966,8095,2899xe" filled="t" fillcolor="#ED1C24" stroked="f">
                <v:path arrowok="t"/>
                <v:fill type="solid"/>
              </v:shape>
            </v:group>
            <v:group style="position:absolute;left:8244;top:2788;width:136;height:136" coordorigin="8244,2788" coordsize="136,136">
              <v:shape style="position:absolute;left:8244;top:2788;width:136;height:136" coordorigin="8244,2788" coordsize="136,136" path="m8312,2788l8244,2856,8312,2924,8380,2856,8312,2788xe" filled="t" fillcolor="#ED1C24" stroked="f">
                <v:path arrowok="t"/>
                <v:fill type="solid"/>
              </v:shape>
            </v:group>
            <v:group style="position:absolute;left:1554;top:4427;width:1614;height:53" coordorigin="1554,4427" coordsize="1614,53">
              <v:shape style="position:absolute;left:1554;top:4427;width:1614;height:53" coordorigin="1554,4427" coordsize="1614,53" path="m3168,4427l1554,4441,1555,4481,3169,4467,3168,4427xe" filled="t" fillcolor="#ED1C24" stroked="f">
                <v:path arrowok="t"/>
                <v:fill type="solid"/>
              </v:shape>
            </v:group>
            <v:group style="position:absolute;left:3236;top:3385;width:2811;height:1094" coordorigin="3236,3385" coordsize="2811,1094">
              <v:shape style="position:absolute;left:3236;top:3385;width:2811;height:1094" coordorigin="3236,3385" coordsize="2811,1094" path="m6033,3385l3236,4442,3250,4479,6047,3422,6033,3385xe" filled="t" fillcolor="#ED1C24" stroked="f">
                <v:path arrowok="t"/>
                <v:fill type="solid"/>
              </v:shape>
            </v:group>
            <v:group style="position:absolute;left:6097;top:3451;width:797;height:2" coordorigin="6097,3451" coordsize="797,2">
              <v:shape style="position:absolute;left:6097;top:3451;width:797;height:2" coordorigin="6097,3451" coordsize="797,0" path="m6097,3451l6894,3451e" filled="f" stroked="t" strokeweight="2.078pt" strokecolor="#ED1C24">
                <v:path arrowok="t"/>
              </v:shape>
            </v:group>
            <v:group style="position:absolute;left:6887;top:2887;width:1408;height:606" coordorigin="6887,2887" coordsize="1408,606">
              <v:shape style="position:absolute;left:6887;top:2887;width:1408;height:606" coordorigin="6887,2887" coordsize="1408,606" path="m8280,2887l6887,3456,6902,3492,8295,2924,8280,2887xe" filled="t" fillcolor="#ED1C24" stroked="f">
                <v:path arrowok="t"/>
                <v:fill type="solid"/>
              </v:shape>
            </v:group>
            <v:group style="position:absolute;left:1768;top:613;width:6676;height:3053" coordorigin="1768,613" coordsize="6676,3053">
              <v:shape style="position:absolute;left:1768;top:613;width:6676;height:3053" coordorigin="1768,613" coordsize="6676,3053" path="m4998,1971l3253,3626,1768,3626,1768,3666,3269,3666,5010,2015,5181,2015,4998,1971xe" filled="t" fillcolor="#38B54A" stroked="f">
                <v:path arrowok="t"/>
                <v:fill type="solid"/>
              </v:shape>
              <v:shape style="position:absolute;left:1768;top:613;width:6676;height:3053" coordorigin="1768,613" coordsize="6676,3053" path="m5181,2015l5010,2015,6392,2343,6855,2327,6878,2303,6396,2303,5181,2015xe" filled="t" fillcolor="#38B54A" stroked="f">
                <v:path arrowok="t"/>
                <v:fill type="solid"/>
              </v:shape>
              <v:shape style="position:absolute;left:1768;top:613;width:6676;height:3053" coordorigin="1768,613" coordsize="6676,3053" path="m8415,613l6837,2288,6396,2303,6878,2303,8444,640,8415,613xe" filled="t" fillcolor="#38B54A" stroked="f">
                <v:path arrowok="t"/>
                <v:fill type="solid"/>
              </v:shape>
            </v:group>
            <v:group style="position:absolute;left:1482;top:3882;width:1737;height:414" coordorigin="1482,3882" coordsize="1737,414">
              <v:shape style="position:absolute;left:1482;top:3882;width:1737;height:414" coordorigin="1482,3882" coordsize="1737,414" path="m3211,3882l1482,4258,1490,4296,3219,3921,3211,3882xe" filled="t" fillcolor="#6D6E71" stroked="f">
                <v:path arrowok="t"/>
                <v:fill type="solid"/>
              </v:shape>
            </v:group>
            <v:group style="position:absolute;left:3328;top:3505;width:1725;height:394" coordorigin="3328,3505" coordsize="1725,394">
              <v:shape style="position:absolute;left:3328;top:3505;width:1725;height:394" coordorigin="3328,3505" coordsize="1725,394" path="m5045,3505l3328,3860,3336,3899,5053,3544,5045,3505xe" filled="t" fillcolor="#6D6E71" stroked="f">
                <v:path arrowok="t"/>
                <v:fill type="solid"/>
              </v:shape>
            </v:group>
            <v:group style="position:absolute;left:5074;top:3129;width:1455;height:432" coordorigin="5074,3129" coordsize="1455,432">
              <v:shape style="position:absolute;left:5074;top:3129;width:1455;height:432" coordorigin="5074,3129" coordsize="1455,432" path="m6518,3129l5074,3522,5084,3560,6528,3167,6518,3129xe" filled="t" fillcolor="#6D6E71" stroked="f">
                <v:path arrowok="t"/>
                <v:fill type="solid"/>
              </v:shape>
            </v:group>
            <v:group style="position:absolute;left:6489;top:2476;width:1738;height:677" coordorigin="6489,2476" coordsize="1738,677">
              <v:shape style="position:absolute;left:6489;top:2476;width:1738;height:677" coordorigin="6489,2476" coordsize="1738,677" path="m8213,2476l6489,3116,6503,3153,8227,2513,8213,2476xe" filled="t" fillcolor="#6D6E71" stroked="f">
                <v:path arrowok="t"/>
                <v:fill type="solid"/>
              </v:shape>
            </v:group>
            <v:group style="position:absolute;left:6837;top:2930;width:96;height:96" coordorigin="6837,2930" coordsize="96,96">
              <v:shape style="position:absolute;left:6837;top:2930;width:96;height:96" coordorigin="6837,2930" coordsize="96,96" path="m6837,2930l6933,2930,6933,3026,6837,3026,6837,2930xe" filled="t" fillcolor="#6D6E71" stroked="f">
                <v:path arrowok="t"/>
                <v:fill type="solid"/>
              </v:shape>
            </v:group>
            <v:group style="position:absolute;left:3679;top:2957;width:96;height:96" coordorigin="3679,2957" coordsize="96,96">
              <v:shape style="position:absolute;left:3679;top:2957;width:96;height:96" coordorigin="3679,2957" coordsize="96,96" path="m3679,2957l3775,2957,3775,3053,3679,3053,3679,2957xe" filled="t" fillcolor="#38B54A" stroked="f">
                <v:path arrowok="t"/>
                <v:fill type="solid"/>
              </v:shape>
            </v:group>
            <v:group style="position:absolute;left:3437;top:3053;width:96;height:96" coordorigin="3437,3053" coordsize="96,96">
              <v:shape style="position:absolute;left:3437;top:3053;width:96;height:96" coordorigin="3437,3053" coordsize="96,96" path="m3437,3053l3533,3053,3533,3149,3437,3149,3437,3053xe" filled="t" fillcolor="#38B54A" stroked="f">
                <v:path arrowok="t"/>
                <v:fill type="solid"/>
              </v:shape>
            </v:group>
            <v:group style="position:absolute;left:3198;top:3394;width:96;height:96" coordorigin="3198,3394" coordsize="96,96">
              <v:shape style="position:absolute;left:3198;top:3394;width:96;height:96" coordorigin="3198,3394" coordsize="96,96" path="m3198,3394l3294,3394,3294,3490,3198,3490,3198,3394xe" filled="t" fillcolor="#38B54A" stroked="f">
                <v:path arrowok="t"/>
                <v:fill type="solid"/>
              </v:shape>
            </v:group>
            <v:group style="position:absolute;left:2957;top:3490;width:96;height:96" coordorigin="2957,3490" coordsize="96,96">
              <v:shape style="position:absolute;left:2957;top:3490;width:96;height:96" coordorigin="2957,3490" coordsize="96,96" path="m2957,3490l3053,3490,3053,3586,2957,3586,2957,3490xe" filled="t" fillcolor="#38B54A" stroked="f">
                <v:path arrowok="t"/>
                <v:fill type="solid"/>
              </v:shape>
            </v:group>
            <v:group style="position:absolute;left:1507;top:3702;width:96;height:96" coordorigin="1507,3702" coordsize="96,96">
              <v:shape style="position:absolute;left:1507;top:3702;width:96;height:96" coordorigin="1507,3702" coordsize="96,96" path="m1507,3702l1602,3702,1602,3798,1507,3798,1507,3702xe" filled="t" fillcolor="#38B54A" stroked="f">
                <v:path arrowok="t"/>
                <v:fill type="solid"/>
              </v:shape>
            </v:group>
            <v:group style="position:absolute;left:1746;top:3631;width:96;height:96" coordorigin="1746,3631" coordsize="96,96">
              <v:shape style="position:absolute;left:1746;top:3631;width:96;height:96" coordorigin="1746,3631" coordsize="96,96" path="m1746,3631l1842,3631,1842,3727,1746,3727,1746,3631xe" filled="t" fillcolor="#38B54A" stroked="f">
                <v:path arrowok="t"/>
                <v:fill type="solid"/>
              </v:shape>
            </v:group>
            <v:group style="position:absolute;left:1980;top:3564;width:96;height:96" coordorigin="1980,3564" coordsize="96,96">
              <v:shape style="position:absolute;left:1980;top:3564;width:96;height:96" coordorigin="1980,3564" coordsize="96,96" path="m1980,3564l2076,3564,2076,3660,1980,3660,1980,3564xe" filled="t" fillcolor="#38B54A" stroked="f">
                <v:path arrowok="t"/>
                <v:fill type="solid"/>
              </v:shape>
            </v:group>
            <v:group style="position:absolute;left:2228;top:3598;width:96;height:96" coordorigin="2228,3598" coordsize="96,96">
              <v:shape style="position:absolute;left:2228;top:3598;width:96;height:96" coordorigin="2228,3598" coordsize="96,96" path="m2228,3598l2323,3598,2323,3694,2228,3694,2228,3598xe" filled="t" fillcolor="#38B54A" stroked="f">
                <v:path arrowok="t"/>
                <v:fill type="solid"/>
              </v:shape>
            </v:group>
            <v:group style="position:absolute;left:2471;top:3631;width:96;height:96" coordorigin="2471,3631" coordsize="96,96">
              <v:shape style="position:absolute;left:2471;top:3631;width:96;height:96" coordorigin="2471,3631" coordsize="96,96" path="m2471,3631l2567,3631,2567,3727,2471,3727,2471,3631xe" filled="t" fillcolor="#38B54A" stroked="f">
                <v:path arrowok="t"/>
                <v:fill type="solid"/>
              </v:shape>
            </v:group>
            <v:group style="position:absolute;left:2717;top:3612;width:96;height:96" coordorigin="2717,3612" coordsize="96,96">
              <v:shape style="position:absolute;left:2717;top:3612;width:96;height:96" coordorigin="2717,3612" coordsize="96,96" path="m2717,3612l2813,3612,2813,3708,2717,3708,2717,3612xe" filled="t" fillcolor="#38B54A" stroked="f">
                <v:path arrowok="t"/>
                <v:fill type="solid"/>
              </v:shape>
            </v:group>
            <v:group style="position:absolute;left:1688;top:2876;width:1696;height:598" coordorigin="1688,2876" coordsize="1696,598">
              <v:shape style="position:absolute;left:1688;top:2876;width:1696;height:598" coordorigin="1688,2876" coordsize="1696,598" path="m3372,2876l1688,3437,1700,3474,3384,2914,3372,2876xe" filled="t" fillcolor="#2B3890" stroked="f">
                <v:path arrowok="t"/>
                <v:fill type="solid"/>
              </v:shape>
            </v:group>
            <v:group style="position:absolute;left:3392;top:2117;width:3761;height:811" coordorigin="3392,2117" coordsize="3761,811">
              <v:shape style="position:absolute;left:3392;top:2117;width:3761;height:811" coordorigin="3392,2117" coordsize="3761,811" path="m7145,2117l3392,2889,3400,2928,7153,2156,7145,2117xe" filled="t" fillcolor="#2B3890" stroked="f">
                <v:path arrowok="t"/>
                <v:fill type="solid"/>
              </v:shape>
            </v:group>
            <v:group style="position:absolute;left:7141;top:1606;width:1014;height:522" coordorigin="7141,1606" coordsize="1014,522">
              <v:shape style="position:absolute;left:7141;top:1606;width:1014;height:522" coordorigin="7141,1606" coordsize="1014,522" path="m8138,1606l7141,2092,7158,2128,8155,1642,8138,1606xe" filled="t" fillcolor="#2B3890" stroked="f">
                <v:path arrowok="t"/>
                <v:fill type="solid"/>
              </v:shape>
            </v:group>
            <v:group style="position:absolute;left:1650;top:3856;width:1659;height:363" coordorigin="1650,3856" coordsize="1659,363">
              <v:shape style="position:absolute;left:1650;top:3856;width:1659;height:363" coordorigin="1650,3856" coordsize="1659,363" path="m3301,3856l1650,4180,1658,4219,3309,3895,3301,3856xe" filled="t" fillcolor="#00AEEF" stroked="f">
                <v:path arrowok="t"/>
                <v:fill type="solid"/>
              </v:shape>
            </v:group>
            <v:group style="position:absolute;left:3384;top:3784;width:1022;height:112" coordorigin="3384,3784" coordsize="1022,112">
              <v:shape style="position:absolute;left:3384;top:3784;width:1022;height:112" coordorigin="3384,3784" coordsize="1022,112" path="m4403,3784l3384,3856,3387,3896,4406,3823,4403,3784xe" filled="t" fillcolor="#00AEEF" stroked="f">
                <v:path arrowok="t"/>
                <v:fill type="solid"/>
              </v:shape>
            </v:group>
            <v:group style="position:absolute;left:4618;top:3171;width:1565;height:572" coordorigin="4618,3171" coordsize="1565,572">
              <v:shape style="position:absolute;left:4618;top:3171;width:1565;height:572" coordorigin="4618,3171" coordsize="1565,572" path="m6170,3171l4618,3706,4631,3743,6183,3208,6170,3171xe" filled="t" fillcolor="#00AEEF" stroked="f">
                <v:path arrowok="t"/>
                <v:fill type="solid"/>
              </v:shape>
            </v:group>
            <v:group style="position:absolute;left:6317;top:2551;width:2001;height:653" coordorigin="6317,2551" coordsize="2001,653">
              <v:shape style="position:absolute;left:6317;top:2551;width:2001;height:653" coordorigin="6317,2551" coordsize="2001,653" path="m6449,3126l6317,3167,6329,3205,6461,3164,6449,3126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6657,3062l6525,3103,6536,3140,6669,3100,6657,3062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6865,2997l6733,3038,6744,3076,6877,3035,6865,2997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7073,2933l6940,2974,6952,3012,7084,2971,7073,2933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7281,2869l7148,2910,7160,2948,7292,2907,7281,2869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7488,2805l7356,2845,7368,2883,7500,2842,7488,2805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7696,2740l7564,2781,7576,2819,7708,2778,7696,2740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7904,2676l7772,2717,7783,2755,7916,2714,7904,2676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8112,2612l7980,2653,7991,2690,8124,2649,8112,2612xe" filled="t" fillcolor="#00AEEF" stroked="f">
                <v:path arrowok="t"/>
                <v:fill type="solid"/>
              </v:shape>
              <v:shape style="position:absolute;left:6317;top:2551;width:2001;height:653" coordorigin="6317,2551" coordsize="2001,653" path="m8306,2551l8187,2588,8199,2626,8318,2589,8306,2551xe" filled="t" fillcolor="#00AEEF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i/>
          <w:color w:val="231F20"/>
          <w:w w:val="105"/>
          <w:sz w:val="23"/>
          <w:szCs w:val="23"/>
        </w:rPr>
        <w:t>m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,</w:t>
      </w:r>
      <w:r>
        <w:rPr>
          <w:rFonts w:ascii="Arial" w:hAnsi="Arial" w:cs="Arial" w:eastAsia="Arial"/>
          <w:color w:val="231F20"/>
          <w:spacing w:val="-25"/>
          <w:w w:val="105"/>
          <w:sz w:val="23"/>
          <w:szCs w:val="23"/>
        </w:rPr>
        <w:t> </w:t>
      </w:r>
      <w:r>
        <w:rPr>
          <w:rFonts w:ascii="Georgia" w:hAnsi="Georgia" w:cs="Georgia" w:eastAsia="Georgia"/>
          <w:color w:val="231F20"/>
          <w:w w:val="105"/>
          <w:sz w:val="23"/>
          <w:szCs w:val="23"/>
        </w:rPr>
        <w:t>k</w:t>
      </w:r>
      <w:r>
        <w:rPr>
          <w:rFonts w:ascii="Arial" w:hAnsi="Arial" w:cs="Arial" w:eastAsia="Arial"/>
          <w:color w:val="231F20"/>
          <w:spacing w:val="-1"/>
          <w:w w:val="105"/>
          <w:sz w:val="23"/>
          <w:szCs w:val="23"/>
        </w:rPr>
        <w:t>$</w:t>
      </w:r>
      <w:r>
        <w:rPr>
          <w:rFonts w:ascii="Arial" w:hAnsi="Arial" w:cs="Arial" w:eastAsia="Arial"/>
          <w:color w:val="231F20"/>
          <w:w w:val="105"/>
          <w:position w:val="-3"/>
          <w:sz w:val="14"/>
          <w:szCs w:val="14"/>
        </w:rPr>
        <w:t>П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/чел.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tabs>
          <w:tab w:pos="7662" w:val="left" w:leader="none"/>
        </w:tabs>
        <w:spacing w:before="42"/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position w:val="-2"/>
          <w:sz w:val="17"/>
          <w:szCs w:val="17"/>
        </w:rPr>
        <w:t>55</w:t>
      </w:r>
      <w:r>
        <w:rPr>
          <w:rFonts w:ascii="Arial" w:hAnsi="Arial" w:cs="Arial" w:eastAsia="Arial"/>
          <w:color w:val="231F20"/>
          <w:w w:val="105"/>
          <w:position w:val="-2"/>
          <w:sz w:val="17"/>
          <w:szCs w:val="17"/>
        </w:rPr>
        <w:tab/>
      </w:r>
      <w:r>
        <w:rPr>
          <w:rFonts w:ascii="Arial" w:hAnsi="Arial" w:cs="Arial" w:eastAsia="Arial"/>
          <w:b/>
          <w:bCs/>
          <w:color w:val="38B54A"/>
          <w:w w:val="105"/>
          <w:sz w:val="17"/>
          <w:szCs w:val="17"/>
        </w:rPr>
        <w:t>52,6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0" w:lineRule="exact" w:before="9"/>
        <w:rPr>
          <w:sz w:val="17"/>
          <w:szCs w:val="17"/>
        </w:rPr>
      </w:pPr>
      <w:r>
        <w:rPr>
          <w:sz w:val="17"/>
          <w:szCs w:val="17"/>
        </w:rPr>
      </w:r>
    </w:p>
    <w:p>
      <w:pPr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6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before="84"/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45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before="84"/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40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tabs>
          <w:tab w:pos="4577" w:val="left" w:leader="none"/>
        </w:tabs>
        <w:spacing w:before="88"/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position w:val="-8"/>
          <w:sz w:val="17"/>
          <w:szCs w:val="17"/>
        </w:rPr>
        <w:t>35</w:t>
      </w:r>
      <w:r>
        <w:rPr>
          <w:rFonts w:ascii="Arial" w:hAnsi="Arial" w:cs="Arial" w:eastAsia="Arial"/>
          <w:color w:val="231F20"/>
          <w:w w:val="105"/>
          <w:position w:val="-8"/>
          <w:sz w:val="17"/>
          <w:szCs w:val="17"/>
        </w:rPr>
        <w:tab/>
      </w:r>
      <w:r>
        <w:rPr>
          <w:rFonts w:ascii="Arial" w:hAnsi="Arial" w:cs="Arial" w:eastAsia="Arial"/>
          <w:b/>
          <w:bCs/>
          <w:color w:val="38B54A"/>
          <w:w w:val="105"/>
          <w:sz w:val="17"/>
          <w:szCs w:val="17"/>
        </w:rPr>
        <w:t>г.</w:t>
      </w:r>
      <w:r>
        <w:rPr>
          <w:rFonts w:ascii="Arial" w:hAnsi="Arial" w:cs="Arial" w:eastAsia="Arial"/>
          <w:b/>
          <w:bCs/>
          <w:color w:val="38B54A"/>
          <w:spacing w:val="3"/>
          <w:w w:val="105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38B54A"/>
          <w:w w:val="105"/>
          <w:sz w:val="17"/>
          <w:szCs w:val="17"/>
        </w:rPr>
        <w:t>Москва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before="84"/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30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0" w:lineRule="exact" w:before="3"/>
        <w:rPr>
          <w:sz w:val="17"/>
          <w:szCs w:val="17"/>
        </w:rPr>
      </w:pPr>
      <w:r>
        <w:rPr>
          <w:sz w:val="17"/>
          <w:szCs w:val="17"/>
        </w:rPr>
      </w:r>
    </w:p>
    <w:p>
      <w:pPr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25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before="84"/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74.924324pt;margin-top:-1.03633pt;width:69.05602pt;height:9.879249pt;mso-position-horizontal-relative:page;mso-position-vertical-relative:paragraph;z-index:-12389;rotation:344" type="#_x0000_t136" fillcolor="#2B3890" stroked="f">
            <o:extrusion v:ext="view" autorotationcenter="t"/>
            <v:textpath style="font-family:&amp;quot;Arial&amp;quot;;font-size:8pt;v-text-kern:t;mso-text-shadow:auto;font-weight:bold" string="Старые страны"/>
            <w10:wrap type="none"/>
          </v:shape>
        </w:pict>
      </w:r>
      <w:r>
        <w:rPr/>
        <w:pict>
          <v:shape style="position:absolute;margin-left:340.407867pt;margin-top:2.982756pt;width:35.401875pt;height:8.932027pt;mso-position-horizontal-relative:page;mso-position-vertical-relative:paragraph;z-index:-12388;rotation:344" type="#_x0000_t136" fillcolor="#00AEEF" stroked="f">
            <o:extrusion v:ext="view" autorotationcenter="t"/>
            <v:textpath style="font-family:&amp;quot;Arial&amp;quot;;font-size:8pt;v-text-kern:t;mso-text-shadow:auto;font-weight:bold" string="Польша"/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5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182" w:lineRule="exact" w:before="84"/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188.405869pt;margin-top:-1.357612pt;width:79.46373pt;height:9.633548pt;mso-position-horizontal-relative:page;mso-position-vertical-relative:paragraph;z-index:-12387;rotation:346" type="#_x0000_t136" fillcolor="#6D6E71" stroked="f">
            <o:extrusion v:ext="view" autorotationcenter="t"/>
            <v:textpath style="font-family:&amp;quot;Arial&amp;quot;;font-size:8pt;v-text-kern:t;mso-text-shadow:auto;font-weight:bold" string="Новые страны ЕС"/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15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6" w:lineRule="exact"/>
        <w:ind w:left="0" w:right="170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ED1C24"/>
          <w:w w:val="100"/>
          <w:sz w:val="17"/>
          <w:szCs w:val="17"/>
        </w:rPr>
        <w:t>Россия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37"/>
        <w:ind w:left="6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rPr>
          <w:sz w:val="18"/>
          <w:szCs w:val="18"/>
        </w:rPr>
      </w:pPr>
      <w:r>
        <w:rPr>
          <w:sz w:val="18"/>
          <w:szCs w:val="18"/>
        </w:rPr>
      </w:r>
    </w:p>
    <w:p>
      <w:pPr>
        <w:ind w:left="73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2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before="84"/>
        <w:ind w:left="73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72.426498pt;margin-top:15.467496pt;width:10.8996pt;height:22.006302pt;mso-position-horizontal-relative:page;mso-position-vertical-relative:paragraph;z-index:-12404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1995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9.134201pt;margin-top:15.467496pt;width:10.8996pt;height:22.006302pt;mso-position-horizontal-relative:page;mso-position-vertical-relative:paragraph;z-index:-12403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1997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22.290962pt;margin-top:15.467496pt;width:10.8996pt;height:22.006302pt;mso-position-horizontal-relative:page;mso-position-vertical-relative:paragraph;z-index:-12402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1999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45.385422pt;margin-top:15.467496pt;width:10.8996pt;height:22.006302pt;mso-position-horizontal-relative:page;mso-position-vertical-relative:paragraph;z-index:-12401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2001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0.428894pt;margin-top:15.467496pt;width:10.8996pt;height:22.006302pt;mso-position-horizontal-relative:page;mso-position-vertical-relative:paragraph;z-index:-12400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2003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4.618011pt;margin-top:15.529793pt;width:10.8996pt;height:22.006302pt;mso-position-horizontal-relative:page;mso-position-vertical-relative:paragraph;z-index:-12399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2005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18.522339pt;margin-top:15.467496pt;width:10.8996pt;height:22.006302pt;mso-position-horizontal-relative:page;mso-position-vertical-relative:paragraph;z-index:-12398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2007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43.378922pt;margin-top:15.467496pt;width:10.8996pt;height:22.006302pt;mso-position-horizontal-relative:page;mso-position-vertical-relative:paragraph;z-index:-12397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2009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7.701538pt;margin-top:15.467496pt;width:10.8996pt;height:22.006302pt;mso-position-horizontal-relative:page;mso-position-vertical-relative:paragraph;z-index:-12396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2011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1.828339pt;margin-top:15.467496pt;width:10.8996pt;height:22.006302pt;mso-position-horizontal-relative:page;mso-position-vertical-relative:paragraph;z-index:-12395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5.883972pt;margin-top:15.467496pt;width:10.8996pt;height:22.006302pt;mso-position-horizontal-relative:page;mso-position-vertical-relative:paragraph;z-index:-12394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2015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0.793945pt;margin-top:15.467496pt;width:10.8996pt;height:22.006302pt;mso-position-horizontal-relative:page;mso-position-vertical-relative:paragraph;z-index:-12393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4.360077pt;margin-top:15.467496pt;width:10.8996pt;height:22.006302pt;mso-position-horizontal-relative:page;mso-position-vertical-relative:paragraph;z-index:-12392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88.549194pt;margin-top:15.467496pt;width:10.8996pt;height:22.006302pt;mso-position-horizontal-relative:page;mso-position-vertical-relative:paragraph;z-index:-12391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2021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13.276489pt;margin-top:15.466596pt;width:10.8996pt;height:22.006302pt;mso-position-horizontal-relative:page;mso-position-vertical-relative:paragraph;z-index:-12390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7"/>
                      <w:szCs w:val="17"/>
                    </w:rPr>
                    <w:t>2023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50" w:lineRule="auto" w:before="66"/>
        <w:ind w:left="463" w:right="117" w:hanging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position w:val="8"/>
          <w:sz w:val="14"/>
          <w:szCs w:val="1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).</w:t>
      </w:r>
      <w:r>
        <w:rPr>
          <w:rFonts w:ascii="Arial" w:hAnsi="Arial" w:cs="Arial" w:eastAsia="Arial"/>
          <w:color w:val="231F20"/>
          <w:spacing w:val="-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6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 w:before="11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left="463" w:right="117" w:firstLine="283"/>
        <w:jc w:val="left"/>
      </w:pPr>
      <w:r>
        <w:rPr>
          <w:color w:val="231F20"/>
          <w:w w:val="95"/>
        </w:rPr>
        <w:t>Негативную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ситуацию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доходами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усугубил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з</w:t>
      </w:r>
      <w:r>
        <w:rPr>
          <w:color w:val="231F20"/>
          <w:spacing w:val="-2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кон,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который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предусматривал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увеличение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5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лет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возраста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9"/>
        <w:rPr>
          <w:sz w:val="26"/>
          <w:szCs w:val="26"/>
        </w:rPr>
      </w:pPr>
      <w:r>
        <w:rPr>
          <w:sz w:val="26"/>
          <w:szCs w:val="26"/>
        </w:rPr>
      </w:r>
    </w:p>
    <w:p>
      <w:pPr>
        <w:numPr>
          <w:ilvl w:val="0"/>
          <w:numId w:val="4"/>
        </w:numPr>
        <w:tabs>
          <w:tab w:pos="914" w:val="left" w:leader="none"/>
        </w:tabs>
        <w:spacing w:line="167" w:lineRule="auto" w:before="38"/>
        <w:ind w:left="463" w:right="118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99pt;margin-top:-.11975pt;width:56.693pt;height:.1pt;mso-position-horizontal-relative:page;mso-position-vertical-relative:paragraph;z-index:-12405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щ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ъ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яс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0"/>
          <w:numId w:val="4"/>
        </w:numPr>
        <w:tabs>
          <w:tab w:pos="907" w:val="left" w:leader="none"/>
        </w:tabs>
        <w:spacing w:line="306" w:lineRule="exact"/>
        <w:ind w:left="907" w:right="0" w:hanging="161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5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306" w:lineRule="exact"/>
        <w:jc w:val="left"/>
        <w:rPr>
          <w:rFonts w:ascii="Malgun Gothic" w:hAnsi="Malgun Gothic" w:cs="Malgun Gothic" w:eastAsia="Malgun Gothic"/>
          <w:sz w:val="24"/>
          <w:szCs w:val="24"/>
        </w:rPr>
        <w:sectPr>
          <w:pgSz w:w="9355" w:h="13620"/>
          <w:pgMar w:header="775" w:footer="0" w:top="1180" w:bottom="280" w:left="500" w:right="620"/>
        </w:sectPr>
      </w:pPr>
    </w:p>
    <w:p>
      <w:pPr>
        <w:spacing w:line="100" w:lineRule="exact" w:before="8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65" w:lineRule="auto" w:before="31"/>
        <w:ind w:right="381"/>
        <w:jc w:val="left"/>
      </w:pPr>
      <w:r>
        <w:rPr>
          <w:color w:val="231F20"/>
          <w:w w:val="90"/>
        </w:rPr>
        <w:t>выхода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пенсию</w:t>
      </w:r>
      <w:r>
        <w:rPr>
          <w:color w:val="231F20"/>
          <w:w w:val="90"/>
          <w:position w:val="9"/>
          <w:sz w:val="16"/>
          <w:szCs w:val="16"/>
        </w:rPr>
        <w:t>1</w:t>
      </w:r>
      <w:r>
        <w:rPr>
          <w:color w:val="231F20"/>
          <w:w w:val="90"/>
        </w:rPr>
        <w:t>: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для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мужчин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60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65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лет,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для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женщин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-54"/>
          <w:w w:val="90"/>
        </w:rPr>
        <w:t> </w:t>
      </w:r>
      <w:r>
        <w:rPr>
          <w:color w:val="231F20"/>
          <w:w w:val="90"/>
        </w:rPr>
        <w:t>55</w:t>
      </w:r>
      <w:r>
        <w:rPr>
          <w:color w:val="231F20"/>
          <w:spacing w:val="-53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-53"/>
          <w:w w:val="90"/>
        </w:rPr>
        <w:t> </w:t>
      </w:r>
      <w:r>
        <w:rPr>
          <w:color w:val="231F20"/>
          <w:w w:val="90"/>
        </w:rPr>
        <w:t>60</w:t>
      </w:r>
      <w:r>
        <w:rPr>
          <w:color w:val="231F20"/>
          <w:spacing w:val="-53"/>
          <w:w w:val="90"/>
        </w:rPr>
        <w:t> </w:t>
      </w:r>
      <w:r>
        <w:rPr>
          <w:color w:val="231F20"/>
          <w:w w:val="90"/>
        </w:rPr>
        <w:t>лет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1" w:firstLine="283"/>
        <w:jc w:val="both"/>
      </w:pPr>
      <w:r>
        <w:rPr>
          <w:color w:val="231F20"/>
          <w:w w:val="95"/>
        </w:rPr>
        <w:t>Решение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руководства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страны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повысить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пенсионный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во</w:t>
      </w:r>
      <w:r>
        <w:rPr>
          <w:color w:val="231F20"/>
          <w:spacing w:val="-3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3"/>
          <w:w w:val="95"/>
        </w:rPr>
        <w:t>рас</w:t>
      </w:r>
      <w:r>
        <w:rPr>
          <w:color w:val="231F20"/>
          <w:w w:val="95"/>
        </w:rPr>
        <w:t>т</w:t>
      </w:r>
      <w:r>
        <w:rPr>
          <w:color w:val="231F20"/>
          <w:spacing w:val="56"/>
          <w:w w:val="95"/>
        </w:rPr>
        <w:t> </w:t>
      </w:r>
      <w:r>
        <w:rPr>
          <w:color w:val="231F20"/>
          <w:spacing w:val="3"/>
          <w:w w:val="95"/>
        </w:rPr>
        <w:t>стал</w:t>
      </w:r>
      <w:r>
        <w:rPr>
          <w:color w:val="231F20"/>
          <w:w w:val="95"/>
        </w:rPr>
        <w:t>о</w:t>
      </w:r>
      <w:r>
        <w:rPr>
          <w:color w:val="231F20"/>
          <w:spacing w:val="56"/>
          <w:w w:val="95"/>
        </w:rPr>
        <w:t> </w:t>
      </w:r>
      <w:r>
        <w:rPr>
          <w:color w:val="231F20"/>
          <w:spacing w:val="3"/>
          <w:w w:val="95"/>
        </w:rPr>
        <w:t>беспрецедентны</w:t>
      </w:r>
      <w:r>
        <w:rPr>
          <w:color w:val="231F20"/>
          <w:w w:val="95"/>
        </w:rPr>
        <w:t>м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3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56"/>
          <w:w w:val="95"/>
        </w:rPr>
        <w:t> </w:t>
      </w:r>
      <w:r>
        <w:rPr>
          <w:color w:val="231F20"/>
          <w:spacing w:val="2"/>
          <w:w w:val="95"/>
        </w:rPr>
        <w:t>почт</w:t>
      </w:r>
      <w:r>
        <w:rPr>
          <w:color w:val="231F20"/>
          <w:w w:val="95"/>
        </w:rPr>
        <w:t>и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3"/>
          <w:w w:val="95"/>
        </w:rPr>
        <w:t>9</w:t>
      </w:r>
      <w:r>
        <w:rPr>
          <w:color w:val="231F20"/>
          <w:w w:val="95"/>
        </w:rPr>
        <w:t>0</w:t>
      </w:r>
      <w:r>
        <w:rPr>
          <w:color w:val="231F20"/>
          <w:spacing w:val="56"/>
          <w:w w:val="95"/>
        </w:rPr>
        <w:t> </w:t>
      </w:r>
      <w:r>
        <w:rPr>
          <w:color w:val="231F20"/>
          <w:spacing w:val="3"/>
          <w:w w:val="95"/>
        </w:rPr>
        <w:t>ле</w:t>
      </w:r>
      <w:r>
        <w:rPr>
          <w:color w:val="231F20"/>
          <w:w w:val="95"/>
        </w:rPr>
        <w:t>т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3"/>
          <w:w w:val="95"/>
        </w:rPr>
        <w:t>советской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постсоветско</w:t>
      </w:r>
      <w:r>
        <w:rPr>
          <w:color w:val="231F20"/>
          <w:w w:val="95"/>
        </w:rPr>
        <w:t>й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истории</w:t>
      </w:r>
      <w:r>
        <w:rPr>
          <w:color w:val="231F20"/>
          <w:w w:val="95"/>
        </w:rPr>
        <w:t>�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Декларировалось</w:t>
      </w:r>
      <w:r>
        <w:rPr>
          <w:color w:val="231F20"/>
          <w:w w:val="95"/>
        </w:rPr>
        <w:t>,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1"/>
          <w:w w:val="95"/>
        </w:rPr>
        <w:t>он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было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95"/>
        </w:rPr>
        <w:t>вызвано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снижением</w:t>
      </w:r>
      <w:r>
        <w:rPr>
          <w:color w:val="231F20"/>
          <w:spacing w:val="-59"/>
          <w:w w:val="95"/>
        </w:rPr>
        <w:t> </w:t>
      </w:r>
      <w:r>
        <w:rPr>
          <w:color w:val="231F20"/>
          <w:w w:val="95"/>
        </w:rPr>
        <w:t>рождаемости</w:t>
      </w:r>
      <w:r>
        <w:rPr>
          <w:color w:val="231F20"/>
          <w:spacing w:val="-5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9"/>
          <w:w w:val="95"/>
        </w:rPr>
        <w:t> </w:t>
      </w:r>
      <w:r>
        <w:rPr>
          <w:color w:val="231F20"/>
          <w:w w:val="95"/>
        </w:rPr>
        <w:t>увеличением</w:t>
      </w:r>
      <w:r>
        <w:rPr>
          <w:color w:val="231F20"/>
          <w:spacing w:val="-59"/>
          <w:w w:val="95"/>
        </w:rPr>
        <w:t> </w:t>
      </w:r>
      <w:r>
        <w:rPr>
          <w:color w:val="231F20"/>
          <w:w w:val="95"/>
        </w:rPr>
        <w:t>ОПЖ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2" w:firstLine="283"/>
        <w:jc w:val="both"/>
      </w:pPr>
      <w:r>
        <w:rPr>
          <w:color w:val="231F20"/>
          <w:w w:val="95"/>
        </w:rPr>
        <w:t>Однако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снижение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рождаемости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2015–2024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-24"/>
          <w:w w:val="90"/>
        </w:rPr>
        <w:t> </w:t>
      </w:r>
      <w:r>
        <w:rPr>
          <w:color w:val="231F20"/>
          <w:w w:val="95"/>
        </w:rPr>
        <w:t>было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ы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зван</w:t>
      </w:r>
      <w:r>
        <w:rPr>
          <w:color w:val="231F20"/>
          <w:w w:val="95"/>
        </w:rPr>
        <w:t>о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малым</w:t>
      </w:r>
      <w:r>
        <w:rPr>
          <w:color w:val="231F20"/>
          <w:w w:val="95"/>
        </w:rPr>
        <w:t>и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доходам</w:t>
      </w:r>
      <w:r>
        <w:rPr>
          <w:color w:val="231F20"/>
          <w:w w:val="95"/>
        </w:rPr>
        <w:t>и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w w:val="95"/>
        </w:rPr>
        <w:t>,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хот</w:t>
      </w:r>
      <w:r>
        <w:rPr>
          <w:color w:val="231F20"/>
          <w:w w:val="95"/>
        </w:rPr>
        <w:t>я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именн</w:t>
      </w:r>
      <w:r>
        <w:rPr>
          <w:color w:val="231F20"/>
          <w:w w:val="95"/>
        </w:rPr>
        <w:t>о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этот</w:t>
      </w:r>
      <w:r>
        <w:rPr>
          <w:color w:val="231F20"/>
          <w:spacing w:val="1"/>
          <w:w w:val="100"/>
        </w:rPr>
        <w:t> </w:t>
      </w:r>
      <w:r>
        <w:rPr>
          <w:color w:val="231F20"/>
          <w:w w:val="95"/>
        </w:rPr>
        <w:t>период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резко,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1,6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раза,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выросли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ЗВР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размер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ФНБ,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кот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рые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могли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быть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использованы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замещения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дополни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тельных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затрат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Пенсионного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фонда,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если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возраст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выхода</w:t>
      </w:r>
      <w:r>
        <w:rPr>
          <w:color w:val="231F20"/>
          <w:w w:val="93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64"/>
          <w:w w:val="95"/>
        </w:rPr>
        <w:t> </w:t>
      </w:r>
      <w:r>
        <w:rPr>
          <w:color w:val="231F20"/>
          <w:w w:val="95"/>
        </w:rPr>
        <w:t>пенсию</w:t>
      </w:r>
      <w:r>
        <w:rPr>
          <w:color w:val="231F20"/>
          <w:spacing w:val="-64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64"/>
          <w:w w:val="95"/>
        </w:rPr>
        <w:t> </w:t>
      </w:r>
      <w:r>
        <w:rPr>
          <w:color w:val="231F20"/>
          <w:w w:val="95"/>
        </w:rPr>
        <w:t>был</w:t>
      </w:r>
      <w:r>
        <w:rPr>
          <w:color w:val="231F20"/>
          <w:spacing w:val="-64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увеличен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0" w:lineRule="auto"/>
        <w:ind w:left="117" w:right="3289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 w:hAnsi="Arial" w:cs="Arial" w:eastAsia="Arial"/>
          <w:b/>
          <w:bCs/>
          <w:color w:val="231F20"/>
          <w:spacing w:val="-6"/>
          <w:w w:val="95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н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ц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8"/>
          <w:szCs w:val="28"/>
        </w:rPr>
        <w:t>е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н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т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8"/>
          <w:szCs w:val="28"/>
        </w:rPr>
        <w:t>ц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я</w:t>
      </w:r>
      <w:r>
        <w:rPr>
          <w:rFonts w:ascii="Arial" w:hAnsi="Arial" w:cs="Arial" w:eastAsia="Arial"/>
          <w:b/>
          <w:bCs/>
          <w:color w:val="231F20"/>
          <w:spacing w:val="-22"/>
          <w:w w:val="9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п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т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л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в</w:t>
      </w:r>
      <w:r>
        <w:rPr>
          <w:rFonts w:ascii="Arial" w:hAnsi="Arial" w:cs="Arial" w:eastAsia="Arial"/>
          <w:b/>
          <w:bCs/>
          <w:color w:val="231F20"/>
          <w:spacing w:val="-22"/>
          <w:w w:val="9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spacing w:val="-22"/>
          <w:w w:val="9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д</w:t>
      </w:r>
      <w:r>
        <w:rPr>
          <w:rFonts w:ascii="Arial" w:hAnsi="Arial" w:cs="Arial" w:eastAsia="Arial"/>
          <w:b/>
          <w:bCs/>
          <w:color w:val="231F20"/>
          <w:spacing w:val="-6"/>
          <w:w w:val="9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6"/>
          <w:w w:val="95"/>
          <w:sz w:val="28"/>
          <w:szCs w:val="28"/>
        </w:rPr>
        <w:t>х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д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в</w:t>
      </w:r>
      <w:r>
        <w:rPr>
          <w:rFonts w:ascii="Arial" w:hAnsi="Arial" w:cs="Arial" w:eastAsia="Arial"/>
          <w:b/>
          <w:bCs/>
          <w:color w:val="231F20"/>
          <w:w w:val="89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у</w:t>
      </w:r>
      <w:r>
        <w:rPr>
          <w:rFonts w:ascii="Arial" w:hAnsi="Arial" w:cs="Arial" w:eastAsia="Arial"/>
          <w:b/>
          <w:bCs/>
          <w:color w:val="231F20"/>
          <w:spacing w:val="-45"/>
          <w:w w:val="9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в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е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8"/>
          <w:szCs w:val="28"/>
        </w:rPr>
        <w:t>р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хбо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г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т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й</w:t>
      </w:r>
      <w:r>
        <w:rPr>
          <w:rFonts w:ascii="Arial" w:hAnsi="Arial" w:cs="Arial" w:eastAsia="Arial"/>
          <w:b/>
          <w:bCs/>
          <w:color w:val="231F20"/>
          <w:spacing w:val="-45"/>
          <w:w w:val="9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ч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8"/>
          <w:szCs w:val="28"/>
        </w:rPr>
        <w:t>т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spacing w:val="-44"/>
          <w:w w:val="95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н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е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8"/>
          <w:szCs w:val="28"/>
        </w:rPr>
        <w:t>л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8"/>
          <w:szCs w:val="28"/>
        </w:rPr>
        <w:t>е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ни</w:t>
      </w:r>
      <w:r>
        <w:rPr>
          <w:rFonts w:ascii="Arial" w:hAnsi="Arial" w:cs="Arial" w:eastAsia="Arial"/>
          <w:b/>
          <w:bCs/>
          <w:color w:val="231F20"/>
          <w:w w:val="95"/>
          <w:sz w:val="28"/>
          <w:szCs w:val="28"/>
        </w:rPr>
        <w:t>я</w:t>
      </w:r>
      <w:r>
        <w:rPr>
          <w:rFonts w:ascii="Arial" w:hAnsi="Arial" w:cs="Arial" w:eastAsia="Arial"/>
          <w:color w:val="000000"/>
          <w:w w:val="100"/>
          <w:sz w:val="28"/>
          <w:szCs w:val="28"/>
        </w:rPr>
      </w:r>
    </w:p>
    <w:p>
      <w:pPr>
        <w:pStyle w:val="BodyText"/>
        <w:spacing w:line="165" w:lineRule="auto" w:before="87"/>
        <w:ind w:right="432" w:firstLine="283"/>
        <w:jc w:val="both"/>
      </w:pPr>
      <w:r>
        <w:rPr>
          <w:color w:val="231F20"/>
          <w:spacing w:val="6"/>
          <w:w w:val="85"/>
        </w:rPr>
        <w:t>А</w:t>
      </w:r>
      <w:r>
        <w:rPr>
          <w:color w:val="231F20"/>
          <w:spacing w:val="6"/>
          <w:w w:val="85"/>
        </w:rPr>
        <w:t>н</w:t>
      </w:r>
      <w:r>
        <w:rPr>
          <w:color w:val="231F20"/>
          <w:spacing w:val="7"/>
          <w:w w:val="85"/>
        </w:rPr>
        <w:t>ал</w:t>
      </w:r>
      <w:r>
        <w:rPr>
          <w:color w:val="231F20"/>
          <w:spacing w:val="6"/>
          <w:w w:val="85"/>
        </w:rPr>
        <w:t>и</w:t>
      </w:r>
      <w:r>
        <w:rPr>
          <w:color w:val="231F20"/>
          <w:spacing w:val="6"/>
          <w:w w:val="85"/>
        </w:rPr>
        <w:t>т</w:t>
      </w:r>
      <w:r>
        <w:rPr>
          <w:color w:val="231F20"/>
          <w:spacing w:val="6"/>
          <w:w w:val="85"/>
        </w:rPr>
        <w:t>ик</w:t>
      </w:r>
      <w:r>
        <w:rPr>
          <w:color w:val="231F20"/>
          <w:w w:val="85"/>
        </w:rPr>
        <w:t>и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5"/>
          <w:w w:val="85"/>
        </w:rPr>
        <w:t>В</w:t>
      </w:r>
      <w:r>
        <w:rPr>
          <w:color w:val="231F20"/>
          <w:spacing w:val="6"/>
          <w:w w:val="85"/>
        </w:rPr>
        <w:t>ы</w:t>
      </w:r>
      <w:r>
        <w:rPr>
          <w:color w:val="231F20"/>
          <w:spacing w:val="6"/>
          <w:w w:val="85"/>
        </w:rPr>
        <w:t>сш</w:t>
      </w:r>
      <w:r>
        <w:rPr>
          <w:color w:val="231F20"/>
          <w:spacing w:val="7"/>
          <w:w w:val="85"/>
        </w:rPr>
        <w:t>е</w:t>
      </w:r>
      <w:r>
        <w:rPr>
          <w:color w:val="231F20"/>
          <w:w w:val="85"/>
        </w:rPr>
        <w:t>й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6"/>
          <w:w w:val="85"/>
        </w:rPr>
        <w:t>ш</w:t>
      </w:r>
      <w:r>
        <w:rPr>
          <w:color w:val="231F20"/>
          <w:spacing w:val="7"/>
          <w:w w:val="85"/>
        </w:rPr>
        <w:t>ко</w:t>
      </w:r>
      <w:r>
        <w:rPr>
          <w:color w:val="231F20"/>
          <w:spacing w:val="7"/>
          <w:w w:val="85"/>
        </w:rPr>
        <w:t>л</w:t>
      </w:r>
      <w:r>
        <w:rPr>
          <w:color w:val="231F20"/>
          <w:w w:val="85"/>
        </w:rPr>
        <w:t>ы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6"/>
          <w:w w:val="85"/>
        </w:rPr>
        <w:t>э</w:t>
      </w:r>
      <w:r>
        <w:rPr>
          <w:color w:val="231F20"/>
          <w:spacing w:val="7"/>
          <w:w w:val="85"/>
        </w:rPr>
        <w:t>ко</w:t>
      </w:r>
      <w:r>
        <w:rPr>
          <w:color w:val="231F20"/>
          <w:spacing w:val="6"/>
          <w:w w:val="85"/>
        </w:rPr>
        <w:t>н</w:t>
      </w:r>
      <w:r>
        <w:rPr>
          <w:color w:val="231F20"/>
          <w:spacing w:val="7"/>
          <w:w w:val="85"/>
        </w:rPr>
        <w:t>ом</w:t>
      </w:r>
      <w:r>
        <w:rPr>
          <w:color w:val="231F20"/>
          <w:spacing w:val="6"/>
          <w:w w:val="85"/>
        </w:rPr>
        <w:t>и</w:t>
      </w:r>
      <w:r>
        <w:rPr>
          <w:color w:val="231F20"/>
          <w:spacing w:val="6"/>
          <w:w w:val="85"/>
        </w:rPr>
        <w:t>к</w:t>
      </w:r>
      <w:r>
        <w:rPr>
          <w:color w:val="231F20"/>
          <w:w w:val="85"/>
        </w:rPr>
        <w:t>и</w:t>
      </w:r>
      <w:r>
        <w:rPr>
          <w:color w:val="231F20"/>
          <w:spacing w:val="4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5"/>
          <w:w w:val="85"/>
        </w:rPr>
        <w:t> </w:t>
      </w:r>
      <w:r>
        <w:rPr>
          <w:color w:val="231F20"/>
          <w:spacing w:val="6"/>
          <w:w w:val="85"/>
        </w:rPr>
        <w:t>Ин</w:t>
      </w:r>
      <w:r>
        <w:rPr>
          <w:color w:val="231F20"/>
          <w:spacing w:val="6"/>
          <w:w w:val="85"/>
        </w:rPr>
        <w:t>с</w:t>
      </w:r>
      <w:r>
        <w:rPr>
          <w:color w:val="231F20"/>
          <w:spacing w:val="6"/>
          <w:w w:val="85"/>
        </w:rPr>
        <w:t>т</w:t>
      </w:r>
      <w:r>
        <w:rPr>
          <w:color w:val="231F20"/>
          <w:spacing w:val="6"/>
          <w:w w:val="85"/>
        </w:rPr>
        <w:t>ит</w:t>
      </w:r>
      <w:r>
        <w:rPr>
          <w:color w:val="231F20"/>
          <w:spacing w:val="7"/>
          <w:w w:val="85"/>
        </w:rPr>
        <w:t>у</w:t>
      </w:r>
      <w:r>
        <w:rPr>
          <w:color w:val="231F20"/>
          <w:spacing w:val="6"/>
          <w:w w:val="85"/>
        </w:rPr>
        <w:t>т</w:t>
      </w:r>
      <w:r>
        <w:rPr>
          <w:color w:val="231F20"/>
          <w:w w:val="85"/>
        </w:rPr>
        <w:t>а</w:t>
      </w:r>
      <w:r>
        <w:rPr>
          <w:color w:val="231F20"/>
          <w:w w:val="89"/>
        </w:rPr>
        <w:t> </w:t>
      </w:r>
      <w:r>
        <w:rPr>
          <w:color w:val="231F20"/>
          <w:spacing w:val="8"/>
          <w:w w:val="85"/>
        </w:rPr>
        <w:t>исследовани</w:t>
      </w:r>
      <w:r>
        <w:rPr>
          <w:color w:val="231F20"/>
          <w:w w:val="85"/>
        </w:rPr>
        <w:t>й</w:t>
      </w:r>
      <w:r>
        <w:rPr>
          <w:color w:val="231F20"/>
          <w:w w:val="85"/>
        </w:rPr>
        <w:t>  </w:t>
      </w:r>
      <w:r>
        <w:rPr>
          <w:color w:val="231F20"/>
          <w:spacing w:val="26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  </w:t>
      </w:r>
      <w:r>
        <w:rPr>
          <w:color w:val="231F20"/>
          <w:spacing w:val="27"/>
          <w:w w:val="85"/>
        </w:rPr>
        <w:t> </w:t>
      </w:r>
      <w:r>
        <w:rPr>
          <w:color w:val="231F20"/>
          <w:spacing w:val="7"/>
          <w:w w:val="85"/>
        </w:rPr>
        <w:t>экспертиз</w:t>
      </w:r>
      <w:r>
        <w:rPr>
          <w:color w:val="231F20"/>
          <w:w w:val="85"/>
        </w:rPr>
        <w:t>ы</w:t>
      </w:r>
      <w:r>
        <w:rPr>
          <w:color w:val="231F20"/>
          <w:w w:val="85"/>
        </w:rPr>
        <w:t>   </w:t>
      </w:r>
      <w:r>
        <w:rPr>
          <w:color w:val="231F20"/>
          <w:spacing w:val="27"/>
          <w:w w:val="85"/>
        </w:rPr>
        <w:t> </w:t>
      </w:r>
      <w:r>
        <w:rPr>
          <w:color w:val="231F20"/>
          <w:spacing w:val="7"/>
          <w:w w:val="85"/>
        </w:rPr>
        <w:t>Внешэкономбанк</w:t>
      </w:r>
      <w:r>
        <w:rPr>
          <w:color w:val="231F20"/>
          <w:spacing w:val="6"/>
          <w:w w:val="85"/>
        </w:rPr>
        <w:t>а</w:t>
      </w:r>
      <w:r>
        <w:rPr>
          <w:color w:val="231F20"/>
          <w:w w:val="85"/>
          <w:position w:val="9"/>
          <w:sz w:val="16"/>
          <w:szCs w:val="16"/>
        </w:rPr>
        <w:t>2</w:t>
      </w:r>
      <w:r>
        <w:rPr>
          <w:color w:val="231F20"/>
          <w:w w:val="85"/>
          <w:position w:val="9"/>
          <w:sz w:val="16"/>
          <w:szCs w:val="16"/>
        </w:rPr>
        <w:t>   </w:t>
      </w:r>
      <w:r>
        <w:rPr>
          <w:color w:val="231F20"/>
          <w:spacing w:val="18"/>
          <w:w w:val="85"/>
          <w:position w:val="9"/>
          <w:sz w:val="16"/>
          <w:szCs w:val="16"/>
        </w:rPr>
        <w:t> </w:t>
      </w:r>
      <w:r>
        <w:rPr>
          <w:color w:val="231F20"/>
          <w:spacing w:val="8"/>
          <w:w w:val="85"/>
        </w:rPr>
        <w:t>впер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6"/>
          <w:w w:val="85"/>
        </w:rPr>
        <w:t>в</w:t>
      </w:r>
      <w:r>
        <w:rPr>
          <w:color w:val="231F20"/>
          <w:spacing w:val="6"/>
          <w:w w:val="85"/>
        </w:rPr>
        <w:t>ы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 </w:t>
      </w:r>
      <w:r>
        <w:rPr>
          <w:color w:val="231F20"/>
          <w:spacing w:val="37"/>
          <w:w w:val="85"/>
        </w:rPr>
        <w:t> </w:t>
      </w:r>
      <w:r>
        <w:rPr>
          <w:color w:val="231F20"/>
          <w:spacing w:val="6"/>
          <w:w w:val="85"/>
        </w:rPr>
        <w:t>о</w:t>
      </w:r>
      <w:r>
        <w:rPr>
          <w:color w:val="231F20"/>
          <w:spacing w:val="6"/>
          <w:w w:val="85"/>
        </w:rPr>
        <w:t>ц</w:t>
      </w:r>
      <w:r>
        <w:rPr>
          <w:color w:val="231F20"/>
          <w:spacing w:val="6"/>
          <w:w w:val="85"/>
        </w:rPr>
        <w:t>е</w:t>
      </w:r>
      <w:r>
        <w:rPr>
          <w:color w:val="231F20"/>
          <w:spacing w:val="5"/>
          <w:w w:val="85"/>
        </w:rPr>
        <w:t>н</w:t>
      </w:r>
      <w:r>
        <w:rPr>
          <w:color w:val="231F20"/>
          <w:spacing w:val="6"/>
          <w:w w:val="85"/>
        </w:rPr>
        <w:t>и</w:t>
      </w:r>
      <w:r>
        <w:rPr>
          <w:color w:val="231F20"/>
          <w:spacing w:val="6"/>
          <w:w w:val="85"/>
        </w:rPr>
        <w:t>л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</w:t>
      </w:r>
      <w:r>
        <w:rPr>
          <w:color w:val="231F20"/>
          <w:spacing w:val="38"/>
          <w:w w:val="85"/>
        </w:rPr>
        <w:t> </w:t>
      </w:r>
      <w:r>
        <w:rPr>
          <w:color w:val="231F20"/>
          <w:spacing w:val="6"/>
          <w:w w:val="85"/>
        </w:rPr>
        <w:t>с</w:t>
      </w:r>
      <w:r>
        <w:rPr>
          <w:color w:val="231F20"/>
          <w:spacing w:val="7"/>
          <w:w w:val="85"/>
        </w:rPr>
        <w:t>т</w:t>
      </w:r>
      <w:r>
        <w:rPr>
          <w:color w:val="231F20"/>
          <w:spacing w:val="6"/>
          <w:w w:val="85"/>
        </w:rPr>
        <w:t>е</w:t>
      </w:r>
      <w:r>
        <w:rPr>
          <w:color w:val="231F20"/>
          <w:spacing w:val="6"/>
          <w:w w:val="85"/>
        </w:rPr>
        <w:t>п</w:t>
      </w:r>
      <w:r>
        <w:rPr>
          <w:color w:val="231F20"/>
          <w:spacing w:val="6"/>
          <w:w w:val="85"/>
        </w:rPr>
        <w:t>е</w:t>
      </w:r>
      <w:r>
        <w:rPr>
          <w:color w:val="231F20"/>
          <w:spacing w:val="5"/>
          <w:w w:val="85"/>
        </w:rPr>
        <w:t>н</w:t>
      </w:r>
      <w:r>
        <w:rPr>
          <w:color w:val="231F20"/>
          <w:w w:val="85"/>
        </w:rPr>
        <w:t>ь</w:t>
      </w:r>
      <w:r>
        <w:rPr>
          <w:color w:val="231F20"/>
          <w:w w:val="85"/>
        </w:rPr>
        <w:t>  </w:t>
      </w:r>
      <w:r>
        <w:rPr>
          <w:color w:val="231F20"/>
          <w:spacing w:val="37"/>
          <w:w w:val="85"/>
        </w:rPr>
        <w:t> </w:t>
      </w:r>
      <w:r>
        <w:rPr>
          <w:color w:val="231F20"/>
          <w:spacing w:val="5"/>
          <w:w w:val="85"/>
        </w:rPr>
        <w:t>к</w:t>
      </w:r>
      <w:r>
        <w:rPr>
          <w:color w:val="231F20"/>
          <w:spacing w:val="6"/>
          <w:w w:val="85"/>
        </w:rPr>
        <w:t>о</w:t>
      </w:r>
      <w:r>
        <w:rPr>
          <w:color w:val="231F20"/>
          <w:spacing w:val="5"/>
          <w:w w:val="85"/>
        </w:rPr>
        <w:t>н</w:t>
      </w:r>
      <w:r>
        <w:rPr>
          <w:color w:val="231F20"/>
          <w:spacing w:val="6"/>
          <w:w w:val="85"/>
        </w:rPr>
        <w:t>ц</w:t>
      </w:r>
      <w:r>
        <w:rPr>
          <w:color w:val="231F20"/>
          <w:spacing w:val="6"/>
          <w:w w:val="85"/>
        </w:rPr>
        <w:t>е</w:t>
      </w:r>
      <w:r>
        <w:rPr>
          <w:color w:val="231F20"/>
          <w:spacing w:val="5"/>
          <w:w w:val="85"/>
        </w:rPr>
        <w:t>н</w:t>
      </w:r>
      <w:r>
        <w:rPr>
          <w:color w:val="231F20"/>
          <w:spacing w:val="5"/>
          <w:w w:val="85"/>
        </w:rPr>
        <w:t>т</w:t>
      </w:r>
      <w:r>
        <w:rPr>
          <w:color w:val="231F20"/>
          <w:spacing w:val="6"/>
          <w:w w:val="85"/>
        </w:rPr>
        <w:t>р</w:t>
      </w:r>
      <w:r>
        <w:rPr>
          <w:color w:val="231F20"/>
          <w:spacing w:val="6"/>
          <w:w w:val="85"/>
        </w:rPr>
        <w:t>а</w:t>
      </w:r>
      <w:r>
        <w:rPr>
          <w:color w:val="231F20"/>
          <w:spacing w:val="6"/>
          <w:w w:val="85"/>
        </w:rPr>
        <w:t>ц</w:t>
      </w:r>
      <w:r>
        <w:rPr>
          <w:color w:val="231F20"/>
          <w:spacing w:val="6"/>
          <w:w w:val="85"/>
        </w:rPr>
        <w:t>и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 </w:t>
      </w:r>
      <w:r>
        <w:rPr>
          <w:color w:val="231F20"/>
          <w:spacing w:val="38"/>
          <w:w w:val="85"/>
        </w:rPr>
        <w:t> </w:t>
      </w:r>
      <w:r>
        <w:rPr>
          <w:color w:val="231F20"/>
          <w:spacing w:val="5"/>
          <w:w w:val="85"/>
        </w:rPr>
        <w:t>ф</w:t>
      </w:r>
      <w:r>
        <w:rPr>
          <w:color w:val="231F20"/>
          <w:spacing w:val="6"/>
          <w:w w:val="85"/>
        </w:rPr>
        <w:t>и</w:t>
      </w:r>
      <w:r>
        <w:rPr>
          <w:color w:val="231F20"/>
          <w:spacing w:val="5"/>
          <w:w w:val="85"/>
        </w:rPr>
        <w:t>н</w:t>
      </w:r>
      <w:r>
        <w:rPr>
          <w:color w:val="231F20"/>
          <w:spacing w:val="6"/>
          <w:w w:val="85"/>
        </w:rPr>
        <w:t>а</w:t>
      </w:r>
      <w:r>
        <w:rPr>
          <w:color w:val="231F20"/>
          <w:spacing w:val="5"/>
          <w:w w:val="85"/>
        </w:rPr>
        <w:t>н</w:t>
      </w:r>
      <w:r>
        <w:rPr>
          <w:color w:val="231F20"/>
          <w:spacing w:val="6"/>
          <w:w w:val="85"/>
        </w:rPr>
        <w:t>с</w:t>
      </w:r>
      <w:r>
        <w:rPr>
          <w:color w:val="231F20"/>
          <w:spacing w:val="6"/>
          <w:w w:val="85"/>
        </w:rPr>
        <w:t>о</w:t>
      </w:r>
      <w:r>
        <w:rPr>
          <w:color w:val="231F20"/>
          <w:spacing w:val="6"/>
          <w:w w:val="85"/>
        </w:rPr>
        <w:t>в</w:t>
      </w:r>
      <w:r>
        <w:rPr>
          <w:color w:val="231F20"/>
          <w:spacing w:val="6"/>
          <w:w w:val="85"/>
        </w:rPr>
        <w:t>ы</w:t>
      </w:r>
      <w:r>
        <w:rPr>
          <w:color w:val="231F20"/>
          <w:w w:val="85"/>
        </w:rPr>
        <w:t>х</w:t>
      </w:r>
      <w:r>
        <w:rPr>
          <w:color w:val="231F20"/>
          <w:w w:val="85"/>
        </w:rPr>
        <w:t>  </w:t>
      </w:r>
      <w:r>
        <w:rPr>
          <w:color w:val="231F20"/>
          <w:spacing w:val="37"/>
          <w:w w:val="85"/>
        </w:rPr>
        <w:t> </w:t>
      </w:r>
      <w:r>
        <w:rPr>
          <w:color w:val="231F20"/>
          <w:spacing w:val="6"/>
          <w:w w:val="85"/>
        </w:rPr>
        <w:t>а</w:t>
      </w:r>
      <w:r>
        <w:rPr>
          <w:color w:val="231F20"/>
          <w:spacing w:val="5"/>
          <w:w w:val="85"/>
        </w:rPr>
        <w:t>к</w:t>
      </w:r>
      <w:r>
        <w:rPr>
          <w:color w:val="231F20"/>
          <w:spacing w:val="5"/>
          <w:w w:val="85"/>
        </w:rPr>
        <w:t>т</w:t>
      </w:r>
      <w:r>
        <w:rPr>
          <w:color w:val="231F20"/>
          <w:spacing w:val="12"/>
          <w:w w:val="85"/>
        </w:rPr>
        <w:t>и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6"/>
          <w:w w:val="85"/>
        </w:rPr>
        <w:t>во</w:t>
      </w:r>
      <w:r>
        <w:rPr>
          <w:color w:val="231F20"/>
          <w:w w:val="85"/>
        </w:rPr>
        <w:t>в</w:t>
      </w:r>
      <w:r>
        <w:rPr>
          <w:color w:val="231F20"/>
          <w:spacing w:val="22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21"/>
          <w:w w:val="85"/>
        </w:rPr>
        <w:t> </w:t>
      </w:r>
      <w:r>
        <w:rPr>
          <w:color w:val="231F20"/>
          <w:spacing w:val="6"/>
          <w:w w:val="85"/>
        </w:rPr>
        <w:t>сбережени</w:t>
      </w:r>
      <w:r>
        <w:rPr>
          <w:color w:val="231F20"/>
          <w:w w:val="85"/>
        </w:rPr>
        <w:t>й</w:t>
      </w:r>
      <w:r>
        <w:rPr>
          <w:color w:val="231F20"/>
          <w:spacing w:val="22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22"/>
          <w:w w:val="85"/>
        </w:rPr>
        <w:t> </w:t>
      </w:r>
      <w:r>
        <w:rPr>
          <w:color w:val="231F20"/>
          <w:spacing w:val="6"/>
          <w:w w:val="85"/>
        </w:rPr>
        <w:t>рука</w:t>
      </w:r>
      <w:r>
        <w:rPr>
          <w:color w:val="231F20"/>
          <w:w w:val="85"/>
        </w:rPr>
        <w:t>х</w:t>
      </w:r>
      <w:r>
        <w:rPr>
          <w:color w:val="231F20"/>
          <w:spacing w:val="22"/>
          <w:w w:val="85"/>
        </w:rPr>
        <w:t> </w:t>
      </w:r>
      <w:r>
        <w:rPr>
          <w:color w:val="231F20"/>
          <w:spacing w:val="6"/>
          <w:w w:val="85"/>
        </w:rPr>
        <w:t>3</w:t>
      </w:r>
      <w:r>
        <w:rPr>
          <w:color w:val="231F20"/>
          <w:w w:val="85"/>
        </w:rPr>
        <w:t>%</w:t>
      </w:r>
      <w:r>
        <w:rPr>
          <w:color w:val="231F20"/>
          <w:spacing w:val="22"/>
          <w:w w:val="85"/>
        </w:rPr>
        <w:t> </w:t>
      </w:r>
      <w:r>
        <w:rPr>
          <w:color w:val="231F20"/>
          <w:spacing w:val="6"/>
          <w:w w:val="85"/>
        </w:rPr>
        <w:t>самог</w:t>
      </w:r>
      <w:r>
        <w:rPr>
          <w:color w:val="231F20"/>
          <w:w w:val="85"/>
        </w:rPr>
        <w:t>о</w:t>
      </w:r>
      <w:r>
        <w:rPr>
          <w:color w:val="231F20"/>
          <w:spacing w:val="22"/>
          <w:w w:val="85"/>
        </w:rPr>
        <w:t> </w:t>
      </w:r>
      <w:r>
        <w:rPr>
          <w:color w:val="231F20"/>
          <w:spacing w:val="6"/>
          <w:w w:val="85"/>
        </w:rPr>
        <w:t>обеспеченног</w:t>
      </w:r>
      <w:r>
        <w:rPr>
          <w:color w:val="231F20"/>
          <w:w w:val="85"/>
        </w:rPr>
        <w:t>о</w:t>
      </w:r>
      <w:r>
        <w:rPr>
          <w:color w:val="231F20"/>
          <w:spacing w:val="22"/>
          <w:w w:val="85"/>
        </w:rPr>
        <w:t> </w:t>
      </w:r>
      <w:r>
        <w:rPr>
          <w:color w:val="231F20"/>
          <w:spacing w:val="6"/>
          <w:w w:val="85"/>
        </w:rPr>
        <w:t>н</w:t>
      </w:r>
      <w:r>
        <w:rPr>
          <w:color w:val="231F20"/>
          <w:spacing w:val="4"/>
          <w:w w:val="85"/>
        </w:rPr>
        <w:t>а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6"/>
          <w:w w:val="85"/>
        </w:rPr>
        <w:t>селени</w:t>
      </w:r>
      <w:r>
        <w:rPr>
          <w:color w:val="231F20"/>
          <w:w w:val="85"/>
        </w:rPr>
        <w:t>я</w:t>
      </w:r>
      <w:r>
        <w:rPr>
          <w:color w:val="231F20"/>
          <w:spacing w:val="71"/>
          <w:w w:val="85"/>
        </w:rPr>
        <w:t> </w:t>
      </w:r>
      <w:r>
        <w:rPr>
          <w:color w:val="231F20"/>
          <w:spacing w:val="6"/>
          <w:w w:val="85"/>
        </w:rPr>
        <w:t>Росси</w:t>
      </w:r>
      <w:r>
        <w:rPr>
          <w:color w:val="231F20"/>
          <w:w w:val="85"/>
        </w:rPr>
        <w:t>и</w:t>
      </w:r>
      <w:r>
        <w:rPr>
          <w:color w:val="231F20"/>
          <w:spacing w:val="72"/>
          <w:w w:val="85"/>
        </w:rPr>
        <w:t> </w:t>
      </w:r>
      <w:r>
        <w:rPr>
          <w:color w:val="231F20"/>
          <w:spacing w:val="5"/>
          <w:w w:val="85"/>
        </w:rPr>
        <w:t>(4,</w:t>
      </w:r>
      <w:r>
        <w:rPr>
          <w:color w:val="231F20"/>
          <w:w w:val="85"/>
        </w:rPr>
        <w:t>4</w:t>
      </w:r>
      <w:r>
        <w:rPr>
          <w:color w:val="231F20"/>
          <w:spacing w:val="72"/>
          <w:w w:val="85"/>
        </w:rPr>
        <w:t> </w:t>
      </w:r>
      <w:r>
        <w:rPr>
          <w:color w:val="231F20"/>
          <w:spacing w:val="6"/>
          <w:w w:val="85"/>
        </w:rPr>
        <w:t>мл</w:t>
      </w:r>
      <w:r>
        <w:rPr>
          <w:color w:val="231F20"/>
          <w:w w:val="85"/>
        </w:rPr>
        <w:t>н</w:t>
      </w:r>
      <w:r>
        <w:rPr>
          <w:color w:val="231F20"/>
          <w:spacing w:val="72"/>
          <w:w w:val="85"/>
        </w:rPr>
        <w:t> </w:t>
      </w:r>
      <w:r>
        <w:rPr>
          <w:color w:val="231F20"/>
          <w:spacing w:val="6"/>
          <w:w w:val="85"/>
        </w:rPr>
        <w:t>чел</w:t>
      </w:r>
      <w:r>
        <w:rPr>
          <w:color w:val="231F20"/>
          <w:spacing w:val="22"/>
          <w:w w:val="85"/>
        </w:rPr>
        <w:t>�</w:t>
      </w:r>
      <w:r>
        <w:rPr>
          <w:color w:val="231F20"/>
          <w:spacing w:val="4"/>
          <w:w w:val="85"/>
        </w:rPr>
        <w:t>)</w:t>
      </w:r>
      <w:r>
        <w:rPr>
          <w:color w:val="231F20"/>
          <w:w w:val="85"/>
        </w:rPr>
        <w:t>�</w:t>
      </w:r>
      <w:r>
        <w:rPr>
          <w:color w:val="231F20"/>
          <w:spacing w:val="72"/>
          <w:w w:val="8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63"/>
          <w:w w:val="95"/>
        </w:rPr>
        <w:t> </w:t>
      </w:r>
      <w:r>
        <w:rPr>
          <w:color w:val="231F20"/>
          <w:spacing w:val="6"/>
          <w:w w:val="85"/>
        </w:rPr>
        <w:t>201</w:t>
      </w:r>
      <w:r>
        <w:rPr>
          <w:color w:val="231F20"/>
          <w:w w:val="85"/>
        </w:rPr>
        <w:t>8</w:t>
      </w:r>
      <w:r>
        <w:rPr>
          <w:color w:val="231F20"/>
          <w:spacing w:val="72"/>
          <w:w w:val="85"/>
        </w:rPr>
        <w:t> </w:t>
      </w:r>
      <w:r>
        <w:rPr>
          <w:color w:val="231F20"/>
          <w:spacing w:val="5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7"/>
          <w:w w:val="75"/>
        </w:rPr>
        <w:t> </w:t>
      </w:r>
      <w:r>
        <w:rPr>
          <w:color w:val="231F20"/>
          <w:spacing w:val="6"/>
          <w:w w:val="85"/>
        </w:rPr>
        <w:t>внутр</w:t>
      </w:r>
      <w:r>
        <w:rPr>
          <w:color w:val="231F20"/>
          <w:w w:val="85"/>
        </w:rPr>
        <w:t>и</w:t>
      </w:r>
      <w:r>
        <w:rPr>
          <w:color w:val="231F20"/>
          <w:spacing w:val="72"/>
          <w:w w:val="85"/>
        </w:rPr>
        <w:t> </w:t>
      </w:r>
      <w:r>
        <w:rPr>
          <w:color w:val="231F20"/>
          <w:spacing w:val="6"/>
          <w:w w:val="85"/>
        </w:rPr>
        <w:t>страны</w:t>
      </w:r>
      <w:r>
        <w:rPr>
          <w:color w:val="231F20"/>
          <w:spacing w:val="7"/>
          <w:w w:val="97"/>
        </w:rPr>
        <w:t> </w:t>
      </w:r>
      <w:r>
        <w:rPr>
          <w:color w:val="231F20"/>
          <w:spacing w:val="6"/>
          <w:w w:val="85"/>
        </w:rPr>
        <w:t>и</w:t>
      </w:r>
      <w:r>
        <w:rPr>
          <w:color w:val="231F20"/>
          <w:w w:val="85"/>
        </w:rPr>
        <w:t>м</w:t>
      </w:r>
      <w:r>
        <w:rPr>
          <w:color w:val="231F20"/>
          <w:spacing w:val="63"/>
          <w:w w:val="85"/>
        </w:rPr>
        <w:t> </w:t>
      </w:r>
      <w:r>
        <w:rPr>
          <w:color w:val="231F20"/>
          <w:spacing w:val="6"/>
          <w:w w:val="85"/>
        </w:rPr>
        <w:t>принадлежал</w:t>
      </w:r>
      <w:r>
        <w:rPr>
          <w:color w:val="231F20"/>
          <w:w w:val="85"/>
        </w:rPr>
        <w:t>о</w:t>
      </w:r>
      <w:r>
        <w:rPr>
          <w:color w:val="231F20"/>
          <w:spacing w:val="63"/>
          <w:w w:val="85"/>
        </w:rPr>
        <w:t> </w:t>
      </w:r>
      <w:r>
        <w:rPr>
          <w:color w:val="231F20"/>
          <w:spacing w:val="6"/>
          <w:w w:val="85"/>
        </w:rPr>
        <w:t>89</w:t>
      </w:r>
      <w:r>
        <w:rPr>
          <w:color w:val="231F20"/>
          <w:w w:val="85"/>
        </w:rPr>
        <w:t>%</w:t>
      </w:r>
      <w:r>
        <w:rPr>
          <w:color w:val="231F20"/>
          <w:spacing w:val="63"/>
          <w:w w:val="85"/>
        </w:rPr>
        <w:t> </w:t>
      </w:r>
      <w:r>
        <w:rPr>
          <w:color w:val="231F20"/>
          <w:spacing w:val="6"/>
          <w:w w:val="85"/>
        </w:rPr>
        <w:t>все</w:t>
      </w:r>
      <w:r>
        <w:rPr>
          <w:color w:val="231F20"/>
          <w:w w:val="85"/>
        </w:rPr>
        <w:t>х</w:t>
      </w:r>
      <w:r>
        <w:rPr>
          <w:color w:val="231F20"/>
          <w:spacing w:val="63"/>
          <w:w w:val="85"/>
        </w:rPr>
        <w:t> </w:t>
      </w:r>
      <w:r>
        <w:rPr>
          <w:color w:val="231F20"/>
          <w:spacing w:val="6"/>
          <w:w w:val="85"/>
        </w:rPr>
        <w:t>финансовы</w:t>
      </w:r>
      <w:r>
        <w:rPr>
          <w:color w:val="231F20"/>
          <w:w w:val="85"/>
        </w:rPr>
        <w:t>х</w:t>
      </w:r>
      <w:r>
        <w:rPr>
          <w:color w:val="231F20"/>
          <w:w w:val="85"/>
        </w:rPr>
        <w:t> </w:t>
      </w:r>
      <w:r>
        <w:rPr>
          <w:color w:val="231F20"/>
          <w:spacing w:val="63"/>
          <w:w w:val="85"/>
        </w:rPr>
        <w:t> </w:t>
      </w:r>
      <w:r>
        <w:rPr>
          <w:color w:val="231F20"/>
          <w:spacing w:val="6"/>
          <w:w w:val="85"/>
        </w:rPr>
        <w:t>активо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63"/>
          <w:w w:val="85"/>
        </w:rPr>
        <w:t> </w:t>
      </w:r>
      <w:r>
        <w:rPr>
          <w:color w:val="231F20"/>
          <w:spacing w:val="6"/>
          <w:w w:val="85"/>
        </w:rPr>
        <w:t>против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4"/>
          <w:w w:val="85"/>
        </w:rPr>
        <w:t>84</w:t>
      </w:r>
      <w:r>
        <w:rPr>
          <w:color w:val="231F20"/>
          <w:w w:val="85"/>
        </w:rPr>
        <w:t>%</w:t>
      </w:r>
      <w:r>
        <w:rPr>
          <w:color w:val="231F20"/>
          <w:spacing w:val="14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15"/>
          <w:w w:val="85"/>
        </w:rPr>
        <w:t> </w:t>
      </w:r>
      <w:r>
        <w:rPr>
          <w:color w:val="231F20"/>
          <w:spacing w:val="4"/>
          <w:w w:val="85"/>
        </w:rPr>
        <w:t>201</w:t>
      </w:r>
      <w:r>
        <w:rPr>
          <w:color w:val="231F20"/>
          <w:w w:val="85"/>
        </w:rPr>
        <w:t>3</w:t>
      </w:r>
      <w:r>
        <w:rPr>
          <w:color w:val="231F20"/>
          <w:spacing w:val="13"/>
          <w:w w:val="85"/>
        </w:rPr>
        <w:t> </w:t>
      </w:r>
      <w:r>
        <w:rPr>
          <w:color w:val="231F20"/>
          <w:spacing w:val="4"/>
          <w:w w:val="85"/>
        </w:rPr>
        <w:t>г</w:t>
      </w:r>
      <w:r>
        <w:rPr>
          <w:color w:val="231F20"/>
          <w:spacing w:val="15"/>
          <w:w w:val="85"/>
        </w:rPr>
        <w:t>�</w:t>
      </w:r>
      <w:r>
        <w:rPr>
          <w:color w:val="231F20"/>
          <w:w w:val="85"/>
        </w:rPr>
        <w:t>,</w:t>
      </w:r>
      <w:r>
        <w:rPr>
          <w:color w:val="231F20"/>
          <w:spacing w:val="15"/>
          <w:w w:val="85"/>
        </w:rPr>
        <w:t> </w:t>
      </w:r>
      <w:r>
        <w:rPr>
          <w:color w:val="231F20"/>
          <w:spacing w:val="3"/>
          <w:w w:val="75"/>
        </w:rPr>
        <w:t>т</w:t>
      </w:r>
      <w:r>
        <w:rPr>
          <w:color w:val="231F20"/>
          <w:spacing w:val="13"/>
          <w:w w:val="75"/>
        </w:rPr>
        <w:t>�</w:t>
      </w:r>
      <w:r>
        <w:rPr>
          <w:color w:val="231F20"/>
          <w:spacing w:val="4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24"/>
          <w:w w:val="75"/>
        </w:rPr>
        <w:t> </w:t>
      </w:r>
      <w:r>
        <w:rPr>
          <w:color w:val="231F20"/>
          <w:spacing w:val="4"/>
          <w:w w:val="85"/>
        </w:rPr>
        <w:t>дол</w:t>
      </w:r>
      <w:r>
        <w:rPr>
          <w:color w:val="231F20"/>
          <w:w w:val="85"/>
        </w:rPr>
        <w:t>я</w:t>
      </w:r>
      <w:r>
        <w:rPr>
          <w:color w:val="231F20"/>
          <w:spacing w:val="15"/>
          <w:w w:val="85"/>
        </w:rPr>
        <w:t> </w:t>
      </w:r>
      <w:r>
        <w:rPr>
          <w:color w:val="231F20"/>
          <w:spacing w:val="4"/>
          <w:w w:val="85"/>
        </w:rPr>
        <w:t>активо</w:t>
      </w:r>
      <w:r>
        <w:rPr>
          <w:color w:val="231F20"/>
          <w:w w:val="85"/>
        </w:rPr>
        <w:t>в</w:t>
      </w:r>
      <w:r>
        <w:rPr>
          <w:color w:val="231F20"/>
          <w:spacing w:val="15"/>
          <w:w w:val="85"/>
        </w:rPr>
        <w:t> </w:t>
      </w:r>
      <w:r>
        <w:rPr>
          <w:color w:val="231F20"/>
          <w:spacing w:val="4"/>
          <w:w w:val="85"/>
        </w:rPr>
        <w:t>97</w:t>
      </w:r>
      <w:r>
        <w:rPr>
          <w:color w:val="231F20"/>
          <w:w w:val="85"/>
        </w:rPr>
        <w:t>%</w:t>
      </w:r>
      <w:r>
        <w:rPr>
          <w:color w:val="231F20"/>
          <w:spacing w:val="14"/>
          <w:w w:val="85"/>
        </w:rPr>
        <w:t> </w:t>
      </w:r>
      <w:r>
        <w:rPr>
          <w:color w:val="231F20"/>
          <w:spacing w:val="4"/>
          <w:w w:val="85"/>
        </w:rPr>
        <w:t>населени</w:t>
      </w:r>
      <w:r>
        <w:rPr>
          <w:color w:val="231F20"/>
          <w:w w:val="85"/>
        </w:rPr>
        <w:t>я</w:t>
      </w:r>
      <w:r>
        <w:rPr>
          <w:color w:val="231F20"/>
          <w:spacing w:val="15"/>
          <w:w w:val="85"/>
        </w:rPr>
        <w:t> </w:t>
      </w:r>
      <w:r>
        <w:rPr>
          <w:color w:val="231F20"/>
          <w:spacing w:val="4"/>
          <w:w w:val="85"/>
        </w:rPr>
        <w:t>упал</w:t>
      </w:r>
      <w:r>
        <w:rPr>
          <w:color w:val="231F20"/>
          <w:w w:val="85"/>
        </w:rPr>
        <w:t>а</w:t>
      </w:r>
      <w:r>
        <w:rPr>
          <w:color w:val="231F20"/>
          <w:spacing w:val="15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14"/>
          <w:w w:val="85"/>
        </w:rPr>
        <w:t> </w:t>
      </w:r>
      <w:r>
        <w:rPr>
          <w:color w:val="231F20"/>
          <w:spacing w:val="4"/>
          <w:w w:val="85"/>
        </w:rPr>
        <w:t>15,7</w:t>
      </w:r>
      <w:r>
        <w:rPr>
          <w:color w:val="231F20"/>
          <w:spacing w:val="5"/>
          <w:w w:val="96"/>
        </w:rPr>
        <w:t> </w:t>
      </w:r>
      <w:r>
        <w:rPr>
          <w:color w:val="231F20"/>
          <w:spacing w:val="5"/>
          <w:w w:val="85"/>
        </w:rPr>
        <w:t>д</w:t>
      </w:r>
      <w:r>
        <w:rPr>
          <w:color w:val="231F20"/>
          <w:w w:val="85"/>
        </w:rPr>
        <w:t>о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5"/>
          <w:w w:val="85"/>
        </w:rPr>
        <w:t>10,7%</w:t>
      </w:r>
      <w:r>
        <w:rPr>
          <w:color w:val="231F20"/>
          <w:w w:val="85"/>
        </w:rPr>
        <w:t>,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5"/>
          <w:w w:val="85"/>
        </w:rPr>
        <w:t>точнее</w:t>
      </w:r>
      <w:r>
        <w:rPr>
          <w:color w:val="231F20"/>
          <w:w w:val="85"/>
        </w:rPr>
        <w:t>,</w:t>
      </w:r>
      <w:r>
        <w:rPr>
          <w:color w:val="231F20"/>
          <w:spacing w:val="16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5"/>
          <w:w w:val="85"/>
        </w:rPr>
        <w:t>1,</w:t>
      </w:r>
      <w:r>
        <w:rPr>
          <w:color w:val="231F20"/>
          <w:w w:val="85"/>
        </w:rPr>
        <w:t>5</w:t>
      </w:r>
      <w:r>
        <w:rPr>
          <w:color w:val="231F20"/>
          <w:spacing w:val="17"/>
          <w:w w:val="85"/>
        </w:rPr>
        <w:t> </w:t>
      </w:r>
      <w:r>
        <w:rPr>
          <w:color w:val="231F20"/>
          <w:spacing w:val="5"/>
          <w:w w:val="85"/>
        </w:rPr>
        <w:t>раза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 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5"/>
          <w:w w:val="85"/>
        </w:rPr>
        <w:t>Соответствующа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5"/>
          <w:w w:val="85"/>
        </w:rPr>
        <w:t>динамика</w:t>
      </w:r>
      <w:r>
        <w:rPr>
          <w:color w:val="231F20"/>
          <w:spacing w:val="6"/>
          <w:w w:val="96"/>
        </w:rPr>
        <w:t> </w:t>
      </w:r>
      <w:r>
        <w:rPr>
          <w:color w:val="231F20"/>
          <w:spacing w:val="5"/>
          <w:w w:val="85"/>
        </w:rPr>
        <w:t>дол</w:t>
      </w:r>
      <w:r>
        <w:rPr>
          <w:color w:val="231F20"/>
          <w:w w:val="85"/>
        </w:rPr>
        <w:t>и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5"/>
          <w:w w:val="85"/>
        </w:rPr>
        <w:t>все</w:t>
      </w:r>
      <w:r>
        <w:rPr>
          <w:color w:val="231F20"/>
          <w:w w:val="85"/>
        </w:rPr>
        <w:t>х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5"/>
          <w:w w:val="85"/>
        </w:rPr>
        <w:t>срочны</w:t>
      </w:r>
      <w:r>
        <w:rPr>
          <w:color w:val="231F20"/>
          <w:w w:val="85"/>
        </w:rPr>
        <w:t>х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5"/>
          <w:w w:val="85"/>
        </w:rPr>
        <w:t>вкладо</w:t>
      </w:r>
      <w:r>
        <w:rPr>
          <w:color w:val="231F20"/>
          <w:w w:val="85"/>
        </w:rPr>
        <w:t>в</w:t>
      </w:r>
      <w:r>
        <w:rPr>
          <w:color w:val="231F20"/>
          <w:spacing w:val="37"/>
          <w:w w:val="85"/>
        </w:rPr>
        <w:t> </w:t>
      </w:r>
      <w:r>
        <w:rPr>
          <w:color w:val="231F20"/>
          <w:spacing w:val="5"/>
          <w:w w:val="85"/>
        </w:rPr>
        <w:t>указанны</w:t>
      </w:r>
      <w:r>
        <w:rPr>
          <w:color w:val="231F20"/>
          <w:w w:val="85"/>
        </w:rPr>
        <w:t>х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5"/>
          <w:w w:val="85"/>
        </w:rPr>
        <w:t>3</w:t>
      </w:r>
      <w:r>
        <w:rPr>
          <w:color w:val="231F20"/>
          <w:w w:val="85"/>
        </w:rPr>
        <w:t>%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5"/>
          <w:w w:val="85"/>
        </w:rPr>
        <w:t>населени</w:t>
      </w:r>
      <w:r>
        <w:rPr>
          <w:color w:val="231F20"/>
          <w:w w:val="85"/>
        </w:rPr>
        <w:t>я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5"/>
          <w:w w:val="85"/>
        </w:rPr>
        <w:t>вы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6"/>
          <w:w w:val="85"/>
        </w:rPr>
        <w:t>гляди</w:t>
      </w:r>
      <w:r>
        <w:rPr>
          <w:color w:val="231F20"/>
          <w:w w:val="85"/>
        </w:rPr>
        <w:t>т</w:t>
      </w:r>
      <w:r>
        <w:rPr>
          <w:color w:val="231F20"/>
          <w:spacing w:val="14"/>
          <w:w w:val="85"/>
        </w:rPr>
        <w:t> </w:t>
      </w:r>
      <w:r>
        <w:rPr>
          <w:color w:val="231F20"/>
          <w:spacing w:val="6"/>
          <w:w w:val="85"/>
        </w:rPr>
        <w:t>фактическ</w:t>
      </w:r>
      <w:r>
        <w:rPr>
          <w:color w:val="231F20"/>
          <w:w w:val="85"/>
        </w:rPr>
        <w:t>и</w:t>
      </w:r>
      <w:r>
        <w:rPr>
          <w:color w:val="231F20"/>
          <w:spacing w:val="14"/>
          <w:w w:val="85"/>
        </w:rPr>
        <w:t> </w:t>
      </w:r>
      <w:r>
        <w:rPr>
          <w:color w:val="231F20"/>
          <w:spacing w:val="5"/>
          <w:w w:val="85"/>
        </w:rPr>
        <w:t>ст</w:t>
      </w:r>
      <w:r>
        <w:rPr>
          <w:color w:val="231F20"/>
          <w:spacing w:val="6"/>
          <w:w w:val="85"/>
        </w:rPr>
        <w:t>абильно</w:t>
      </w:r>
      <w:r>
        <w:rPr>
          <w:color w:val="231F20"/>
          <w:w w:val="85"/>
        </w:rPr>
        <w:t>й</w:t>
      </w:r>
      <w:r>
        <w:rPr>
          <w:color w:val="231F20"/>
          <w:spacing w:val="14"/>
          <w:w w:val="85"/>
        </w:rPr>
        <w:t> </w:t>
      </w:r>
      <w:r>
        <w:rPr>
          <w:color w:val="231F20"/>
          <w:w w:val="85"/>
        </w:rPr>
        <w:t>—</w:t>
      </w:r>
      <w:r>
        <w:rPr>
          <w:color w:val="231F20"/>
          <w:spacing w:val="15"/>
          <w:w w:val="85"/>
        </w:rPr>
        <w:t> </w:t>
      </w:r>
      <w:r>
        <w:rPr>
          <w:color w:val="231F20"/>
          <w:spacing w:val="6"/>
          <w:w w:val="85"/>
        </w:rPr>
        <w:t>92</w:t>
      </w:r>
      <w:r>
        <w:rPr>
          <w:color w:val="231F20"/>
          <w:w w:val="85"/>
        </w:rPr>
        <w:t>%</w:t>
      </w:r>
      <w:r>
        <w:rPr>
          <w:color w:val="231F20"/>
          <w:spacing w:val="14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14"/>
          <w:w w:val="85"/>
        </w:rPr>
        <w:t> </w:t>
      </w:r>
      <w:r>
        <w:rPr>
          <w:color w:val="231F20"/>
          <w:spacing w:val="6"/>
          <w:w w:val="85"/>
        </w:rPr>
        <w:t>201</w:t>
      </w:r>
      <w:r>
        <w:rPr>
          <w:color w:val="231F20"/>
          <w:w w:val="85"/>
        </w:rPr>
        <w:t>3</w:t>
      </w:r>
      <w:r>
        <w:rPr>
          <w:color w:val="231F20"/>
          <w:spacing w:val="14"/>
          <w:w w:val="85"/>
        </w:rPr>
        <w:t> </w:t>
      </w:r>
      <w:r>
        <w:rPr>
          <w:color w:val="231F20"/>
          <w:spacing w:val="6"/>
          <w:w w:val="85"/>
        </w:rPr>
        <w:t>п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</w:t>
      </w:r>
      <w:r>
        <w:rPr>
          <w:color w:val="231F20"/>
          <w:spacing w:val="15"/>
          <w:w w:val="85"/>
        </w:rPr>
        <w:t> </w:t>
      </w:r>
      <w:r>
        <w:rPr>
          <w:color w:val="231F20"/>
          <w:spacing w:val="6"/>
          <w:w w:val="85"/>
        </w:rPr>
        <w:t>201</w:t>
      </w:r>
      <w:r>
        <w:rPr>
          <w:color w:val="231F20"/>
          <w:w w:val="85"/>
        </w:rPr>
        <w:t>8</w:t>
      </w:r>
      <w:r>
        <w:rPr>
          <w:color w:val="231F20"/>
          <w:w w:val="85"/>
        </w:rPr>
        <w:t> </w:t>
      </w:r>
      <w:r>
        <w:rPr>
          <w:color w:val="231F20"/>
          <w:spacing w:val="14"/>
          <w:w w:val="85"/>
        </w:rPr>
        <w:t> </w:t>
      </w:r>
      <w:r>
        <w:rPr>
          <w:color w:val="231F20"/>
          <w:spacing w:val="5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6"/>
          <w:w w:val="85"/>
        </w:rPr>
        <w:t>Таки</w:t>
      </w:r>
      <w:r>
        <w:rPr>
          <w:color w:val="231F20"/>
          <w:w w:val="85"/>
        </w:rPr>
        <w:t>м</w:t>
      </w:r>
      <w:r>
        <w:rPr>
          <w:color w:val="231F20"/>
          <w:spacing w:val="58"/>
          <w:w w:val="85"/>
        </w:rPr>
        <w:t> </w:t>
      </w:r>
      <w:r>
        <w:rPr>
          <w:color w:val="231F20"/>
          <w:spacing w:val="7"/>
          <w:w w:val="85"/>
        </w:rPr>
        <w:t>образом</w:t>
      </w:r>
      <w:r>
        <w:rPr>
          <w:color w:val="231F20"/>
          <w:w w:val="85"/>
        </w:rPr>
        <w:t>,</w:t>
      </w:r>
      <w:r>
        <w:rPr>
          <w:color w:val="231F20"/>
          <w:spacing w:val="58"/>
          <w:w w:val="85"/>
        </w:rPr>
        <w:t> </w:t>
      </w:r>
      <w:r>
        <w:rPr>
          <w:color w:val="231F20"/>
          <w:spacing w:val="7"/>
          <w:w w:val="85"/>
        </w:rPr>
        <w:t>объем</w:t>
      </w:r>
      <w:r>
        <w:rPr>
          <w:color w:val="231F20"/>
          <w:w w:val="85"/>
        </w:rPr>
        <w:t>ы</w:t>
      </w:r>
      <w:r>
        <w:rPr>
          <w:color w:val="231F20"/>
          <w:spacing w:val="58"/>
          <w:w w:val="85"/>
        </w:rPr>
        <w:t> </w:t>
      </w:r>
      <w:r>
        <w:rPr>
          <w:color w:val="231F20"/>
          <w:spacing w:val="7"/>
          <w:w w:val="85"/>
        </w:rPr>
        <w:t>финансовы</w:t>
      </w:r>
      <w:r>
        <w:rPr>
          <w:color w:val="231F20"/>
          <w:w w:val="85"/>
        </w:rPr>
        <w:t>х</w:t>
      </w:r>
      <w:r>
        <w:rPr>
          <w:color w:val="231F20"/>
          <w:w w:val="85"/>
        </w:rPr>
        <w:t> </w:t>
      </w:r>
      <w:r>
        <w:rPr>
          <w:color w:val="231F20"/>
          <w:spacing w:val="58"/>
          <w:w w:val="85"/>
        </w:rPr>
        <w:t> </w:t>
      </w:r>
      <w:r>
        <w:rPr>
          <w:color w:val="231F20"/>
          <w:spacing w:val="7"/>
          <w:w w:val="85"/>
        </w:rPr>
        <w:t>активо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67"/>
          <w:w w:val="85"/>
        </w:rPr>
        <w:t> </w:t>
      </w:r>
      <w:r>
        <w:rPr>
          <w:color w:val="231F20"/>
          <w:spacing w:val="6"/>
          <w:w w:val="85"/>
        </w:rPr>
        <w:t>(внутри</w:t>
      </w:r>
      <w:r>
        <w:rPr>
          <w:color w:val="231F20"/>
          <w:spacing w:val="8"/>
          <w:w w:val="98"/>
        </w:rPr>
        <w:t> </w:t>
      </w:r>
      <w:r>
        <w:rPr>
          <w:color w:val="231F20"/>
          <w:spacing w:val="6"/>
          <w:w w:val="85"/>
        </w:rPr>
        <w:t>страны</w:t>
      </w:r>
      <w:r>
        <w:rPr>
          <w:color w:val="231F20"/>
          <w:w w:val="85"/>
        </w:rPr>
        <w:t>)</w:t>
      </w:r>
      <w:r>
        <w:rPr>
          <w:color w:val="231F20"/>
          <w:spacing w:val="26"/>
          <w:w w:val="85"/>
        </w:rPr>
        <w:t> </w:t>
      </w:r>
      <w:r>
        <w:rPr>
          <w:color w:val="231F20"/>
          <w:spacing w:val="6"/>
          <w:w w:val="85"/>
        </w:rPr>
        <w:t>почт</w:t>
      </w:r>
      <w:r>
        <w:rPr>
          <w:color w:val="231F20"/>
          <w:w w:val="85"/>
        </w:rPr>
        <w:t>и</w:t>
      </w:r>
      <w:r>
        <w:rPr>
          <w:color w:val="231F20"/>
          <w:spacing w:val="26"/>
          <w:w w:val="85"/>
        </w:rPr>
        <w:t> </w:t>
      </w:r>
      <w:r>
        <w:rPr>
          <w:color w:val="231F20"/>
          <w:spacing w:val="6"/>
          <w:w w:val="85"/>
        </w:rPr>
        <w:t>полность</w:t>
      </w:r>
      <w:r>
        <w:rPr>
          <w:color w:val="231F20"/>
          <w:w w:val="85"/>
        </w:rPr>
        <w:t>ю</w:t>
      </w:r>
      <w:r>
        <w:rPr>
          <w:color w:val="231F20"/>
          <w:w w:val="85"/>
        </w:rPr>
        <w:t> </w:t>
      </w:r>
      <w:r>
        <w:rPr>
          <w:color w:val="231F20"/>
          <w:spacing w:val="27"/>
          <w:w w:val="85"/>
        </w:rPr>
        <w:t> </w:t>
      </w:r>
      <w:r>
        <w:rPr>
          <w:color w:val="231F20"/>
          <w:spacing w:val="6"/>
          <w:w w:val="85"/>
        </w:rPr>
        <w:t>определяютс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</w:t>
      </w:r>
      <w:r>
        <w:rPr>
          <w:color w:val="231F20"/>
          <w:spacing w:val="28"/>
          <w:w w:val="8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85"/>
        </w:rPr>
        <w:t>богатейше</w:t>
      </w:r>
      <w:r>
        <w:rPr>
          <w:rFonts w:ascii="Times New Roman" w:hAnsi="Times New Roman" w:cs="Times New Roman" w:eastAsia="Times New Roman"/>
          <w:i/>
          <w:color w:val="231F20"/>
          <w:w w:val="85"/>
        </w:rPr>
        <w:t>й</w:t>
      </w:r>
      <w:r>
        <w:rPr>
          <w:rFonts w:ascii="Times New Roman" w:hAnsi="Times New Roman" w:cs="Times New Roman" w:eastAsia="Times New Roman"/>
          <w:i/>
          <w:color w:val="231F20"/>
          <w:w w:val="8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41"/>
          <w:w w:val="85"/>
        </w:rPr>
        <w:t> </w:t>
      </w:r>
      <w:r>
        <w:rPr>
          <w:color w:val="231F20"/>
          <w:spacing w:val="6"/>
          <w:w w:val="85"/>
        </w:rPr>
        <w:t>3</w:t>
      </w:r>
      <w:r>
        <w:rPr>
          <w:color w:val="231F20"/>
          <w:w w:val="85"/>
        </w:rPr>
        <w:t>%</w:t>
      </w:r>
      <w:r>
        <w:rPr>
          <w:color w:val="231F20"/>
          <w:w w:val="101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85"/>
        </w:rPr>
        <w:t>группо</w:t>
      </w:r>
      <w:r>
        <w:rPr>
          <w:rFonts w:ascii="Times New Roman" w:hAnsi="Times New Roman" w:cs="Times New Roman" w:eastAsia="Times New Roman"/>
          <w:i/>
          <w:color w:val="231F20"/>
          <w:w w:val="85"/>
        </w:rPr>
        <w:t>й</w:t>
      </w:r>
      <w:r>
        <w:rPr>
          <w:rFonts w:ascii="Times New Roman" w:hAnsi="Times New Roman" w:cs="Times New Roman" w:eastAsia="Times New Roman"/>
          <w:i/>
          <w:color w:val="231F20"/>
          <w:w w:val="85"/>
        </w:rPr>
        <w:t>   </w:t>
      </w:r>
      <w:r>
        <w:rPr>
          <w:rFonts w:ascii="Times New Roman" w:hAnsi="Times New Roman" w:cs="Times New Roman" w:eastAsia="Times New Roman"/>
          <w:i/>
          <w:color w:val="231F20"/>
          <w:spacing w:val="14"/>
          <w:w w:val="8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85"/>
        </w:rPr>
        <w:t>населения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7"/>
        <w:rPr>
          <w:sz w:val="24"/>
          <w:szCs w:val="24"/>
        </w:rPr>
      </w:pPr>
      <w:r>
        <w:rPr>
          <w:sz w:val="24"/>
          <w:szCs w:val="24"/>
        </w:rPr>
      </w:r>
    </w:p>
    <w:p>
      <w:pPr>
        <w:numPr>
          <w:ilvl w:val="0"/>
          <w:numId w:val="5"/>
        </w:numPr>
        <w:tabs>
          <w:tab w:pos="643" w:val="left" w:leader="none"/>
        </w:tabs>
        <w:spacing w:line="167" w:lineRule="auto" w:before="38"/>
        <w:ind w:left="117" w:right="44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853pt;width:56.693pt;height:.1pt;mso-position-horizontal-relative:page;mso-position-vertical-relative:paragraph;z-index:-12386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5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3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0"/>
          <w:numId w:val="5"/>
        </w:numPr>
        <w:tabs>
          <w:tab w:pos="657" w:val="left" w:leader="none"/>
        </w:tabs>
        <w:spacing w:line="167" w:lineRule="auto"/>
        <w:ind w:left="117" w:right="444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Ш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5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5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ъ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5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1"/>
          <w:w w:val="8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6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spacing w:val="25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6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0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5"/>
          <w:w w:val="8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11"/>
          <w:w w:val="8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pgSz w:w="9355" w:h="13620"/>
          <w:pgMar w:header="775" w:footer="0" w:top="1180" w:bottom="280" w:left="620" w:right="5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9" w:lineRule="auto" w:before="35"/>
        <w:ind w:left="46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180.769104pt;margin-top:30.790775pt;width:1.373pt;height:1.454pt;mso-position-horizontal-relative:page;mso-position-vertical-relative:paragraph;z-index:-12385" coordorigin="3615,616" coordsize="27,29">
            <v:shape style="position:absolute;left:3615;top:616;width:27;height:29" coordorigin="3615,616" coordsize="27,29" path="m3633,616l3625,616,3622,617,3617,623,3615,626,3615,635,3617,638,3622,643,3625,645,3633,645,3636,643,3642,638,3643,635,3643,626,3642,623,3636,617,3633,616xe" filled="t" fillcolor="#231F20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206.338806pt;margin-top:44.790775pt;width:1.373pt;height:1.454pt;mso-position-horizontal-relative:page;mso-position-vertical-relative:paragraph;z-index:-12384" coordorigin="4127,896" coordsize="27,29">
            <v:shape style="position:absolute;left:4127;top:896;width:27;height:29" coordorigin="4127,896" coordsize="27,29" path="m4144,896l4137,896,4133,897,4128,903,4127,906,4127,915,4128,918,4133,923,4137,925,4144,925,4148,923,4153,918,4154,915,4154,906,4153,903,4148,897,4144,896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нашим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оценкам,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3%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самого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богатого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населения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пер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од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сентября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2013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2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май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2018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3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ежегодный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суммарный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доход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внутри</w:t>
      </w:r>
      <w:r>
        <w:rPr>
          <w:rFonts w:ascii="Malgun Gothic" w:hAnsi="Malgun Gothic" w:cs="Malgun Gothic" w:eastAsia="Malgun Gothic"/>
          <w:color w:val="231F20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составлял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3"/>
          <w:szCs w:val="23"/>
        </w:rPr>
        <w:t>~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6,8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Т</w:t>
      </w:r>
      <w:r>
        <w:rPr>
          <w:rFonts w:ascii="Cambria" w:hAnsi="Cambria" w:cs="Cambria" w:eastAsia="Cambria"/>
          <w:color w:val="231F20"/>
          <w:w w:val="95"/>
          <w:sz w:val="25"/>
          <w:szCs w:val="25"/>
        </w:rPr>
        <w:t>P</w:t>
      </w:r>
      <w:r>
        <w:rPr>
          <w:rFonts w:ascii="Cambria" w:hAnsi="Cambria" w:cs="Cambria" w:eastAsia="Cambria"/>
          <w:color w:val="231F20"/>
          <w:spacing w:val="38"/>
          <w:w w:val="95"/>
          <w:sz w:val="25"/>
          <w:szCs w:val="25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ценах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2018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),</w:t>
      </w:r>
      <w:r>
        <w:rPr>
          <w:rFonts w:ascii="Malgun Gothic" w:hAnsi="Malgun Gothic" w:cs="Malgun Gothic" w:eastAsia="Malgun Gothic"/>
          <w:color w:val="231F20"/>
          <w:spacing w:val="28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долях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3"/>
          <w:szCs w:val="23"/>
        </w:rPr>
        <w:t>~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w w:val="10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2018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6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равнялся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103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75"/>
          <w:sz w:val="23"/>
          <w:szCs w:val="23"/>
        </w:rPr>
        <w:t>Т</w:t>
      </w:r>
      <w:r>
        <w:rPr>
          <w:rFonts w:ascii="Cambria" w:hAnsi="Cambria" w:cs="Cambria" w:eastAsia="Cambria"/>
          <w:color w:val="231F20"/>
          <w:w w:val="75"/>
          <w:sz w:val="25"/>
          <w:szCs w:val="25"/>
        </w:rPr>
        <w:t>P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2018–202</w:t>
      </w:r>
      <w:r>
        <w:rPr>
          <w:color w:val="231F20"/>
          <w:w w:val="95"/>
        </w:rPr>
        <w:t>0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75"/>
        </w:rPr>
        <w:t>гг</w:t>
      </w:r>
      <w:r>
        <w:rPr>
          <w:color w:val="231F20"/>
          <w:w w:val="75"/>
        </w:rPr>
        <w:t>�</w:t>
      </w:r>
      <w:r>
        <w:rPr>
          <w:color w:val="231F20"/>
          <w:spacing w:val="35"/>
          <w:w w:val="75"/>
        </w:rPr>
        <w:t> </w:t>
      </w:r>
      <w:r>
        <w:rPr>
          <w:color w:val="231F20"/>
          <w:spacing w:val="1"/>
          <w:w w:val="95"/>
        </w:rPr>
        <w:t>общи</w:t>
      </w:r>
      <w:r>
        <w:rPr>
          <w:color w:val="231F20"/>
          <w:w w:val="95"/>
        </w:rPr>
        <w:t>й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дохо</w:t>
      </w:r>
      <w:r>
        <w:rPr>
          <w:color w:val="231F20"/>
          <w:w w:val="95"/>
        </w:rPr>
        <w:t>д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д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лях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достигал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57,6%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75"/>
        </w:rPr>
        <w:t>(см</w:t>
      </w:r>
      <w:r>
        <w:rPr>
          <w:color w:val="231F20"/>
          <w:w w:val="75"/>
        </w:rPr>
        <w:t>�</w:t>
      </w:r>
      <w:r>
        <w:rPr>
          <w:color w:val="231F20"/>
          <w:spacing w:val="-17"/>
          <w:w w:val="75"/>
        </w:rPr>
        <w:t> </w:t>
      </w:r>
      <w:r>
        <w:rPr>
          <w:color w:val="231F20"/>
          <w:w w:val="95"/>
        </w:rPr>
        <w:t>том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2,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75"/>
        </w:rPr>
        <w:t>рис</w:t>
      </w:r>
      <w:r>
        <w:rPr>
          <w:color w:val="231F20"/>
          <w:w w:val="75"/>
        </w:rPr>
        <w:t>�</w:t>
      </w:r>
      <w:r>
        <w:rPr>
          <w:color w:val="231F20"/>
          <w:spacing w:val="-17"/>
          <w:w w:val="75"/>
        </w:rPr>
        <w:t> </w:t>
      </w:r>
      <w:r>
        <w:rPr>
          <w:color w:val="231F20"/>
          <w:w w:val="75"/>
        </w:rPr>
        <w:t>9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1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1)</w:t>
      </w:r>
      <w:r>
        <w:rPr>
          <w:color w:val="231F20"/>
          <w:w w:val="75"/>
        </w:rPr>
        <w:t>�</w:t>
      </w:r>
      <w:r>
        <w:rPr>
          <w:color w:val="231F20"/>
          <w:spacing w:val="-17"/>
          <w:w w:val="75"/>
        </w:rPr>
        <w:t> </w:t>
      </w:r>
      <w:r>
        <w:rPr>
          <w:color w:val="231F20"/>
          <w:w w:val="95"/>
        </w:rPr>
        <w:t>Тогда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основ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на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масс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асе</w:t>
      </w:r>
      <w:r>
        <w:rPr>
          <w:color w:val="231F20"/>
          <w:spacing w:val="1"/>
          <w:w w:val="95"/>
        </w:rPr>
        <w:t>лен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(б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з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св</w:t>
      </w:r>
      <w:r>
        <w:rPr>
          <w:color w:val="231F20"/>
          <w:spacing w:val="1"/>
          <w:w w:val="95"/>
        </w:rPr>
        <w:t>ер</w:t>
      </w:r>
      <w:r>
        <w:rPr>
          <w:color w:val="231F20"/>
          <w:spacing w:val="1"/>
          <w:w w:val="95"/>
        </w:rPr>
        <w:t>хб</w:t>
      </w:r>
      <w:r>
        <w:rPr>
          <w:color w:val="231F20"/>
          <w:spacing w:val="1"/>
          <w:w w:val="95"/>
        </w:rPr>
        <w:t>огат</w:t>
      </w:r>
      <w:r>
        <w:rPr>
          <w:color w:val="231F20"/>
          <w:w w:val="95"/>
        </w:rPr>
        <w:t>ых</w:t>
      </w:r>
      <w:r>
        <w:rPr>
          <w:color w:val="231F20"/>
          <w:w w:val="95"/>
        </w:rPr>
        <w:t>)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имел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до</w:t>
      </w:r>
      <w:r>
        <w:rPr>
          <w:color w:val="231F20"/>
          <w:spacing w:val="1"/>
          <w:w w:val="95"/>
        </w:rPr>
        <w:t>хо</w:t>
      </w:r>
      <w:r>
        <w:rPr>
          <w:color w:val="231F20"/>
          <w:w w:val="95"/>
        </w:rPr>
        <w:t>д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лях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ВВП,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равный</w:t>
      </w:r>
      <w:r>
        <w:rPr>
          <w:color w:val="000000"/>
          <w:w w:val="100"/>
        </w:rPr>
      </w:r>
    </w:p>
    <w:p>
      <w:pPr>
        <w:spacing w:line="745" w:lineRule="exact"/>
        <w:ind w:left="462" w:right="115" w:firstLine="0"/>
        <w:jc w:val="center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51%</w:t>
      </w:r>
      <w:r>
        <w:rPr>
          <w:rFonts w:ascii="Times New Roman" w:hAnsi="Times New Roman" w:cs="Times New Roman" w:eastAsia="Times New Roman"/>
          <w:b/>
          <w:bCs/>
          <w:color w:val="231F20"/>
          <w:spacing w:val="-30"/>
          <w:w w:val="105"/>
          <w:sz w:val="28"/>
          <w:szCs w:val="28"/>
        </w:rPr>
        <w:t> </w:t>
      </w:r>
      <w:r>
        <w:rPr>
          <w:rFonts w:ascii="Cambria Math" w:hAnsi="Cambria Math" w:cs="Cambria Math" w:eastAsia="Cambria Math"/>
          <w:color w:val="231F20"/>
          <w:w w:val="105"/>
          <w:sz w:val="28"/>
          <w:szCs w:val="28"/>
        </w:rPr>
        <w:t>≃</w:t>
      </w:r>
      <w:r>
        <w:rPr>
          <w:rFonts w:ascii="Cambria Math" w:hAnsi="Cambria Math" w:cs="Cambria Math" w:eastAsia="Cambria Math"/>
          <w:color w:val="231F20"/>
          <w:spacing w:val="-21"/>
          <w:w w:val="10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5"/>
          <w:sz w:val="28"/>
          <w:szCs w:val="28"/>
        </w:rPr>
        <w:t>57,6%</w:t>
      </w:r>
      <w:r>
        <w:rPr>
          <w:rFonts w:ascii="Malgun Gothic" w:hAnsi="Malgun Gothic" w:cs="Malgun Gothic" w:eastAsia="Malgun Gothic"/>
          <w:color w:val="231F20"/>
          <w:spacing w:val="-60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05"/>
          <w:sz w:val="28"/>
          <w:szCs w:val="28"/>
        </w:rPr>
        <w:t>-</w:t>
      </w:r>
      <w:r>
        <w:rPr>
          <w:rFonts w:ascii="Arial" w:hAnsi="Arial" w:cs="Arial" w:eastAsia="Arial"/>
          <w:color w:val="231F20"/>
          <w:spacing w:val="-39"/>
          <w:w w:val="10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5"/>
          <w:sz w:val="28"/>
          <w:szCs w:val="28"/>
        </w:rPr>
        <w:t>7%,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142" w:lineRule="exact"/>
        <w:ind w:left="474" w:right="130"/>
        <w:jc w:val="center"/>
      </w:pPr>
      <w:r>
        <w:rPr>
          <w:color w:val="231F20"/>
          <w:w w:val="95"/>
        </w:rPr>
        <w:t>а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2021</w:t>
      </w:r>
      <w:r>
        <w:rPr>
          <w:color w:val="231F20"/>
          <w:w w:val="95"/>
        </w:rPr>
        <w:t>–2</w:t>
      </w:r>
      <w:r>
        <w:rPr>
          <w:color w:val="231F20"/>
          <w:w w:val="95"/>
        </w:rPr>
        <w:t>023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5"/>
        </w:rPr>
        <w:t>об</w:t>
      </w:r>
      <w:r>
        <w:rPr>
          <w:color w:val="231F20"/>
          <w:w w:val="95"/>
        </w:rPr>
        <w:t>щий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од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ле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х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л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2" w:right="115"/>
        <w:jc w:val="center"/>
      </w:pP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53</w:t>
      </w:r>
      <w:r>
        <w:rPr>
          <w:color w:val="231F20"/>
          <w:w w:val="95"/>
        </w:rPr>
        <w:t>%</w:t>
      </w:r>
      <w:r>
        <w:rPr>
          <w:color w:val="231F20"/>
          <w:w w:val="95"/>
        </w:rPr>
        <w:t>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а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сс</w:t>
      </w:r>
      <w:r>
        <w:rPr>
          <w:color w:val="231F20"/>
          <w:w w:val="95"/>
        </w:rPr>
        <w:t>а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з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бо</w:t>
      </w:r>
      <w:r>
        <w:rPr>
          <w:color w:val="231F20"/>
          <w:w w:val="95"/>
        </w:rPr>
        <w:t>г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100"/>
        </w:rPr>
        <w:t>тых)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имела</w:t>
      </w:r>
      <w:r>
        <w:rPr>
          <w:color w:val="231F20"/>
          <w:spacing w:val="-43"/>
          <w:w w:val="100"/>
        </w:rPr>
        <w:t> </w:t>
      </w:r>
      <w:r>
        <w:rPr>
          <w:color w:val="231F20"/>
          <w:w w:val="100"/>
        </w:rPr>
        <w:t>доход</w:t>
      </w:r>
      <w:r>
        <w:rPr>
          <w:color w:val="231F20"/>
          <w:spacing w:val="-43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долях</w:t>
      </w:r>
      <w:r>
        <w:rPr>
          <w:color w:val="231F20"/>
          <w:spacing w:val="-43"/>
          <w:w w:val="100"/>
        </w:rPr>
        <w:t> </w:t>
      </w:r>
      <w:r>
        <w:rPr>
          <w:color w:val="231F20"/>
          <w:w w:val="100"/>
        </w:rPr>
        <w:t>ВВП,</w:t>
      </w:r>
      <w:r>
        <w:rPr>
          <w:color w:val="231F20"/>
          <w:spacing w:val="-43"/>
          <w:w w:val="100"/>
        </w:rPr>
        <w:t> </w:t>
      </w:r>
      <w:r>
        <w:rPr>
          <w:color w:val="231F20"/>
          <w:w w:val="100"/>
        </w:rPr>
        <w:t>равный</w:t>
      </w:r>
      <w:r>
        <w:rPr>
          <w:color w:val="000000"/>
          <w:w w:val="100"/>
        </w:rPr>
      </w:r>
    </w:p>
    <w:p>
      <w:pPr>
        <w:spacing w:line="724" w:lineRule="exact"/>
        <w:ind w:left="346" w:right="0" w:firstLine="0"/>
        <w:jc w:val="center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105"/>
          <w:sz w:val="28"/>
          <w:szCs w:val="28"/>
        </w:rPr>
        <w:t>46%</w:t>
      </w:r>
      <w:r>
        <w:rPr>
          <w:rFonts w:ascii="Times New Roman" w:hAnsi="Times New Roman" w:cs="Times New Roman" w:eastAsia="Times New Roman"/>
          <w:b/>
          <w:bCs/>
          <w:color w:val="231F20"/>
          <w:spacing w:val="-52"/>
          <w:w w:val="105"/>
          <w:sz w:val="28"/>
          <w:szCs w:val="28"/>
        </w:rPr>
        <w:t> </w:t>
      </w:r>
      <w:r>
        <w:rPr>
          <w:rFonts w:ascii="Cambria Math" w:hAnsi="Cambria Math" w:cs="Cambria Math" w:eastAsia="Cambria Math"/>
          <w:color w:val="231F20"/>
          <w:w w:val="105"/>
          <w:sz w:val="28"/>
          <w:szCs w:val="28"/>
        </w:rPr>
        <w:t>≃</w:t>
      </w:r>
      <w:r>
        <w:rPr>
          <w:rFonts w:ascii="Cambria Math" w:hAnsi="Cambria Math" w:cs="Cambria Math" w:eastAsia="Cambria Math"/>
          <w:color w:val="231F20"/>
          <w:spacing w:val="-43"/>
          <w:w w:val="10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5"/>
          <w:sz w:val="28"/>
          <w:szCs w:val="28"/>
        </w:rPr>
        <w:t>53%</w:t>
      </w:r>
      <w:r>
        <w:rPr>
          <w:rFonts w:ascii="Malgun Gothic" w:hAnsi="Malgun Gothic" w:cs="Malgun Gothic" w:eastAsia="Malgun Gothic"/>
          <w:color w:val="231F20"/>
          <w:spacing w:val="-82"/>
          <w:w w:val="105"/>
          <w:sz w:val="28"/>
          <w:szCs w:val="28"/>
        </w:rPr>
        <w:t> </w:t>
      </w:r>
      <w:r>
        <w:rPr>
          <w:rFonts w:ascii="Arial" w:hAnsi="Arial" w:cs="Arial" w:eastAsia="Arial"/>
          <w:color w:val="231F20"/>
          <w:w w:val="115"/>
          <w:sz w:val="28"/>
          <w:szCs w:val="28"/>
        </w:rPr>
        <w:t>-</w:t>
      </w:r>
      <w:r>
        <w:rPr>
          <w:rFonts w:ascii="Arial" w:hAnsi="Arial" w:cs="Arial" w:eastAsia="Arial"/>
          <w:color w:val="231F20"/>
          <w:spacing w:val="-67"/>
          <w:w w:val="11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7%</w:t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142" w:lineRule="exact"/>
        <w:ind w:left="747" w:right="0"/>
        <w:jc w:val="left"/>
      </w:pPr>
      <w:r>
        <w:rPr>
          <w:color w:val="231F20"/>
          <w:w w:val="100"/>
        </w:rPr>
        <w:t>В</w:t>
      </w:r>
      <w:r>
        <w:rPr>
          <w:color w:val="231F20"/>
          <w:spacing w:val="-12"/>
          <w:w w:val="100"/>
        </w:rPr>
        <w:t> </w:t>
      </w:r>
      <w:r>
        <w:rPr>
          <w:color w:val="231F20"/>
          <w:w w:val="100"/>
        </w:rPr>
        <w:t>Н</w:t>
      </w:r>
      <w:r>
        <w:rPr>
          <w:color w:val="231F20"/>
          <w:spacing w:val="1"/>
          <w:w w:val="100"/>
        </w:rPr>
        <w:t>ов</w:t>
      </w:r>
      <w:r>
        <w:rPr>
          <w:color w:val="231F20"/>
          <w:spacing w:val="1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spacing w:val="-12"/>
          <w:w w:val="100"/>
        </w:rPr>
        <w:t> </w:t>
      </w:r>
      <w:r>
        <w:rPr>
          <w:color w:val="231F20"/>
          <w:spacing w:val="1"/>
          <w:w w:val="100"/>
        </w:rPr>
        <w:t>с</w:t>
      </w:r>
      <w:r>
        <w:rPr>
          <w:color w:val="231F20"/>
          <w:spacing w:val="1"/>
          <w:w w:val="100"/>
        </w:rPr>
        <w:t>тр</w:t>
      </w:r>
      <w:r>
        <w:rPr>
          <w:color w:val="231F20"/>
          <w:spacing w:val="1"/>
          <w:w w:val="100"/>
        </w:rPr>
        <w:t>ана</w:t>
      </w:r>
      <w:r>
        <w:rPr>
          <w:color w:val="231F20"/>
          <w:w w:val="100"/>
        </w:rPr>
        <w:t>х</w:t>
      </w:r>
      <w:r>
        <w:rPr>
          <w:color w:val="231F20"/>
          <w:spacing w:val="-12"/>
          <w:w w:val="100"/>
        </w:rPr>
        <w:t> 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С</w:t>
      </w:r>
      <w:r>
        <w:rPr>
          <w:color w:val="231F20"/>
          <w:w w:val="100"/>
        </w:rPr>
        <w:t>,</w:t>
      </w:r>
      <w:r>
        <w:rPr>
          <w:color w:val="231F20"/>
          <w:spacing w:val="-12"/>
          <w:w w:val="100"/>
        </w:rPr>
        <w:t> </w:t>
      </w:r>
      <w:r>
        <w:rPr>
          <w:color w:val="231F20"/>
          <w:spacing w:val="1"/>
          <w:w w:val="100"/>
        </w:rPr>
        <w:t>в</w:t>
      </w:r>
      <w:r>
        <w:rPr>
          <w:color w:val="231F20"/>
          <w:w w:val="100"/>
        </w:rPr>
        <w:t>кл</w:t>
      </w:r>
      <w:r>
        <w:rPr>
          <w:color w:val="231F20"/>
          <w:spacing w:val="1"/>
          <w:w w:val="100"/>
        </w:rPr>
        <w:t>юча</w:t>
      </w:r>
      <w:r>
        <w:rPr>
          <w:color w:val="231F20"/>
          <w:w w:val="100"/>
        </w:rPr>
        <w:t>я</w:t>
      </w:r>
      <w:r>
        <w:rPr>
          <w:color w:val="231F20"/>
          <w:spacing w:val="-12"/>
          <w:w w:val="100"/>
        </w:rPr>
        <w:t> </w:t>
      </w:r>
      <w:r>
        <w:rPr>
          <w:color w:val="231F20"/>
          <w:w w:val="100"/>
        </w:rPr>
        <w:t>По</w:t>
      </w:r>
      <w:r>
        <w:rPr>
          <w:color w:val="231F20"/>
          <w:spacing w:val="1"/>
          <w:w w:val="100"/>
        </w:rPr>
        <w:t>льш</w:t>
      </w:r>
      <w:r>
        <w:rPr>
          <w:color w:val="231F20"/>
          <w:w w:val="100"/>
        </w:rPr>
        <w:t>у</w:t>
      </w:r>
      <w:r>
        <w:rPr>
          <w:color w:val="231F20"/>
          <w:w w:val="100"/>
        </w:rPr>
        <w:t>,</w:t>
      </w:r>
      <w:r>
        <w:rPr>
          <w:color w:val="231F20"/>
          <w:spacing w:val="-11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12"/>
          <w:w w:val="100"/>
        </w:rPr>
        <w:t> </w:t>
      </w:r>
      <w:r>
        <w:rPr>
          <w:color w:val="231F20"/>
          <w:spacing w:val="1"/>
          <w:w w:val="100"/>
        </w:rPr>
        <w:t>201</w:t>
      </w:r>
      <w:r>
        <w:rPr>
          <w:color w:val="231F20"/>
          <w:w w:val="100"/>
        </w:rPr>
        <w:t>8–2</w:t>
      </w:r>
      <w:r>
        <w:rPr>
          <w:color w:val="231F20"/>
          <w:spacing w:val="1"/>
          <w:w w:val="100"/>
        </w:rPr>
        <w:t>02</w:t>
      </w:r>
      <w:r>
        <w:rPr>
          <w:color w:val="231F20"/>
          <w:w w:val="100"/>
        </w:rPr>
        <w:t>0</w:t>
      </w:r>
      <w:r>
        <w:rPr>
          <w:color w:val="231F20"/>
          <w:spacing w:val="-12"/>
          <w:w w:val="10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74" w:right="123"/>
        <w:jc w:val="center"/>
      </w:pPr>
      <w:r>
        <w:rPr>
          <w:color w:val="231F20"/>
          <w:w w:val="95"/>
        </w:rPr>
        <w:t>доходы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основной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мас</w:t>
      </w:r>
      <w:r>
        <w:rPr>
          <w:color w:val="231F20"/>
          <w:w w:val="95"/>
        </w:rPr>
        <w:t>сы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насел</w:t>
      </w:r>
      <w:r>
        <w:rPr>
          <w:color w:val="231F20"/>
          <w:w w:val="95"/>
        </w:rPr>
        <w:t>ени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долях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равня</w:t>
      </w:r>
      <w:r>
        <w:rPr>
          <w:color w:val="231F20"/>
          <w:w w:val="95"/>
        </w:rPr>
        <w:t>лись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346" w:right="0"/>
        <w:jc w:val="center"/>
      </w:pP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~</w:t>
      </w:r>
      <w:r>
        <w:rPr>
          <w:color w:val="231F20"/>
          <w:w w:val="85"/>
        </w:rPr>
        <w:t>68%</w:t>
      </w:r>
      <w:r>
        <w:rPr>
          <w:color w:val="231F20"/>
          <w:spacing w:val="-12"/>
          <w:w w:val="85"/>
        </w:rPr>
        <w:t> </w:t>
      </w:r>
      <w:r>
        <w:rPr>
          <w:color w:val="231F20"/>
          <w:w w:val="85"/>
        </w:rPr>
        <w:t>(см</w:t>
      </w:r>
      <w:r>
        <w:rPr>
          <w:color w:val="231F20"/>
          <w:w w:val="85"/>
        </w:rPr>
        <w:t>�</w:t>
      </w:r>
      <w:r>
        <w:rPr>
          <w:color w:val="231F20"/>
          <w:spacing w:val="-12"/>
          <w:w w:val="85"/>
        </w:rPr>
        <w:t> </w:t>
      </w:r>
      <w:r>
        <w:rPr>
          <w:color w:val="231F20"/>
          <w:w w:val="85"/>
        </w:rPr>
        <w:t>том</w:t>
      </w:r>
      <w:r>
        <w:rPr>
          <w:color w:val="231F20"/>
          <w:spacing w:val="-11"/>
          <w:w w:val="85"/>
        </w:rPr>
        <w:t> </w:t>
      </w:r>
      <w:r>
        <w:rPr>
          <w:color w:val="231F20"/>
          <w:w w:val="90"/>
        </w:rPr>
        <w:t>2,</w:t>
      </w:r>
      <w:r>
        <w:rPr>
          <w:color w:val="231F20"/>
          <w:spacing w:val="-16"/>
          <w:w w:val="90"/>
        </w:rPr>
        <w:t> </w:t>
      </w:r>
      <w:r>
        <w:rPr>
          <w:color w:val="231F20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-11"/>
          <w:w w:val="85"/>
        </w:rPr>
        <w:t> </w:t>
      </w:r>
      <w:r>
        <w:rPr>
          <w:color w:val="231F20"/>
          <w:w w:val="85"/>
        </w:rPr>
        <w:t>9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1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1),</w:t>
      </w:r>
      <w:r>
        <w:rPr>
          <w:color w:val="231F20"/>
          <w:spacing w:val="-12"/>
          <w:w w:val="85"/>
        </w:rPr>
        <w:t> </w:t>
      </w:r>
      <w:r>
        <w:rPr>
          <w:color w:val="231F20"/>
          <w:w w:val="85"/>
        </w:rPr>
        <w:t>а</w:t>
      </w:r>
      <w:r>
        <w:rPr>
          <w:color w:val="231F20"/>
          <w:spacing w:val="-12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-11"/>
          <w:w w:val="85"/>
        </w:rPr>
        <w:t> </w:t>
      </w:r>
      <w:r>
        <w:rPr>
          <w:color w:val="231F20"/>
          <w:w w:val="85"/>
        </w:rPr>
        <w:t>2021–2023</w:t>
      </w:r>
      <w:r>
        <w:rPr>
          <w:color w:val="231F20"/>
          <w:spacing w:val="-10"/>
          <w:w w:val="8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-12"/>
          <w:w w:val="8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~</w:t>
      </w:r>
      <w:r>
        <w:rPr>
          <w:color w:val="231F20"/>
          <w:w w:val="85"/>
        </w:rPr>
        <w:t>61%</w:t>
      </w:r>
      <w:r>
        <w:rPr>
          <w:color w:val="231F20"/>
          <w:w w:val="85"/>
        </w:rPr>
        <w:t>�</w:t>
      </w:r>
      <w:r>
        <w:rPr>
          <w:color w:val="231F20"/>
          <w:spacing w:val="-12"/>
          <w:w w:val="85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16"/>
          <w:w w:val="90"/>
        </w:rPr>
        <w:t> </w:t>
      </w:r>
      <w:r>
        <w:rPr>
          <w:color w:val="231F20"/>
          <w:w w:val="90"/>
        </w:rPr>
        <w:t>этих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9" w:right="120"/>
        <w:jc w:val="center"/>
      </w:pP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о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бо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ы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х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2" w:right="115"/>
        <w:jc w:val="center"/>
      </w:pPr>
      <w:r>
        <w:rPr>
          <w:color w:val="231F20"/>
          <w:w w:val="90"/>
        </w:rPr>
        <w:t>значительно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меньше,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чем</w:t>
      </w:r>
      <w:r>
        <w:rPr>
          <w:color w:val="231F20"/>
          <w:spacing w:val="-2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-21"/>
          <w:w w:val="90"/>
        </w:rPr>
        <w:t> </w:t>
      </w:r>
      <w:r>
        <w:rPr>
          <w:color w:val="231F20"/>
          <w:w w:val="90"/>
        </w:rPr>
        <w:t>(рис</w:t>
      </w:r>
      <w:r>
        <w:rPr>
          <w:color w:val="231F20"/>
          <w:w w:val="90"/>
        </w:rPr>
        <w:t>�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80"/>
        </w:rPr>
        <w:t>4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3)</w:t>
      </w:r>
      <w:r>
        <w:rPr>
          <w:color w:val="231F20"/>
          <w:w w:val="80"/>
        </w:rPr>
        <w:t>�</w:t>
      </w:r>
      <w:r>
        <w:rPr>
          <w:color w:val="231F20"/>
          <w:spacing w:val="-12"/>
          <w:w w:val="80"/>
        </w:rPr>
        <w:t> </w:t>
      </w:r>
      <w:r>
        <w:rPr>
          <w:color w:val="231F20"/>
          <w:w w:val="90"/>
        </w:rPr>
        <w:t>Отсюда</w:t>
      </w:r>
      <w:r>
        <w:rPr>
          <w:color w:val="231F20"/>
          <w:spacing w:val="-21"/>
          <w:w w:val="90"/>
        </w:rPr>
        <w:t> </w:t>
      </w:r>
      <w:r>
        <w:rPr>
          <w:color w:val="231F20"/>
          <w:w w:val="90"/>
        </w:rPr>
        <w:t>следу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2" w:right="115"/>
        <w:jc w:val="center"/>
      </w:pPr>
      <w:r>
        <w:rPr>
          <w:color w:val="231F20"/>
          <w:w w:val="90"/>
        </w:rPr>
        <w:t>ет,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что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2018–2020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основная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масса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российского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насел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9" w:right="109"/>
        <w:jc w:val="center"/>
      </w:pPr>
      <w:r>
        <w:rPr>
          <w:color w:val="231F20"/>
          <w:w w:val="95"/>
        </w:rPr>
        <w:t>н</w:t>
      </w:r>
      <w:r>
        <w:rPr>
          <w:color w:val="231F20"/>
          <w:w w:val="95"/>
        </w:rPr>
        <w:t>ия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б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з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свер</w:t>
      </w:r>
      <w:r>
        <w:rPr>
          <w:color w:val="231F20"/>
          <w:w w:val="95"/>
        </w:rPr>
        <w:t>х</w:t>
      </w:r>
      <w:r>
        <w:rPr>
          <w:color w:val="231F20"/>
          <w:spacing w:val="1"/>
          <w:w w:val="95"/>
        </w:rPr>
        <w:t>бог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ты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)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w w:val="95"/>
        </w:rPr>
        <w:t>р</w:t>
      </w:r>
      <w:r>
        <w:rPr>
          <w:color w:val="231F20"/>
          <w:spacing w:val="1"/>
          <w:w w:val="95"/>
        </w:rPr>
        <w:t>авн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ни</w:t>
      </w:r>
      <w:r>
        <w:rPr>
          <w:color w:val="231F20"/>
          <w:w w:val="95"/>
        </w:rPr>
        <w:t>ю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нас</w:t>
      </w:r>
      <w:r>
        <w:rPr>
          <w:color w:val="231F20"/>
          <w:w w:val="95"/>
        </w:rPr>
        <w:t>е</w:t>
      </w:r>
      <w:r>
        <w:rPr>
          <w:color w:val="231F20"/>
          <w:spacing w:val="1"/>
          <w:w w:val="95"/>
        </w:rPr>
        <w:t>лен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м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Новых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6" w:right="120"/>
        <w:jc w:val="center"/>
      </w:pPr>
      <w:r>
        <w:rPr>
          <w:color w:val="231F20"/>
          <w:spacing w:val="1"/>
          <w:w w:val="100"/>
        </w:rPr>
        <w:t>стра</w:t>
      </w:r>
      <w:r>
        <w:rPr>
          <w:color w:val="231F20"/>
          <w:w w:val="100"/>
        </w:rPr>
        <w:t>н</w:t>
      </w:r>
      <w:r>
        <w:rPr>
          <w:color w:val="231F20"/>
          <w:spacing w:val="2"/>
          <w:w w:val="10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w w:val="100"/>
        </w:rPr>
        <w:t>,</w:t>
      </w:r>
      <w:r>
        <w:rPr>
          <w:color w:val="231F20"/>
          <w:spacing w:val="3"/>
          <w:w w:val="100"/>
        </w:rPr>
        <w:t> </w:t>
      </w:r>
      <w:r>
        <w:rPr>
          <w:color w:val="231F20"/>
          <w:spacing w:val="1"/>
          <w:w w:val="100"/>
        </w:rPr>
        <w:t>включа</w:t>
      </w:r>
      <w:r>
        <w:rPr>
          <w:color w:val="231F20"/>
          <w:w w:val="100"/>
        </w:rPr>
        <w:t>я</w:t>
      </w:r>
      <w:r>
        <w:rPr>
          <w:color w:val="231F20"/>
          <w:spacing w:val="2"/>
          <w:w w:val="100"/>
        </w:rPr>
        <w:t> </w:t>
      </w:r>
      <w:r>
        <w:rPr>
          <w:color w:val="231F20"/>
          <w:spacing w:val="1"/>
          <w:w w:val="100"/>
        </w:rPr>
        <w:t>Польшу</w:t>
      </w:r>
      <w:r>
        <w:rPr>
          <w:color w:val="231F20"/>
          <w:w w:val="100"/>
        </w:rPr>
        <w:t>,</w:t>
      </w:r>
      <w:r>
        <w:rPr>
          <w:color w:val="231F20"/>
          <w:spacing w:val="3"/>
          <w:w w:val="100"/>
        </w:rPr>
        <w:t> </w:t>
      </w:r>
      <w:r>
        <w:rPr>
          <w:color w:val="231F20"/>
          <w:spacing w:val="1"/>
          <w:w w:val="100"/>
        </w:rPr>
        <w:t>имел</w:t>
      </w:r>
      <w:r>
        <w:rPr>
          <w:color w:val="231F20"/>
          <w:w w:val="100"/>
        </w:rPr>
        <w:t>а</w:t>
      </w:r>
      <w:r>
        <w:rPr>
          <w:color w:val="231F20"/>
          <w:spacing w:val="2"/>
          <w:w w:val="100"/>
        </w:rPr>
        <w:t> </w:t>
      </w:r>
      <w:r>
        <w:rPr>
          <w:color w:val="231F20"/>
          <w:spacing w:val="1"/>
          <w:w w:val="100"/>
        </w:rPr>
        <w:t>дохо</w:t>
      </w:r>
      <w:r>
        <w:rPr>
          <w:color w:val="231F20"/>
          <w:w w:val="100"/>
        </w:rPr>
        <w:t>д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(</w:t>
      </w:r>
      <w:r>
        <w:rPr>
          <w:color w:val="231F20"/>
          <w:w w:val="100"/>
        </w:rPr>
        <w:t>в</w:t>
      </w:r>
      <w:r>
        <w:rPr>
          <w:color w:val="231F20"/>
          <w:spacing w:val="2"/>
          <w:w w:val="100"/>
        </w:rPr>
        <w:t> </w:t>
      </w:r>
      <w:r>
        <w:rPr>
          <w:color w:val="231F20"/>
          <w:spacing w:val="1"/>
          <w:w w:val="100"/>
        </w:rPr>
        <w:t>доля</w:t>
      </w:r>
      <w:r>
        <w:rPr>
          <w:color w:val="231F20"/>
          <w:w w:val="100"/>
        </w:rPr>
        <w:t>х</w:t>
      </w:r>
      <w:r>
        <w:rPr>
          <w:color w:val="231F20"/>
          <w:spacing w:val="3"/>
          <w:w w:val="100"/>
        </w:rPr>
        <w:t> </w:t>
      </w:r>
      <w:r>
        <w:rPr>
          <w:color w:val="231F20"/>
          <w:w w:val="100"/>
        </w:rPr>
        <w:t>ВВП</w:t>
      </w:r>
      <w:r>
        <w:rPr>
          <w:color w:val="231F20"/>
          <w:w w:val="100"/>
        </w:rPr>
        <w:t>)</w:t>
      </w:r>
      <w:r>
        <w:rPr>
          <w:color w:val="231F20"/>
          <w:spacing w:val="2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4" w:right="116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~1,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3</w:t>
      </w:r>
      <w:r>
        <w:rPr>
          <w:rFonts w:ascii="Times New Roman" w:hAnsi="Times New Roman" w:cs="Times New Roman" w:eastAsia="Times New Roman"/>
          <w:b/>
          <w:bCs/>
          <w:color w:val="231F20"/>
          <w:spacing w:val="40"/>
          <w:w w:val="95"/>
        </w:rPr>
        <w:t> </w:t>
      </w:r>
      <w:r>
        <w:rPr>
          <w:color w:val="231F20"/>
          <w:w w:val="95"/>
        </w:rPr>
        <w:t>(68%</w:t>
      </w:r>
      <w:r>
        <w:rPr>
          <w:rFonts w:ascii="Georgia" w:hAnsi="Georgia" w:cs="Georgia" w:eastAsia="Georgia"/>
          <w:i/>
          <w:color w:val="231F20"/>
          <w:w w:val="95"/>
        </w:rPr>
        <w:t>/</w:t>
      </w:r>
      <w:r>
        <w:rPr>
          <w:color w:val="231F20"/>
          <w:w w:val="95"/>
        </w:rPr>
        <w:t>51%</w:t>
      </w:r>
      <w:r>
        <w:rPr>
          <w:color w:val="231F20"/>
          <w:w w:val="95"/>
        </w:rPr>
        <w:t>)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раз</w:t>
      </w:r>
      <w:r>
        <w:rPr>
          <w:color w:val="231F20"/>
          <w:w w:val="95"/>
        </w:rPr>
        <w:t>а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меньше</w:t>
      </w:r>
      <w:r>
        <w:rPr>
          <w:color w:val="231F20"/>
          <w:w w:val="95"/>
        </w:rPr>
        <w:t>,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2021–202</w:t>
      </w:r>
      <w:r>
        <w:rPr>
          <w:color w:val="231F20"/>
          <w:w w:val="95"/>
        </w:rPr>
        <w:t>3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~1,3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pStyle w:val="BodyText"/>
        <w:spacing w:line="332" w:lineRule="exact"/>
        <w:ind w:left="473" w:right="126"/>
        <w:jc w:val="center"/>
      </w:pPr>
      <w:r>
        <w:rPr>
          <w:color w:val="231F20"/>
          <w:w w:val="95"/>
        </w:rPr>
        <w:t>(61%</w:t>
      </w:r>
      <w:r>
        <w:rPr>
          <w:rFonts w:ascii="Georgia" w:hAnsi="Georgia" w:cs="Georgia" w:eastAsia="Georgia"/>
          <w:i/>
          <w:color w:val="231F20"/>
          <w:w w:val="95"/>
        </w:rPr>
        <w:t>/</w:t>
      </w:r>
      <w:r>
        <w:rPr>
          <w:color w:val="231F20"/>
          <w:w w:val="95"/>
        </w:rPr>
        <w:t>46%</w:t>
      </w:r>
      <w:r>
        <w:rPr>
          <w:color w:val="231F20"/>
          <w:w w:val="95"/>
        </w:rPr>
        <w:t>)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раз</w:t>
      </w:r>
      <w:r>
        <w:rPr>
          <w:color w:val="231F20"/>
          <w:w w:val="95"/>
        </w:rPr>
        <w:t>а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меньше</w:t>
      </w:r>
      <w:r>
        <w:rPr>
          <w:color w:val="231F20"/>
          <w:w w:val="95"/>
        </w:rPr>
        <w:t>�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тольк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дохода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внутри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80"/>
        </w:rPr>
        <w:t>страны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747" w:right="0"/>
        <w:jc w:val="left"/>
      </w:pPr>
      <w:r>
        <w:rPr>
          <w:color w:val="231F20"/>
          <w:spacing w:val="-2"/>
          <w:w w:val="95"/>
        </w:rPr>
        <w:t>Пониженны</w:t>
      </w:r>
      <w:r>
        <w:rPr>
          <w:color w:val="231F20"/>
          <w:w w:val="95"/>
        </w:rPr>
        <w:t>е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-3"/>
          <w:w w:val="95"/>
        </w:rPr>
        <w:t>доход</w:t>
      </w:r>
      <w:r>
        <w:rPr>
          <w:color w:val="231F20"/>
          <w:w w:val="95"/>
        </w:rPr>
        <w:t>ы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-2"/>
          <w:w w:val="95"/>
        </w:rPr>
        <w:t>основно</w:t>
      </w:r>
      <w:r>
        <w:rPr>
          <w:color w:val="231F20"/>
          <w:w w:val="95"/>
        </w:rPr>
        <w:t>й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-2"/>
          <w:w w:val="95"/>
        </w:rPr>
        <w:t>масс</w:t>
      </w:r>
      <w:r>
        <w:rPr>
          <w:color w:val="231F20"/>
          <w:w w:val="95"/>
        </w:rPr>
        <w:t>ы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-2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-2"/>
          <w:w w:val="95"/>
        </w:rPr>
        <w:t>являю</w:t>
      </w:r>
      <w:r>
        <w:rPr>
          <w:color w:val="231F20"/>
          <w:spacing w:val="-4"/>
          <w:w w:val="95"/>
        </w:rPr>
        <w:t>т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8" w:right="126"/>
        <w:jc w:val="center"/>
      </w:pPr>
      <w:r>
        <w:rPr>
          <w:color w:val="231F20"/>
          <w:spacing w:val="-2"/>
          <w:w w:val="95"/>
        </w:rPr>
        <w:t>с</w:t>
      </w:r>
      <w:r>
        <w:rPr>
          <w:color w:val="231F20"/>
          <w:w w:val="95"/>
        </w:rPr>
        <w:t>я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одно</w:t>
      </w:r>
      <w:r>
        <w:rPr>
          <w:color w:val="231F20"/>
          <w:w w:val="95"/>
        </w:rPr>
        <w:t>й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главны</w:t>
      </w:r>
      <w:r>
        <w:rPr>
          <w:color w:val="231F20"/>
          <w:w w:val="95"/>
        </w:rPr>
        <w:t>х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причи</w:t>
      </w:r>
      <w:r>
        <w:rPr>
          <w:color w:val="231F20"/>
          <w:w w:val="95"/>
        </w:rPr>
        <w:t>н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низког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-2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3"/>
          <w:w w:val="95"/>
        </w:rPr>
        <w:t>роста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342" w:right="0"/>
        <w:jc w:val="center"/>
      </w:pP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2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последни</w:t>
      </w:r>
      <w:r>
        <w:rPr>
          <w:color w:val="231F20"/>
          <w:w w:val="95"/>
        </w:rPr>
        <w:t>е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годы</w:t>
      </w:r>
      <w:r>
        <w:rPr>
          <w:color w:val="231F20"/>
          <w:w w:val="95"/>
        </w:rPr>
        <w:t>�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Так</w:t>
      </w:r>
      <w:r>
        <w:rPr>
          <w:color w:val="231F20"/>
          <w:w w:val="95"/>
        </w:rPr>
        <w:t>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наше</w:t>
      </w:r>
      <w:r>
        <w:rPr>
          <w:color w:val="231F20"/>
          <w:w w:val="95"/>
        </w:rPr>
        <w:t>й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2"/>
          <w:w w:val="95"/>
        </w:rPr>
        <w:t>стран</w:t>
      </w:r>
      <w:r>
        <w:rPr>
          <w:color w:val="231F20"/>
          <w:w w:val="95"/>
        </w:rPr>
        <w:t>е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3"/>
          <w:w w:val="95"/>
        </w:rPr>
        <w:t>период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74" w:right="130"/>
        <w:jc w:val="center"/>
      </w:pPr>
      <w:r>
        <w:rPr>
          <w:color w:val="231F20"/>
          <w:spacing w:val="-3"/>
          <w:w w:val="90"/>
        </w:rPr>
        <w:t>2013–202</w:t>
      </w:r>
      <w:r>
        <w:rPr>
          <w:color w:val="231F20"/>
          <w:w w:val="90"/>
        </w:rPr>
        <w:t>3</w:t>
      </w:r>
      <w:r>
        <w:rPr>
          <w:color w:val="231F20"/>
          <w:spacing w:val="18"/>
          <w:w w:val="90"/>
        </w:rPr>
        <w:t> </w:t>
      </w:r>
      <w:r>
        <w:rPr>
          <w:color w:val="231F20"/>
          <w:spacing w:val="-3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18"/>
          <w:w w:val="90"/>
        </w:rPr>
        <w:t> </w:t>
      </w:r>
      <w:r>
        <w:rPr>
          <w:color w:val="231F20"/>
          <w:spacing w:val="-3"/>
          <w:w w:val="90"/>
        </w:rPr>
        <w:t>среднегодово</w:t>
      </w:r>
      <w:r>
        <w:rPr>
          <w:color w:val="231F20"/>
          <w:w w:val="90"/>
        </w:rPr>
        <w:t>й</w:t>
      </w:r>
      <w:r>
        <w:rPr>
          <w:color w:val="231F20"/>
          <w:spacing w:val="18"/>
          <w:w w:val="90"/>
        </w:rPr>
        <w:t> </w:t>
      </w:r>
      <w:r>
        <w:rPr>
          <w:color w:val="231F20"/>
          <w:spacing w:val="-3"/>
          <w:w w:val="90"/>
        </w:rPr>
        <w:t>тем</w:t>
      </w:r>
      <w:r>
        <w:rPr>
          <w:color w:val="231F20"/>
          <w:w w:val="90"/>
        </w:rPr>
        <w:t>п</w:t>
      </w:r>
      <w:r>
        <w:rPr>
          <w:color w:val="231F20"/>
          <w:spacing w:val="19"/>
          <w:w w:val="90"/>
        </w:rPr>
        <w:t> </w:t>
      </w:r>
      <w:r>
        <w:rPr>
          <w:color w:val="231F20"/>
          <w:spacing w:val="-3"/>
          <w:w w:val="90"/>
        </w:rPr>
        <w:t>относительног</w:t>
      </w:r>
      <w:r>
        <w:rPr>
          <w:color w:val="231F20"/>
          <w:w w:val="90"/>
        </w:rPr>
        <w:t>о</w:t>
      </w:r>
      <w:r>
        <w:rPr>
          <w:color w:val="231F20"/>
          <w:spacing w:val="18"/>
          <w:w w:val="90"/>
        </w:rPr>
        <w:t> </w:t>
      </w:r>
      <w:r>
        <w:rPr>
          <w:color w:val="231F20"/>
          <w:spacing w:val="-3"/>
          <w:w w:val="90"/>
        </w:rPr>
        <w:t>рост</w:t>
      </w:r>
      <w:r>
        <w:rPr>
          <w:color w:val="231F20"/>
          <w:w w:val="90"/>
        </w:rPr>
        <w:t>а</w:t>
      </w:r>
      <w:r>
        <w:rPr>
          <w:color w:val="231F20"/>
          <w:spacing w:val="18"/>
          <w:w w:val="90"/>
        </w:rPr>
        <w:t> </w:t>
      </w:r>
      <w:r>
        <w:rPr>
          <w:color w:val="231F20"/>
          <w:spacing w:val="-3"/>
          <w:w w:val="90"/>
        </w:rPr>
        <w:t>ВВП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8" w:right="126"/>
        <w:jc w:val="center"/>
      </w:pPr>
      <w:r>
        <w:rPr>
          <w:color w:val="231F20"/>
          <w:spacing w:val="-3"/>
          <w:w w:val="100"/>
        </w:rPr>
        <w:t>бы</w:t>
      </w:r>
      <w:r>
        <w:rPr>
          <w:color w:val="231F20"/>
          <w:w w:val="100"/>
        </w:rPr>
        <w:t>л</w:t>
      </w:r>
      <w:r>
        <w:rPr>
          <w:color w:val="231F20"/>
          <w:spacing w:val="-5"/>
          <w:w w:val="100"/>
        </w:rPr>
        <w:t> </w:t>
      </w:r>
      <w:r>
        <w:rPr>
          <w:color w:val="231F20"/>
          <w:spacing w:val="-2"/>
          <w:w w:val="100"/>
        </w:rPr>
        <w:t>1,1%</w:t>
      </w:r>
      <w:r>
        <w:rPr>
          <w:color w:val="231F20"/>
          <w:w w:val="100"/>
        </w:rPr>
        <w:t>,</w:t>
      </w:r>
      <w:r>
        <w:rPr>
          <w:color w:val="231F20"/>
          <w:spacing w:val="-5"/>
          <w:w w:val="100"/>
        </w:rPr>
        <w:t> </w:t>
      </w:r>
      <w:r>
        <w:rPr>
          <w:color w:val="231F20"/>
          <w:w w:val="100"/>
        </w:rPr>
        <w:t>а</w:t>
      </w:r>
      <w:r>
        <w:rPr>
          <w:color w:val="231F20"/>
          <w:spacing w:val="-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"/>
          <w:w w:val="100"/>
        </w:rPr>
        <w:t> </w:t>
      </w:r>
      <w:r>
        <w:rPr>
          <w:color w:val="231F20"/>
          <w:spacing w:val="-3"/>
          <w:w w:val="100"/>
        </w:rPr>
        <w:t>страна</w:t>
      </w:r>
      <w:r>
        <w:rPr>
          <w:color w:val="231F20"/>
          <w:w w:val="100"/>
        </w:rPr>
        <w:t>х</w:t>
      </w:r>
      <w:r>
        <w:rPr>
          <w:color w:val="231F20"/>
          <w:spacing w:val="-4"/>
          <w:w w:val="100"/>
        </w:rPr>
        <w:t> </w:t>
      </w:r>
      <w:r>
        <w:rPr>
          <w:color w:val="231F20"/>
          <w:spacing w:val="-2"/>
          <w:w w:val="100"/>
        </w:rPr>
        <w:t>ОЭС</w:t>
      </w:r>
      <w:r>
        <w:rPr>
          <w:color w:val="231F20"/>
          <w:w w:val="100"/>
        </w:rPr>
        <w:t>Р</w:t>
      </w:r>
      <w:r>
        <w:rPr>
          <w:color w:val="231F20"/>
          <w:spacing w:val="-5"/>
          <w:w w:val="100"/>
        </w:rPr>
        <w:t> </w:t>
      </w:r>
      <w:r>
        <w:rPr>
          <w:color w:val="231F20"/>
          <w:spacing w:val="-2"/>
          <w:w w:val="100"/>
        </w:rPr>
        <w:t>(</w:t>
      </w:r>
      <w:r>
        <w:rPr>
          <w:color w:val="231F20"/>
          <w:w w:val="100"/>
        </w:rPr>
        <w:t>в</w:t>
      </w:r>
      <w:r>
        <w:rPr>
          <w:color w:val="231F20"/>
          <w:spacing w:val="-5"/>
          <w:w w:val="100"/>
        </w:rPr>
        <w:t> </w:t>
      </w:r>
      <w:r>
        <w:rPr>
          <w:color w:val="231F20"/>
          <w:spacing w:val="-3"/>
          <w:w w:val="100"/>
        </w:rPr>
        <w:t>целом)</w:t>
      </w:r>
      <w:r>
        <w:rPr>
          <w:color w:val="231F20"/>
          <w:w w:val="100"/>
        </w:rPr>
        <w:t>,</w:t>
      </w:r>
      <w:r>
        <w:rPr>
          <w:color w:val="231F20"/>
          <w:spacing w:val="-5"/>
          <w:w w:val="100"/>
        </w:rPr>
        <w:t> </w:t>
      </w:r>
      <w:r>
        <w:rPr>
          <w:color w:val="231F20"/>
          <w:spacing w:val="-3"/>
          <w:w w:val="100"/>
        </w:rPr>
        <w:t>куд</w:t>
      </w:r>
      <w:r>
        <w:rPr>
          <w:color w:val="231F20"/>
          <w:w w:val="100"/>
        </w:rPr>
        <w:t>а</w:t>
      </w:r>
      <w:r>
        <w:rPr>
          <w:color w:val="231F20"/>
          <w:spacing w:val="-5"/>
          <w:w w:val="100"/>
        </w:rPr>
        <w:t> </w:t>
      </w:r>
      <w:r>
        <w:rPr>
          <w:color w:val="231F20"/>
          <w:spacing w:val="-3"/>
          <w:w w:val="100"/>
        </w:rPr>
        <w:t>входя</w:t>
      </w:r>
      <w:r>
        <w:rPr>
          <w:color w:val="231F20"/>
          <w:w w:val="100"/>
        </w:rPr>
        <w:t>т</w:t>
      </w:r>
      <w:r>
        <w:rPr>
          <w:color w:val="231F20"/>
          <w:spacing w:val="-4"/>
          <w:w w:val="100"/>
        </w:rPr>
        <w:t> </w:t>
      </w:r>
      <w:r>
        <w:rPr>
          <w:color w:val="231F20"/>
          <w:spacing w:val="-3"/>
          <w:w w:val="100"/>
        </w:rPr>
        <w:t>Новые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0"/>
        </w:rPr>
        <w:t>и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3"/>
          <w:w w:val="90"/>
        </w:rPr>
        <w:t>Стары</w:t>
      </w:r>
      <w:r>
        <w:rPr>
          <w:color w:val="231F20"/>
          <w:w w:val="90"/>
        </w:rPr>
        <w:t>е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3"/>
          <w:w w:val="90"/>
        </w:rPr>
        <w:t>стран</w:t>
      </w:r>
      <w:r>
        <w:rPr>
          <w:color w:val="231F20"/>
          <w:w w:val="90"/>
        </w:rPr>
        <w:t>ы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3"/>
          <w:w w:val="105"/>
        </w:rPr>
        <w:t>ЕС</w:t>
      </w:r>
      <w:r>
        <w:rPr>
          <w:color w:val="231F20"/>
          <w:w w:val="105"/>
        </w:rPr>
        <w:t>,</w:t>
      </w:r>
      <w:r>
        <w:rPr>
          <w:color w:val="231F20"/>
          <w:spacing w:val="-29"/>
          <w:w w:val="105"/>
        </w:rPr>
        <w:t> </w:t>
      </w:r>
      <w:r>
        <w:rPr>
          <w:color w:val="231F20"/>
          <w:spacing w:val="-3"/>
          <w:w w:val="90"/>
        </w:rPr>
        <w:t>равнялс</w:t>
      </w:r>
      <w:r>
        <w:rPr>
          <w:color w:val="231F20"/>
          <w:w w:val="90"/>
        </w:rPr>
        <w:t>я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3"/>
          <w:w w:val="90"/>
        </w:rPr>
        <w:t>2,0%</w:t>
      </w:r>
      <w:r>
        <w:rPr>
          <w:color w:val="231F20"/>
          <w:w w:val="90"/>
        </w:rPr>
        <w:t>,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2"/>
          <w:w w:val="70"/>
        </w:rPr>
        <w:t>т</w:t>
      </w:r>
      <w:r>
        <w:rPr>
          <w:color w:val="231F20"/>
          <w:spacing w:val="-8"/>
          <w:w w:val="70"/>
        </w:rPr>
        <w:t>�</w:t>
      </w:r>
      <w:r>
        <w:rPr>
          <w:color w:val="231F20"/>
          <w:spacing w:val="-3"/>
          <w:w w:val="70"/>
        </w:rPr>
        <w:t>е</w:t>
      </w:r>
      <w:r>
        <w:rPr>
          <w:color w:val="231F20"/>
          <w:w w:val="70"/>
        </w:rPr>
        <w:t>�</w:t>
      </w:r>
      <w:r>
        <w:rPr>
          <w:color w:val="231F20"/>
          <w:spacing w:val="5"/>
          <w:w w:val="7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3"/>
          <w:w w:val="90"/>
        </w:rPr>
        <w:t>1,</w:t>
      </w:r>
      <w:r>
        <w:rPr>
          <w:color w:val="231F20"/>
          <w:w w:val="90"/>
        </w:rPr>
        <w:t>8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3"/>
          <w:w w:val="90"/>
        </w:rPr>
        <w:t>раз</w:t>
      </w:r>
      <w:r>
        <w:rPr>
          <w:color w:val="231F20"/>
          <w:w w:val="90"/>
        </w:rPr>
        <w:t>а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3"/>
          <w:w w:val="90"/>
        </w:rPr>
        <w:t>больше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332" w:lineRule="exact"/>
        <w:ind w:left="747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7"/>
          <w:w w:val="95"/>
          <w:sz w:val="28"/>
          <w:szCs w:val="28"/>
        </w:rPr>
        <w:t>Дополнительно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95"/>
          <w:sz w:val="28"/>
          <w:szCs w:val="28"/>
        </w:rPr>
        <w:t>обременени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5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95"/>
          <w:sz w:val="28"/>
          <w:szCs w:val="28"/>
        </w:rPr>
        <w:t>доход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5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8"/>
          <w:szCs w:val="28"/>
        </w:rPr>
        <w:t>сверхбогаты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8"/>
          <w:szCs w:val="28"/>
        </w:rPr>
        <w:t>15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66" w:right="109"/>
        <w:jc w:val="center"/>
      </w:pPr>
      <w:r>
        <w:rPr>
          <w:color w:val="231F20"/>
          <w:spacing w:val="6"/>
          <w:w w:val="100"/>
        </w:rPr>
        <w:t>д</w:t>
      </w:r>
      <w:r>
        <w:rPr>
          <w:color w:val="231F20"/>
          <w:w w:val="100"/>
        </w:rPr>
        <w:t>о</w:t>
      </w:r>
      <w:r>
        <w:rPr>
          <w:color w:val="231F20"/>
          <w:spacing w:val="-15"/>
          <w:w w:val="100"/>
        </w:rPr>
        <w:t> </w:t>
      </w:r>
      <w:r>
        <w:rPr>
          <w:color w:val="231F20"/>
          <w:spacing w:val="6"/>
          <w:w w:val="100"/>
        </w:rPr>
        <w:t>25%</w:t>
      </w:r>
      <w:r>
        <w:rPr>
          <w:color w:val="231F20"/>
          <w:w w:val="100"/>
        </w:rPr>
        <w:t>,</w:t>
      </w:r>
      <w:r>
        <w:rPr>
          <w:color w:val="231F20"/>
          <w:spacing w:val="-15"/>
          <w:w w:val="100"/>
        </w:rPr>
        <w:t> </w:t>
      </w:r>
      <w:r>
        <w:rPr>
          <w:color w:val="231F20"/>
          <w:spacing w:val="5"/>
          <w:w w:val="100"/>
        </w:rPr>
        <w:t>ка</w:t>
      </w:r>
      <w:r>
        <w:rPr>
          <w:color w:val="231F20"/>
          <w:w w:val="100"/>
        </w:rPr>
        <w:t>к</w:t>
      </w:r>
      <w:r>
        <w:rPr>
          <w:color w:val="231F20"/>
          <w:spacing w:val="-14"/>
          <w:w w:val="100"/>
        </w:rPr>
        <w:t> </w:t>
      </w:r>
      <w:r>
        <w:rPr>
          <w:color w:val="231F20"/>
          <w:spacing w:val="6"/>
          <w:w w:val="100"/>
        </w:rPr>
        <w:t>эт</w:t>
      </w:r>
      <w:r>
        <w:rPr>
          <w:color w:val="231F20"/>
          <w:w w:val="100"/>
        </w:rPr>
        <w:t>о</w:t>
      </w:r>
      <w:r>
        <w:rPr>
          <w:color w:val="231F20"/>
          <w:spacing w:val="-1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15"/>
          <w:w w:val="100"/>
        </w:rPr>
        <w:t> </w:t>
      </w:r>
      <w:r>
        <w:rPr>
          <w:color w:val="231F20"/>
          <w:spacing w:val="6"/>
          <w:w w:val="100"/>
        </w:rPr>
        <w:t>средне</w:t>
      </w:r>
      <w:r>
        <w:rPr>
          <w:color w:val="231F20"/>
          <w:w w:val="100"/>
        </w:rPr>
        <w:t>м</w:t>
      </w:r>
      <w:r>
        <w:rPr>
          <w:color w:val="231F20"/>
          <w:spacing w:val="-14"/>
          <w:w w:val="100"/>
        </w:rPr>
        <w:t> </w:t>
      </w:r>
      <w:r>
        <w:rPr>
          <w:color w:val="231F20"/>
          <w:spacing w:val="6"/>
          <w:w w:val="100"/>
        </w:rPr>
        <w:t>делаетс</w:t>
      </w:r>
      <w:r>
        <w:rPr>
          <w:color w:val="231F20"/>
          <w:w w:val="100"/>
        </w:rPr>
        <w:t>я</w:t>
      </w:r>
      <w:r>
        <w:rPr>
          <w:color w:val="231F20"/>
          <w:spacing w:val="-1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15"/>
          <w:w w:val="100"/>
        </w:rPr>
        <w:t> </w:t>
      </w:r>
      <w:r>
        <w:rPr>
          <w:color w:val="231F20"/>
          <w:spacing w:val="6"/>
          <w:w w:val="100"/>
        </w:rPr>
        <w:t>Новы</w:t>
      </w:r>
      <w:r>
        <w:rPr>
          <w:color w:val="231F20"/>
          <w:w w:val="100"/>
        </w:rPr>
        <w:t>х</w:t>
      </w:r>
      <w:r>
        <w:rPr>
          <w:color w:val="231F20"/>
          <w:spacing w:val="-14"/>
          <w:w w:val="100"/>
        </w:rPr>
        <w:t> </w:t>
      </w:r>
      <w:r>
        <w:rPr>
          <w:color w:val="231F20"/>
          <w:spacing w:val="6"/>
          <w:w w:val="100"/>
        </w:rPr>
        <w:t>страна</w:t>
      </w:r>
      <w:r>
        <w:rPr>
          <w:color w:val="231F20"/>
          <w:w w:val="100"/>
        </w:rPr>
        <w:t>х</w:t>
      </w:r>
      <w:r>
        <w:rPr>
          <w:color w:val="231F20"/>
          <w:spacing w:val="-15"/>
          <w:w w:val="100"/>
        </w:rPr>
        <w:t> </w:t>
      </w:r>
      <w:r>
        <w:rPr>
          <w:color w:val="231F20"/>
          <w:spacing w:val="4"/>
          <w:w w:val="100"/>
        </w:rPr>
        <w:t>ЕС,</w:t>
      </w:r>
      <w:r>
        <w:rPr>
          <w:color w:val="000000"/>
          <w:w w:val="100"/>
        </w:rPr>
      </w:r>
    </w:p>
    <w:p>
      <w:pPr>
        <w:spacing w:after="0" w:line="332" w:lineRule="exact"/>
        <w:jc w:val="center"/>
        <w:sectPr>
          <w:pgSz w:w="9355" w:h="13620"/>
          <w:pgMar w:header="775" w:footer="0" w:top="118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38"/>
        <w:jc w:val="both"/>
      </w:pPr>
      <w:r>
        <w:rPr/>
        <w:pict>
          <v:group style="position:absolute;margin-left:275.063507pt;margin-top:21.31377pt;width:1.373pt;height:1.454pt;mso-position-horizontal-relative:page;mso-position-vertical-relative:paragraph;z-index:-12383" coordorigin="5501,426" coordsize="27,29">
            <v:shape style="position:absolute;left:5501;top:426;width:27;height:29" coordorigin="5501,426" coordsize="27,29" path="m5519,426l5511,426,5508,428,5503,433,5501,437,5501,445,5503,448,5508,454,5511,455,5519,455,5522,454,5527,448,5529,445,5529,437,5527,433,5522,428,5519,426xe" filled="t" fillcolor="#231F20" stroked="f">
              <v:path arrowok="t"/>
              <v:fill type="solid"/>
            </v:shape>
            <w10:wrap type="none"/>
          </v:group>
        </w:pict>
      </w:r>
      <w:r>
        <w:rPr>
          <w:color w:val="231F20"/>
          <w:spacing w:val="5"/>
          <w:w w:val="95"/>
        </w:rPr>
        <w:t>должн</w:t>
      </w:r>
      <w:r>
        <w:rPr>
          <w:color w:val="231F20"/>
          <w:w w:val="95"/>
        </w:rPr>
        <w:t>о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5"/>
          <w:w w:val="95"/>
        </w:rPr>
        <w:t>дат</w:t>
      </w:r>
      <w:r>
        <w:rPr>
          <w:color w:val="231F20"/>
          <w:w w:val="95"/>
        </w:rPr>
        <w:t>ь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5"/>
          <w:w w:val="95"/>
        </w:rPr>
        <w:t>увеличени</w:t>
      </w:r>
      <w:r>
        <w:rPr>
          <w:color w:val="231F20"/>
          <w:w w:val="95"/>
        </w:rPr>
        <w:t>е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5"/>
          <w:w w:val="95"/>
        </w:rPr>
        <w:t>доходно</w:t>
      </w:r>
      <w:r>
        <w:rPr>
          <w:color w:val="231F20"/>
          <w:w w:val="95"/>
        </w:rPr>
        <w:t>й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4"/>
          <w:w w:val="95"/>
        </w:rPr>
        <w:t>част</w:t>
      </w:r>
      <w:r>
        <w:rPr>
          <w:color w:val="231F20"/>
          <w:w w:val="95"/>
        </w:rPr>
        <w:t>и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5"/>
          <w:w w:val="95"/>
        </w:rPr>
        <w:t>консолидирова</w:t>
      </w:r>
      <w:r>
        <w:rPr>
          <w:color w:val="231F20"/>
          <w:spacing w:val="6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5"/>
          <w:w w:val="95"/>
        </w:rPr>
        <w:t>ног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5"/>
          <w:w w:val="95"/>
        </w:rPr>
        <w:t>бюджет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4"/>
          <w:w w:val="95"/>
        </w:rPr>
        <w:t>ка</w:t>
      </w:r>
      <w:r>
        <w:rPr>
          <w:color w:val="231F20"/>
          <w:w w:val="95"/>
        </w:rPr>
        <w:t>к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4"/>
          <w:w w:val="95"/>
        </w:rPr>
        <w:t>миниму</w:t>
      </w:r>
      <w:r>
        <w:rPr>
          <w:color w:val="231F20"/>
          <w:w w:val="95"/>
        </w:rPr>
        <w:t>м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5"/>
          <w:w w:val="95"/>
        </w:rPr>
        <w:t>~</w:t>
      </w:r>
      <w:r>
        <w:rPr>
          <w:color w:val="231F20"/>
          <w:w w:val="95"/>
        </w:rPr>
        <w:t>3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Т</w:t>
      </w:r>
      <w:r>
        <w:rPr>
          <w:rFonts w:ascii="Cambria" w:hAnsi="Cambria" w:cs="Cambria" w:eastAsia="Cambria"/>
          <w:color w:val="231F20"/>
          <w:spacing w:val="4"/>
          <w:w w:val="95"/>
          <w:sz w:val="25"/>
          <w:szCs w:val="25"/>
        </w:rPr>
        <w:t>P</w:t>
      </w:r>
      <w:r>
        <w:rPr>
          <w:color w:val="231F20"/>
          <w:w w:val="95"/>
        </w:rPr>
        <w:t>,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4"/>
          <w:w w:val="95"/>
        </w:rPr>
        <w:t>ил</w:t>
      </w:r>
      <w:r>
        <w:rPr>
          <w:color w:val="231F20"/>
          <w:w w:val="95"/>
        </w:rPr>
        <w:t>и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4"/>
          <w:w w:val="95"/>
        </w:rPr>
        <w:t>4,1</w:t>
      </w:r>
      <w:r>
        <w:rPr>
          <w:color w:val="231F20"/>
          <w:w w:val="95"/>
        </w:rPr>
        <w:t>%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5"/>
          <w:w w:val="95"/>
        </w:rPr>
        <w:t>ценах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4"/>
          <w:w w:val="75"/>
        </w:rPr>
        <w:t>202</w:t>
      </w:r>
      <w:r>
        <w:rPr>
          <w:color w:val="231F20"/>
          <w:w w:val="75"/>
        </w:rPr>
        <w:t>4</w:t>
      </w:r>
      <w:r>
        <w:rPr>
          <w:color w:val="231F20"/>
          <w:spacing w:val="3"/>
          <w:w w:val="75"/>
        </w:rPr>
        <w:t> </w:t>
      </w:r>
      <w:r>
        <w:rPr>
          <w:color w:val="231F20"/>
          <w:spacing w:val="3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3" w:lineRule="auto" w:before="4"/>
        <w:ind w:right="436" w:firstLine="283"/>
        <w:jc w:val="right"/>
      </w:pPr>
      <w:r>
        <w:rPr>
          <w:color w:val="231F20"/>
          <w:w w:val="95"/>
        </w:rPr>
        <w:t>Ярки</w:t>
      </w:r>
      <w:r>
        <w:rPr>
          <w:color w:val="231F20"/>
          <w:w w:val="95"/>
        </w:rPr>
        <w:t>й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показател</w:t>
      </w:r>
      <w:r>
        <w:rPr>
          <w:color w:val="231F20"/>
          <w:w w:val="95"/>
        </w:rPr>
        <w:t>ь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степен</w:t>
      </w:r>
      <w:r>
        <w:rPr>
          <w:color w:val="231F20"/>
          <w:w w:val="95"/>
        </w:rPr>
        <w:t>и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концентраци</w:t>
      </w:r>
      <w:r>
        <w:rPr>
          <w:color w:val="231F20"/>
          <w:w w:val="95"/>
        </w:rPr>
        <w:t>и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капитал</w:t>
      </w:r>
      <w:r>
        <w:rPr>
          <w:color w:val="231F20"/>
          <w:w w:val="95"/>
        </w:rPr>
        <w:t>а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-4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ко</w:t>
      </w:r>
      <w:r>
        <w:rPr>
          <w:color w:val="231F20"/>
          <w:w w:val="95"/>
        </w:rPr>
        <w:t>й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груп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ы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ц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разл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чны</w:t>
      </w:r>
      <w:r>
        <w:rPr>
          <w:color w:val="231F20"/>
          <w:w w:val="95"/>
        </w:rPr>
        <w:t>х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ст</w:t>
      </w:r>
      <w:r>
        <w:rPr>
          <w:color w:val="231F20"/>
          <w:w w:val="95"/>
        </w:rPr>
        <w:t>р</w:t>
      </w:r>
      <w:r>
        <w:rPr>
          <w:color w:val="231F20"/>
          <w:spacing w:val="1"/>
          <w:w w:val="95"/>
        </w:rPr>
        <w:t>ана</w:t>
      </w:r>
      <w:r>
        <w:rPr>
          <w:color w:val="231F20"/>
          <w:w w:val="95"/>
        </w:rPr>
        <w:t>х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личе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тв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1"/>
          <w:w w:val="95"/>
        </w:rPr>
        <w:t>олл</w:t>
      </w:r>
      <w:r>
        <w:rPr>
          <w:color w:val="231F20"/>
          <w:spacing w:val="-3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ровых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миллиардеров</w:t>
      </w:r>
      <w:r>
        <w:rPr>
          <w:color w:val="231F20"/>
          <w:spacing w:val="-37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n</w:t>
      </w:r>
      <w:r>
        <w:rPr>
          <w:color w:val="231F20"/>
          <w:w w:val="95"/>
          <w:position w:val="-8"/>
          <w:sz w:val="16"/>
          <w:szCs w:val="16"/>
        </w:rPr>
        <w:t>млрд</w:t>
      </w:r>
      <w:r>
        <w:rPr>
          <w:color w:val="231F20"/>
          <w:w w:val="95"/>
        </w:rPr>
        <w:t>,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отнесенное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объемы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85"/>
        </w:rPr>
        <w:t>$</w:t>
      </w:r>
      <w:r>
        <w:rPr>
          <w:color w:val="231F20"/>
          <w:w w:val="85"/>
          <w:position w:val="-8"/>
          <w:sz w:val="16"/>
          <w:szCs w:val="16"/>
        </w:rPr>
        <w:t>Б</w:t>
      </w:r>
      <w:r>
        <w:rPr>
          <w:color w:val="231F20"/>
          <w:w w:val="8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я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этом</w:t>
      </w:r>
      <w:r>
        <w:rPr>
          <w:color w:val="231F20"/>
          <w:w w:val="95"/>
        </w:rPr>
        <w:t>у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параметр</w:t>
      </w:r>
      <w:r>
        <w:rPr>
          <w:color w:val="231F20"/>
          <w:w w:val="95"/>
        </w:rPr>
        <w:t>у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опережае</w:t>
      </w:r>
      <w:r>
        <w:rPr>
          <w:color w:val="231F20"/>
          <w:w w:val="95"/>
        </w:rPr>
        <w:t>т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Кита</w:t>
      </w:r>
      <w:r>
        <w:rPr>
          <w:color w:val="231F20"/>
          <w:w w:val="95"/>
        </w:rPr>
        <w:t>й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2,</w:t>
      </w:r>
      <w:r>
        <w:rPr>
          <w:color w:val="231F20"/>
          <w:w w:val="95"/>
        </w:rPr>
        <w:t>4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раза,</w:t>
      </w:r>
      <w:r>
        <w:rPr>
          <w:color w:val="231F20"/>
          <w:spacing w:val="1"/>
          <w:w w:val="94"/>
        </w:rPr>
        <w:t> </w:t>
      </w:r>
      <w:r>
        <w:rPr>
          <w:color w:val="231F20"/>
          <w:spacing w:val="1"/>
          <w:w w:val="95"/>
        </w:rPr>
        <w:t>СШ</w:t>
      </w:r>
      <w:r>
        <w:rPr>
          <w:color w:val="231F20"/>
          <w:w w:val="95"/>
        </w:rPr>
        <w:t>А</w:t>
      </w:r>
      <w:r>
        <w:rPr>
          <w:color w:val="231F20"/>
          <w:spacing w:val="44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4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1"/>
          <w:w w:val="95"/>
        </w:rPr>
        <w:t>2,</w:t>
      </w:r>
      <w:r>
        <w:rPr>
          <w:color w:val="231F20"/>
          <w:w w:val="95"/>
        </w:rPr>
        <w:t>2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2"/>
          <w:w w:val="95"/>
        </w:rPr>
        <w:t>раза</w:t>
      </w:r>
      <w:r>
        <w:rPr>
          <w:color w:val="231F20"/>
          <w:w w:val="95"/>
        </w:rPr>
        <w:t>,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1"/>
          <w:w w:val="95"/>
        </w:rPr>
        <w:t>Ми</w:t>
      </w:r>
      <w:r>
        <w:rPr>
          <w:color w:val="231F20"/>
          <w:w w:val="95"/>
        </w:rPr>
        <w:t>р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1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2"/>
          <w:w w:val="95"/>
        </w:rPr>
        <w:t>целом</w:t>
      </w:r>
      <w:r>
        <w:rPr>
          <w:color w:val="231F20"/>
          <w:w w:val="95"/>
        </w:rPr>
        <w:t>)</w:t>
      </w:r>
      <w:r>
        <w:rPr>
          <w:color w:val="231F20"/>
          <w:spacing w:val="44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4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1"/>
          <w:w w:val="95"/>
        </w:rPr>
        <w:t>2,</w:t>
      </w:r>
      <w:r>
        <w:rPr>
          <w:color w:val="231F20"/>
          <w:w w:val="95"/>
        </w:rPr>
        <w:t>4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раза</w:t>
      </w:r>
      <w:r>
        <w:rPr>
          <w:color w:val="231F20"/>
          <w:w w:val="95"/>
        </w:rPr>
        <w:t>,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1"/>
          <w:w w:val="95"/>
        </w:rPr>
        <w:t>страны</w:t>
      </w:r>
      <w:r>
        <w:rPr>
          <w:color w:val="231F20"/>
          <w:spacing w:val="2"/>
          <w:w w:val="97"/>
        </w:rPr>
        <w:t> </w:t>
      </w:r>
      <w:r>
        <w:rPr>
          <w:color w:val="231F20"/>
          <w:w w:val="95"/>
        </w:rPr>
        <w:t>ОЭС</w:t>
      </w:r>
      <w:r>
        <w:rPr>
          <w:color w:val="231F20"/>
          <w:w w:val="95"/>
        </w:rPr>
        <w:t>Р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целом</w:t>
      </w:r>
      <w:r>
        <w:rPr>
          <w:color w:val="231F20"/>
          <w:w w:val="95"/>
        </w:rPr>
        <w:t>)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2,</w:t>
      </w:r>
      <w:r>
        <w:rPr>
          <w:color w:val="231F20"/>
          <w:w w:val="95"/>
        </w:rPr>
        <w:t>3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раз</w:t>
      </w:r>
      <w:r>
        <w:rPr>
          <w:color w:val="231F20"/>
          <w:w w:val="95"/>
        </w:rPr>
        <w:t>а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Польш</w:t>
      </w:r>
      <w:r>
        <w:rPr>
          <w:color w:val="231F20"/>
          <w:w w:val="95"/>
        </w:rPr>
        <w:t>у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6,</w:t>
      </w:r>
      <w:r>
        <w:rPr>
          <w:color w:val="231F20"/>
          <w:w w:val="95"/>
        </w:rPr>
        <w:t>8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85"/>
        </w:rPr>
        <w:t>раза</w:t>
      </w:r>
      <w:r>
        <w:rPr>
          <w:color w:val="231F20"/>
          <w:w w:val="85"/>
        </w:rPr>
        <w:t>�</w:t>
      </w:r>
      <w:r>
        <w:rPr>
          <w:color w:val="231F20"/>
          <w:spacing w:val="24"/>
          <w:w w:val="8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1"/>
          <w:w w:val="102"/>
        </w:rPr>
        <w:t> </w:t>
      </w:r>
      <w:r>
        <w:rPr>
          <w:color w:val="231F20"/>
          <w:spacing w:val="2"/>
          <w:w w:val="95"/>
        </w:rPr>
        <w:t>одн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1"/>
          <w:w w:val="95"/>
        </w:rPr>
        <w:t>главны</w:t>
      </w:r>
      <w:r>
        <w:rPr>
          <w:color w:val="231F20"/>
          <w:w w:val="95"/>
        </w:rPr>
        <w:t>х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причи</w:t>
      </w:r>
      <w:r>
        <w:rPr>
          <w:color w:val="231F20"/>
          <w:w w:val="95"/>
        </w:rPr>
        <w:t>н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1"/>
          <w:w w:val="95"/>
        </w:rPr>
        <w:t>того</w:t>
      </w:r>
      <w:r>
        <w:rPr>
          <w:color w:val="231F20"/>
          <w:w w:val="95"/>
        </w:rPr>
        <w:t>,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4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1"/>
          <w:w w:val="95"/>
        </w:rPr>
        <w:t>эти</w:t>
      </w:r>
      <w:r>
        <w:rPr>
          <w:color w:val="231F20"/>
          <w:w w:val="95"/>
        </w:rPr>
        <w:t>х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страна</w:t>
      </w:r>
      <w:r>
        <w:rPr>
          <w:color w:val="231F20"/>
          <w:w w:val="95"/>
        </w:rPr>
        <w:t>х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7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95"/>
        </w:rPr>
        <w:t>статочн</w:t>
      </w:r>
      <w:r>
        <w:rPr>
          <w:color w:val="231F20"/>
          <w:w w:val="95"/>
        </w:rPr>
        <w:t>о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2"/>
          <w:w w:val="95"/>
        </w:rPr>
        <w:t>представительно</w:t>
      </w:r>
      <w:r>
        <w:rPr>
          <w:color w:val="231F20"/>
          <w:w w:val="95"/>
        </w:rPr>
        <w:t>м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2"/>
          <w:w w:val="95"/>
        </w:rPr>
        <w:t>период</w:t>
      </w:r>
      <w:r>
        <w:rPr>
          <w:color w:val="231F20"/>
          <w:w w:val="95"/>
        </w:rPr>
        <w:t>е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2"/>
          <w:w w:val="95"/>
        </w:rPr>
        <w:t>времен</w:t>
      </w:r>
      <w:r>
        <w:rPr>
          <w:color w:val="231F20"/>
          <w:w w:val="95"/>
        </w:rPr>
        <w:t>и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1"/>
          <w:w w:val="95"/>
        </w:rPr>
        <w:t>(2013–2023)</w:t>
      </w:r>
      <w:r>
        <w:rPr>
          <w:color w:val="231F20"/>
          <w:spacing w:val="2"/>
          <w:w w:val="98"/>
        </w:rPr>
        <w:t> </w:t>
      </w:r>
      <w:r>
        <w:rPr>
          <w:color w:val="231F20"/>
          <w:spacing w:val="2"/>
          <w:w w:val="95"/>
        </w:rPr>
        <w:t>среднегодово</w:t>
      </w:r>
      <w:r>
        <w:rPr>
          <w:color w:val="231F20"/>
          <w:w w:val="95"/>
        </w:rPr>
        <w:t>й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2"/>
          <w:w w:val="95"/>
        </w:rPr>
        <w:t>тем</w:t>
      </w:r>
      <w:r>
        <w:rPr>
          <w:color w:val="231F20"/>
          <w:w w:val="95"/>
        </w:rPr>
        <w:t>п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относительног</w:t>
      </w:r>
      <w:r>
        <w:rPr>
          <w:color w:val="231F20"/>
          <w:w w:val="95"/>
        </w:rPr>
        <w:t>о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2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2"/>
          <w:w w:val="95"/>
        </w:rPr>
        <w:t>равнялся</w:t>
      </w:r>
      <w:r>
        <w:rPr>
          <w:color w:val="000000"/>
          <w:w w:val="100"/>
        </w:rPr>
      </w:r>
    </w:p>
    <w:p>
      <w:pPr>
        <w:spacing w:line="358" w:lineRule="exact"/>
        <w:ind w:left="163" w:right="3374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Symbol" w:hAnsi="Symbol" w:cs="Symbol" w:eastAsia="Symbol"/>
          <w:spacing w:val="-159"/>
          <w:w w:val="95"/>
          <w:sz w:val="27"/>
          <w:szCs w:val="27"/>
        </w:rPr>
        <w:t></w:t>
      </w:r>
      <w:r>
        <w:rPr>
          <w:rFonts w:ascii="Cambria" w:hAnsi="Cambria" w:cs="Cambria" w:eastAsia="Cambria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imprint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imprint/>
          <w:spacing w:val="4"/>
          <w:w w:val="95"/>
          <w:position w:val="5"/>
          <w:sz w:val="27"/>
          <w:szCs w:val="27"/>
        </w:rPr>
        <w:t> </w:t>
      </w:r>
      <w:r>
        <w:rPr>
          <w:rFonts w:ascii="Cambria" w:hAnsi="Cambria" w:cs="Cambria" w:eastAsia="Cambria"/>
          <w:shadow w:val="0"/>
          <w:spacing w:val="4"/>
          <w:w w:val="95"/>
          <w:position w:val="5"/>
          <w:sz w:val="27"/>
          <w:szCs w:val="27"/>
        </w:rPr>
      </w:r>
      <w:r>
        <w:rPr>
          <w:rFonts w:ascii="Cambria" w:hAnsi="Cambria" w:cs="Cambria" w:eastAsia="Cambria"/>
          <w:shadow w:val="0"/>
          <w:spacing w:val="-99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spacing w:val="-112"/>
          <w:w w:val="95"/>
          <w:sz w:val="27"/>
          <w:szCs w:val="27"/>
        </w:rPr>
        <w:t>𝐆�</w:t>
      </w:r>
      <w:r>
        <w:rPr>
          <w:rFonts w:ascii="Cambria" w:hAnsi="Cambria" w:cs="Cambria" w:eastAsia="Cambria"/>
          <w:shadow w:val="0"/>
          <w:w w:val="95"/>
          <w:position w:val="5"/>
          <w:sz w:val="27"/>
          <w:szCs w:val="27"/>
        </w:rPr>
        <w:t>�</w:t>
      </w:r>
      <w:r>
        <w:rPr>
          <w:rFonts w:ascii="Cambria" w:hAnsi="Cambria" w:cs="Cambria" w:eastAsia="Cambria"/>
          <w:shadow w:val="0"/>
          <w:w w:val="95"/>
          <w:position w:val="5"/>
          <w:sz w:val="27"/>
          <w:szCs w:val="27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0"/>
          <w:sz w:val="16"/>
          <w:szCs w:val="16"/>
        </w:rPr>
        <w:t>ср</w:t>
      </w:r>
      <w:r>
        <w:rPr>
          <w:rFonts w:ascii="Malgun Gothic" w:hAnsi="Malgun Gothic" w:cs="Malgun Gothic" w:eastAsia="Malgun Gothic"/>
          <w:shadow w:val="0"/>
          <w:color w:val="231F20"/>
          <w:spacing w:val="47"/>
          <w:w w:val="95"/>
          <w:position w:val="10"/>
          <w:sz w:val="16"/>
          <w:szCs w:val="16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2,0%</w:t>
      </w:r>
      <w:r>
        <w:rPr>
          <w:rFonts w:ascii="Malgun Gothic" w:hAnsi="Malgun Gothic" w:cs="Malgun Gothic" w:eastAsia="Malgun Gothic"/>
          <w:shadow w:val="0"/>
          <w:color w:val="231F20"/>
          <w:spacing w:val="7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÷</w:t>
      </w:r>
      <w:r>
        <w:rPr>
          <w:rFonts w:ascii="Malgun Gothic" w:hAnsi="Malgun Gothic" w:cs="Malgun Gothic" w:eastAsia="Malgun Gothic"/>
          <w:shadow w:val="0"/>
          <w:color w:val="231F20"/>
          <w:spacing w:val="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6,0%,</w:t>
      </w:r>
      <w:r>
        <w:rPr>
          <w:rFonts w:ascii="Malgun Gothic" w:hAnsi="Malgun Gothic" w:cs="Malgun Gothic" w:eastAsia="Malgun Gothic"/>
          <w:shadow w:val="0"/>
          <w:color w:val="231F20"/>
          <w:spacing w:val="7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а</w:t>
      </w:r>
      <w:r>
        <w:rPr>
          <w:rFonts w:ascii="Malgun Gothic" w:hAnsi="Malgun Gothic" w:cs="Malgun Gothic" w:eastAsia="Malgun Gothic"/>
          <w:shadow w:val="0"/>
          <w:color w:val="231F20"/>
          <w:spacing w:val="6"/>
          <w:w w:val="95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8"/>
          <w:szCs w:val="28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spacing w:val="-27"/>
          <w:w w:val="100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0"/>
          <w:position w:val="1"/>
          <w:sz w:val="28"/>
          <w:szCs w:val="28"/>
        </w:rPr>
        <w:t>России</w:t>
      </w:r>
      <w:r>
        <w:rPr>
          <w:rFonts w:ascii="Malgun Gothic" w:hAnsi="Malgun Gothic" w:cs="Malgun Gothic" w:eastAsia="Malgun Gothic"/>
          <w:shadow w:val="0"/>
          <w:color w:val="231F20"/>
          <w:spacing w:val="-56"/>
          <w:w w:val="90"/>
          <w:position w:val="1"/>
          <w:sz w:val="28"/>
          <w:szCs w:val="2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0"/>
          <w:position w:val="1"/>
          <w:sz w:val="28"/>
          <w:szCs w:val="28"/>
        </w:rPr>
        <w:t>1,1%</w:t>
      </w:r>
      <w:r>
        <w:rPr>
          <w:rFonts w:ascii="Malgun Gothic" w:hAnsi="Malgun Gothic" w:cs="Malgun Gothic" w:eastAsia="Malgun Gothic"/>
          <w:shadow w:val="0"/>
          <w:color w:val="231F20"/>
          <w:w w:val="90"/>
          <w:position w:val="1"/>
          <w:sz w:val="28"/>
          <w:szCs w:val="28"/>
        </w:rPr>
        <w:t>�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8"/>
          <w:szCs w:val="28"/>
        </w:rPr>
      </w:r>
    </w:p>
    <w:p>
      <w:pPr>
        <w:pStyle w:val="BodyText"/>
        <w:spacing w:line="328" w:lineRule="exact"/>
        <w:ind w:left="0" w:right="443"/>
        <w:jc w:val="right"/>
      </w:pPr>
      <w:r>
        <w:rPr>
          <w:color w:val="231F20"/>
          <w:spacing w:val="-1"/>
          <w:w w:val="95"/>
        </w:rPr>
        <w:t>Уровен</w:t>
      </w:r>
      <w:r>
        <w:rPr>
          <w:color w:val="231F20"/>
          <w:w w:val="95"/>
        </w:rPr>
        <w:t>ь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сверхконцентраци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финансовых</w:t>
      </w:r>
      <w:r>
        <w:rPr>
          <w:color w:val="231F20"/>
          <w:w w:val="95"/>
        </w:rPr>
        <w:t>,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производстве</w:t>
      </w: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0"/>
        <w:jc w:val="both"/>
      </w:pPr>
      <w:r>
        <w:rPr>
          <w:color w:val="231F20"/>
          <w:spacing w:val="1"/>
          <w:w w:val="95"/>
        </w:rPr>
        <w:t>ны</w:t>
      </w:r>
      <w:r>
        <w:rPr>
          <w:color w:val="231F20"/>
          <w:w w:val="95"/>
        </w:rPr>
        <w:t>х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2"/>
          <w:w w:val="95"/>
        </w:rPr>
        <w:t>ма</w:t>
      </w:r>
      <w:r>
        <w:rPr>
          <w:color w:val="231F20"/>
          <w:spacing w:val="2"/>
          <w:w w:val="95"/>
        </w:rPr>
        <w:t>те</w:t>
      </w:r>
      <w:r>
        <w:rPr>
          <w:color w:val="231F20"/>
          <w:spacing w:val="2"/>
          <w:w w:val="95"/>
        </w:rPr>
        <w:t>риа</w:t>
      </w:r>
      <w:r>
        <w:rPr>
          <w:color w:val="231F20"/>
          <w:spacing w:val="1"/>
          <w:w w:val="95"/>
        </w:rPr>
        <w:t>льн</w:t>
      </w:r>
      <w:r>
        <w:rPr>
          <w:color w:val="231F20"/>
          <w:spacing w:val="1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2"/>
          <w:w w:val="95"/>
        </w:rPr>
        <w:t>ес</w:t>
      </w:r>
      <w:r>
        <w:rPr>
          <w:color w:val="231F20"/>
          <w:spacing w:val="2"/>
          <w:w w:val="95"/>
        </w:rPr>
        <w:t>урс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2"/>
          <w:w w:val="95"/>
        </w:rPr>
        <w:t>олл</w:t>
      </w:r>
      <w:r>
        <w:rPr>
          <w:color w:val="231F20"/>
          <w:spacing w:val="2"/>
          <w:w w:val="95"/>
        </w:rPr>
        <w:t>ар</w:t>
      </w:r>
      <w:r>
        <w:rPr>
          <w:color w:val="231F20"/>
          <w:spacing w:val="2"/>
          <w:w w:val="95"/>
        </w:rPr>
        <w:t>овы</w:t>
      </w:r>
      <w:r>
        <w:rPr>
          <w:color w:val="231F20"/>
          <w:w w:val="95"/>
        </w:rPr>
        <w:t>х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ми</w:t>
      </w:r>
      <w:r>
        <w:rPr>
          <w:color w:val="231F20"/>
          <w:spacing w:val="1"/>
          <w:w w:val="95"/>
        </w:rPr>
        <w:t>лл</w:t>
      </w:r>
      <w:r>
        <w:rPr>
          <w:color w:val="231F20"/>
          <w:spacing w:val="2"/>
          <w:w w:val="95"/>
        </w:rPr>
        <w:t>иар</w:t>
      </w:r>
      <w:r>
        <w:rPr>
          <w:color w:val="231F20"/>
          <w:spacing w:val="2"/>
          <w:w w:val="95"/>
        </w:rPr>
        <w:t>дер</w:t>
      </w:r>
      <w:r>
        <w:rPr>
          <w:color w:val="231F20"/>
          <w:spacing w:val="2"/>
          <w:w w:val="95"/>
        </w:rPr>
        <w:t>ов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различных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проявляется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еще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более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ярко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при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сра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87" w:lineRule="exact"/>
        <w:ind w:right="1853"/>
        <w:jc w:val="both"/>
      </w:pPr>
      <w:r>
        <w:rPr>
          <w:color w:val="231F20"/>
          <w:w w:val="95"/>
        </w:rPr>
        <w:t>нении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суммарного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капитала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долях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w w:val="95"/>
          <w:position w:val="-8"/>
          <w:sz w:val="16"/>
          <w:szCs w:val="16"/>
        </w:rPr>
        <w:t>$Б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277" w:lineRule="exact"/>
        <w:ind w:left="0" w:right="443"/>
        <w:jc w:val="right"/>
      </w:pPr>
      <w:r>
        <w:rPr>
          <w:color w:val="231F20"/>
          <w:w w:val="90"/>
        </w:rPr>
        <w:t>В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01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07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2024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суммарный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капитал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126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доллар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0"/>
        <w:jc w:val="both"/>
      </w:pPr>
      <w:r>
        <w:rPr>
          <w:color w:val="231F20"/>
          <w:w w:val="90"/>
        </w:rPr>
        <w:t>вы</w:t>
      </w:r>
      <w:r>
        <w:rPr>
          <w:color w:val="231F20"/>
          <w:w w:val="90"/>
        </w:rPr>
        <w:t>х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миллиардеро</w:t>
      </w:r>
      <w:r>
        <w:rPr>
          <w:color w:val="231F20"/>
          <w:w w:val="90"/>
        </w:rPr>
        <w:t>в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равнялс</w:t>
      </w:r>
      <w:r>
        <w:rPr>
          <w:color w:val="231F20"/>
          <w:w w:val="90"/>
        </w:rPr>
        <w:t>я</w:t>
      </w:r>
      <w:r>
        <w:rPr>
          <w:color w:val="231F20"/>
          <w:spacing w:val="52"/>
          <w:w w:val="90"/>
        </w:rPr>
        <w:t> </w:t>
      </w:r>
      <w:r>
        <w:rPr>
          <w:color w:val="231F20"/>
          <w:spacing w:val="1"/>
          <w:w w:val="90"/>
        </w:rPr>
        <w:t>55</w:t>
      </w:r>
      <w:r>
        <w:rPr>
          <w:color w:val="231F20"/>
          <w:w w:val="90"/>
        </w:rPr>
        <w:t>3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Г$</w:t>
      </w:r>
      <w:r>
        <w:rPr>
          <w:color w:val="231F20"/>
          <w:w w:val="90"/>
        </w:rPr>
        <w:t>�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этом</w:t>
      </w:r>
      <w:r>
        <w:rPr>
          <w:color w:val="231F20"/>
          <w:w w:val="90"/>
        </w:rPr>
        <w:t>у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показателю</w:t>
      </w:r>
      <w:r>
        <w:rPr>
          <w:color w:val="000000"/>
          <w:w w:val="100"/>
        </w:rPr>
      </w:r>
    </w:p>
    <w:p>
      <w:pPr>
        <w:pStyle w:val="BodyText"/>
        <w:spacing w:line="146" w:lineRule="auto" w:before="11"/>
        <w:ind w:right="444"/>
        <w:jc w:val="both"/>
      </w:pPr>
      <w:r>
        <w:rPr>
          <w:color w:val="231F20"/>
          <w:spacing w:val="1"/>
          <w:w w:val="95"/>
        </w:rPr>
        <w:t>наш</w:t>
      </w:r>
      <w:r>
        <w:rPr>
          <w:color w:val="231F20"/>
          <w:w w:val="95"/>
        </w:rPr>
        <w:t>а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стран</w:t>
      </w:r>
      <w:r>
        <w:rPr>
          <w:color w:val="231F20"/>
          <w:w w:val="95"/>
        </w:rPr>
        <w:t>а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с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1"/>
          <w:w w:val="95"/>
        </w:rPr>
        <w:t>доле</w:t>
      </w:r>
      <w:r>
        <w:rPr>
          <w:color w:val="231F20"/>
          <w:w w:val="95"/>
        </w:rPr>
        <w:t>й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1"/>
          <w:w w:val="95"/>
        </w:rPr>
        <w:t>27</w:t>
      </w:r>
      <w:r>
        <w:rPr>
          <w:color w:val="231F20"/>
          <w:w w:val="95"/>
        </w:rPr>
        <w:t>%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ВВ</w:t>
      </w:r>
      <w:r>
        <w:rPr>
          <w:color w:val="231F20"/>
          <w:spacing w:val="2"/>
          <w:w w:val="95"/>
        </w:rPr>
        <w:t>П</w:t>
      </w:r>
      <w:r>
        <w:rPr>
          <w:color w:val="231F20"/>
          <w:w w:val="95"/>
          <w:position w:val="-8"/>
          <w:sz w:val="16"/>
          <w:szCs w:val="16"/>
        </w:rPr>
        <w:t>$Б</w:t>
      </w:r>
      <w:r>
        <w:rPr>
          <w:color w:val="231F20"/>
          <w:w w:val="95"/>
        </w:rPr>
        <w:t>)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находитс</w:t>
      </w:r>
      <w:r>
        <w:rPr>
          <w:color w:val="231F20"/>
          <w:w w:val="95"/>
        </w:rPr>
        <w:t>я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1"/>
          <w:w w:val="95"/>
        </w:rPr>
        <w:t>1-</w:t>
      </w:r>
      <w:r>
        <w:rPr>
          <w:color w:val="231F20"/>
          <w:w w:val="95"/>
        </w:rPr>
        <w:t>м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1"/>
          <w:w w:val="95"/>
        </w:rPr>
        <w:t>месте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75"/>
        </w:rPr>
        <w:t>в</w:t>
      </w:r>
      <w:r>
        <w:rPr>
          <w:color w:val="231F20"/>
          <w:spacing w:val="3"/>
          <w:w w:val="75"/>
        </w:rPr>
        <w:t> </w:t>
      </w:r>
      <w:r>
        <w:rPr>
          <w:color w:val="231F20"/>
          <w:w w:val="75"/>
        </w:rPr>
        <w:t>мире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 w:before="5"/>
        <w:ind w:right="442" w:firstLine="283"/>
        <w:jc w:val="both"/>
      </w:pPr>
      <w:r>
        <w:rPr>
          <w:color w:val="231F20"/>
          <w:w w:val="95"/>
        </w:rPr>
        <w:t>Под</w:t>
      </w:r>
      <w:r>
        <w:rPr>
          <w:color w:val="231F20"/>
          <w:spacing w:val="1"/>
          <w:w w:val="95"/>
        </w:rPr>
        <w:t>обны</w:t>
      </w:r>
      <w:r>
        <w:rPr>
          <w:color w:val="231F20"/>
          <w:w w:val="95"/>
        </w:rPr>
        <w:t>й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анали</w:t>
      </w:r>
      <w:r>
        <w:rPr>
          <w:color w:val="231F20"/>
          <w:w w:val="95"/>
        </w:rPr>
        <w:t>з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д</w:t>
      </w:r>
      <w:r>
        <w:rPr>
          <w:color w:val="231F20"/>
          <w:spacing w:val="1"/>
          <w:w w:val="95"/>
        </w:rPr>
        <w:t>олл</w:t>
      </w:r>
      <w:r>
        <w:rPr>
          <w:color w:val="231F20"/>
          <w:spacing w:val="1"/>
          <w:w w:val="95"/>
        </w:rPr>
        <w:t>аровы</w:t>
      </w:r>
      <w:r>
        <w:rPr>
          <w:color w:val="231F20"/>
          <w:spacing w:val="1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муль</w:t>
      </w:r>
      <w:r>
        <w:rPr>
          <w:color w:val="231F20"/>
          <w:w w:val="95"/>
        </w:rPr>
        <w:t>тими</w:t>
      </w:r>
      <w:r>
        <w:rPr>
          <w:color w:val="231F20"/>
          <w:spacing w:val="1"/>
          <w:w w:val="95"/>
        </w:rPr>
        <w:t>ллион</w:t>
      </w:r>
      <w:r>
        <w:rPr>
          <w:color w:val="231F20"/>
          <w:spacing w:val="1"/>
          <w:w w:val="95"/>
        </w:rPr>
        <w:t>ерам</w:t>
      </w:r>
      <w:r>
        <w:rPr>
          <w:color w:val="231F20"/>
          <w:w w:val="95"/>
        </w:rPr>
        <w:t>и</w:t>
      </w:r>
      <w:r>
        <w:rPr>
          <w:color w:val="231F20"/>
          <w:w w:val="99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миллионерами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дает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аналогичный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результат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2" w:lineRule="auto" w:before="5"/>
        <w:ind w:right="443" w:firstLine="283"/>
        <w:jc w:val="both"/>
      </w:pPr>
      <w:r>
        <w:rPr>
          <w:color w:val="231F20"/>
          <w:w w:val="90"/>
        </w:rPr>
        <w:t>С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е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у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т</w:t>
      </w:r>
      <w:r>
        <w:rPr>
          <w:color w:val="231F20"/>
          <w:spacing w:val="55"/>
          <w:w w:val="90"/>
        </w:rPr>
        <w:t> 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м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ь</w:t>
      </w:r>
      <w:r>
        <w:rPr>
          <w:color w:val="231F20"/>
          <w:w w:val="90"/>
        </w:rPr>
        <w:t>,</w:t>
      </w:r>
      <w:r>
        <w:rPr>
          <w:color w:val="231F20"/>
          <w:spacing w:val="55"/>
          <w:w w:val="90"/>
        </w:rPr>
        <w:t> </w:t>
      </w:r>
      <w:r>
        <w:rPr>
          <w:color w:val="231F20"/>
          <w:spacing w:val="1"/>
          <w:w w:val="90"/>
        </w:rPr>
        <w:t>ч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55"/>
          <w:w w:val="90"/>
        </w:rPr>
        <w:t> </w:t>
      </w:r>
      <w:r>
        <w:rPr>
          <w:color w:val="231F20"/>
          <w:w w:val="90"/>
        </w:rPr>
        <w:t>Р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55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spacing w:val="1"/>
          <w:w w:val="90"/>
        </w:rPr>
        <w:t>е</w:t>
      </w:r>
      <w:r>
        <w:rPr>
          <w:color w:val="231F20"/>
          <w:spacing w:val="1"/>
          <w:w w:val="90"/>
        </w:rPr>
        <w:t>р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56"/>
          <w:w w:val="90"/>
        </w:rPr>
        <w:t> 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1"/>
          <w:w w:val="90"/>
        </w:rPr>
        <w:t>0</w:t>
      </w:r>
      <w:r>
        <w:rPr>
          <w:color w:val="231F20"/>
          <w:spacing w:val="1"/>
          <w:w w:val="90"/>
        </w:rPr>
        <w:t>1</w:t>
      </w:r>
      <w:r>
        <w:rPr>
          <w:color w:val="231F20"/>
          <w:spacing w:val="1"/>
          <w:w w:val="90"/>
        </w:rPr>
        <w:t>3</w:t>
      </w:r>
      <w:r>
        <w:rPr>
          <w:color w:val="231F20"/>
          <w:w w:val="90"/>
        </w:rPr>
        <w:t>–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1"/>
          <w:w w:val="90"/>
        </w:rPr>
        <w:t>0</w:t>
      </w:r>
      <w:r>
        <w:rPr>
          <w:color w:val="231F20"/>
          <w:spacing w:val="1"/>
          <w:w w:val="90"/>
        </w:rPr>
        <w:t>2</w:t>
      </w:r>
      <w:r>
        <w:rPr>
          <w:color w:val="231F20"/>
          <w:w w:val="90"/>
        </w:rPr>
        <w:t>3</w:t>
      </w:r>
      <w:r>
        <w:rPr>
          <w:color w:val="231F20"/>
          <w:spacing w:val="61"/>
          <w:w w:val="90"/>
        </w:rPr>
        <w:t> </w:t>
      </w:r>
      <w:r>
        <w:rPr>
          <w:color w:val="231F20"/>
          <w:w w:val="90"/>
        </w:rPr>
        <w:t>г</w:t>
      </w:r>
      <w:r>
        <w:rPr>
          <w:color w:val="231F20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0"/>
        </w:rPr>
        <w:t>(10</w:t>
      </w:r>
      <w:r>
        <w:rPr>
          <w:color w:val="231F20"/>
          <w:spacing w:val="45"/>
          <w:w w:val="90"/>
        </w:rPr>
        <w:t> </w:t>
      </w:r>
      <w:r>
        <w:rPr>
          <w:color w:val="231F20"/>
          <w:w w:val="90"/>
        </w:rPr>
        <w:t>лет)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суммарный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капитал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долларовых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миллиардеров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ув</w:t>
      </w:r>
      <w:r>
        <w:rPr>
          <w:color w:val="231F20"/>
          <w:spacing w:val="-1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личился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427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505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Г</w:t>
      </w:r>
      <w:r>
        <w:rPr>
          <w:color w:val="231F20"/>
          <w:spacing w:val="-1"/>
          <w:w w:val="90"/>
        </w:rPr>
        <w:t>$</w:t>
      </w:r>
      <w:r>
        <w:rPr>
          <w:color w:val="231F20"/>
          <w:w w:val="90"/>
          <w:position w:val="-8"/>
          <w:sz w:val="16"/>
          <w:szCs w:val="16"/>
        </w:rPr>
        <w:t>Б</w:t>
      </w:r>
      <w:r>
        <w:rPr>
          <w:color w:val="231F20"/>
          <w:w w:val="90"/>
        </w:rPr>
        <w:t>,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или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18%</w:t>
      </w:r>
      <w:r>
        <w:rPr>
          <w:color w:val="231F20"/>
          <w:w w:val="90"/>
        </w:rPr>
        <w:t>�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При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этом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ВВП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страны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постоянных</w:t>
      </w:r>
      <w:r>
        <w:rPr>
          <w:color w:val="231F20"/>
          <w:spacing w:val="39"/>
          <w:w w:val="90"/>
        </w:rPr>
        <w:t> </w:t>
      </w:r>
      <w:r>
        <w:rPr>
          <w:color w:val="231F20"/>
          <w:w w:val="90"/>
        </w:rPr>
        <w:t>ценах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выросло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всего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11%,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или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1,65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раза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ьш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�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Э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зн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ч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,</w:t>
      </w:r>
      <w:r>
        <w:rPr>
          <w:color w:val="231F20"/>
          <w:spacing w:val="42"/>
          <w:w w:val="90"/>
        </w:rPr>
        <w:t> </w:t>
      </w:r>
      <w:r>
        <w:rPr>
          <w:color w:val="231F20"/>
          <w:spacing w:val="1"/>
          <w:w w:val="90"/>
        </w:rPr>
        <w:t>ч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44"/>
          <w:w w:val="90"/>
        </w:rPr>
        <w:t> </w:t>
      </w:r>
      <w:r>
        <w:rPr>
          <w:color w:val="231F20"/>
          <w:w w:val="90"/>
        </w:rPr>
        <w:t>г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ав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ы</w:t>
      </w:r>
      <w:r>
        <w:rPr>
          <w:color w:val="231F20"/>
          <w:w w:val="90"/>
        </w:rPr>
        <w:t>м</w:t>
      </w:r>
      <w:r>
        <w:rPr>
          <w:color w:val="231F20"/>
          <w:spacing w:val="42"/>
          <w:w w:val="90"/>
        </w:rPr>
        <w:t> </w:t>
      </w:r>
      <w:r>
        <w:rPr>
          <w:color w:val="231F20"/>
          <w:spacing w:val="1"/>
          <w:w w:val="90"/>
        </w:rPr>
        <w:t>бе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ф</w:t>
      </w:r>
      <w:r>
        <w:rPr>
          <w:color w:val="231F20"/>
          <w:w w:val="90"/>
        </w:rPr>
        <w:t>иц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м</w:t>
      </w:r>
      <w:r>
        <w:rPr>
          <w:color w:val="231F20"/>
          <w:spacing w:val="42"/>
          <w:w w:val="90"/>
        </w:rPr>
        <w:t> </w:t>
      </w:r>
      <w:r>
        <w:rPr>
          <w:color w:val="231F20"/>
          <w:spacing w:val="1"/>
          <w:w w:val="90"/>
        </w:rPr>
        <w:t>д</w:t>
      </w:r>
      <w:r>
        <w:rPr>
          <w:color w:val="231F20"/>
          <w:spacing w:val="1"/>
          <w:w w:val="90"/>
        </w:rPr>
        <w:t>а</w:t>
      </w:r>
      <w:r>
        <w:rPr>
          <w:color w:val="231F20"/>
          <w:w w:val="90"/>
        </w:rPr>
        <w:t>ж</w:t>
      </w:r>
      <w:r>
        <w:rPr>
          <w:color w:val="231F20"/>
          <w:w w:val="90"/>
        </w:rPr>
        <w:t>е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spacing w:val="4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большог</w:t>
      </w:r>
      <w:r>
        <w:rPr>
          <w:color w:val="231F20"/>
          <w:w w:val="90"/>
        </w:rPr>
        <w:t>о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рост</w:t>
      </w:r>
      <w:r>
        <w:rPr>
          <w:color w:val="231F20"/>
          <w:w w:val="90"/>
        </w:rPr>
        <w:t>а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экономик</w:t>
      </w:r>
      <w:r>
        <w:rPr>
          <w:color w:val="231F20"/>
          <w:w w:val="90"/>
        </w:rPr>
        <w:t>и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являетс</w:t>
      </w:r>
      <w:r>
        <w:rPr>
          <w:color w:val="231F20"/>
          <w:w w:val="90"/>
        </w:rPr>
        <w:t>я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узка</w:t>
      </w:r>
      <w:r>
        <w:rPr>
          <w:color w:val="231F20"/>
          <w:w w:val="90"/>
        </w:rPr>
        <w:t>я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группа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сверхбогатого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страны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 w:before="11"/>
        <w:ind w:right="443" w:firstLine="283"/>
        <w:jc w:val="both"/>
      </w:pPr>
      <w:r>
        <w:rPr>
          <w:color w:val="231F20"/>
          <w:w w:val="95"/>
        </w:rPr>
        <w:t>Таким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образом,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пока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объем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суммарного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капит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долларовы</w:t>
      </w:r>
      <w:r>
        <w:rPr>
          <w:color w:val="231F20"/>
          <w:w w:val="95"/>
        </w:rPr>
        <w:t>х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миллиардеро</w:t>
      </w:r>
      <w:r>
        <w:rPr>
          <w:color w:val="231F20"/>
          <w:w w:val="95"/>
        </w:rPr>
        <w:t>в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(мультимиллионеро</w:t>
      </w:r>
      <w:r>
        <w:rPr>
          <w:color w:val="231F20"/>
          <w:w w:val="95"/>
        </w:rPr>
        <w:t>в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ми</w:t>
      </w:r>
      <w:r>
        <w:rPr>
          <w:color w:val="231F20"/>
          <w:spacing w:val="-1"/>
          <w:w w:val="95"/>
        </w:rPr>
        <w:t>л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лионеров)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долях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spacing w:val="1"/>
          <w:w w:val="95"/>
        </w:rPr>
        <w:t>$</w:t>
      </w:r>
      <w:r>
        <w:rPr>
          <w:color w:val="231F20"/>
          <w:w w:val="95"/>
          <w:position w:val="-8"/>
          <w:sz w:val="16"/>
          <w:szCs w:val="16"/>
        </w:rPr>
        <w:t>ЦБ</w:t>
      </w:r>
      <w:r>
        <w:rPr>
          <w:color w:val="231F20"/>
          <w:w w:val="95"/>
        </w:rPr>
        <w:t>)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снизится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хотя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уро</w:t>
      </w:r>
      <w:r>
        <w:rPr>
          <w:color w:val="231F20"/>
          <w:spacing w:val="2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я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Ш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Р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,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75"/>
        </w:rPr>
        <w:t>т</w:t>
      </w:r>
      <w:r>
        <w:rPr>
          <w:color w:val="231F20"/>
          <w:spacing w:val="5"/>
          <w:w w:val="75"/>
        </w:rPr>
        <w:t>�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37"/>
          <w:w w:val="7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м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м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ый</w:t>
      </w:r>
      <w:r>
        <w:rPr>
          <w:color w:val="000000"/>
          <w:w w:val="100"/>
        </w:rPr>
      </w:r>
    </w:p>
    <w:p>
      <w:pPr>
        <w:spacing w:after="0" w:line="159" w:lineRule="auto"/>
        <w:jc w:val="both"/>
        <w:sectPr>
          <w:pgSz w:w="9355" w:h="13620"/>
          <w:pgMar w:header="775" w:footer="0" w:top="1180" w:bottom="280" w:left="620" w:right="520"/>
        </w:sectPr>
      </w:pP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after="0" w:line="130" w:lineRule="exact"/>
        <w:rPr>
          <w:sz w:val="13"/>
          <w:szCs w:val="13"/>
        </w:rPr>
        <w:sectPr>
          <w:pgSz w:w="9355" w:h="13620"/>
          <w:pgMar w:header="775" w:footer="0" w:top="1180" w:bottom="280" w:left="500" w:right="620"/>
        </w:sectPr>
      </w:pPr>
    </w:p>
    <w:p>
      <w:pPr>
        <w:tabs>
          <w:tab w:pos="728" w:val="left" w:leader="none"/>
        </w:tabs>
        <w:spacing w:before="87"/>
        <w:ind w:left="0" w:right="0" w:firstLine="0"/>
        <w:jc w:val="right"/>
        <w:rPr>
          <w:rFonts w:ascii="Arial" w:hAnsi="Arial" w:cs="Arial" w:eastAsia="Arial"/>
          <w:sz w:val="13"/>
          <w:szCs w:val="13"/>
        </w:rPr>
      </w:pPr>
      <w:r>
        <w:rPr/>
        <w:pict>
          <v:group style="position:absolute;margin-left:132.043396pt;margin-top:13.759507pt;width:247.1184pt;height:424.584pt;mso-position-horizontal-relative:page;mso-position-vertical-relative:paragraph;z-index:-12382" coordorigin="2641,275" coordsize="4942,8492">
            <v:group style="position:absolute;left:3848;top:280;width:2;height:8483" coordorigin="3848,280" coordsize="2,8483">
              <v:shape style="position:absolute;left:3848;top:280;width:2;height:8483" coordorigin="3848,280" coordsize="0,8483" path="m3848,280l3848,8763e" filled="f" stroked="t" strokeweight=".375pt" strokecolor="#939598">
                <v:path arrowok="t"/>
              </v:shape>
            </v:group>
            <v:group style="position:absolute;left:6704;top:280;width:2;height:8483" coordorigin="6704,280" coordsize="2,8483">
              <v:shape style="position:absolute;left:6704;top:280;width:2;height:8483" coordorigin="6704,280" coordsize="0,8483" path="m6704,280l6704,8763e" filled="f" stroked="t" strokeweight=".375pt" strokecolor="#939598">
                <v:path arrowok="t"/>
              </v:shape>
            </v:group>
            <v:group style="position:absolute;left:4560;top:279;width:2;height:8483" coordorigin="4560,279" coordsize="2,8483">
              <v:shape style="position:absolute;left:4560;top:279;width:2;height:8483" coordorigin="4560,279" coordsize="0,8483" path="m4560,279l4560,8762e" filled="f" stroked="t" strokeweight=".375pt" strokecolor="#939598">
                <v:path arrowok="t"/>
              </v:shape>
            </v:group>
            <v:group style="position:absolute;left:5280;top:280;width:2;height:8483" coordorigin="5280,280" coordsize="2,8483">
              <v:shape style="position:absolute;left:5280;top:280;width:2;height:8483" coordorigin="5280,280" coordsize="0,8483" path="m5280,280l5280,8763e" filled="f" stroked="t" strokeweight=".375pt" strokecolor="#939598">
                <v:path arrowok="t"/>
              </v:shape>
            </v:group>
            <v:group style="position:absolute;left:5996;top:280;width:2;height:8483" coordorigin="5996,280" coordsize="2,8483">
              <v:shape style="position:absolute;left:5996;top:280;width:2;height:8483" coordorigin="5996,280" coordsize="0,8483" path="m5996,280l5996,8763e" filled="f" stroked="t" strokeweight=".375pt" strokecolor="#939598">
                <v:path arrowok="t"/>
              </v:shape>
            </v:group>
            <v:group style="position:absolute;left:3119;top:280;width:4461;height:8483" coordorigin="3119,280" coordsize="4461,8483">
              <v:shape style="position:absolute;left:3119;top:280;width:4461;height:8483" coordorigin="3119,280" coordsize="4461,8483" path="m3119,8763l3119,280,7579,280e" filled="f" stroked="t" strokeweight=".375pt" strokecolor="#231F20">
                <v:path arrowok="t"/>
              </v:shape>
            </v:group>
            <v:group style="position:absolute;left:3119;top:6859;width:596;height:2" coordorigin="3119,6859" coordsize="596,2">
              <v:shape style="position:absolute;left:3119;top:6859;width:596;height:2" coordorigin="3119,6859" coordsize="596,0" path="m3119,6859l3715,6859e" filled="f" stroked="t" strokeweight="3.099pt" strokecolor="#0E74BB">
                <v:path arrowok="t"/>
              </v:shape>
            </v:group>
            <v:group style="position:absolute;left:3119;top:6988;width:428;height:2" coordorigin="3119,6988" coordsize="428,2">
              <v:shape style="position:absolute;left:3119;top:6988;width:428;height:2" coordorigin="3119,6988" coordsize="428,0" path="m3119,6988l3546,6988e" filled="f" stroked="t" strokeweight="3.099pt" strokecolor="#0E74BB">
                <v:path arrowok="t"/>
              </v:shape>
            </v:group>
            <v:group style="position:absolute;left:3119;top:7111;width:428;height:2" coordorigin="3119,7111" coordsize="428,2">
              <v:shape style="position:absolute;left:3119;top:7111;width:428;height:2" coordorigin="3119,7111" coordsize="428,0" path="m3119,7111l3546,7111e" filled="f" stroked="t" strokeweight="3.099pt" strokecolor="#00A79D">
                <v:path arrowok="t"/>
              </v:shape>
            </v:group>
            <v:group style="position:absolute;left:3119;top:7234;width:428;height:2" coordorigin="3119,7234" coordsize="428,2">
              <v:shape style="position:absolute;left:3119;top:7234;width:428;height:2" coordorigin="3119,7234" coordsize="428,0" path="m3119,7234l3546,7234e" filled="f" stroked="t" strokeweight="3.099pt" strokecolor="#0E74BB">
                <v:path arrowok="t"/>
              </v:shape>
            </v:group>
            <v:group style="position:absolute;left:3119;top:7361;width:428;height:2" coordorigin="3119,7361" coordsize="428,2">
              <v:shape style="position:absolute;left:3119;top:7361;width:428;height:2" coordorigin="3119,7361" coordsize="428,0" path="m3119,7361l3546,7361e" filled="f" stroked="t" strokeweight="3.099pt" strokecolor="#0E74BB">
                <v:path arrowok="t"/>
              </v:shape>
            </v:group>
            <v:group style="position:absolute;left:3119;top:7484;width:428;height:2" coordorigin="3119,7484" coordsize="428,2">
              <v:shape style="position:absolute;left:3119;top:7484;width:428;height:2" coordorigin="3119,7484" coordsize="428,0" path="m3119,7484l3546,7484e" filled="f" stroked="t" strokeweight="3.099pt" strokecolor="#0E74BB">
                <v:path arrowok="t"/>
              </v:shape>
            </v:group>
            <v:group style="position:absolute;left:3119;top:7608;width:428;height:2" coordorigin="3119,7608" coordsize="428,2">
              <v:shape style="position:absolute;left:3119;top:7608;width:428;height:2" coordorigin="3119,7608" coordsize="428,0" path="m3119,7608l3546,7608e" filled="f" stroked="t" strokeweight="3.099pt" strokecolor="#0E74BB">
                <v:path arrowok="t"/>
              </v:shape>
            </v:group>
            <v:group style="position:absolute;left:3119;top:7731;width:276;height:2" coordorigin="3119,7731" coordsize="276,2">
              <v:shape style="position:absolute;left:3119;top:7731;width:276;height:2" coordorigin="3119,7731" coordsize="276,0" path="m3119,7731l3394,7731e" filled="f" stroked="t" strokeweight="3.099pt" strokecolor="#0E74BB">
                <v:path arrowok="t"/>
              </v:shape>
            </v:group>
            <v:group style="position:absolute;left:3119;top:7844;width:276;height:2" coordorigin="3119,7844" coordsize="276,2">
              <v:shape style="position:absolute;left:3119;top:7844;width:276;height:2" coordorigin="3119,7844" coordsize="276,0" path="m3119,7844l3394,7844e" filled="f" stroked="t" strokeweight="3.099pt" strokecolor="#0E74BB">
                <v:path arrowok="t"/>
              </v:shape>
            </v:group>
            <v:group style="position:absolute;left:3119;top:7972;width:276;height:2" coordorigin="3119,7972" coordsize="276,2">
              <v:shape style="position:absolute;left:3119;top:7972;width:276;height:2" coordorigin="3119,7972" coordsize="276,0" path="m3119,7972l3394,7972e" filled="f" stroked="t" strokeweight="3.099pt" strokecolor="#0E74BB">
                <v:path arrowok="t"/>
              </v:shape>
            </v:group>
            <v:group style="position:absolute;left:3119;top:8098;width:272;height:2" coordorigin="3119,8098" coordsize="272,2">
              <v:shape style="position:absolute;left:3119;top:8098;width:272;height:2" coordorigin="3119,8098" coordsize="272,0" path="m3119,8098l3390,8098e" filled="f" stroked="t" strokeweight="3.099pt" strokecolor="#0E74BB">
                <v:path arrowok="t"/>
              </v:shape>
            </v:group>
            <v:group style="position:absolute;left:3119;top:8223;width:180;height:2" coordorigin="3119,8223" coordsize="180,2">
              <v:shape style="position:absolute;left:3119;top:8223;width:180;height:2" coordorigin="3119,8223" coordsize="180,0" path="m3119,8223l3298,8223e" filled="f" stroked="t" strokeweight="3.099pt" strokecolor="#0E74BB">
                <v:path arrowok="t"/>
              </v:shape>
            </v:group>
            <v:group style="position:absolute;left:3119;top:8347;width:180;height:2" coordorigin="3119,8347" coordsize="180,2">
              <v:shape style="position:absolute;left:3119;top:8347;width:180;height:2" coordorigin="3119,8347" coordsize="180,0" path="m3119,8347l3298,8347e" filled="f" stroked="t" strokeweight="3.099pt" strokecolor="#0E74BB">
                <v:path arrowok="t"/>
              </v:shape>
            </v:group>
            <v:group style="position:absolute;left:3119;top:8465;width:180;height:2" coordorigin="3119,8465" coordsize="180,2">
              <v:shape style="position:absolute;left:3119;top:8465;width:180;height:2" coordorigin="3119,8465" coordsize="180,0" path="m3119,8465l3298,8465e" filled="f" stroked="t" strokeweight="3.099pt" strokecolor="#0E74BB">
                <v:path arrowok="t"/>
              </v:shape>
            </v:group>
            <v:group style="position:absolute;left:3122;top:8581;width:176;height:2" coordorigin="3122,8581" coordsize="176,2">
              <v:shape style="position:absolute;left:3122;top:8581;width:176;height:2" coordorigin="3122,8581" coordsize="176,0" path="m3122,8581l3298,8581e" filled="f" stroked="t" strokeweight="3.099pt" strokecolor="#0E74BB">
                <v:path arrowok="t"/>
              </v:shape>
            </v:group>
            <v:group style="position:absolute;left:3119;top:8674;width:31;height:60" coordorigin="3119,8674" coordsize="31,60">
              <v:shape style="position:absolute;left:3119;top:8674;width:31;height:60" coordorigin="3119,8674" coordsize="31,60" path="m3119,8704l3149,8704e" filled="f" stroked="t" strokeweight="3.099pt" strokecolor="#0E74BB">
                <v:path arrowok="t"/>
              </v:shape>
            </v:group>
            <v:group style="position:absolute;left:3119;top:6745;width:596;height:2" coordorigin="3119,6745" coordsize="596,2">
              <v:shape style="position:absolute;left:3119;top:6745;width:596;height:2" coordorigin="3119,6745" coordsize="596,0" path="m3119,6745l3715,6745e" filled="f" stroked="t" strokeweight="3.099pt" strokecolor="#0E74BB">
                <v:path arrowok="t"/>
              </v:shape>
            </v:group>
            <v:group style="position:absolute;left:3119;top:6619;width:596;height:2" coordorigin="3119,6619" coordsize="596,2">
              <v:shape style="position:absolute;left:3119;top:6619;width:596;height:2" coordorigin="3119,6619" coordsize="596,0" path="m3119,6619l3715,6619e" filled="f" stroked="t" strokeweight="3.099pt" strokecolor="#0E74BB">
                <v:path arrowok="t"/>
              </v:shape>
            </v:group>
            <v:group style="position:absolute;left:3119;top:6492;width:596;height:2" coordorigin="3119,6492" coordsize="596,2">
              <v:shape style="position:absolute;left:3119;top:6492;width:596;height:2" coordorigin="3119,6492" coordsize="596,0" path="m3119,6492l3715,6492e" filled="f" stroked="t" strokeweight="3.099pt" strokecolor="#0E74BB">
                <v:path arrowok="t"/>
              </v:shape>
            </v:group>
            <v:group style="position:absolute;left:3119;top:6366;width:596;height:2" coordorigin="3119,6366" coordsize="596,2">
              <v:shape style="position:absolute;left:3119;top:6366;width:596;height:2" coordorigin="3119,6366" coordsize="596,0" path="m3119,6366l3715,6366e" filled="f" stroked="t" strokeweight="3.099pt" strokecolor="#0E74BB">
                <v:path arrowok="t"/>
              </v:shape>
            </v:group>
            <v:group style="position:absolute;left:3119;top:6240;width:596;height:2" coordorigin="3119,6240" coordsize="596,2">
              <v:shape style="position:absolute;left:3119;top:6240;width:596;height:2" coordorigin="3119,6240" coordsize="596,0" path="m3119,6240l3715,6240e" filled="f" stroked="t" strokeweight="3.099pt" strokecolor="#0E74BB">
                <v:path arrowok="t"/>
              </v:shape>
            </v:group>
            <v:group style="position:absolute;left:3119;top:6118;width:729;height:2" coordorigin="3119,6118" coordsize="729,2">
              <v:shape style="position:absolute;left:3119;top:6118;width:729;height:2" coordorigin="3119,6118" coordsize="729,0" path="m3119,6118l3848,6118e" filled="f" stroked="t" strokeweight="3.099pt" strokecolor="#0E74BB">
                <v:path arrowok="t"/>
              </v:shape>
            </v:group>
            <v:group style="position:absolute;left:3123;top:5995;width:725;height:2" coordorigin="3123,5995" coordsize="725,2">
              <v:shape style="position:absolute;left:3123;top:5995;width:725;height:2" coordorigin="3123,5995" coordsize="725,0" path="m3123,5995l3848,5995e" filled="f" stroked="t" strokeweight="3.099pt" strokecolor="#0E74BB">
                <v:path arrowok="t"/>
              </v:shape>
            </v:group>
            <v:group style="position:absolute;left:3119;top:5873;width:729;height:2" coordorigin="3119,5873" coordsize="729,2">
              <v:shape style="position:absolute;left:3119;top:5873;width:729;height:2" coordorigin="3119,5873" coordsize="729,0" path="m3119,5873l3848,5873e" filled="f" stroked="t" strokeweight="3.099pt" strokecolor="#0E74BB">
                <v:path arrowok="t"/>
              </v:shape>
            </v:group>
            <v:group style="position:absolute;left:3119;top:5747;width:729;height:2" coordorigin="3119,5747" coordsize="729,2">
              <v:shape style="position:absolute;left:3119;top:5747;width:729;height:2" coordorigin="3119,5747" coordsize="729,0" path="m3119,5747l3848,5747e" filled="f" stroked="t" strokeweight="3.099pt" strokecolor="#0E74BB">
                <v:path arrowok="t"/>
              </v:shape>
            </v:group>
            <v:group style="position:absolute;left:3119;top:5630;width:729;height:2" coordorigin="3119,5630" coordsize="729,2">
              <v:shape style="position:absolute;left:3119;top:5630;width:729;height:2" coordorigin="3119,5630" coordsize="729,0" path="m3119,5630l3848,5630e" filled="f" stroked="t" strokeweight="3.099pt" strokecolor="#0E74BB">
                <v:path arrowok="t"/>
              </v:shape>
            </v:group>
            <v:group style="position:absolute;left:3119;top:5503;width:729;height:2" coordorigin="3119,5503" coordsize="729,2">
              <v:shape style="position:absolute;left:3119;top:5503;width:729;height:2" coordorigin="3119,5503" coordsize="729,0" path="m3119,5503l3848,5503e" filled="f" stroked="t" strokeweight="3.099pt" strokecolor="#0E74BB">
                <v:path arrowok="t"/>
              </v:shape>
            </v:group>
            <v:group style="position:absolute;left:3119;top:5381;width:730;height:2" coordorigin="3119,5381" coordsize="730,2">
              <v:shape style="position:absolute;left:3119;top:5381;width:730;height:2" coordorigin="3119,5381" coordsize="730,0" path="m3119,5381l3849,5381e" filled="f" stroked="t" strokeweight="3.099pt" strokecolor="#0E74BB">
                <v:path arrowok="t"/>
              </v:shape>
            </v:group>
            <v:group style="position:absolute;left:3119;top:5250;width:730;height:2" coordorigin="3119,5250" coordsize="730,2">
              <v:shape style="position:absolute;left:3119;top:5250;width:730;height:2" coordorigin="3119,5250" coordsize="730,0" path="m3119,5250l3849,5250e" filled="f" stroked="t" strokeweight="3.099pt" strokecolor="#0E74BB">
                <v:path arrowok="t"/>
              </v:shape>
            </v:group>
            <v:group style="position:absolute;left:3119;top:5127;width:803;height:2" coordorigin="3119,5127" coordsize="803,2">
              <v:shape style="position:absolute;left:3119;top:5127;width:803;height:2" coordorigin="3119,5127" coordsize="803,0" path="m3119,5127l3921,5127e" filled="f" stroked="t" strokeweight="3.099pt" strokecolor="#0E74BB">
                <v:path arrowok="t"/>
              </v:shape>
            </v:group>
            <v:group style="position:absolute;left:3119;top:5005;width:803;height:2" coordorigin="3119,5005" coordsize="803,2">
              <v:shape style="position:absolute;left:3119;top:5005;width:803;height:2" coordorigin="3119,5005" coordsize="803,0" path="m3119,5005l3921,5005e" filled="f" stroked="t" strokeweight="3.099pt" strokecolor="#0E74BB">
                <v:path arrowok="t"/>
              </v:shape>
            </v:group>
            <v:group style="position:absolute;left:3119;top:4884;width:803;height:2" coordorigin="3119,4884" coordsize="803,2">
              <v:shape style="position:absolute;left:3119;top:4884;width:803;height:2" coordorigin="3119,4884" coordsize="803,0" path="m3119,4884l3921,4884e" filled="f" stroked="t" strokeweight="3.099pt" strokecolor="#0E74BB">
                <v:path arrowok="t"/>
              </v:shape>
            </v:group>
            <v:group style="position:absolute;left:3121;top:4765;width:800;height:2" coordorigin="3121,4765" coordsize="800,2">
              <v:shape style="position:absolute;left:3121;top:4765;width:800;height:2" coordorigin="3121,4765" coordsize="800,0" path="m3121,4765l3921,4765e" filled="f" stroked="t" strokeweight="3.099pt" strokecolor="#0E74BB">
                <v:path arrowok="t"/>
              </v:shape>
            </v:group>
            <v:group style="position:absolute;left:3119;top:4640;width:984;height:2" coordorigin="3119,4640" coordsize="984,2">
              <v:shape style="position:absolute;left:3119;top:4640;width:984;height:2" coordorigin="3119,4640" coordsize="984,0" path="m3119,4640l4103,4640e" filled="f" stroked="t" strokeweight="3.099pt" strokecolor="#0E74BB">
                <v:path arrowok="t"/>
              </v:shape>
            </v:group>
            <v:group style="position:absolute;left:3119;top:4516;width:1141;height:2" coordorigin="3119,4516" coordsize="1141,2">
              <v:shape style="position:absolute;left:3119;top:4516;width:1141;height:2" coordorigin="3119,4516" coordsize="1141,0" path="m3119,4516l4259,4516e" filled="f" stroked="t" strokeweight="3.099pt" strokecolor="#0E74BB">
                <v:path arrowok="t"/>
              </v:shape>
            </v:group>
            <v:group style="position:absolute;left:3119;top:4389;width:1141;height:2" coordorigin="3119,4389" coordsize="1141,2">
              <v:shape style="position:absolute;left:3119;top:4389;width:1141;height:2" coordorigin="3119,4389" coordsize="1141,0" path="m3119,4389l4259,4389e" filled="f" stroked="t" strokeweight="3.099pt" strokecolor="#0E74BB">
                <v:path arrowok="t"/>
              </v:shape>
            </v:group>
            <v:group style="position:absolute;left:3119;top:4265;width:1141;height:2" coordorigin="3119,4265" coordsize="1141,2">
              <v:shape style="position:absolute;left:3119;top:4265;width:1141;height:2" coordorigin="3119,4265" coordsize="1141,0" path="m3119,4265l4259,4265e" filled="f" stroked="t" strokeweight="3.099pt" strokecolor="#0E74BB">
                <v:path arrowok="t"/>
              </v:shape>
            </v:group>
            <v:group style="position:absolute;left:3119;top:4138;width:1304;height:2" coordorigin="3119,4138" coordsize="1304,2">
              <v:shape style="position:absolute;left:3119;top:4138;width:1304;height:2" coordorigin="3119,4138" coordsize="1304,0" path="m3119,4138l4422,4138e" filled="f" stroked="t" strokeweight="3.099pt" strokecolor="#F9ED32">
                <v:path arrowok="t"/>
              </v:shape>
            </v:group>
            <v:group style="position:absolute;left:3119;top:4017;width:1304;height:2" coordorigin="3119,4017" coordsize="1304,2">
              <v:shape style="position:absolute;left:3119;top:4017;width:1304;height:2" coordorigin="3119,4017" coordsize="1304,0" path="m3119,4017l4422,4017e" filled="f" stroked="t" strokeweight="3.099pt" strokecolor="#0E74BB">
                <v:path arrowok="t"/>
              </v:shape>
            </v:group>
            <v:group style="position:absolute;left:3119;top:3893;width:1441;height:2" coordorigin="3119,3893" coordsize="1441,2">
              <v:shape style="position:absolute;left:3119;top:3893;width:1441;height:2" coordorigin="3119,3893" coordsize="1441,0" path="m3119,3893l4560,3893e" filled="f" stroked="t" strokeweight="3.099pt" strokecolor="#0E74BB">
                <v:path arrowok="t"/>
              </v:shape>
            </v:group>
            <v:group style="position:absolute;left:3119;top:3778;width:1441;height:2" coordorigin="3119,3778" coordsize="1441,2">
              <v:shape style="position:absolute;left:3119;top:3778;width:1441;height:2" coordorigin="3119,3778" coordsize="1441,0" path="m3119,3778l4560,3778e" filled="f" stroked="t" strokeweight="3.099pt" strokecolor="#0E74BB">
                <v:path arrowok="t"/>
              </v:shape>
            </v:group>
            <v:group style="position:absolute;left:3119;top:3652;width:1441;height:2" coordorigin="3119,3652" coordsize="1441,2">
              <v:shape style="position:absolute;left:3119;top:3652;width:1441;height:2" coordorigin="3119,3652" coordsize="1441,0" path="m3119,3652l4560,3652e" filled="f" stroked="t" strokeweight="3.099pt" strokecolor="#0E74BB">
                <v:path arrowok="t"/>
              </v:shape>
            </v:group>
            <v:group style="position:absolute;left:3119;top:3526;width:1542;height:2" coordorigin="3119,3526" coordsize="1542,2">
              <v:shape style="position:absolute;left:3119;top:3526;width:1542;height:2" coordorigin="3119,3526" coordsize="1542,0" path="m3119,3526l4660,3526e" filled="f" stroked="t" strokeweight="3.099pt" strokecolor="#0E74BB">
                <v:path arrowok="t"/>
              </v:shape>
            </v:group>
            <v:group style="position:absolute;left:3119;top:3391;width:1542;height:2" coordorigin="3119,3391" coordsize="1542,2">
              <v:shape style="position:absolute;left:3119;top:3391;width:1542;height:2" coordorigin="3119,3391" coordsize="1542,0" path="m3119,3391l4660,3391e" filled="f" stroked="t" strokeweight="3.099pt" strokecolor="#0E74BB">
                <v:path arrowok="t"/>
              </v:shape>
            </v:group>
            <v:group style="position:absolute;left:3119;top:3256;width:1542;height:2" coordorigin="3119,3256" coordsize="1542,2">
              <v:shape style="position:absolute;left:3119;top:3256;width:1542;height:2" coordorigin="3119,3256" coordsize="1542,0" path="m3119,3256l4660,3256e" filled="f" stroked="t" strokeweight="3.099pt" strokecolor="#0E74BB">
                <v:path arrowok="t"/>
              </v:shape>
            </v:group>
            <v:group style="position:absolute;left:3119;top:3131;width:1668;height:2" coordorigin="3119,3131" coordsize="1668,2">
              <v:shape style="position:absolute;left:3119;top:3131;width:1668;height:2" coordorigin="3119,3131" coordsize="1668,0" path="m3119,3131l4787,3131e" filled="f" stroked="t" strokeweight="3.099pt" strokecolor="#0E74BB">
                <v:path arrowok="t"/>
              </v:shape>
            </v:group>
            <v:group style="position:absolute;left:3119;top:3027;width:1668;height:2" coordorigin="3119,3027" coordsize="1668,2">
              <v:shape style="position:absolute;left:3119;top:3027;width:1668;height:2" coordorigin="3119,3027" coordsize="1668,0" path="m3119,3027l4787,3027e" filled="f" stroked="t" strokeweight="3.099pt" strokecolor="#0E74BB">
                <v:path arrowok="t"/>
              </v:shape>
            </v:group>
            <v:group style="position:absolute;left:3119;top:2913;width:1668;height:2" coordorigin="3119,2913" coordsize="1668,2">
              <v:shape style="position:absolute;left:3119;top:2913;width:1668;height:2" coordorigin="3119,2913" coordsize="1668,0" path="m3119,2913l4787,2913e" filled="f" stroked="t" strokeweight="3.099pt" strokecolor="#0E74BB">
                <v:path arrowok="t"/>
              </v:shape>
            </v:group>
            <v:group style="position:absolute;left:3119;top:2773;width:1822;height:2" coordorigin="3119,2773" coordsize="1822,2">
              <v:shape style="position:absolute;left:3119;top:2773;width:1822;height:2" coordorigin="3119,2773" coordsize="1822,0" path="m3119,2773l4941,2773e" filled="f" stroked="t" strokeweight="3.099pt" strokecolor="#0E74BB">
                <v:path arrowok="t"/>
              </v:shape>
            </v:group>
            <v:group style="position:absolute;left:3119;top:2660;width:1822;height:2" coordorigin="3119,2660" coordsize="1822,2">
              <v:shape style="position:absolute;left:3119;top:2660;width:1822;height:2" coordorigin="3119,2660" coordsize="1822,0" path="m3119,2660l4941,2660e" filled="f" stroked="t" strokeweight="3.099pt" strokecolor="#0E74BB">
                <v:path arrowok="t"/>
              </v:shape>
            </v:group>
            <v:group style="position:absolute;left:3119;top:2536;width:1822;height:2" coordorigin="3119,2536" coordsize="1822,2">
              <v:shape style="position:absolute;left:3119;top:2536;width:1822;height:2" coordorigin="3119,2536" coordsize="1822,0" path="m3119,2536l4941,2536e" filled="f" stroked="t" strokeweight="3.099pt" strokecolor="#27AAE1">
                <v:path arrowok="t"/>
              </v:shape>
            </v:group>
            <v:group style="position:absolute;left:3119;top:2411;width:2018;height:2" coordorigin="3119,2411" coordsize="2018,2">
              <v:shape style="position:absolute;left:3119;top:2411;width:2018;height:2" coordorigin="3119,2411" coordsize="2018,0" path="m3119,2411l5136,2411e" filled="f" stroked="t" strokeweight="3.099pt" strokecolor="#0E74BB">
                <v:path arrowok="t"/>
              </v:shape>
            </v:group>
            <v:group style="position:absolute;left:3119;top:2286;width:2018;height:2" coordorigin="3119,2286" coordsize="2018,2">
              <v:shape style="position:absolute;left:3119;top:2286;width:2018;height:2" coordorigin="3119,2286" coordsize="2018,0" path="m3119,2286l5136,2286e" filled="f" stroked="t" strokeweight="3.099pt" strokecolor="#0E74BB">
                <v:path arrowok="t"/>
              </v:shape>
            </v:group>
            <v:group style="position:absolute;left:3119;top:2161;width:2018;height:2" coordorigin="3119,2161" coordsize="2018,2">
              <v:shape style="position:absolute;left:3119;top:2161;width:2018;height:2" coordorigin="3119,2161" coordsize="2018,0" path="m3119,2161l5136,2161e" filled="f" stroked="t" strokeweight="3.099pt" strokecolor="#0E74BB">
                <v:path arrowok="t"/>
              </v:shape>
            </v:group>
            <v:group style="position:absolute;left:3119;top:2035;width:2018;height:2" coordorigin="3119,2035" coordsize="2018,2">
              <v:shape style="position:absolute;left:3119;top:2035;width:2018;height:2" coordorigin="3119,2035" coordsize="2018,0" path="m3119,2035l5136,2035e" filled="f" stroked="t" strokeweight="3.099pt" strokecolor="#0E74BB">
                <v:path arrowok="t"/>
              </v:shape>
            </v:group>
            <v:group style="position:absolute;left:3119;top:1923;width:2161;height:2" coordorigin="3119,1923" coordsize="2161,2">
              <v:shape style="position:absolute;left:3119;top:1923;width:2161;height:2" coordorigin="3119,1923" coordsize="2161,0" path="m3119,1923l5279,1923e" filled="f" stroked="t" strokeweight="3.099pt" strokecolor="#2B3890">
                <v:path arrowok="t"/>
              </v:shape>
            </v:group>
            <v:group style="position:absolute;left:3119;top:1794;width:2230;height:2" coordorigin="3119,1794" coordsize="2230,2">
              <v:shape style="position:absolute;left:3119;top:1794;width:2230;height:2" coordorigin="3119,1794" coordsize="2230,0" path="m3119,1794l5349,1794e" filled="f" stroked="t" strokeweight="3.099pt" strokecolor="#0E74BB">
                <v:path arrowok="t"/>
              </v:shape>
            </v:group>
            <v:group style="position:absolute;left:3119;top:1676;width:2593;height:2" coordorigin="3119,1676" coordsize="2593,2">
              <v:shape style="position:absolute;left:3119;top:1676;width:2593;height:2" coordorigin="3119,1676" coordsize="2593,0" path="m3119,1676l5712,1676e" filled="f" stroked="t" strokeweight="3.099pt" strokecolor="#0E74BB">
                <v:path arrowok="t"/>
              </v:shape>
            </v:group>
            <v:group style="position:absolute;left:3119;top:1547;width:2877;height:2" coordorigin="3119,1547" coordsize="2877,2">
              <v:shape style="position:absolute;left:3119;top:1547;width:2877;height:2" coordorigin="3119,1547" coordsize="2877,0" path="m3119,1547l5996,1547e" filled="f" stroked="t" strokeweight="3.099pt" strokecolor="#231F20">
                <v:path arrowok="t"/>
              </v:shape>
            </v:group>
            <v:group style="position:absolute;left:3119;top:1418;width:2877;height:2" coordorigin="3119,1418" coordsize="2877,2">
              <v:shape style="position:absolute;left:3119;top:1418;width:2877;height:2" coordorigin="3119,1418" coordsize="2877,0" path="m3119,1418l5996,1418e" filled="f" stroked="t" strokeweight="3.099pt" strokecolor="#0E74BB">
                <v:path arrowok="t"/>
              </v:shape>
            </v:group>
            <v:group style="position:absolute;left:3119;top:1301;width:2877;height:2" coordorigin="3119,1301" coordsize="2877,2">
              <v:shape style="position:absolute;left:3119;top:1301;width:2877;height:2" coordorigin="3119,1301" coordsize="2877,0" path="m3119,1301l5996,1301e" filled="f" stroked="t" strokeweight="3.099pt" strokecolor="#0E74BB">
                <v:path arrowok="t"/>
              </v:shape>
            </v:group>
            <v:group style="position:absolute;left:3119;top:1172;width:3106;height:2" coordorigin="3119,1172" coordsize="3106,2">
              <v:shape style="position:absolute;left:3119;top:1172;width:3106;height:2" coordorigin="3119,1172" coordsize="3106,0" path="m3119,1172l6225,1172e" filled="f" stroked="t" strokeweight="3.099pt" strokecolor="#0E74BB">
                <v:path arrowok="t"/>
              </v:shape>
            </v:group>
            <v:group style="position:absolute;left:3119;top:1060;width:3106;height:2" coordorigin="3119,1060" coordsize="3106,2">
              <v:shape style="position:absolute;left:3119;top:1060;width:3106;height:2" coordorigin="3119,1060" coordsize="3106,0" path="m3119,1060l6225,1060e" filled="f" stroked="t" strokeweight="3.099pt" strokecolor="#0E74BB">
                <v:path arrowok="t"/>
              </v:shape>
            </v:group>
            <v:group style="position:absolute;left:3119;top:937;width:3453;height:2" coordorigin="3119,937" coordsize="3453,2">
              <v:shape style="position:absolute;left:3119;top:937;width:3453;height:2" coordorigin="3119,937" coordsize="3453,0" path="m3119,937l6572,937e" filled="f" stroked="t" strokeweight="3.099pt" strokecolor="#0E74BB">
                <v:path arrowok="t"/>
              </v:shape>
            </v:group>
            <v:group style="position:absolute;left:3119;top:813;width:3453;height:2" coordorigin="3119,813" coordsize="3453,2">
              <v:shape style="position:absolute;left:3119;top:813;width:3453;height:2" coordorigin="3119,813" coordsize="3453,0" path="m3119,813l6572,813e" filled="f" stroked="t" strokeweight="3.099pt" strokecolor="#0E74BB">
                <v:path arrowok="t"/>
              </v:shape>
            </v:group>
            <v:group style="position:absolute;left:3119;top:680;width:3585;height:2" coordorigin="3119,680" coordsize="3585,2">
              <v:shape style="position:absolute;left:3119;top:680;width:3585;height:2" coordorigin="3119,680" coordsize="3585,0" path="m3119,680l6704,680e" filled="f" stroked="t" strokeweight="3.099pt" strokecolor="#0E74BB">
                <v:path arrowok="t"/>
              </v:shape>
            </v:group>
            <v:group style="position:absolute;left:3119;top:558;width:3735;height:2" coordorigin="3119,558" coordsize="3735,2">
              <v:shape style="position:absolute;left:3119;top:558;width:3735;height:2" coordorigin="3119,558" coordsize="3735,0" path="m3119,558l6854,558e" filled="f" stroked="t" strokeweight="3.099pt" strokecolor="#0E74BB">
                <v:path arrowok="t"/>
              </v:shape>
            </v:group>
            <v:group style="position:absolute;left:3119;top:424;width:3911;height:2" coordorigin="3119,424" coordsize="3911,2">
              <v:shape style="position:absolute;left:3119;top:424;width:3911;height:2" coordorigin="3119,424" coordsize="3911,0" path="m3119,424l7030,424e" filled="f" stroked="t" strokeweight="3.099pt" strokecolor="#ED1C24">
                <v:path arrowok="t"/>
              </v:shape>
            </v:group>
            <v:group style="position:absolute;left:2643;top:4076;width:80;height:97" coordorigin="2643,4076" coordsize="80,97">
              <v:shape style="position:absolute;left:2643;top:4076;width:80;height:97" coordorigin="2643,4076" coordsize="80,97" path="m2671,4076l2643,4076,2643,4173,2671,4173,2671,4150,2678,4139,2692,4173,2723,4173,2696,4119,2723,4076,2691,4076,2671,4114,2671,4076xe" filled="f" stroked="t" strokeweight=".187pt" strokecolor="#231F20">
                <v:path arrowok="t"/>
              </v:shape>
            </v:group>
            <v:group style="position:absolute;left:2737;top:4100;width:68;height:73" coordorigin="2737,4100" coordsize="68,73">
              <v:shape style="position:absolute;left:2737;top:4100;width:68;height:73" coordorigin="2737,4100" coordsize="68,73" path="m2737,4100l2737,4173,2762,4173,2784,4126,2784,4126,2782,4141,2782,4173,2805,4173,2805,4100,2780,4100,2758,4147,2758,4147,2760,4132,2760,4100,2737,4100xe" filled="f" stroked="t" strokeweight=".187pt" strokecolor="#231F20">
                <v:path arrowok="t"/>
              </v:shape>
            </v:group>
            <v:group style="position:absolute;left:2819;top:4100;width:61;height:73" coordorigin="2819,4100" coordsize="61,73">
              <v:shape style="position:absolute;left:2819;top:4100;width:61;height:73" coordorigin="2819,4100" coordsize="61,73" path="m2819,4100l2819,4116,2836,4116,2836,4173,2862,4173,2862,4116,2880,4116,2880,4100,2819,4100xe" filled="f" stroked="t" strokeweight=".187pt" strokecolor="#231F20">
                <v:path arrowok="t"/>
              </v:shape>
            </v:group>
            <v:group style="position:absolute;left:2918;top:4137;width:16;height:22" coordorigin="2918,4137" coordsize="16,22">
              <v:shape style="position:absolute;left:2918;top:4137;width:16;height:22" coordorigin="2918,4137" coordsize="16,22" path="m2934,4137l2934,4148,2934,4156,2931,4159,2925,4159,2920,4159,2918,4157,2918,4152,2918,4148,2919,4145,2923,4143,2927,4141,2934,4137,2934,4137xe" filled="f" stroked="t" strokeweight=".187pt" strokecolor="#231F20">
                <v:path arrowok="t"/>
              </v:shape>
            </v:group>
            <v:group style="position:absolute;left:2893;top:4098;width:70;height:77" coordorigin="2893,4098" coordsize="70,77">
              <v:shape style="position:absolute;left:2893;top:4098;width:70;height:77" coordorigin="2893,4098" coordsize="70,77" path="m2918,4124l2918,4121,2918,4116,2921,4112,2926,4112,2932,4112,2934,4115,2934,4118,2934,4123,2932,4124,2927,4126,2909,4134,2898,4138,2893,4144,2893,4155,2893,4169,2901,4175,2915,4175,2927,4175,2932,4169,2936,4164,2937,4173,2962,4173,2960,4170,2960,4167,2960,4160,2960,4119,2960,4105,2950,4098,2927,4098,2902,4105,2894,4122,2918,4124xe" filled="f" stroked="t" strokeweight=".187pt" strokecolor="#231F20">
                <v:path arrowok="t"/>
              </v:shape>
            </v:group>
            <v:group style="position:absolute;left:2989;top:4078;width:51;height:17" coordorigin="2989,4078" coordsize="51,17">
              <v:shape style="position:absolute;left:2989;top:4078;width:51;height:17" coordorigin="2989,4078" coordsize="51,17" path="m2989,4078l2990,4090,3000,4095,3014,4095,3028,4095,3040,4089,3040,4078,3029,4078,3027,4084,3022,4084,3015,4084,3009,4084,3001,4084,3000,4078,2989,4078xe" filled="f" stroked="t" strokeweight=".187pt" strokecolor="#231F20">
                <v:path arrowok="t"/>
              </v:shape>
            </v:group>
            <v:group style="position:absolute;left:2980;top:4100;width:68;height:73" coordorigin="2980,4100" coordsize="68,73">
              <v:shape style="position:absolute;left:2980;top:4100;width:68;height:73" coordorigin="2980,4100" coordsize="68,73" path="m2980,4100l2980,4173,3006,4173,3028,4126,3028,4126,3025,4141,3025,4173,3048,4173,3048,4100,3023,4100,3001,4147,3001,4147,3004,4132,3004,4100,2980,4100xe" filled="f" stroked="t" strokeweight=".187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13"/>
          <w:szCs w:val="13"/>
        </w:rPr>
        <w:t>0%</w:t>
      </w:r>
      <w:r>
        <w:rPr>
          <w:rFonts w:ascii="Arial" w:hAnsi="Arial" w:cs="Arial" w:eastAsia="Arial"/>
          <w:color w:val="231F20"/>
          <w:w w:val="105"/>
          <w:sz w:val="13"/>
          <w:szCs w:val="13"/>
        </w:rPr>
        <w:tab/>
      </w:r>
      <w:r>
        <w:rPr>
          <w:rFonts w:ascii="Arial" w:hAnsi="Arial" w:cs="Arial" w:eastAsia="Arial"/>
          <w:color w:val="231F20"/>
          <w:w w:val="100"/>
          <w:sz w:val="13"/>
          <w:szCs w:val="13"/>
        </w:rPr>
        <w:t>5%</w:t>
      </w:r>
      <w:r>
        <w:rPr>
          <w:rFonts w:ascii="Arial" w:hAnsi="Arial" w:cs="Arial" w:eastAsia="Arial"/>
          <w:color w:val="000000"/>
          <w:w w:val="100"/>
          <w:sz w:val="13"/>
          <w:szCs w:val="13"/>
        </w:rPr>
      </w:r>
    </w:p>
    <w:p>
      <w:pPr>
        <w:spacing w:before="87"/>
        <w:ind w:left="435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3"/>
          <w:szCs w:val="13"/>
        </w:rPr>
        <w:t>10%</w:t>
      </w:r>
      <w:r>
        <w:rPr>
          <w:rFonts w:ascii="Arial" w:hAnsi="Arial" w:cs="Arial" w:eastAsia="Arial"/>
          <w:color w:val="000000"/>
          <w:w w:val="100"/>
          <w:sz w:val="13"/>
          <w:szCs w:val="13"/>
        </w:rPr>
      </w:r>
    </w:p>
    <w:p>
      <w:pPr>
        <w:spacing w:before="87"/>
        <w:ind w:left="408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3"/>
          <w:szCs w:val="13"/>
        </w:rPr>
        <w:t>15%</w:t>
      </w:r>
      <w:r>
        <w:rPr>
          <w:rFonts w:ascii="Arial" w:hAnsi="Arial" w:cs="Arial" w:eastAsia="Arial"/>
          <w:color w:val="000000"/>
          <w:w w:val="100"/>
          <w:sz w:val="13"/>
          <w:szCs w:val="13"/>
        </w:rPr>
      </w:r>
    </w:p>
    <w:p>
      <w:pPr>
        <w:spacing w:before="87"/>
        <w:ind w:left="403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3"/>
          <w:szCs w:val="13"/>
        </w:rPr>
        <w:t>20%</w:t>
      </w:r>
      <w:r>
        <w:rPr>
          <w:rFonts w:ascii="Arial" w:hAnsi="Arial" w:cs="Arial" w:eastAsia="Arial"/>
          <w:color w:val="000000"/>
          <w:w w:val="100"/>
          <w:sz w:val="13"/>
          <w:szCs w:val="13"/>
        </w:rPr>
      </w:r>
    </w:p>
    <w:p>
      <w:pPr>
        <w:tabs>
          <w:tab w:pos="1124" w:val="left" w:leader="none"/>
        </w:tabs>
        <w:spacing w:before="87"/>
        <w:ind w:left="398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3"/>
          <w:szCs w:val="13"/>
        </w:rPr>
        <w:t>25%</w:t>
      </w:r>
      <w:r>
        <w:rPr>
          <w:rFonts w:ascii="Arial" w:hAnsi="Arial" w:cs="Arial" w:eastAsia="Arial"/>
          <w:color w:val="231F20"/>
          <w:w w:val="105"/>
          <w:sz w:val="13"/>
          <w:szCs w:val="13"/>
        </w:rPr>
        <w:tab/>
      </w:r>
      <w:r>
        <w:rPr>
          <w:rFonts w:ascii="Arial" w:hAnsi="Arial" w:cs="Arial" w:eastAsia="Arial"/>
          <w:color w:val="231F20"/>
          <w:w w:val="105"/>
          <w:sz w:val="13"/>
          <w:szCs w:val="13"/>
        </w:rPr>
        <w:t>30%</w:t>
      </w:r>
      <w:r>
        <w:rPr>
          <w:rFonts w:ascii="Arial" w:hAnsi="Arial" w:cs="Arial" w:eastAsia="Arial"/>
          <w:color w:val="000000"/>
          <w:w w:val="100"/>
          <w:sz w:val="13"/>
          <w:szCs w:val="13"/>
        </w:rPr>
      </w:r>
    </w:p>
    <w:p>
      <w:pPr>
        <w:spacing w:after="0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9355" w:h="13620"/>
          <w:pgMar w:top="1340" w:bottom="280" w:left="500" w:right="620"/>
          <w:cols w:num="5" w:equalWidth="0">
            <w:col w:w="3447" w:space="40"/>
            <w:col w:w="709" w:space="40"/>
            <w:col w:w="682" w:space="40"/>
            <w:col w:w="677" w:space="40"/>
            <w:col w:w="2560"/>
          </w:cols>
        </w:sectPr>
      </w:pPr>
    </w:p>
    <w:p>
      <w:pPr>
        <w:spacing w:line="40" w:lineRule="exact" w:before="8"/>
        <w:rPr>
          <w:sz w:val="4"/>
          <w:szCs w:val="4"/>
        </w:rPr>
      </w:pPr>
      <w:r>
        <w:rPr>
          <w:sz w:val="4"/>
          <w:szCs w:val="4"/>
        </w:rPr>
      </w:r>
    </w:p>
    <w:tbl>
      <w:tblPr>
        <w:tblW w:w="0" w:type="auto"/>
        <w:jc w:val="left"/>
        <w:tblInd w:w="1461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8"/>
        <w:gridCol w:w="2604"/>
        <w:gridCol w:w="325"/>
        <w:gridCol w:w="545"/>
        <w:gridCol w:w="806"/>
      </w:tblGrid>
      <w:tr>
        <w:trPr>
          <w:trHeight w:val="21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before="59"/>
              <w:ind w:left="60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b/>
                <w:bCs/>
                <w:color w:val="ED1C24"/>
                <w:w w:val="105"/>
                <w:sz w:val="13"/>
                <w:szCs w:val="13"/>
              </w:rPr>
              <w:t>Россия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single" w:sz="3" w:space="0" w:color="231F20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single" w:sz="3" w:space="0" w:color="231F2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single" w:sz="3" w:space="0" w:color="231F2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single" w:sz="3" w:space="0" w:color="231F20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>
              <w:pStyle w:val="TableParagraph"/>
              <w:spacing w:line="137" w:lineRule="exact" w:before="79"/>
              <w:ind w:left="471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27%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22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2" w:lineRule="exact"/>
              <w:ind w:left="59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Швеци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>
              <w:pStyle w:val="TableParagraph"/>
              <w:spacing w:line="122" w:lineRule="exact"/>
              <w:ind w:left="321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26%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25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5" w:lineRule="exact"/>
              <w:ind w:left="55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Израиль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>
              <w:pStyle w:val="TableParagraph"/>
              <w:spacing w:line="125" w:lineRule="exact"/>
              <w:ind w:left="15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22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2" w:lineRule="exact"/>
              <w:ind w:left="56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10"/>
                <w:w w:val="105"/>
                <w:sz w:val="13"/>
                <w:szCs w:val="13"/>
              </w:rPr>
              <w:t>Т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айвань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>
              <w:pStyle w:val="TableParagraph"/>
              <w:spacing w:line="122" w:lineRule="exact"/>
              <w:ind w:left="3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24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4" w:lineRule="exact"/>
              <w:ind w:left="361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Швейцари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>
              <w:pStyle w:val="TableParagraph"/>
              <w:spacing w:line="124" w:lineRule="exact"/>
              <w:ind w:left="3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22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2" w:lineRule="exact"/>
              <w:ind w:left="49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Сингапур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2" w:lineRule="exact"/>
              <w:ind w:left="23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9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9" w:lineRule="exact"/>
              <w:ind w:left="52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Франци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9" w:lineRule="exact"/>
              <w:ind w:left="23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2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2" w:lineRule="exact"/>
              <w:ind w:left="711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Ч</w:t>
            </w:r>
            <w:r>
              <w:rPr>
                <w:rFonts w:ascii="Arial" w:hAnsi="Arial" w:cs="Arial" w:eastAsia="Arial"/>
                <w:color w:val="231F20"/>
                <w:spacing w:val="-3"/>
                <w:w w:val="105"/>
                <w:sz w:val="13"/>
                <w:szCs w:val="13"/>
              </w:rPr>
              <w:t>е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хия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2" w:lineRule="exact"/>
              <w:ind w:left="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20%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4" w:lineRule="exact"/>
              <w:ind w:left="47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Барбадос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6" w:lineRule="exact"/>
              <w:ind w:left="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20%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3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3" w:lineRule="exact"/>
              <w:ind w:left="766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b/>
                <w:bCs/>
                <w:color w:val="231F20"/>
                <w:w w:val="105"/>
                <w:sz w:val="13"/>
                <w:szCs w:val="13"/>
              </w:rPr>
              <w:t>США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3" w:lineRule="exact"/>
              <w:ind w:left="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20%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6" w:lineRule="exact"/>
              <w:ind w:left="56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10"/>
                <w:w w:val="105"/>
                <w:sz w:val="13"/>
                <w:szCs w:val="13"/>
              </w:rPr>
              <w:t>Т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айвань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6" w:lineRule="exact"/>
              <w:ind w:left="46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18%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4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4" w:lineRule="exact"/>
              <w:ind w:left="55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10"/>
                <w:w w:val="105"/>
                <w:sz w:val="13"/>
                <w:szCs w:val="13"/>
              </w:rPr>
              <w:t>Т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аиланд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4" w:lineRule="exact"/>
              <w:ind w:right="16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16%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0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0" w:lineRule="exact"/>
              <w:ind w:left="70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b/>
                <w:bCs/>
                <w:color w:val="2B3890"/>
                <w:w w:val="105"/>
                <w:sz w:val="13"/>
                <w:szCs w:val="13"/>
              </w:rPr>
              <w:t>ОЭСР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0" w:lineRule="exact"/>
              <w:ind w:right="78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7" w:lineRule="exact"/>
              <w:ind w:left="62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Канада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7" w:lineRule="exact"/>
              <w:ind w:right="264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3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3" w:lineRule="exact"/>
              <w:ind w:left="47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8"/>
                <w:w w:val="105"/>
                <w:sz w:val="13"/>
                <w:szCs w:val="13"/>
              </w:rPr>
              <w:t>Г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ермания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3" w:lineRule="exact"/>
              <w:ind w:right="264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7" w:lineRule="exact"/>
              <w:ind w:left="576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Ав</w:t>
            </w:r>
            <w:r>
              <w:rPr>
                <w:rFonts w:ascii="Arial" w:hAnsi="Arial" w:cs="Arial" w:eastAsia="Arial"/>
                <w:color w:val="231F20"/>
                <w:spacing w:val="2"/>
                <w:w w:val="105"/>
                <w:sz w:val="13"/>
                <w:szCs w:val="13"/>
              </w:rPr>
              <w:t>с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трия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7" w:lineRule="exact"/>
              <w:ind w:right="264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5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5" w:lineRule="exact"/>
              <w:ind w:left="40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Индонези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5" w:lineRule="exact"/>
              <w:ind w:right="264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6" w:lineRule="exact"/>
              <w:ind w:right="88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b/>
                <w:bCs/>
                <w:color w:val="27AAE1"/>
                <w:w w:val="100"/>
                <w:sz w:val="13"/>
                <w:szCs w:val="13"/>
              </w:rPr>
              <w:t>Мир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6" w:lineRule="exact"/>
              <w:ind w:right="451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5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5" w:lineRule="exact"/>
              <w:ind w:left="63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Итали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5" w:lineRule="exact"/>
              <w:ind w:right="451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7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Чили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7" w:lineRule="exact"/>
              <w:ind w:right="451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6" w:lineRule="exact"/>
              <w:ind w:left="69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Дания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6" w:lineRule="exact"/>
              <w:ind w:right="591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7" w:lineRule="exact"/>
              <w:ind w:left="42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Ав</w:t>
            </w:r>
            <w:r>
              <w:rPr>
                <w:rFonts w:ascii="Arial" w:hAnsi="Arial" w:cs="Arial" w:eastAsia="Arial"/>
                <w:color w:val="231F20"/>
                <w:spacing w:val="2"/>
                <w:w w:val="105"/>
                <w:sz w:val="13"/>
                <w:szCs w:val="13"/>
              </w:rPr>
              <w:t>с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трали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7" w:lineRule="exact"/>
              <w:ind w:right="591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6" w:lineRule="exact"/>
              <w:ind w:left="45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Малайзия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6" w:lineRule="exact"/>
              <w:ind w:right="591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0"/>
                <w:sz w:val="13"/>
                <w:szCs w:val="13"/>
              </w:rPr>
              <w:t>12%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5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5" w:lineRule="exact"/>
              <w:ind w:left="55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Испани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5" w:lineRule="exact"/>
              <w:ind w:left="158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11%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3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37" w:lineRule="exact"/>
              <w:ind w:left="64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9"/>
                <w:w w:val="105"/>
                <w:sz w:val="13"/>
                <w:szCs w:val="13"/>
              </w:rPr>
              <w:t>Г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реция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37" w:lineRule="exact"/>
              <w:ind w:left="158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11%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7" w:lineRule="exact"/>
              <w:ind w:left="56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Нигерия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7" w:lineRule="exact"/>
              <w:ind w:left="158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11%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4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4" w:lineRule="exact"/>
              <w:ind w:left="34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Филиппины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4" w:lineRule="exact"/>
              <w:ind w:left="1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10%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8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8" w:lineRule="exact"/>
              <w:ind w:left="48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Бразилия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8" w:lineRule="exact"/>
              <w:ind w:left="1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10%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3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3" w:lineRule="exact"/>
              <w:ind w:left="54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10"/>
                <w:sz w:val="13"/>
                <w:szCs w:val="13"/>
              </w:rPr>
              <w:t>Ме</w:t>
            </w:r>
            <w:r>
              <w:rPr>
                <w:rFonts w:ascii="Arial" w:hAnsi="Arial" w:cs="Arial" w:eastAsia="Arial"/>
                <w:color w:val="231F20"/>
                <w:spacing w:val="-4"/>
                <w:w w:val="110"/>
                <w:sz w:val="13"/>
                <w:szCs w:val="13"/>
              </w:rPr>
              <w:t>к</w:t>
            </w:r>
            <w:r>
              <w:rPr>
                <w:rFonts w:ascii="Arial" w:hAnsi="Arial" w:cs="Arial" w:eastAsia="Arial"/>
                <w:color w:val="231F20"/>
                <w:w w:val="110"/>
                <w:sz w:val="13"/>
                <w:szCs w:val="13"/>
              </w:rPr>
              <w:t>сик</w:t>
            </w:r>
            <w:r>
              <w:rPr>
                <w:rFonts w:ascii="Arial" w:hAnsi="Arial" w:cs="Arial" w:eastAsia="Arial"/>
                <w:color w:val="231F20"/>
                <w:w w:val="110"/>
                <w:sz w:val="13"/>
                <w:szCs w:val="13"/>
              </w:rPr>
              <w:t>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3" w:lineRule="exact"/>
              <w:ind w:left="1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10%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5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5" w:lineRule="exact"/>
              <w:ind w:left="46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Ирландия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5" w:lineRule="exact"/>
              <w:ind w:left="1352" w:right="1011"/>
              <w:jc w:val="center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9%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8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7" w:lineRule="exact"/>
              <w:ind w:left="6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b/>
                <w:bCs/>
                <w:color w:val="F9ED32"/>
                <w:spacing w:val="3"/>
                <w:w w:val="110"/>
                <w:sz w:val="13"/>
                <w:szCs w:val="13"/>
              </w:rPr>
              <w:t>Китай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8" w:lineRule="exact"/>
              <w:ind w:left="1352" w:right="1011"/>
              <w:jc w:val="center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9%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7" w:lineRule="exact"/>
              <w:ind w:left="101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Южная</w:t>
            </w:r>
            <w:r>
              <w:rPr>
                <w:rFonts w:ascii="Arial" w:hAnsi="Arial" w:cs="Arial" w:eastAsia="Arial"/>
                <w:color w:val="231F20"/>
                <w:spacing w:val="7"/>
                <w:w w:val="105"/>
                <w:sz w:val="13"/>
                <w:szCs w:val="13"/>
              </w:rPr>
              <w:t> </w:t>
            </w:r>
            <w:r>
              <w:rPr>
                <w:rFonts w:ascii="Arial" w:hAnsi="Arial" w:cs="Arial" w:eastAsia="Arial"/>
                <w:color w:val="231F20"/>
                <w:spacing w:val="-6"/>
                <w:w w:val="105"/>
                <w:sz w:val="13"/>
                <w:szCs w:val="13"/>
              </w:rPr>
              <w:t>А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фрик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7" w:lineRule="exact"/>
              <w:ind w:left="1160" w:right="1203"/>
              <w:jc w:val="center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8%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8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8" w:lineRule="exact"/>
              <w:ind w:left="49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Норвеги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8" w:lineRule="exact"/>
              <w:ind w:left="1160" w:right="1203"/>
              <w:jc w:val="center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8%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4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4" w:lineRule="exact"/>
              <w:ind w:left="46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3"/>
                <w:w w:val="105"/>
                <w:sz w:val="13"/>
                <w:szCs w:val="13"/>
              </w:rPr>
              <w:t>Ко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лумбия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4" w:lineRule="exact"/>
              <w:ind w:left="1160" w:right="1203"/>
              <w:jc w:val="center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8%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8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8" w:lineRule="exact"/>
              <w:ind w:left="43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Каза</w:t>
            </w:r>
            <w:r>
              <w:rPr>
                <w:rFonts w:ascii="Arial" w:hAnsi="Arial" w:cs="Arial" w:eastAsia="Arial"/>
                <w:color w:val="231F20"/>
                <w:spacing w:val="-5"/>
                <w:w w:val="105"/>
                <w:sz w:val="13"/>
                <w:szCs w:val="13"/>
              </w:rPr>
              <w:t>х</w:t>
            </w:r>
            <w:r>
              <w:rPr>
                <w:rFonts w:ascii="Arial" w:hAnsi="Arial" w:cs="Arial" w:eastAsia="Arial"/>
                <w:color w:val="231F20"/>
                <w:spacing w:val="2"/>
                <w:w w:val="105"/>
                <w:sz w:val="13"/>
                <w:szCs w:val="13"/>
              </w:rPr>
              <w:t>с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тан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8" w:lineRule="exact"/>
              <w:ind w:right="360"/>
              <w:jc w:val="center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7%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6" w:lineRule="exact"/>
              <w:ind w:left="4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Вели</w:t>
            </w:r>
            <w:r>
              <w:rPr>
                <w:rFonts w:ascii="Arial" w:hAnsi="Arial" w:cs="Arial" w:eastAsia="Arial"/>
                <w:color w:val="231F20"/>
                <w:spacing w:val="-3"/>
                <w:w w:val="105"/>
                <w:sz w:val="13"/>
                <w:szCs w:val="13"/>
              </w:rPr>
              <w:t>к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обритания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6" w:lineRule="exact"/>
              <w:ind w:left="86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6%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4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4" w:lineRule="exact"/>
              <w:ind w:left="47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Исланди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4" w:lineRule="exact"/>
              <w:ind w:left="86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6%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2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2" w:lineRule="exact"/>
              <w:ind w:left="4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Новая</w:t>
            </w:r>
            <w:r>
              <w:rPr>
                <w:rFonts w:ascii="Arial" w:hAnsi="Arial" w:cs="Arial" w:eastAsia="Arial"/>
                <w:color w:val="231F20"/>
                <w:spacing w:val="-9"/>
                <w:w w:val="105"/>
                <w:sz w:val="13"/>
                <w:szCs w:val="13"/>
              </w:rPr>
              <w:t> 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Зеланди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2" w:lineRule="exact"/>
              <w:ind w:left="86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6%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6" w:lineRule="exact"/>
              <w:ind w:left="578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Бельги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6" w:lineRule="exact"/>
              <w:ind w:left="86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6%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7" w:lineRule="exact"/>
              <w:ind w:left="661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Египет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7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5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5" w:lineRule="exact"/>
              <w:ind w:right="93"/>
              <w:jc w:val="righ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5"/>
                <w:w w:val="105"/>
                <w:sz w:val="13"/>
                <w:szCs w:val="13"/>
              </w:rPr>
              <w:t>О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АЭ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5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4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4" w:lineRule="exact"/>
              <w:ind w:left="45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Зимбабве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4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2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2" w:lineRule="exact"/>
              <w:ind w:left="21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Южная</w:t>
            </w:r>
            <w:r>
              <w:rPr>
                <w:rFonts w:ascii="Arial" w:hAnsi="Arial" w:cs="Arial" w:eastAsia="Arial"/>
                <w:color w:val="231F20"/>
                <w:spacing w:val="4"/>
                <w:w w:val="105"/>
                <w:sz w:val="13"/>
                <w:szCs w:val="13"/>
              </w:rPr>
              <w:t> </w:t>
            </w:r>
            <w:r>
              <w:rPr>
                <w:rFonts w:ascii="Arial" w:hAnsi="Arial" w:cs="Arial" w:eastAsia="Arial"/>
                <w:color w:val="231F20"/>
                <w:spacing w:val="-3"/>
                <w:w w:val="105"/>
                <w:sz w:val="13"/>
                <w:szCs w:val="13"/>
              </w:rPr>
              <w:t>К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орея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2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2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2" w:lineRule="exact"/>
              <w:ind w:left="56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Э</w:t>
            </w:r>
            <w:r>
              <w:rPr>
                <w:rFonts w:ascii="Arial" w:hAnsi="Arial" w:cs="Arial" w:eastAsia="Arial"/>
                <w:color w:val="231F20"/>
                <w:spacing w:val="2"/>
                <w:w w:val="105"/>
                <w:sz w:val="13"/>
                <w:szCs w:val="13"/>
              </w:rPr>
              <w:t>с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тония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2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6" w:lineRule="exact"/>
              <w:ind w:left="64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8"/>
                <w:w w:val="105"/>
                <w:sz w:val="13"/>
                <w:szCs w:val="13"/>
              </w:rPr>
              <w:t>Т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урция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6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6" w:lineRule="exact"/>
              <w:ind w:left="56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10"/>
                <w:w w:val="105"/>
                <w:sz w:val="13"/>
                <w:szCs w:val="13"/>
              </w:rPr>
              <w:t>У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к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раина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6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8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8" w:lineRule="exact"/>
              <w:ind w:left="381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Финляндия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8" w:lineRule="exact"/>
              <w:ind w:left="77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5%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30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30" w:lineRule="exact"/>
              <w:ind w:left="74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Оман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30" w:lineRule="exact"/>
              <w:ind w:left="63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9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9" w:lineRule="exact"/>
              <w:ind w:left="626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Япони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9" w:lineRule="exact"/>
              <w:ind w:left="63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7" w:lineRule="exact"/>
              <w:ind w:left="42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Венесу</w:t>
            </w:r>
            <w:r>
              <w:rPr>
                <w:rFonts w:ascii="Arial" w:hAnsi="Arial" w:cs="Arial" w:eastAsia="Arial"/>
                <w:color w:val="231F20"/>
                <w:spacing w:val="-3"/>
                <w:w w:val="105"/>
                <w:sz w:val="13"/>
                <w:szCs w:val="13"/>
              </w:rPr>
              <w:t>э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ла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7" w:lineRule="exact"/>
              <w:ind w:left="63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8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8" w:lineRule="exact"/>
              <w:ind w:left="288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Нидерланды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8" w:lineRule="exact"/>
              <w:ind w:left="63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2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2" w:lineRule="exact"/>
              <w:ind w:left="695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Непал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2" w:lineRule="exact"/>
              <w:ind w:left="63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3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3" w:lineRule="exact"/>
              <w:ind w:left="498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Б</w:t>
            </w:r>
            <w:r>
              <w:rPr>
                <w:rFonts w:ascii="Arial" w:hAnsi="Arial" w:cs="Arial" w:eastAsia="Arial"/>
                <w:color w:val="231F20"/>
                <w:spacing w:val="-3"/>
                <w:w w:val="105"/>
                <w:sz w:val="13"/>
                <w:szCs w:val="13"/>
              </w:rPr>
              <w:t>о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лгария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3" w:lineRule="exact"/>
              <w:ind w:left="63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4%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1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1" w:lineRule="exact"/>
              <w:ind w:left="43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Аргентина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1" w:lineRule="exact"/>
              <w:ind w:left="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4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4" w:lineRule="exact"/>
              <w:ind w:left="558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b/>
                <w:bCs/>
                <w:color w:val="00A79D"/>
                <w:w w:val="105"/>
                <w:sz w:val="13"/>
                <w:szCs w:val="13"/>
              </w:rPr>
              <w:t>Польша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4" w:lineRule="exact"/>
              <w:ind w:left="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30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30" w:lineRule="exact"/>
              <w:ind w:left="573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Венгрия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30" w:lineRule="exact"/>
              <w:ind w:left="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5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5" w:lineRule="exact"/>
              <w:ind w:left="55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Вьетнам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5" w:lineRule="exact"/>
              <w:ind w:left="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3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3" w:lineRule="exact"/>
              <w:ind w:left="521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Румыния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3" w:lineRule="exact"/>
              <w:ind w:left="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3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3" w:lineRule="exact"/>
              <w:ind w:left="57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10"/>
                <w:w w:val="105"/>
                <w:sz w:val="13"/>
                <w:szCs w:val="13"/>
              </w:rPr>
              <w:t>У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ругвай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3" w:lineRule="exact"/>
              <w:ind w:left="47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3%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8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8" w:lineRule="exact"/>
              <w:ind w:left="477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Словакия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8" w:lineRule="exact"/>
              <w:ind w:left="33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1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1" w:lineRule="exact"/>
              <w:ind w:left="49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spacing w:val="-10"/>
                <w:w w:val="105"/>
                <w:sz w:val="13"/>
                <w:szCs w:val="13"/>
              </w:rPr>
              <w:t>Т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анзания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1" w:lineRule="exact"/>
              <w:ind w:left="33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7" w:lineRule="exact"/>
              <w:ind w:left="54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10"/>
                <w:sz w:val="13"/>
                <w:szCs w:val="13"/>
              </w:rPr>
              <w:t>Марок</w:t>
            </w:r>
            <w:r>
              <w:rPr>
                <w:rFonts w:ascii="Arial" w:hAnsi="Arial" w:cs="Arial" w:eastAsia="Arial"/>
                <w:color w:val="231F20"/>
                <w:spacing w:val="-3"/>
                <w:w w:val="110"/>
                <w:sz w:val="13"/>
                <w:szCs w:val="13"/>
              </w:rPr>
              <w:t>к</w:t>
            </w:r>
            <w:r>
              <w:rPr>
                <w:rFonts w:ascii="Arial" w:hAnsi="Arial" w:cs="Arial" w:eastAsia="Arial"/>
                <w:color w:val="231F20"/>
                <w:w w:val="110"/>
                <w:sz w:val="13"/>
                <w:szCs w:val="13"/>
              </w:rPr>
              <w:t>о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7" w:lineRule="exact"/>
              <w:ind w:left="33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6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6" w:lineRule="exact"/>
              <w:ind w:left="358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Пор</w:t>
            </w:r>
            <w:r>
              <w:rPr>
                <w:rFonts w:ascii="Arial" w:hAnsi="Arial" w:cs="Arial" w:eastAsia="Arial"/>
                <w:color w:val="231F20"/>
                <w:spacing w:val="2"/>
                <w:w w:val="105"/>
                <w:sz w:val="13"/>
                <w:szCs w:val="13"/>
              </w:rPr>
              <w:t>т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угали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я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6" w:lineRule="exact"/>
              <w:ind w:left="33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2%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5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5" w:lineRule="exact"/>
              <w:ind w:left="714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Катар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5" w:lineRule="exact"/>
              <w:ind w:left="21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1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1" w:lineRule="exact"/>
              <w:ind w:left="60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Панама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1" w:lineRule="exact"/>
              <w:ind w:left="21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17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17" w:lineRule="exact"/>
              <w:ind w:left="312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10"/>
                <w:sz w:val="13"/>
                <w:szCs w:val="13"/>
              </w:rPr>
              <w:t>Лю</w:t>
            </w:r>
            <w:r>
              <w:rPr>
                <w:rFonts w:ascii="Arial" w:hAnsi="Arial" w:cs="Arial" w:eastAsia="Arial"/>
                <w:color w:val="231F20"/>
                <w:spacing w:val="-3"/>
                <w:w w:val="110"/>
                <w:sz w:val="13"/>
                <w:szCs w:val="13"/>
              </w:rPr>
              <w:t>к</w:t>
            </w:r>
            <w:r>
              <w:rPr>
                <w:rFonts w:ascii="Arial" w:hAnsi="Arial" w:cs="Arial" w:eastAsia="Arial"/>
                <w:color w:val="231F20"/>
                <w:w w:val="110"/>
                <w:sz w:val="13"/>
                <w:szCs w:val="13"/>
              </w:rPr>
              <w:t>сембург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17" w:lineRule="exact"/>
              <w:ind w:left="21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120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231F20"/>
            </w:tcBorders>
          </w:tcPr>
          <w:p>
            <w:pPr>
              <w:pStyle w:val="TableParagraph"/>
              <w:spacing w:line="120" w:lineRule="exact"/>
              <w:ind w:left="678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Алжи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р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single" w:sz="3" w:space="0" w:color="231F2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0" w:lineRule="exact"/>
              <w:ind w:left="219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1%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3" w:space="0" w:color="939598"/>
            </w:tcBorders>
          </w:tcPr>
          <w:p>
            <w:pPr/>
          </w:p>
        </w:tc>
      </w:tr>
      <w:tr>
        <w:trPr>
          <w:trHeight w:val="229" w:hRule="exact"/>
        </w:trPr>
        <w:tc>
          <w:tcPr>
            <w:tcW w:w="11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31" w:lineRule="exact"/>
              <w:ind w:left="378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Бан</w:t>
            </w:r>
            <w:r>
              <w:rPr>
                <w:rFonts w:ascii="Arial" w:hAnsi="Arial" w:cs="Arial" w:eastAsia="Arial"/>
                <w:color w:val="231F20"/>
                <w:spacing w:val="-5"/>
                <w:w w:val="105"/>
                <w:sz w:val="13"/>
                <w:szCs w:val="13"/>
              </w:rPr>
              <w:t>г</w:t>
            </w: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ладеш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26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31" w:lineRule="exact"/>
              <w:ind w:left="126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color w:val="231F20"/>
                <w:w w:val="105"/>
                <w:sz w:val="13"/>
                <w:szCs w:val="13"/>
              </w:rPr>
              <w:t>0%</w:t>
            </w:r>
            <w:r>
              <w:rPr>
                <w:rFonts w:ascii="Arial" w:hAnsi="Arial" w:cs="Arial" w:eastAsia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line="206" w:lineRule="auto" w:before="6"/>
        <w:ind w:left="463" w:right="117" w:firstLine="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ал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рде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position w:val="-7"/>
          <w:sz w:val="14"/>
          <w:szCs w:val="14"/>
        </w:rPr>
        <w:t>$Б</w:t>
      </w:r>
      <w:r>
        <w:rPr>
          <w:rFonts w:ascii="Arial" w:hAnsi="Arial" w:cs="Arial" w:eastAsia="Arial"/>
          <w:color w:val="231F20"/>
          <w:spacing w:val="-1"/>
          <w:w w:val="86"/>
          <w:position w:val="-7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4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ах</w:t>
      </w:r>
      <w:r>
        <w:rPr>
          <w:rFonts w:ascii="Arial" w:hAnsi="Arial" w:cs="Arial" w:eastAsia="Arial"/>
          <w:color w:val="231F20"/>
          <w:spacing w:val="-4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4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4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сч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67" w:lineRule="exact"/>
        <w:ind w:left="1898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8.188999pt;margin-top:23.570187pt;width:56.693pt;height:.1pt;mso-position-horizontal-relative:page;mso-position-vertical-relative:paragraph;z-index:-12381" coordorigin="964,471" coordsize="1134,2">
            <v:shape style="position:absolute;left:964;top:471;width:1134;height:2" coordorigin="964,471" coordsize="1134,0" path="m964,471l2098,471e" filled="f" stroked="t" strokeweight=".5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position w:val="8"/>
          <w:sz w:val="14"/>
          <w:szCs w:val="14"/>
        </w:rPr>
        <w:t>1</w:t>
      </w:r>
      <w:r>
        <w:rPr>
          <w:rFonts w:ascii="Arial" w:hAnsi="Arial" w:cs="Arial" w:eastAsia="Arial"/>
          <w:color w:val="231F20"/>
          <w:spacing w:val="-12"/>
          <w:w w:val="95"/>
          <w:position w:val="8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ют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position w:val="8"/>
          <w:sz w:val="14"/>
          <w:szCs w:val="1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 w:before="6"/>
        <w:rPr>
          <w:sz w:val="20"/>
          <w:szCs w:val="20"/>
        </w:rPr>
      </w:pPr>
      <w:r>
        <w:rPr>
          <w:sz w:val="20"/>
          <w:szCs w:val="20"/>
        </w:rPr>
      </w:r>
    </w:p>
    <w:p>
      <w:pPr>
        <w:numPr>
          <w:ilvl w:val="1"/>
          <w:numId w:val="5"/>
        </w:numPr>
        <w:tabs>
          <w:tab w:pos="943" w:val="left" w:leader="none"/>
        </w:tabs>
        <w:spacing w:line="167" w:lineRule="auto" w:before="38"/>
        <w:ind w:left="463" w:right="117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7"/>
          <w:w w:val="8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15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–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5"/>
          <w:w w:val="85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spacing w:val="4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21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29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38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17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?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=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_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1"/>
          <w:numId w:val="5"/>
        </w:numPr>
        <w:tabs>
          <w:tab w:pos="948" w:val="left" w:leader="none"/>
        </w:tabs>
        <w:spacing w:line="167" w:lineRule="auto"/>
        <w:ind w:left="463" w:right="118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x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@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10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11"/>
          <w:w w:val="10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7"/>
          <w:w w:val="10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12"/>
          <w:w w:val="10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12"/>
          <w:w w:val="10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0"/>
          <w:w w:val="10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5"/>
          <w:w w:val="10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8"/>
          <w:w w:val="10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left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133"/>
        <w:jc w:val="left"/>
      </w:pPr>
      <w:r>
        <w:rPr>
          <w:color w:val="231F20"/>
          <w:spacing w:val="1"/>
          <w:w w:val="95"/>
        </w:rPr>
        <w:t>устойчивы</w:t>
      </w:r>
      <w:r>
        <w:rPr>
          <w:color w:val="231F20"/>
          <w:w w:val="95"/>
        </w:rPr>
        <w:t>й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экономически</w:t>
      </w:r>
      <w:r>
        <w:rPr>
          <w:color w:val="231F20"/>
          <w:w w:val="95"/>
        </w:rPr>
        <w:t>й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рос</w:t>
      </w:r>
      <w:r>
        <w:rPr>
          <w:color w:val="231F20"/>
          <w:w w:val="95"/>
        </w:rPr>
        <w:t>т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стран</w:t>
      </w:r>
      <w:r>
        <w:rPr>
          <w:color w:val="231F20"/>
          <w:w w:val="95"/>
        </w:rPr>
        <w:t>е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с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темпо</w:t>
      </w:r>
      <w:r>
        <w:rPr>
          <w:color w:val="231F20"/>
          <w:w w:val="95"/>
        </w:rPr>
        <w:t>м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более</w:t>
      </w:r>
      <w:r>
        <w:rPr>
          <w:color w:val="231F20"/>
          <w:spacing w:val="1"/>
          <w:w w:val="89"/>
        </w:rPr>
        <w:t> </w:t>
      </w:r>
      <w:r>
        <w:rPr>
          <w:color w:val="231F20"/>
          <w:w w:val="95"/>
        </w:rPr>
        <w:t>2%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год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периоде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10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лет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более)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невозможен!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2" w:firstLine="283"/>
        <w:jc w:val="both"/>
      </w:pPr>
      <w:r>
        <w:rPr>
          <w:color w:val="231F20"/>
          <w:w w:val="95"/>
        </w:rPr>
        <w:t>Это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снижение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надо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делать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законодательно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через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бюджет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ну</w:t>
      </w:r>
      <w:r>
        <w:rPr>
          <w:color w:val="231F20"/>
          <w:w w:val="95"/>
        </w:rPr>
        <w:t>ю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сфер</w:t>
      </w:r>
      <w:r>
        <w:rPr>
          <w:color w:val="231F20"/>
          <w:w w:val="95"/>
        </w:rPr>
        <w:t>у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дву</w:t>
      </w:r>
      <w:r>
        <w:rPr>
          <w:color w:val="231F20"/>
          <w:w w:val="95"/>
        </w:rPr>
        <w:t>х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направлениях</w:t>
      </w:r>
      <w:r>
        <w:rPr>
          <w:color w:val="231F20"/>
          <w:w w:val="95"/>
        </w:rPr>
        <w:t>: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постоянн</w:t>
      </w:r>
      <w:r>
        <w:rPr>
          <w:color w:val="231F20"/>
          <w:w w:val="95"/>
        </w:rPr>
        <w:t>о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снижат</w:t>
      </w:r>
      <w:r>
        <w:rPr>
          <w:color w:val="231F20"/>
          <w:w w:val="95"/>
        </w:rPr>
        <w:t>ь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долю</w:t>
      </w:r>
      <w:r>
        <w:rPr>
          <w:color w:val="231F20"/>
          <w:spacing w:val="1"/>
          <w:w w:val="92"/>
        </w:rPr>
        <w:t> </w:t>
      </w:r>
      <w:r>
        <w:rPr>
          <w:color w:val="231F20"/>
          <w:spacing w:val="2"/>
          <w:w w:val="95"/>
        </w:rPr>
        <w:t>доходо</w:t>
      </w:r>
      <w:r>
        <w:rPr>
          <w:color w:val="231F20"/>
          <w:w w:val="95"/>
        </w:rPr>
        <w:t>в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сверхбогатог</w:t>
      </w:r>
      <w:r>
        <w:rPr>
          <w:color w:val="231F20"/>
          <w:w w:val="95"/>
        </w:rPr>
        <w:t>о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сче</w:t>
      </w:r>
      <w:r>
        <w:rPr>
          <w:color w:val="231F20"/>
          <w:w w:val="95"/>
        </w:rPr>
        <w:t>т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2"/>
          <w:w w:val="95"/>
        </w:rPr>
        <w:t>прогрессивного</w:t>
      </w:r>
      <w:r>
        <w:rPr>
          <w:color w:val="231F20"/>
          <w:spacing w:val="2"/>
          <w:w w:val="94"/>
        </w:rPr>
        <w:t> </w:t>
      </w:r>
      <w:r>
        <w:rPr>
          <w:color w:val="231F20"/>
          <w:spacing w:val="1"/>
          <w:w w:val="95"/>
        </w:rPr>
        <w:t>налогообложени</w:t>
      </w:r>
      <w:r>
        <w:rPr>
          <w:color w:val="231F20"/>
          <w:w w:val="95"/>
        </w:rPr>
        <w:t>я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1"/>
          <w:w w:val="95"/>
        </w:rPr>
        <w:t>доход</w:t>
      </w:r>
      <w:r>
        <w:rPr>
          <w:color w:val="231F20"/>
          <w:w w:val="95"/>
        </w:rPr>
        <w:t>ы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1"/>
          <w:w w:val="95"/>
        </w:rPr>
        <w:t>дорогу</w:t>
      </w:r>
      <w:r>
        <w:rPr>
          <w:color w:val="231F20"/>
          <w:w w:val="95"/>
        </w:rPr>
        <w:t>ю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собственность,</w:t>
      </w:r>
      <w:r>
        <w:rPr>
          <w:color w:val="231F20"/>
          <w:spacing w:val="1"/>
          <w:w w:val="97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полученны</w:t>
      </w:r>
      <w:r>
        <w:rPr>
          <w:color w:val="231F20"/>
          <w:w w:val="95"/>
        </w:rPr>
        <w:t>е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этог</w:t>
      </w:r>
      <w:r>
        <w:rPr>
          <w:color w:val="231F20"/>
          <w:w w:val="95"/>
        </w:rPr>
        <w:t>о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финансовы</w:t>
      </w:r>
      <w:r>
        <w:rPr>
          <w:color w:val="231F20"/>
          <w:w w:val="95"/>
        </w:rPr>
        <w:t>е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средств</w:t>
      </w:r>
      <w:r>
        <w:rPr>
          <w:color w:val="231F20"/>
          <w:w w:val="95"/>
        </w:rPr>
        <w:t>а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использовать</w:t>
      </w:r>
      <w:r>
        <w:rPr>
          <w:color w:val="231F20"/>
          <w:spacing w:val="1"/>
          <w:w w:val="94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инвестиции,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поддержку</w:t>
      </w:r>
      <w:r>
        <w:rPr>
          <w:color w:val="231F20"/>
          <w:spacing w:val="26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здравоохранения,</w:t>
      </w:r>
      <w:r>
        <w:rPr>
          <w:rFonts w:ascii="Times New Roman" w:hAnsi="Times New Roman" w:cs="Times New Roman" w:eastAsia="Times New Roman"/>
          <w:i/>
          <w:color w:val="231F20"/>
          <w:spacing w:val="5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образования,</w:t>
      </w:r>
      <w:r>
        <w:rPr>
          <w:rFonts w:ascii="Times New Roman" w:hAnsi="Times New Roman" w:cs="Times New Roman" w:eastAsia="Times New Roman"/>
          <w:i/>
          <w:color w:val="231F20"/>
          <w:spacing w:val="52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на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95"/>
        </w:rPr>
        <w:t>ук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7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95"/>
        </w:rPr>
        <w:t>культуры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,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95"/>
        </w:rPr>
        <w:t> 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строительств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жиль</w:t>
      </w:r>
      <w:r>
        <w:rPr>
          <w:color w:val="231F20"/>
          <w:w w:val="95"/>
        </w:rPr>
        <w:t>я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1"/>
          <w:w w:val="95"/>
        </w:rPr>
        <w:t>производств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ма</w:t>
      </w:r>
      <w:r>
        <w:rPr>
          <w:color w:val="231F20"/>
          <w:spacing w:val="-5"/>
          <w:w w:val="95"/>
        </w:rPr>
        <w:t>с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совы</w:t>
      </w:r>
      <w:r>
        <w:rPr>
          <w:color w:val="231F20"/>
          <w:w w:val="95"/>
        </w:rPr>
        <w:t>х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2"/>
          <w:w w:val="95"/>
        </w:rPr>
        <w:t>потребительски</w:t>
      </w:r>
      <w:r>
        <w:rPr>
          <w:color w:val="231F20"/>
          <w:w w:val="95"/>
        </w:rPr>
        <w:t>х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2"/>
          <w:w w:val="95"/>
        </w:rPr>
        <w:t>товаро</w:t>
      </w:r>
      <w:r>
        <w:rPr>
          <w:color w:val="231F20"/>
          <w:w w:val="95"/>
        </w:rPr>
        <w:t>в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услу</w:t>
      </w:r>
      <w:r>
        <w:rPr>
          <w:color w:val="231F20"/>
          <w:w w:val="95"/>
        </w:rPr>
        <w:t>г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2"/>
          <w:w w:val="95"/>
        </w:rPr>
        <w:t>(импортозамещ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ние)</w:t>
      </w:r>
      <w:r>
        <w:rPr>
          <w:color w:val="231F20"/>
          <w:w w:val="95"/>
        </w:rPr>
        <w:t>�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Все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эти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процессы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должны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быть</w:t>
      </w:r>
      <w:r>
        <w:rPr>
          <w:color w:val="231F20"/>
          <w:spacing w:val="-52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сбалансирован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95"/>
        </w:rPr>
        <w:t>ы</w:t>
      </w:r>
      <w:r>
        <w:rPr>
          <w:color w:val="231F20"/>
          <w:w w:val="95"/>
        </w:rPr>
        <w:t>�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этом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заключаетс</w:t>
      </w:r>
      <w:r>
        <w:rPr>
          <w:color w:val="231F20"/>
          <w:w w:val="95"/>
        </w:rPr>
        <w:t>я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профессионализ</w:t>
      </w:r>
      <w:r>
        <w:rPr>
          <w:color w:val="231F20"/>
          <w:w w:val="95"/>
        </w:rPr>
        <w:t>м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эффективност</w:t>
      </w:r>
      <w:r>
        <w:rPr>
          <w:color w:val="231F20"/>
          <w:w w:val="95"/>
        </w:rPr>
        <w:t>ь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фина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сово-экономических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органов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власти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эффективность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госу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дарственного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управления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всех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уровнях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3" w:firstLine="284"/>
        <w:jc w:val="both"/>
      </w:pPr>
      <w:r>
        <w:rPr>
          <w:color w:val="231F20"/>
          <w:w w:val="100"/>
        </w:rPr>
        <w:t>В</w:t>
      </w:r>
      <w:r>
        <w:rPr>
          <w:color w:val="231F20"/>
          <w:spacing w:val="-62"/>
          <w:w w:val="100"/>
        </w:rPr>
        <w:t> </w:t>
      </w:r>
      <w:r>
        <w:rPr>
          <w:color w:val="231F20"/>
          <w:spacing w:val="-3"/>
          <w:w w:val="100"/>
        </w:rPr>
        <w:t>это</w:t>
      </w:r>
      <w:r>
        <w:rPr>
          <w:color w:val="231F20"/>
          <w:w w:val="100"/>
        </w:rPr>
        <w:t>м</w:t>
      </w:r>
      <w:r>
        <w:rPr>
          <w:color w:val="231F20"/>
          <w:spacing w:val="-63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63"/>
          <w:w w:val="100"/>
        </w:rPr>
        <w:t> </w:t>
      </w:r>
      <w:r>
        <w:rPr>
          <w:color w:val="231F20"/>
          <w:spacing w:val="-3"/>
          <w:w w:val="100"/>
        </w:rPr>
        <w:t>состои</w:t>
      </w:r>
      <w:r>
        <w:rPr>
          <w:color w:val="231F20"/>
          <w:w w:val="100"/>
        </w:rPr>
        <w:t>т</w:t>
      </w:r>
      <w:r>
        <w:rPr>
          <w:color w:val="231F20"/>
          <w:spacing w:val="-63"/>
          <w:w w:val="100"/>
        </w:rPr>
        <w:t> </w:t>
      </w:r>
      <w:r>
        <w:rPr>
          <w:color w:val="231F20"/>
          <w:spacing w:val="-3"/>
          <w:w w:val="100"/>
        </w:rPr>
        <w:t>сут</w:t>
      </w:r>
      <w:r>
        <w:rPr>
          <w:color w:val="231F20"/>
          <w:w w:val="100"/>
        </w:rPr>
        <w:t>ь</w:t>
      </w:r>
      <w:r>
        <w:rPr>
          <w:color w:val="231F20"/>
          <w:spacing w:val="-63"/>
          <w:w w:val="100"/>
        </w:rPr>
        <w:t> </w:t>
      </w:r>
      <w:r>
        <w:rPr>
          <w:color w:val="231F20"/>
          <w:spacing w:val="-3"/>
          <w:w w:val="100"/>
        </w:rPr>
        <w:t>служени</w:t>
      </w:r>
      <w:r>
        <w:rPr>
          <w:color w:val="231F20"/>
          <w:w w:val="100"/>
        </w:rPr>
        <w:t>я</w:t>
      </w:r>
      <w:r>
        <w:rPr>
          <w:color w:val="231F20"/>
          <w:spacing w:val="-63"/>
          <w:w w:val="100"/>
        </w:rPr>
        <w:t> </w:t>
      </w:r>
      <w:r>
        <w:rPr>
          <w:color w:val="231F20"/>
          <w:spacing w:val="-3"/>
          <w:w w:val="100"/>
        </w:rPr>
        <w:t>властно</w:t>
      </w:r>
      <w:r>
        <w:rPr>
          <w:color w:val="231F20"/>
          <w:w w:val="100"/>
        </w:rPr>
        <w:t>й</w:t>
      </w:r>
      <w:r>
        <w:rPr>
          <w:color w:val="231F20"/>
          <w:spacing w:val="-63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63"/>
          <w:w w:val="100"/>
        </w:rPr>
        <w:t> </w:t>
      </w:r>
      <w:r>
        <w:rPr>
          <w:color w:val="231F20"/>
          <w:spacing w:val="-3"/>
          <w:w w:val="100"/>
        </w:rPr>
        <w:t>экономической</w:t>
      </w:r>
      <w:r>
        <w:rPr>
          <w:color w:val="231F20"/>
          <w:spacing w:val="-2"/>
          <w:w w:val="96"/>
        </w:rPr>
        <w:t> </w:t>
      </w:r>
      <w:r>
        <w:rPr>
          <w:color w:val="231F20"/>
          <w:w w:val="95"/>
        </w:rPr>
        <w:t>элиты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своему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народу,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своей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стран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�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сожалению,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w w:val="99"/>
        </w:rPr>
        <w:t> </w:t>
      </w:r>
      <w:r>
        <w:rPr>
          <w:color w:val="231F20"/>
          <w:w w:val="95"/>
        </w:rPr>
        <w:t>все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последние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35</w:t>
      </w:r>
      <w:r>
        <w:rPr>
          <w:color w:val="231F20"/>
          <w:spacing w:val="-64"/>
          <w:w w:val="95"/>
        </w:rPr>
        <w:t> </w:t>
      </w:r>
      <w:r>
        <w:rPr>
          <w:color w:val="231F20"/>
          <w:w w:val="95"/>
        </w:rPr>
        <w:t>лет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этого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64"/>
          <w:w w:val="95"/>
        </w:rPr>
        <w:t> </w:t>
      </w:r>
      <w:r>
        <w:rPr>
          <w:color w:val="231F20"/>
          <w:w w:val="95"/>
        </w:rPr>
        <w:t>было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продемонстрировано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перву</w:t>
      </w:r>
      <w:r>
        <w:rPr>
          <w:color w:val="231F20"/>
          <w:w w:val="95"/>
        </w:rPr>
        <w:t>ю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очеред</w:t>
      </w:r>
      <w:r>
        <w:rPr>
          <w:color w:val="231F20"/>
          <w:w w:val="95"/>
        </w:rPr>
        <w:t>ь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должн</w:t>
      </w:r>
      <w:r>
        <w:rPr>
          <w:color w:val="231F20"/>
          <w:w w:val="95"/>
        </w:rPr>
        <w:t>ы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быт</w:t>
      </w:r>
      <w:r>
        <w:rPr>
          <w:color w:val="231F20"/>
          <w:w w:val="95"/>
        </w:rPr>
        <w:t>ь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повышен</w:t>
      </w:r>
      <w:r>
        <w:rPr>
          <w:color w:val="231F20"/>
          <w:w w:val="95"/>
        </w:rPr>
        <w:t>ы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зарплат</w:t>
      </w:r>
      <w:r>
        <w:rPr>
          <w:color w:val="231F20"/>
          <w:w w:val="95"/>
        </w:rPr>
        <w:t>ы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-5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ботникам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бюджетной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сферы</w:t>
      </w:r>
      <w:r>
        <w:rPr>
          <w:color w:val="231F20"/>
          <w:w w:val="95"/>
        </w:rPr>
        <w:t>�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будет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стимулировать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рост</w:t>
      </w:r>
      <w:r>
        <w:rPr>
          <w:color w:val="231F20"/>
          <w:w w:val="94"/>
        </w:rPr>
        <w:t> </w:t>
      </w:r>
      <w:r>
        <w:rPr>
          <w:color w:val="231F20"/>
          <w:w w:val="95"/>
        </w:rPr>
        <w:t>зарплат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сфере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производства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услуг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60" w:lineRule="exact" w:before="3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169" w:lineRule="auto"/>
        <w:ind w:left="117" w:right="440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самое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главное,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необходимо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создать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стране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экономические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условия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чере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изменени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кредитно-денежно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политик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налогово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системы,</w:t>
      </w:r>
      <w:r>
        <w:rPr>
          <w:rFonts w:ascii="Malgun Gothic" w:hAnsi="Malgun Gothic" w:cs="Malgun Gothic" w:eastAsia="Malgun Gothic"/>
          <w:color w:val="231F20"/>
          <w:spacing w:val="1"/>
          <w:w w:val="9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сменит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6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нынешни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6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неэффективны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кадровы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6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соста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экономическ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блока,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чтобы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  <w:u w:val="single" w:color="000000"/>
        </w:rPr>
        <w:t>редн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егодовые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темпы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относительного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ИОК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были</w:t>
      </w:r>
      <w:r>
        <w:rPr>
          <w:rFonts w:ascii="Malgun Gothic" w:hAnsi="Malgun Gothic" w:cs="Malgun Gothic" w:eastAsia="Malgun Gothic"/>
          <w:color w:val="231F20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хот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уровн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Euclid" w:hAnsi="Euclid" w:cs="Euclid" w:eastAsia="Euclid"/>
          <w:color w:val="000000"/>
          <w:spacing w:val="-1"/>
          <w:w w:val="95"/>
          <w:position w:val="2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95"/>
          <w:position w:val="2"/>
          <w:sz w:val="18"/>
          <w:szCs w:val="18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10"/>
          <w:w w:val="95"/>
          <w:position w:val="2"/>
          <w:sz w:val="18"/>
          <w:szCs w:val="1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[см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формул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(1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4)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]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росто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эффективности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pgSz w:w="9355" w:h="13620"/>
          <w:pgMar w:header="775" w:footer="0" w:top="1180" w:bottom="280" w:left="620" w:right="520"/>
        </w:sectPr>
      </w:pPr>
    </w:p>
    <w:p>
      <w:pPr>
        <w:spacing w:line="285" w:lineRule="exact"/>
        <w:ind w:left="117" w:right="0" w:firstLine="0"/>
        <w:jc w:val="left"/>
        <w:rPr>
          <w:rFonts w:ascii="Arial" w:hAnsi="Arial" w:cs="Arial" w:eastAsia="Arial"/>
          <w:sz w:val="22"/>
          <w:szCs w:val="22"/>
        </w:rPr>
      </w:pPr>
      <w:r>
        <w:rPr/>
        <w:pict>
          <v:group style="position:absolute;margin-left:124.986198pt;margin-top:2.589329pt;width:5.273pt;height:.1pt;mso-position-horizontal-relative:page;mso-position-vertical-relative:paragraph;z-index:-12380" coordorigin="2500,52" coordsize="105,2">
            <v:shape style="position:absolute;left:2500;top:52;width:105;height:2" coordorigin="2500,52" coordsize="105,0" path="m2500,52l2605,52e" filled="f" stroked="t" strokeweight=".557pt" strokecolor="#231F20">
              <v:path arrowok="t"/>
            </v:shape>
            <w10:wrap type="none"/>
          </v:group>
        </w:pict>
      </w:r>
      <w:r>
        <w:rPr/>
        <w:pict>
          <v:shape style="position:absolute;margin-left:130.800507pt;margin-top:10.197245pt;width:4.48891pt;height:6.67pt;mso-position-horizontal-relative:page;mso-position-vertical-relative:paragraph;z-index:-12375" type="#_x0000_t202" filled="f" stroked="f">
            <v:textbox inset="0,0,0,0">
              <w:txbxContent>
                <w:p>
                  <w:pPr>
                    <w:spacing w:line="129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color w:val="231F20"/>
                      <w:w w:val="100"/>
                      <w:sz w:val="13"/>
                      <w:szCs w:val="13"/>
                    </w:rPr>
                    <w:t>С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30%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(достичь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5"/>
          <w:position w:val="3"/>
          <w:sz w:val="22"/>
          <w:szCs w:val="22"/>
        </w:rPr>
        <w:t>η</w:t>
      </w:r>
      <w:r>
        <w:rPr>
          <w:rFonts w:ascii="Arial" w:hAnsi="Arial" w:cs="Arial" w:eastAsia="Arial"/>
          <w:color w:val="000000"/>
          <w:w w:val="100"/>
          <w:sz w:val="22"/>
          <w:szCs w:val="22"/>
        </w:rPr>
      </w:r>
    </w:p>
    <w:p>
      <w:pPr>
        <w:spacing w:line="285" w:lineRule="exact"/>
        <w:ind w:left="22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5"/>
        </w:rPr>
        <w:br w:type="column"/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0,77)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сокращением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их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инфляционности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3,5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85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620" w:right="520"/>
          <w:cols w:num="2" w:equalWidth="0">
            <w:col w:w="2086" w:space="40"/>
            <w:col w:w="6089"/>
          </w:cols>
        </w:sectPr>
      </w:pPr>
    </w:p>
    <w:p>
      <w:pPr>
        <w:spacing w:line="148" w:lineRule="auto" w:before="13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(достичь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90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3"/>
          <w:szCs w:val="13"/>
        </w:rPr>
        <w:t>Ф/С</w:t>
      </w:r>
      <w:r>
        <w:rPr>
          <w:rFonts w:ascii="Malgun Gothic" w:hAnsi="Malgun Gothic" w:cs="Malgun Gothic" w:eastAsia="Malgun Gothic"/>
          <w:color w:val="231F20"/>
          <w:spacing w:val="33"/>
          <w:w w:val="90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0,55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3"/>
          <w:szCs w:val="13"/>
        </w:rPr>
        <w:t>ФН/С</w:t>
      </w:r>
      <w:r>
        <w:rPr>
          <w:rFonts w:ascii="Malgun Gothic" w:hAnsi="Malgun Gothic" w:cs="Malgun Gothic" w:eastAsia="Malgun Gothic"/>
          <w:color w:val="231F20"/>
          <w:spacing w:val="30"/>
          <w:w w:val="95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0,4),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3"/>
          <w:w w:val="7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  <w:sz w:val="23"/>
          <w:szCs w:val="23"/>
        </w:rPr>
        <w:t>хотя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  <w:sz w:val="23"/>
          <w:szCs w:val="23"/>
        </w:rPr>
        <w:t>бы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уровня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Новых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Тогда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соответствии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формулами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(1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5)–(1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7)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получим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годовой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рост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48" w:lineRule="auto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374" w:lineRule="exact"/>
        <w:ind w:left="2573" w:right="0" w:firstLine="0"/>
        <w:jc w:val="left"/>
        <w:rPr>
          <w:rFonts w:ascii="Arial" w:hAnsi="Arial" w:cs="Arial" w:eastAsia="Arial"/>
          <w:sz w:val="22"/>
          <w:szCs w:val="22"/>
        </w:rPr>
      </w:pPr>
      <w:r>
        <w:rPr/>
        <w:pict>
          <v:group style="position:absolute;margin-left:187.865707pt;margin-top:4.94459pt;width:13.641pt;height:.1pt;mso-position-horizontal-relative:page;mso-position-vertical-relative:paragraph;z-index:-12379" coordorigin="3757,99" coordsize="273,2">
            <v:shape style="position:absolute;left:3757;top:99;width:273;height:2" coordorigin="3757,99" coordsize="273,0" path="m3757,99l4030,99e" filled="f" stroked="t" strokeweight=".445pt" strokecolor="#000000">
              <v:path arrowok="t"/>
            </v:shape>
            <w10:wrap type="none"/>
          </v:group>
        </w:pict>
      </w:r>
      <w:r>
        <w:rPr/>
        <w:pict>
          <v:group style="position:absolute;margin-left:213.845795pt;margin-top:6.22959pt;width:5.273pt;height:.1pt;mso-position-horizontal-relative:page;mso-position-vertical-relative:paragraph;z-index:-12378" coordorigin="4277,125" coordsize="105,2">
            <v:shape style="position:absolute;left:4277;top:125;width:105;height:2" coordorigin="4277,125" coordsize="105,0" path="m4277,125l4382,125e" filled="f" stroked="t" strokeweight=".557pt" strokecolor="#231F20">
              <v:path arrowok="t"/>
            </v:shape>
            <w10:wrap type="none"/>
          </v:group>
        </w:pict>
      </w:r>
      <w:r>
        <w:rPr/>
        <w:pict>
          <v:shape style="position:absolute;margin-left:219.660095pt;margin-top:13.837505pt;width:4.48891pt;height:6.67pt;mso-position-horizontal-relative:page;mso-position-vertical-relative:paragraph;z-index:-12374" type="#_x0000_t202" filled="f" stroked="f">
            <v:textbox inset="0,0,0,0">
              <w:txbxContent>
                <w:p>
                  <w:pPr>
                    <w:spacing w:line="129" w:lineRule="exact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3"/>
                      <w:szCs w:val="13"/>
                    </w:rPr>
                  </w:pPr>
                  <w:r>
                    <w:rPr>
                      <w:rFonts w:ascii="Times New Roman" w:hAnsi="Times New Roman" w:cs="Times New Roman" w:eastAsia="Times New Roman"/>
                      <w:i/>
                      <w:color w:val="231F20"/>
                      <w:w w:val="100"/>
                      <w:sz w:val="13"/>
                      <w:szCs w:val="13"/>
                    </w:rPr>
                    <w:t>С</w:t>
                  </w:r>
                  <w:r>
                    <w:rPr>
                      <w:rFonts w:ascii="Times New Roman" w:hAnsi="Times New Roman" w:cs="Times New Roman" w:eastAsia="Times New Roman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Symbol" w:hAnsi="Symbol" w:cs="Symbol" w:eastAsia="Symbol"/>
          <w:spacing w:val="-125"/>
          <w:w w:val="100"/>
          <w:sz w:val="20"/>
          <w:szCs w:val="20"/>
        </w:rPr>
        <w:t></w:t>
      </w:r>
      <w:r>
        <w:rPr>
          <w:rFonts w:ascii="Cambria" w:hAnsi="Cambria" w:cs="Cambria" w:eastAsia="Cambria"/>
          <w:w w:val="100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w w:val="100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imprint/>
          <w:spacing w:val="-12"/>
          <w:w w:val="100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spacing w:val="-12"/>
          <w:w w:val="100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spacing w:val="-78"/>
          <w:w w:val="100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spacing w:val="-88"/>
          <w:w w:val="100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w w:val="100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w w:val="100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spacing w:val="6"/>
          <w:w w:val="100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30"/>
          <w:w w:val="100"/>
          <w:sz w:val="23"/>
          <w:szCs w:val="23"/>
        </w:rPr>
        <w:t> </w:t>
      </w:r>
      <w:r>
        <w:rPr>
          <w:rFonts w:ascii="Euclid" w:hAnsi="Euclid" w:cs="Euclid" w:eastAsia="Euclid"/>
          <w:shadow w:val="0"/>
          <w:color w:val="000000"/>
          <w:spacing w:val="-1"/>
          <w:w w:val="100"/>
          <w:position w:val="2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shadow w:val="0"/>
          <w:color w:val="000000"/>
          <w:w w:val="100"/>
          <w:position w:val="2"/>
          <w:sz w:val="18"/>
          <w:szCs w:val="18"/>
        </w:rPr>
        <w:t>C</w:t>
      </w:r>
      <w:r>
        <w:rPr>
          <w:rFonts w:ascii="Times New Roman" w:hAnsi="Times New Roman" w:cs="Times New Roman" w:eastAsia="Times New Roman"/>
          <w:i/>
          <w:shadow w:val="0"/>
          <w:color w:val="000000"/>
          <w:spacing w:val="27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shadow w:val="0"/>
          <w:color w:val="231F20"/>
          <w:w w:val="100"/>
          <w:sz w:val="23"/>
          <w:szCs w:val="23"/>
        </w:rPr>
        <w:t>×</w:t>
      </w:r>
      <w:r>
        <w:rPr>
          <w:rFonts w:ascii="Arial" w:hAnsi="Arial" w:cs="Arial" w:eastAsia="Arial"/>
          <w:shadow w:val="0"/>
          <w:color w:val="231F20"/>
          <w:spacing w:val="-9"/>
          <w:w w:val="100"/>
          <w:sz w:val="23"/>
          <w:szCs w:val="23"/>
        </w:rPr>
        <w:t> </w:t>
      </w:r>
      <w:r>
        <w:rPr>
          <w:rFonts w:ascii="Arial" w:hAnsi="Arial" w:cs="Arial" w:eastAsia="Arial"/>
          <w:shadow w:val="0"/>
          <w:color w:val="231F20"/>
          <w:w w:val="100"/>
          <w:position w:val="3"/>
          <w:sz w:val="22"/>
          <w:szCs w:val="22"/>
        </w:rPr>
        <w:t>η</w:t>
      </w:r>
      <w:r>
        <w:rPr>
          <w:rFonts w:ascii="Arial" w:hAnsi="Arial" w:cs="Arial" w:eastAsia="Arial"/>
          <w:shadow w:val="0"/>
          <w:color w:val="000000"/>
          <w:w w:val="100"/>
          <w:sz w:val="22"/>
          <w:szCs w:val="22"/>
        </w:rPr>
      </w:r>
    </w:p>
    <w:p>
      <w:pPr>
        <w:tabs>
          <w:tab w:pos="3404" w:val="left" w:leader="none"/>
        </w:tabs>
        <w:spacing w:line="358" w:lineRule="exact"/>
        <w:ind w:left="1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0"/>
        </w:rPr>
        <w:br w:type="column"/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7%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×</w:t>
      </w:r>
      <w:r>
        <w:rPr>
          <w:rFonts w:ascii="Arial" w:hAnsi="Arial" w:cs="Arial" w:eastAsia="Arial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0,77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5,4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(4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1)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58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620" w:right="520"/>
          <w:cols w:num="2" w:equalWidth="0">
            <w:col w:w="3863" w:space="40"/>
            <w:col w:w="4312"/>
          </w:cols>
        </w:sectPr>
      </w:pPr>
    </w:p>
    <w:p>
      <w:pPr>
        <w:spacing w:line="376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приемлемой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базовой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5"/>
          <w:sz w:val="23"/>
          <w:szCs w:val="23"/>
        </w:rPr>
        <w:t>D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потребительской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5"/>
          <w:sz w:val="23"/>
          <w:szCs w:val="23"/>
        </w:rPr>
        <w:t>D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3"/>
          <w:szCs w:val="13"/>
        </w:rPr>
        <w:t>Н</w:t>
      </w:r>
      <w:r>
        <w:rPr>
          <w:rFonts w:ascii="Malgun Gothic" w:hAnsi="Malgun Gothic" w:cs="Malgun Gothic" w:eastAsia="Malgun Gothic"/>
          <w:color w:val="231F20"/>
          <w:spacing w:val="22"/>
          <w:w w:val="95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инфляцией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93" w:lineRule="exact"/>
        <w:ind w:left="2189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192.766403pt;margin-top:3.931449pt;width:13.641pt;height:.1pt;mso-position-horizontal-relative:page;mso-position-vertical-relative:paragraph;z-index:-12377" coordorigin="3855,79" coordsize="273,2">
            <v:shape style="position:absolute;left:3855;top:79;width:273;height:2" coordorigin="3855,79" coordsize="273,0" path="m3855,79l4128,79e" filled="f" stroked="t" strokeweight=".445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D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spacing w:val="-2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5"/>
          <w:w w:val="10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w w:val="100"/>
          <w:position w:val="-7"/>
          <w:sz w:val="13"/>
          <w:szCs w:val="13"/>
        </w:rPr>
        <w:t>Ф/С</w:t>
      </w:r>
      <w:r>
        <w:rPr>
          <w:rFonts w:ascii="Malgun Gothic" w:hAnsi="Malgun Gothic" w:cs="Malgun Gothic" w:eastAsia="Malgun Gothic"/>
          <w:color w:val="231F20"/>
          <w:spacing w:val="-16"/>
          <w:w w:val="100"/>
          <w:position w:val="-7"/>
          <w:sz w:val="13"/>
          <w:szCs w:val="13"/>
        </w:rPr>
        <w:t> </w:t>
      </w:r>
      <w:r>
        <w:rPr>
          <w:rFonts w:ascii="Euclid" w:hAnsi="Euclid" w:cs="Euclid" w:eastAsia="Euclid"/>
          <w:color w:val="000000"/>
          <w:spacing w:val="-1"/>
          <w:w w:val="100"/>
          <w:position w:val="2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100"/>
          <w:position w:val="2"/>
          <w:sz w:val="18"/>
          <w:szCs w:val="18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31"/>
          <w:w w:val="100"/>
          <w:position w:val="2"/>
          <w:sz w:val="18"/>
          <w:szCs w:val="1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0,55</w:t>
      </w:r>
      <w:r>
        <w:rPr>
          <w:rFonts w:ascii="Malgun Gothic" w:hAnsi="Malgun Gothic" w:cs="Malgun Gothic" w:eastAsia="Malgun Gothic"/>
          <w:color w:val="231F20"/>
          <w:spacing w:val="-25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×</w:t>
      </w:r>
      <w:r>
        <w:rPr>
          <w:rFonts w:ascii="Arial" w:hAnsi="Arial" w:cs="Arial" w:eastAsia="Arial"/>
          <w:color w:val="231F20"/>
          <w:spacing w:val="-8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7,0%</w:t>
      </w:r>
      <w:r>
        <w:rPr>
          <w:rFonts w:ascii="Malgun Gothic" w:hAnsi="Malgun Gothic" w:cs="Malgun Gothic" w:eastAsia="Malgun Gothic"/>
          <w:color w:val="231F20"/>
          <w:spacing w:val="-2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5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3,9%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tabs>
          <w:tab w:pos="7307" w:val="left" w:leader="none"/>
        </w:tabs>
        <w:spacing w:line="393" w:lineRule="exact"/>
        <w:ind w:left="2184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203.4991pt;margin-top:3.931453pt;width:13.641pt;height:.1pt;mso-position-horizontal-relative:page;mso-position-vertical-relative:paragraph;z-index:-12376" coordorigin="4070,79" coordsize="273,2">
            <v:shape style="position:absolute;left:4070;top:79;width:273;height:2" coordorigin="4070,79" coordsize="273,0" path="m4070,79l4343,79e" filled="f" stroked="t" strokeweight=".445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D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w w:val="100"/>
          <w:position w:val="-7"/>
          <w:sz w:val="13"/>
          <w:szCs w:val="13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100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30"/>
          <w:w w:val="10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100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w w:val="100"/>
          <w:position w:val="-7"/>
          <w:sz w:val="13"/>
          <w:szCs w:val="13"/>
        </w:rPr>
        <w:t>ФН/С</w:t>
      </w:r>
      <w:r>
        <w:rPr>
          <w:rFonts w:ascii="Malgun Gothic" w:hAnsi="Malgun Gothic" w:cs="Malgun Gothic" w:eastAsia="Malgun Gothic"/>
          <w:color w:val="231F20"/>
          <w:spacing w:val="-18"/>
          <w:w w:val="100"/>
          <w:position w:val="-7"/>
          <w:sz w:val="13"/>
          <w:szCs w:val="13"/>
        </w:rPr>
        <w:t> </w:t>
      </w:r>
      <w:r>
        <w:rPr>
          <w:rFonts w:ascii="Euclid" w:hAnsi="Euclid" w:cs="Euclid" w:eastAsia="Euclid"/>
          <w:color w:val="000000"/>
          <w:spacing w:val="-1"/>
          <w:w w:val="100"/>
          <w:position w:val="2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100"/>
          <w:position w:val="2"/>
          <w:sz w:val="18"/>
          <w:szCs w:val="18"/>
        </w:rPr>
        <w:t>C</w:t>
      </w:r>
      <w:r>
        <w:rPr>
          <w:rFonts w:ascii="Times New Roman" w:hAnsi="Times New Roman" w:cs="Times New Roman" w:eastAsia="Times New Roman"/>
          <w:i/>
          <w:color w:val="000000"/>
          <w:spacing w:val="24"/>
          <w:w w:val="100"/>
          <w:position w:val="2"/>
          <w:sz w:val="18"/>
          <w:szCs w:val="1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3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0,4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0"/>
          <w:sz w:val="23"/>
          <w:szCs w:val="23"/>
        </w:rPr>
        <w:t>×</w:t>
      </w:r>
      <w:r>
        <w:rPr>
          <w:rFonts w:ascii="Arial" w:hAnsi="Arial" w:cs="Arial" w:eastAsia="Arial"/>
          <w:color w:val="231F20"/>
          <w:spacing w:val="-1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7,0%</w:t>
      </w:r>
      <w:r>
        <w:rPr>
          <w:rFonts w:ascii="Malgun Gothic" w:hAnsi="Malgun Gothic" w:cs="Malgun Gothic" w:eastAsia="Malgun Gothic"/>
          <w:color w:val="231F20"/>
          <w:spacing w:val="-3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29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2,8%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ab/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(4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2)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pStyle w:val="BodyText"/>
        <w:tabs>
          <w:tab w:pos="2232" w:val="left" w:leader="none"/>
          <w:tab w:pos="4119" w:val="left" w:leader="none"/>
          <w:tab w:pos="5620" w:val="left" w:leader="none"/>
          <w:tab w:pos="6588" w:val="left" w:leader="none"/>
        </w:tabs>
        <w:spacing w:line="165" w:lineRule="auto" w:before="49"/>
        <w:ind w:right="444" w:firstLine="283"/>
        <w:jc w:val="left"/>
      </w:pPr>
      <w:r>
        <w:rPr>
          <w:color w:val="231F20"/>
          <w:spacing w:val="4"/>
          <w:w w:val="95"/>
        </w:rPr>
        <w:t>Н</w:t>
      </w:r>
      <w:r>
        <w:rPr>
          <w:color w:val="231F20"/>
          <w:spacing w:val="5"/>
          <w:w w:val="95"/>
        </w:rPr>
        <w:t>ео</w:t>
      </w:r>
      <w:r>
        <w:rPr>
          <w:color w:val="231F20"/>
          <w:spacing w:val="5"/>
          <w:w w:val="95"/>
        </w:rPr>
        <w:t>б</w:t>
      </w:r>
      <w:r>
        <w:rPr>
          <w:color w:val="231F20"/>
          <w:spacing w:val="4"/>
          <w:w w:val="95"/>
        </w:rPr>
        <w:t>х</w:t>
      </w:r>
      <w:r>
        <w:rPr>
          <w:color w:val="231F20"/>
          <w:spacing w:val="5"/>
          <w:w w:val="95"/>
        </w:rPr>
        <w:t>од</w:t>
      </w:r>
      <w:r>
        <w:rPr>
          <w:color w:val="231F20"/>
          <w:spacing w:val="4"/>
          <w:w w:val="95"/>
        </w:rPr>
        <w:t>и</w:t>
      </w:r>
      <w:r>
        <w:rPr>
          <w:color w:val="231F20"/>
          <w:spacing w:val="5"/>
          <w:w w:val="95"/>
        </w:rPr>
        <w:t>м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ab/>
      </w:r>
      <w:r>
        <w:rPr>
          <w:color w:val="231F20"/>
          <w:spacing w:val="4"/>
          <w:w w:val="95"/>
        </w:rPr>
        <w:t>су</w:t>
      </w:r>
      <w:r>
        <w:rPr>
          <w:color w:val="231F20"/>
          <w:spacing w:val="4"/>
          <w:w w:val="95"/>
        </w:rPr>
        <w:t>щ</w:t>
      </w:r>
      <w:r>
        <w:rPr>
          <w:color w:val="231F20"/>
          <w:spacing w:val="5"/>
          <w:w w:val="95"/>
        </w:rPr>
        <w:t>ес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5"/>
          <w:w w:val="95"/>
        </w:rPr>
        <w:t>в</w:t>
      </w:r>
      <w:r>
        <w:rPr>
          <w:color w:val="231F20"/>
          <w:spacing w:val="5"/>
          <w:w w:val="95"/>
        </w:rPr>
        <w:t>ен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ab/>
      </w:r>
      <w:r>
        <w:rPr>
          <w:color w:val="231F20"/>
          <w:spacing w:val="4"/>
          <w:w w:val="95"/>
        </w:rPr>
        <w:t>с</w:t>
      </w:r>
      <w:r>
        <w:rPr>
          <w:color w:val="231F20"/>
          <w:spacing w:val="4"/>
          <w:w w:val="95"/>
        </w:rPr>
        <w:t>ок</w:t>
      </w:r>
      <w:r>
        <w:rPr>
          <w:color w:val="231F20"/>
          <w:spacing w:val="5"/>
          <w:w w:val="95"/>
        </w:rPr>
        <w:t>р</w:t>
      </w:r>
      <w:r>
        <w:rPr>
          <w:color w:val="231F20"/>
          <w:spacing w:val="4"/>
          <w:w w:val="95"/>
        </w:rPr>
        <w:t>ат</w:t>
      </w:r>
      <w:r>
        <w:rPr>
          <w:color w:val="231F20"/>
          <w:spacing w:val="4"/>
          <w:w w:val="95"/>
        </w:rPr>
        <w:t>и</w:t>
      </w:r>
      <w:r>
        <w:rPr>
          <w:color w:val="231F20"/>
          <w:spacing w:val="4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w w:val="95"/>
        </w:rPr>
        <w:tab/>
      </w:r>
      <w:r>
        <w:rPr>
          <w:color w:val="231F20"/>
          <w:spacing w:val="5"/>
          <w:w w:val="95"/>
        </w:rPr>
        <w:t>в</w:t>
      </w:r>
      <w:r>
        <w:rPr>
          <w:color w:val="231F20"/>
          <w:spacing w:val="4"/>
          <w:w w:val="95"/>
        </w:rPr>
        <w:t>ыв</w:t>
      </w:r>
      <w:r>
        <w:rPr>
          <w:color w:val="231F20"/>
          <w:spacing w:val="5"/>
          <w:w w:val="95"/>
        </w:rPr>
        <w:t>о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ab/>
      </w:r>
      <w:r>
        <w:rPr>
          <w:color w:val="231F20"/>
          <w:spacing w:val="4"/>
          <w:w w:val="95"/>
        </w:rPr>
        <w:t>к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4"/>
          <w:w w:val="95"/>
        </w:rPr>
        <w:t>пи</w:t>
      </w:r>
      <w:r>
        <w:rPr>
          <w:color w:val="231F20"/>
          <w:spacing w:val="4"/>
          <w:w w:val="95"/>
        </w:rPr>
        <w:t>та</w:t>
      </w:r>
      <w:r>
        <w:rPr>
          <w:color w:val="231F20"/>
          <w:spacing w:val="4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w w:val="89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границу,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также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значительно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(минимум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25%)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снизить</w:t>
      </w:r>
      <w:r>
        <w:rPr>
          <w:color w:val="000000"/>
          <w:w w:val="100"/>
        </w:rPr>
      </w:r>
    </w:p>
    <w:p>
      <w:pPr>
        <w:spacing w:after="0" w:line="165" w:lineRule="auto"/>
        <w:jc w:val="left"/>
        <w:sectPr>
          <w:type w:val="continuous"/>
          <w:pgSz w:w="9355" w:h="13620"/>
          <w:pgMar w:top="134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63" w:right="117"/>
        <w:jc w:val="both"/>
      </w:pPr>
      <w:r>
        <w:rPr>
          <w:color w:val="231F20"/>
          <w:spacing w:val="1"/>
          <w:w w:val="95"/>
        </w:rPr>
        <w:t>цен</w:t>
      </w:r>
      <w:r>
        <w:rPr>
          <w:color w:val="231F20"/>
          <w:w w:val="95"/>
        </w:rPr>
        <w:t>ы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энергоносител</w:t>
      </w:r>
      <w:r>
        <w:rPr>
          <w:color w:val="231F20"/>
          <w:w w:val="95"/>
        </w:rPr>
        <w:t>и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электроэнерги</w:t>
      </w:r>
      <w:r>
        <w:rPr>
          <w:color w:val="231F20"/>
          <w:w w:val="95"/>
        </w:rPr>
        <w:t>ю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конечных</w:t>
      </w:r>
      <w:r>
        <w:rPr>
          <w:color w:val="231F20"/>
          <w:spacing w:val="1"/>
          <w:w w:val="97"/>
        </w:rPr>
        <w:t> </w:t>
      </w:r>
      <w:r>
        <w:rPr>
          <w:color w:val="231F20"/>
          <w:spacing w:val="1"/>
          <w:w w:val="95"/>
        </w:rPr>
        <w:t>потребителей</w:t>
      </w:r>
      <w:r>
        <w:rPr>
          <w:color w:val="231F20"/>
          <w:w w:val="95"/>
          <w:position w:val="9"/>
          <w:sz w:val="16"/>
          <w:szCs w:val="16"/>
        </w:rPr>
        <w:t>1</w:t>
      </w:r>
      <w:r>
        <w:rPr>
          <w:color w:val="231F20"/>
          <w:spacing w:val="7"/>
          <w:w w:val="95"/>
          <w:position w:val="9"/>
          <w:sz w:val="16"/>
          <w:szCs w:val="16"/>
        </w:rPr>
        <w:t> 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сче</w:t>
      </w:r>
      <w:r>
        <w:rPr>
          <w:color w:val="231F20"/>
          <w:w w:val="95"/>
        </w:rPr>
        <w:t>т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1"/>
          <w:w w:val="95"/>
        </w:rPr>
        <w:t>повышени</w:t>
      </w:r>
      <w:r>
        <w:rPr>
          <w:color w:val="231F20"/>
          <w:w w:val="95"/>
        </w:rPr>
        <w:t>я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эффективност</w:t>
      </w:r>
      <w:r>
        <w:rPr>
          <w:color w:val="231F20"/>
          <w:w w:val="95"/>
        </w:rPr>
        <w:t>и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эти</w:t>
      </w:r>
      <w:r>
        <w:rPr>
          <w:color w:val="231F20"/>
          <w:w w:val="95"/>
        </w:rPr>
        <w:t>х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от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раслей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снижения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государственных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сборов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463" w:right="627"/>
        <w:jc w:val="both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2"/>
          <w:w w:val="90"/>
        </w:rPr>
        <w:t>Д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л</w:t>
      </w:r>
      <w:r>
        <w:rPr>
          <w:rFonts w:ascii="Arial" w:hAnsi="Arial" w:cs="Arial" w:eastAsia="Arial"/>
          <w:color w:val="231F20"/>
          <w:w w:val="90"/>
        </w:rPr>
        <w:t>я</w:t>
      </w:r>
      <w:r>
        <w:rPr>
          <w:rFonts w:ascii="Arial" w:hAnsi="Arial" w:cs="Arial" w:eastAsia="Arial"/>
          <w:color w:val="231F20"/>
          <w:spacing w:val="21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р</w:t>
      </w:r>
      <w:r>
        <w:rPr>
          <w:rFonts w:ascii="Arial" w:hAnsi="Arial" w:cs="Arial" w:eastAsia="Arial"/>
          <w:color w:val="231F20"/>
          <w:spacing w:val="-1"/>
          <w:w w:val="90"/>
        </w:rPr>
        <w:t>е</w:t>
      </w:r>
      <w:r>
        <w:rPr>
          <w:rFonts w:ascii="Arial" w:hAnsi="Arial" w:cs="Arial" w:eastAsia="Arial"/>
          <w:color w:val="231F20"/>
          <w:w w:val="90"/>
        </w:rPr>
        <w:t>д</w:t>
      </w:r>
      <w:r>
        <w:rPr>
          <w:rFonts w:ascii="Arial" w:hAnsi="Arial" w:cs="Arial" w:eastAsia="Arial"/>
          <w:color w:val="231F20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1"/>
          <w:w w:val="90"/>
        </w:rPr>
        <w:t>г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21"/>
          <w:w w:val="90"/>
        </w:rPr>
        <w:t> </w:t>
      </w:r>
      <w:r>
        <w:rPr>
          <w:rFonts w:ascii="Arial" w:hAnsi="Arial" w:cs="Arial" w:eastAsia="Arial"/>
          <w:color w:val="231F20"/>
          <w:spacing w:val="5"/>
          <w:w w:val="90"/>
        </w:rPr>
        <w:t>к</w:t>
      </w:r>
      <w:r>
        <w:rPr>
          <w:rFonts w:ascii="Arial" w:hAnsi="Arial" w:cs="Arial" w:eastAsia="Arial"/>
          <w:color w:val="231F20"/>
          <w:w w:val="90"/>
        </w:rPr>
        <w:t>л</w:t>
      </w:r>
      <w:r>
        <w:rPr>
          <w:rFonts w:ascii="Arial" w:hAnsi="Arial" w:cs="Arial" w:eastAsia="Arial"/>
          <w:color w:val="231F20"/>
          <w:spacing w:val="-2"/>
          <w:w w:val="90"/>
        </w:rPr>
        <w:t>а</w:t>
      </w:r>
      <w:r>
        <w:rPr>
          <w:rFonts w:ascii="Arial" w:hAnsi="Arial" w:cs="Arial" w:eastAsia="Arial"/>
          <w:color w:val="231F20"/>
          <w:spacing w:val="-4"/>
          <w:w w:val="90"/>
        </w:rPr>
        <w:t>с</w:t>
      </w:r>
      <w:r>
        <w:rPr>
          <w:rFonts w:ascii="Arial" w:hAnsi="Arial" w:cs="Arial" w:eastAsia="Arial"/>
          <w:color w:val="231F20"/>
          <w:spacing w:val="-2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а</w:t>
      </w:r>
      <w:r>
        <w:rPr>
          <w:rFonts w:ascii="Arial" w:hAnsi="Arial" w:cs="Arial" w:eastAsia="Arial"/>
          <w:color w:val="231F20"/>
          <w:spacing w:val="21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в</w:t>
      </w:r>
      <w:r>
        <w:rPr>
          <w:rFonts w:ascii="Arial" w:hAnsi="Arial" w:cs="Arial" w:eastAsia="Arial"/>
          <w:color w:val="231F20"/>
          <w:spacing w:val="21"/>
          <w:w w:val="90"/>
        </w:rPr>
        <w:t> </w:t>
      </w:r>
      <w:r>
        <w:rPr>
          <w:rFonts w:ascii="Arial" w:hAnsi="Arial" w:cs="Arial" w:eastAsia="Arial"/>
          <w:color w:val="231F20"/>
          <w:spacing w:val="-1"/>
          <w:w w:val="90"/>
        </w:rPr>
        <w:t>о</w:t>
      </w:r>
      <w:r>
        <w:rPr>
          <w:rFonts w:ascii="Arial" w:hAnsi="Arial" w:cs="Arial" w:eastAsia="Arial"/>
          <w:color w:val="231F20"/>
          <w:spacing w:val="-1"/>
          <w:w w:val="90"/>
        </w:rPr>
        <w:t>б</w:t>
      </w:r>
      <w:r>
        <w:rPr>
          <w:rFonts w:ascii="Arial" w:hAnsi="Arial" w:cs="Arial" w:eastAsia="Arial"/>
          <w:color w:val="231F20"/>
          <w:spacing w:val="-1"/>
          <w:w w:val="90"/>
        </w:rPr>
        <w:t>щ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w w:val="90"/>
        </w:rPr>
        <w:t>й</w:t>
      </w:r>
      <w:r>
        <w:rPr>
          <w:rFonts w:ascii="Arial" w:hAnsi="Arial" w:cs="Arial" w:eastAsia="Arial"/>
          <w:color w:val="231F20"/>
          <w:spacing w:val="21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ч</w:t>
      </w:r>
      <w:r>
        <w:rPr>
          <w:rFonts w:ascii="Arial" w:hAnsi="Arial" w:cs="Arial" w:eastAsia="Arial"/>
          <w:color w:val="231F20"/>
          <w:spacing w:val="-1"/>
          <w:w w:val="90"/>
        </w:rPr>
        <w:t>и</w:t>
      </w:r>
      <w:r>
        <w:rPr>
          <w:rFonts w:ascii="Arial" w:hAnsi="Arial" w:cs="Arial" w:eastAsia="Arial"/>
          <w:color w:val="231F20"/>
          <w:spacing w:val="4"/>
          <w:w w:val="90"/>
        </w:rPr>
        <w:t>с</w:t>
      </w:r>
      <w:r>
        <w:rPr>
          <w:rFonts w:ascii="Arial" w:hAnsi="Arial" w:cs="Arial" w:eastAsia="Arial"/>
          <w:color w:val="231F20"/>
          <w:spacing w:val="-2"/>
          <w:w w:val="90"/>
        </w:rPr>
        <w:t>л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w w:val="90"/>
        </w:rPr>
        <w:t>н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4"/>
          <w:w w:val="90"/>
        </w:rPr>
        <w:t>с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spacing w:val="21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н</w:t>
      </w:r>
      <w:r>
        <w:rPr>
          <w:rFonts w:ascii="Arial" w:hAnsi="Arial" w:cs="Arial" w:eastAsia="Arial"/>
          <w:color w:val="231F20"/>
          <w:spacing w:val="-2"/>
          <w:w w:val="90"/>
        </w:rPr>
        <w:t>а</w:t>
      </w:r>
      <w:r>
        <w:rPr>
          <w:rFonts w:ascii="Arial" w:hAnsi="Arial" w:cs="Arial" w:eastAsia="Arial"/>
          <w:color w:val="231F20"/>
          <w:spacing w:val="-3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2"/>
          <w:w w:val="90"/>
        </w:rPr>
        <w:t>л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w w:val="90"/>
        </w:rPr>
        <w:t>ни</w:t>
      </w:r>
      <w:r>
        <w:rPr>
          <w:rFonts w:ascii="Arial" w:hAnsi="Arial" w:cs="Arial" w:eastAsia="Arial"/>
          <w:color w:val="231F20"/>
          <w:w w:val="90"/>
        </w:rPr>
        <w:t>я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00" w:lineRule="exact" w:before="1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w w:val="90"/>
        </w:rPr>
        <w:t>Президент</w:t>
      </w:r>
      <w:r>
        <w:rPr>
          <w:color w:val="231F20"/>
          <w:spacing w:val="-41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-41"/>
          <w:w w:val="90"/>
        </w:rPr>
        <w:t> 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�</w:t>
      </w:r>
      <w:r>
        <w:rPr>
          <w:color w:val="231F20"/>
          <w:spacing w:val="-36"/>
          <w:w w:val="85"/>
        </w:rPr>
        <w:t> </w:t>
      </w:r>
      <w:r>
        <w:rPr>
          <w:color w:val="231F20"/>
          <w:w w:val="90"/>
        </w:rPr>
        <w:t>Путин</w:t>
      </w:r>
      <w:r>
        <w:rPr>
          <w:color w:val="231F20"/>
          <w:spacing w:val="-40"/>
          <w:w w:val="90"/>
        </w:rPr>
        <w:t> </w:t>
      </w:r>
      <w:r>
        <w:rPr>
          <w:color w:val="231F20"/>
          <w:w w:val="90"/>
        </w:rPr>
        <w:t>25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03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2020</w:t>
      </w:r>
      <w:r>
        <w:rPr>
          <w:color w:val="231F20"/>
          <w:spacing w:val="-4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40"/>
          <w:w w:val="90"/>
        </w:rPr>
        <w:t> </w:t>
      </w:r>
      <w:r>
        <w:rPr>
          <w:color w:val="231F20"/>
          <w:w w:val="90"/>
        </w:rPr>
        <w:t>интервью</w:t>
      </w:r>
      <w:r>
        <w:rPr>
          <w:color w:val="231F20"/>
          <w:spacing w:val="-41"/>
          <w:w w:val="90"/>
        </w:rPr>
        <w:t> </w:t>
      </w:r>
      <w:r>
        <w:rPr>
          <w:color w:val="231F20"/>
          <w:w w:val="90"/>
        </w:rPr>
        <w:t>ко</w:t>
      </w:r>
      <w:r>
        <w:rPr>
          <w:color w:val="231F20"/>
          <w:spacing w:val="-1"/>
          <w:w w:val="90"/>
        </w:rPr>
        <w:t>р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респонденту</w:t>
      </w:r>
      <w:r>
        <w:rPr>
          <w:color w:val="231F20"/>
          <w:w w:val="90"/>
        </w:rPr>
        <w:t> 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ТАСС</w:t>
      </w:r>
      <w:r>
        <w:rPr>
          <w:color w:val="231F20"/>
          <w:w w:val="90"/>
        </w:rPr>
        <w:t> 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заявил</w:t>
      </w:r>
      <w:r>
        <w:rPr>
          <w:color w:val="231F20"/>
          <w:w w:val="90"/>
          <w:position w:val="9"/>
          <w:sz w:val="16"/>
          <w:szCs w:val="16"/>
        </w:rPr>
        <w:t>2</w:t>
      </w:r>
      <w:r>
        <w:rPr>
          <w:color w:val="231F20"/>
          <w:w w:val="90"/>
        </w:rPr>
        <w:t>:</w:t>
      </w:r>
      <w:r>
        <w:rPr>
          <w:color w:val="000000"/>
          <w:w w:val="100"/>
        </w:rPr>
      </w:r>
    </w:p>
    <w:p>
      <w:pPr>
        <w:spacing w:line="289" w:lineRule="exact"/>
        <w:ind w:left="1456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«Есл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думаете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чт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средни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клас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эт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так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живут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1172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во</w:t>
      </w:r>
      <w:r>
        <w:rPr>
          <w:rFonts w:ascii="Malgun Gothic" w:hAnsi="Malgun Gothic" w:cs="Malgun Gothic" w:eastAsia="Malgun Gothic"/>
          <w:color w:val="231F20"/>
          <w:spacing w:val="-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Франции,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Германии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либо</w:t>
      </w:r>
      <w:r>
        <w:rPr>
          <w:rFonts w:ascii="Malgun Gothic" w:hAnsi="Malgun Gothic" w:cs="Malgun Gothic" w:eastAsia="Malgun Gothic"/>
          <w:color w:val="231F20"/>
          <w:spacing w:val="-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США,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то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3"/>
          <w:szCs w:val="23"/>
        </w:rPr>
        <w:t>не</w:t>
      </w:r>
      <w:r>
        <w:rPr>
          <w:rFonts w:ascii="Times New Roman" w:hAnsi="Times New Roman" w:cs="Times New Roman" w:eastAsia="Times New Roman"/>
          <w:i/>
          <w:color w:val="231F20"/>
          <w:spacing w:val="20"/>
          <w:w w:val="10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3"/>
          <w:szCs w:val="23"/>
        </w:rPr>
        <w:t>соответствует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line="280" w:lineRule="exact"/>
        <w:ind w:left="1172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(выделено</w:t>
      </w:r>
      <w:r>
        <w:rPr>
          <w:rFonts w:ascii="Malgun Gothic" w:hAnsi="Malgun Gothic" w:cs="Malgun Gothic" w:eastAsia="Malgun Gothic"/>
          <w:color w:val="231F20"/>
          <w:spacing w:val="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авторами)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действительности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Средний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класс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каждой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1172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стране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разный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Есть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соответствующая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методика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Мирового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банка,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1172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заключаетс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средни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клас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считаетс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колич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1172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ству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домохозяйств,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людей,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доходы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которых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1,5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больше,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1172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МРОТ</w:t>
      </w:r>
      <w:r>
        <w:rPr>
          <w:rFonts w:ascii="Arial" w:hAnsi="Arial" w:cs="Arial" w:eastAsia="Arial"/>
          <w:color w:val="231F20"/>
          <w:w w:val="95"/>
          <w:sz w:val="23"/>
          <w:szCs w:val="23"/>
        </w:rPr>
        <w:t>…</w:t>
      </w:r>
      <w:r>
        <w:rPr>
          <w:rFonts w:ascii="Arial" w:hAnsi="Arial" w:cs="Arial" w:eastAsia="Arial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таких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достаточно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много,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уверенно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свыше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70%»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pStyle w:val="BodyText"/>
        <w:spacing w:line="344" w:lineRule="exact"/>
        <w:ind w:left="747" w:right="0"/>
        <w:jc w:val="left"/>
      </w:pPr>
      <w:r>
        <w:rPr>
          <w:color w:val="231F20"/>
          <w:spacing w:val="4"/>
          <w:w w:val="95"/>
        </w:rPr>
        <w:t>Необходим</w:t>
      </w:r>
      <w:r>
        <w:rPr>
          <w:color w:val="231F20"/>
          <w:w w:val="95"/>
        </w:rPr>
        <w:t>о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3"/>
          <w:w w:val="95"/>
        </w:rPr>
        <w:t>разъяснить</w:t>
      </w:r>
      <w:r>
        <w:rPr>
          <w:color w:val="231F20"/>
          <w:w w:val="95"/>
        </w:rPr>
        <w:t>,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4"/>
          <w:w w:val="95"/>
        </w:rPr>
        <w:t>че</w:t>
      </w:r>
      <w:r>
        <w:rPr>
          <w:color w:val="231F20"/>
          <w:w w:val="95"/>
        </w:rPr>
        <w:t>м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4"/>
          <w:w w:val="95"/>
        </w:rPr>
        <w:t>недостато</w:t>
      </w:r>
      <w:r>
        <w:rPr>
          <w:color w:val="231F20"/>
          <w:w w:val="95"/>
        </w:rPr>
        <w:t>к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4"/>
          <w:w w:val="95"/>
        </w:rPr>
        <w:t>подмен</w:t>
      </w:r>
      <w:r>
        <w:rPr>
          <w:color w:val="231F20"/>
          <w:w w:val="95"/>
        </w:rPr>
        <w:t>а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4"/>
          <w:w w:val="95"/>
        </w:rPr>
        <w:t>п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line="332" w:lineRule="exact"/>
        <w:ind w:left="463" w:right="110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5"/>
          <w:w w:val="100"/>
          <w:sz w:val="28"/>
          <w:szCs w:val="28"/>
        </w:rPr>
        <w:t>няти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-6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«среднег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3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класса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»</w:t>
      </w:r>
      <w:r>
        <w:rPr>
          <w:rFonts w:ascii="Times New Roman" w:hAnsi="Times New Roman" w:cs="Times New Roman" w:eastAsia="Times New Roman"/>
          <w:i/>
          <w:color w:val="231F20"/>
          <w:spacing w:val="-34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62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8"/>
          <w:szCs w:val="28"/>
        </w:rPr>
        <w:t>этом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spacing w:val="-62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8"/>
          <w:szCs w:val="28"/>
        </w:rPr>
        <w:t>определению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61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62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8"/>
          <w:szCs w:val="28"/>
        </w:rPr>
        <w:t>России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63" w:right="111"/>
        <w:jc w:val="both"/>
      </w:pPr>
      <w:r>
        <w:rPr>
          <w:color w:val="231F20"/>
          <w:spacing w:val="5"/>
          <w:w w:val="95"/>
        </w:rPr>
        <w:t>люди</w:t>
      </w:r>
      <w:r>
        <w:rPr>
          <w:color w:val="231F20"/>
          <w:w w:val="95"/>
        </w:rPr>
        <w:t>,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6"/>
          <w:w w:val="95"/>
        </w:rPr>
        <w:t>получающи</w:t>
      </w:r>
      <w:r>
        <w:rPr>
          <w:color w:val="231F20"/>
          <w:w w:val="95"/>
        </w:rPr>
        <w:t>е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6"/>
          <w:w w:val="95"/>
        </w:rPr>
        <w:t>дохо</w:t>
      </w:r>
      <w:r>
        <w:rPr>
          <w:color w:val="231F20"/>
          <w:w w:val="95"/>
        </w:rPr>
        <w:t>д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5"/>
          <w:w w:val="95"/>
        </w:rPr>
        <w:t>1,</w:t>
      </w:r>
      <w:r>
        <w:rPr>
          <w:color w:val="231F20"/>
          <w:w w:val="95"/>
        </w:rPr>
        <w:t>5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6"/>
          <w:w w:val="95"/>
        </w:rPr>
        <w:t>раз</w:t>
      </w:r>
      <w:r>
        <w:rPr>
          <w:color w:val="231F20"/>
          <w:w w:val="95"/>
        </w:rPr>
        <w:t>а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6"/>
          <w:w w:val="95"/>
        </w:rPr>
        <w:t>больше</w:t>
      </w:r>
      <w:r>
        <w:rPr>
          <w:color w:val="231F20"/>
          <w:w w:val="95"/>
        </w:rPr>
        <w:t>,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6"/>
          <w:w w:val="95"/>
        </w:rPr>
        <w:t>че</w:t>
      </w:r>
      <w:r>
        <w:rPr>
          <w:color w:val="231F20"/>
          <w:w w:val="95"/>
        </w:rPr>
        <w:t>м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5"/>
          <w:w w:val="95"/>
        </w:rPr>
        <w:t>МРОТ,</w:t>
      </w:r>
      <w:r>
        <w:rPr>
          <w:color w:val="000000"/>
          <w:w w:val="100"/>
        </w:rPr>
      </w:r>
    </w:p>
    <w:p>
      <w:pPr>
        <w:spacing w:line="332" w:lineRule="exact"/>
        <w:ind w:left="463" w:right="117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8"/>
          <w:szCs w:val="28"/>
        </w:rPr>
        <w:t>являютс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4"/>
          <w:w w:val="95"/>
          <w:sz w:val="28"/>
          <w:szCs w:val="28"/>
        </w:rPr>
        <w:t>«обеспеченны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средни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м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8"/>
          <w:szCs w:val="28"/>
        </w:rPr>
        <w:t>классом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95"/>
          <w:sz w:val="28"/>
          <w:szCs w:val="28"/>
        </w:rPr>
        <w:t>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: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8"/>
          <w:szCs w:val="28"/>
        </w:rPr>
        <w:t>он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боль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63" w:right="728"/>
        <w:jc w:val="both"/>
      </w:pPr>
      <w:r>
        <w:rPr>
          <w:color w:val="231F20"/>
          <w:spacing w:val="4"/>
          <w:w w:val="95"/>
        </w:rPr>
        <w:t>шинств</w:t>
      </w:r>
      <w:r>
        <w:rPr>
          <w:color w:val="231F20"/>
          <w:w w:val="95"/>
        </w:rPr>
        <w:t>е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5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43"/>
          <w:w w:val="95"/>
        </w:rPr>
        <w:t> </w:t>
      </w:r>
      <w:r>
        <w:rPr>
          <w:color w:val="231F20"/>
          <w:spacing w:val="5"/>
          <w:w w:val="95"/>
        </w:rPr>
        <w:t>норма</w:t>
      </w:r>
      <w:r>
        <w:rPr>
          <w:color w:val="231F20"/>
          <w:w w:val="95"/>
        </w:rPr>
        <w:t>м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5"/>
          <w:w w:val="95"/>
        </w:rPr>
        <w:t>европейски</w:t>
      </w:r>
      <w:r>
        <w:rPr>
          <w:color w:val="231F20"/>
          <w:w w:val="95"/>
        </w:rPr>
        <w:t>х</w:t>
      </w:r>
      <w:r>
        <w:rPr>
          <w:color w:val="231F20"/>
          <w:spacing w:val="-43"/>
          <w:w w:val="95"/>
        </w:rPr>
        <w:t> </w:t>
      </w:r>
      <w:r>
        <w:rPr>
          <w:color w:val="231F20"/>
          <w:spacing w:val="4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-43"/>
          <w:w w:val="95"/>
        </w:rPr>
        <w:t> </w:t>
      </w:r>
      <w:r>
        <w:rPr>
          <w:color w:val="231F20"/>
          <w:spacing w:val="5"/>
          <w:w w:val="95"/>
        </w:rPr>
        <w:t>бедны</w:t>
      </w:r>
      <w:r>
        <w:rPr>
          <w:color w:val="231F20"/>
          <w:w w:val="95"/>
        </w:rPr>
        <w:t>е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5"/>
          <w:w w:val="95"/>
        </w:rPr>
        <w:t>люди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40" w:lineRule="exact" w:before="2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169" w:lineRule="auto"/>
        <w:ind w:left="463" w:right="116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Общепринятое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определение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среднего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класса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ОЭС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3"/>
          <w:szCs w:val="13"/>
        </w:rPr>
        <w:t>3</w:t>
      </w:r>
      <w:r>
        <w:rPr>
          <w:rFonts w:ascii="Malgun Gothic" w:hAnsi="Malgun Gothic" w:cs="Malgun Gothic" w:eastAsia="Malgun Gothic"/>
          <w:color w:val="231F20"/>
          <w:spacing w:val="-11"/>
          <w:w w:val="95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домашние</w:t>
      </w:r>
      <w:r>
        <w:rPr>
          <w:rFonts w:ascii="Malgun Gothic" w:hAnsi="Malgun Gothic" w:cs="Malgun Gothic" w:eastAsia="Malgun Gothic"/>
          <w:color w:val="231F20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хозяйства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(семья),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которые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своей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материальной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обеспеченности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могут</w:t>
      </w:r>
      <w:r>
        <w:rPr>
          <w:rFonts w:ascii="Malgun Gothic" w:hAnsi="Malgun Gothic" w:cs="Malgun Gothic" w:eastAsia="Malgun Gothic"/>
          <w:color w:val="231F20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иметь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следующие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позиции</w: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3"/>
          <w:szCs w:val="13"/>
        </w:rPr>
        <w:t>4</w:t>
      </w:r>
      <w:r>
        <w:rPr>
          <w:rFonts w:ascii="Malgun Gothic" w:hAnsi="Malgun Gothic" w:cs="Malgun Gothic" w:eastAsia="Malgun Gothic"/>
          <w:color w:val="231F20"/>
          <w:spacing w:val="-9"/>
          <w:w w:val="95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возможности: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00" w:lineRule="exact" w:before="9"/>
        <w:rPr>
          <w:sz w:val="20"/>
          <w:szCs w:val="20"/>
        </w:rPr>
      </w:pPr>
      <w:r>
        <w:rPr>
          <w:sz w:val="20"/>
          <w:szCs w:val="20"/>
        </w:rPr>
      </w:r>
    </w:p>
    <w:p>
      <w:pPr>
        <w:numPr>
          <w:ilvl w:val="0"/>
          <w:numId w:val="6"/>
        </w:numPr>
        <w:tabs>
          <w:tab w:pos="886" w:val="left" w:leader="none"/>
        </w:tabs>
        <w:spacing w:line="167" w:lineRule="auto" w:before="38"/>
        <w:ind w:left="463" w:right="116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99pt;margin-top:-.119753pt;width:56.693pt;height:.1pt;mso-position-horizontal-relative:page;mso-position-vertical-relative:paragraph;z-index:-12373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ш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5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чи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5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3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3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4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5"/>
          <w:w w:val="85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3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3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3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лины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лины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w w:val="14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5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8"/>
          <w:w w:val="8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бр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0"/>
          <w:numId w:val="6"/>
        </w:numPr>
        <w:tabs>
          <w:tab w:pos="886" w:val="left" w:leader="none"/>
        </w:tabs>
        <w:spacing w:line="167" w:lineRule="auto"/>
        <w:ind w:left="46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4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6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0"/>
          <w:w w:val="80"/>
          <w:sz w:val="24"/>
          <w:szCs w:val="24"/>
        </w:rPr>
        <w:t> </w:t>
      </w:r>
      <w:hyperlink r:id="rId37">
        <w:r>
          <w:rPr>
            <w:rFonts w:ascii="Malgun Gothic" w:hAnsi="Malgun Gothic" w:cs="Malgun Gothic" w:eastAsia="Malgun Gothic"/>
            <w:color w:val="231F20"/>
            <w:spacing w:val="-4"/>
            <w:w w:val="85"/>
            <w:sz w:val="24"/>
            <w:szCs w:val="24"/>
          </w:rPr>
          <w:t>h</w:t>
        </w:r>
        <w:r>
          <w:rPr>
            <w:rFonts w:ascii="Malgun Gothic" w:hAnsi="Malgun Gothic" w:cs="Malgun Gothic" w:eastAsia="Malgun Gothic"/>
            <w:color w:val="231F20"/>
            <w:w w:val="85"/>
            <w:sz w:val="24"/>
            <w:szCs w:val="24"/>
          </w:rPr>
          <w:t>t</w:t>
        </w:r>
        <w:r>
          <w:rPr>
            <w:rFonts w:ascii="Malgun Gothic" w:hAnsi="Malgun Gothic" w:cs="Malgun Gothic" w:eastAsia="Malgun Gothic"/>
            <w:color w:val="231F20"/>
            <w:w w:val="85"/>
            <w:sz w:val="24"/>
            <w:szCs w:val="24"/>
          </w:rPr>
          <w:t>t</w:t>
        </w:r>
        <w:r>
          <w:rPr>
            <w:rFonts w:ascii="Malgun Gothic" w:hAnsi="Malgun Gothic" w:cs="Malgun Gothic" w:eastAsia="Malgun Gothic"/>
            <w:color w:val="231F20"/>
            <w:spacing w:val="-9"/>
            <w:w w:val="85"/>
            <w:sz w:val="24"/>
            <w:szCs w:val="24"/>
          </w:rPr>
          <w:t>p</w:t>
        </w:r>
        <w:r>
          <w:rPr>
            <w:rFonts w:ascii="Malgun Gothic" w:hAnsi="Malgun Gothic" w:cs="Malgun Gothic" w:eastAsia="Malgun Gothic"/>
            <w:color w:val="231F20"/>
            <w:spacing w:val="-7"/>
            <w:w w:val="85"/>
            <w:sz w:val="24"/>
            <w:szCs w:val="24"/>
          </w:rPr>
          <w:t>:</w:t>
        </w:r>
        <w:r>
          <w:rPr>
            <w:rFonts w:ascii="Malgun Gothic" w:hAnsi="Malgun Gothic" w:cs="Malgun Gothic" w:eastAsia="Malgun Gothic"/>
            <w:color w:val="231F20"/>
            <w:spacing w:val="-22"/>
            <w:w w:val="85"/>
            <w:sz w:val="24"/>
            <w:szCs w:val="24"/>
          </w:rPr>
          <w:t>/</w:t>
        </w:r>
        <w:r>
          <w:rPr>
            <w:rFonts w:ascii="Malgun Gothic" w:hAnsi="Malgun Gothic" w:cs="Malgun Gothic" w:eastAsia="Malgun Gothic"/>
            <w:color w:val="231F20"/>
            <w:spacing w:val="3"/>
            <w:w w:val="85"/>
            <w:sz w:val="24"/>
            <w:szCs w:val="24"/>
          </w:rPr>
          <w:t>/</w:t>
        </w:r>
        <w:r>
          <w:rPr>
            <w:rFonts w:ascii="Malgun Gothic" w:hAnsi="Malgun Gothic" w:cs="Malgun Gothic" w:eastAsia="Malgun Gothic"/>
            <w:color w:val="231F20"/>
            <w:spacing w:val="6"/>
            <w:w w:val="85"/>
            <w:sz w:val="24"/>
            <w:szCs w:val="24"/>
          </w:rPr>
          <w:t>k</w:t>
        </w:r>
        <w:r>
          <w:rPr>
            <w:rFonts w:ascii="Malgun Gothic" w:hAnsi="Malgun Gothic" w:cs="Malgun Gothic" w:eastAsia="Malgun Gothic"/>
            <w:color w:val="231F20"/>
            <w:spacing w:val="1"/>
            <w:w w:val="85"/>
            <w:sz w:val="24"/>
            <w:szCs w:val="24"/>
          </w:rPr>
          <w:t>v</w:t>
        </w:r>
        <w:r>
          <w:rPr>
            <w:rFonts w:ascii="Malgun Gothic" w:hAnsi="Malgun Gothic" w:cs="Malgun Gothic" w:eastAsia="Malgun Gothic"/>
            <w:color w:val="231F20"/>
            <w:spacing w:val="-3"/>
            <w:w w:val="85"/>
            <w:sz w:val="24"/>
            <w:szCs w:val="24"/>
          </w:rPr>
          <w:t>n</w:t>
        </w:r>
        <w:r>
          <w:rPr>
            <w:rFonts w:ascii="Malgun Gothic" w:hAnsi="Malgun Gothic" w:cs="Malgun Gothic" w:eastAsia="Malgun Gothic"/>
            <w:color w:val="231F20"/>
            <w:spacing w:val="-4"/>
            <w:w w:val="85"/>
            <w:sz w:val="24"/>
            <w:szCs w:val="24"/>
          </w:rPr>
          <w:t>e</w:t>
        </w:r>
        <w:r>
          <w:rPr>
            <w:rFonts w:ascii="Malgun Gothic" w:hAnsi="Malgun Gothic" w:cs="Malgun Gothic" w:eastAsia="Malgun Gothic"/>
            <w:color w:val="231F20"/>
            <w:spacing w:val="-1"/>
            <w:w w:val="85"/>
            <w:sz w:val="24"/>
            <w:szCs w:val="24"/>
          </w:rPr>
          <w:t>w</w:t>
        </w:r>
        <w:r>
          <w:rPr>
            <w:rFonts w:ascii="Malgun Gothic" w:hAnsi="Malgun Gothic" w:cs="Malgun Gothic" w:eastAsia="Malgun Gothic"/>
            <w:color w:val="231F20"/>
            <w:w w:val="85"/>
            <w:sz w:val="24"/>
            <w:szCs w:val="24"/>
          </w:rPr>
          <w:t>s</w:t>
        </w:r>
      </w:hyperlink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5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0"/>
          <w:numId w:val="6"/>
        </w:numPr>
        <w:tabs>
          <w:tab w:pos="886" w:val="left" w:leader="none"/>
        </w:tabs>
        <w:spacing w:line="167" w:lineRule="auto"/>
        <w:ind w:left="46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w w:val="14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64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w w:val="12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Ш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w w:val="14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34"/>
          <w:headerReference w:type="even" r:id="rId35"/>
          <w:footerReference w:type="default" r:id="rId36"/>
          <w:pgSz w:w="9355" w:h="13620"/>
          <w:pgMar w:header="775" w:footer="1294" w:top="1180" w:bottom="1480" w:left="500" w:right="6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numPr>
          <w:ilvl w:val="0"/>
          <w:numId w:val="7"/>
        </w:numPr>
        <w:tabs>
          <w:tab w:pos="513" w:val="left" w:leader="none"/>
        </w:tabs>
        <w:spacing w:line="175" w:lineRule="auto" w:before="27"/>
        <w:ind w:left="513" w:right="443" w:hanging="309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собст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венно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жиль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(до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квартиру)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оборудованно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современной</w:t>
      </w:r>
      <w:r>
        <w:rPr>
          <w:rFonts w:ascii="Malgun Gothic" w:hAnsi="Malgun Gothic" w:cs="Malgun Gothic" w:eastAsia="Malgun Gothic"/>
          <w:color w:val="231F20"/>
          <w:spacing w:val="-2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мебель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бытово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техникой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которо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хот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p</w:t>
      </w:r>
      <w:r>
        <w:rPr>
          <w:rFonts w:ascii="Georgia" w:hAnsi="Georgia" w:cs="Georgia" w:eastAsia="Georgia"/>
          <w:i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10"/>
          <w:sz w:val="23"/>
          <w:szCs w:val="23"/>
        </w:rPr>
        <w:t>–</w:t>
      </w:r>
      <w:r>
        <w:rPr>
          <w:rFonts w:ascii="Malgun Gothic" w:hAnsi="Malgun Gothic" w:cs="Malgun Gothic" w:eastAsia="Malgun Gothic"/>
          <w:color w:val="231F20"/>
          <w:spacing w:val="-15"/>
          <w:w w:val="11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комна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мью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гд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p</w:t>
      </w:r>
      <w:r>
        <w:rPr>
          <w:rFonts w:ascii="Georgia" w:hAnsi="Georgia" w:cs="Georgia" w:eastAsia="Georgia"/>
          <w:i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числ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члено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семь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3"/>
          <w:szCs w:val="13"/>
        </w:rPr>
        <w:t>2</w:t>
      </w:r>
      <w:r>
        <w:rPr>
          <w:rFonts w:ascii="Malgun Gothic" w:hAnsi="Malgun Gothic" w:cs="Malgun Gothic" w:eastAsia="Malgun Gothic"/>
          <w:color w:val="231F20"/>
          <w:spacing w:val="22"/>
          <w:w w:val="95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средня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площад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жилого</w:t>
      </w:r>
      <w:r>
        <w:rPr>
          <w:rFonts w:ascii="Malgun Gothic" w:hAnsi="Malgun Gothic" w:cs="Malgun Gothic" w:eastAsia="Malgun Gothic"/>
          <w:color w:val="231F20"/>
          <w:spacing w:val="-2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помещения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приходящегос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человек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(дл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России)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тако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жилье</w:t>
      </w:r>
      <w:r>
        <w:rPr>
          <w:rFonts w:ascii="Malgun Gothic" w:hAnsi="Malgun Gothic" w:cs="Malgun Gothic" w:eastAsia="Malgun Gothic"/>
          <w:color w:val="231F20"/>
          <w:spacing w:val="-3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може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быт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приобретен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ипотек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ле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ежемесячно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выплатой</w:t>
      </w:r>
      <w:r>
        <w:rPr>
          <w:rFonts w:ascii="Malgun Gothic" w:hAnsi="Malgun Gothic" w:cs="Malgun Gothic" w:eastAsia="Malgun Gothic"/>
          <w:color w:val="231F20"/>
          <w:spacing w:val="-3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боле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30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свои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ежемесячны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доходо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семьи;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numPr>
          <w:ilvl w:val="0"/>
          <w:numId w:val="7"/>
        </w:numPr>
        <w:tabs>
          <w:tab w:pos="513" w:val="left" w:leader="none"/>
        </w:tabs>
        <w:spacing w:line="305" w:lineRule="exact"/>
        <w:ind w:left="513" w:right="0" w:hanging="309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купит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автомобил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старш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лет;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numPr>
          <w:ilvl w:val="0"/>
          <w:numId w:val="7"/>
        </w:numPr>
        <w:tabs>
          <w:tab w:pos="513" w:val="left" w:leader="none"/>
        </w:tabs>
        <w:spacing w:line="290" w:lineRule="exact"/>
        <w:ind w:left="513" w:right="0" w:hanging="309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совершат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одн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поездк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го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отды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семье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курорт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51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4"/>
          <w:w w:val="100"/>
          <w:sz w:val="23"/>
          <w:szCs w:val="23"/>
        </w:rPr>
        <w:t>наторий;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numPr>
          <w:ilvl w:val="0"/>
          <w:numId w:val="7"/>
        </w:numPr>
        <w:tabs>
          <w:tab w:pos="513" w:val="left" w:leader="none"/>
        </w:tabs>
        <w:spacing w:line="290" w:lineRule="exact"/>
        <w:ind w:left="513" w:right="0" w:hanging="309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оплачиват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образовательны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медицински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услуги;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numPr>
          <w:ilvl w:val="0"/>
          <w:numId w:val="7"/>
        </w:numPr>
        <w:tabs>
          <w:tab w:pos="513" w:val="left" w:leader="none"/>
        </w:tabs>
        <w:spacing w:line="290" w:lineRule="exact"/>
        <w:ind w:left="513" w:right="0" w:hanging="309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3"/>
          <w:w w:val="85"/>
          <w:sz w:val="23"/>
          <w:szCs w:val="23"/>
        </w:rPr>
        <w:t>наличи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4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3"/>
          <w:szCs w:val="23"/>
        </w:rPr>
        <w:t>сбережений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0" w:right="42" w:firstLine="0"/>
        <w:jc w:val="center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домашни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хозяйств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образую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  <w:sz w:val="23"/>
          <w:szCs w:val="23"/>
        </w:rPr>
        <w:t>«обеспеченный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»</w:t>
      </w:r>
      <w:r>
        <w:rPr>
          <w:rFonts w:ascii="Times New Roman" w:hAnsi="Times New Roman" w:cs="Times New Roman" w:eastAsia="Times New Roman"/>
          <w:i/>
          <w:color w:val="231F20"/>
          <w:spacing w:val="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средни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класс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подавляющая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часть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населения,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получающая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доход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1,5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ше,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МРОТ,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ничего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перечисленных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пунктов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может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оплачивать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0" w:right="47" w:firstLine="0"/>
        <w:jc w:val="center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ш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страна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ОЭС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9"/>
          <w:w w:val="95"/>
          <w:sz w:val="23"/>
          <w:szCs w:val="23"/>
        </w:rPr>
        <w:t>«обеспеченному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»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среднем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класс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относятс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4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машни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хозяйств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(семьи)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чь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0"/>
          <w:w w:val="95"/>
          <w:sz w:val="23"/>
          <w:szCs w:val="23"/>
        </w:rPr>
        <w:t>среднедушевы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располагаемы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13"/>
          <w:szCs w:val="13"/>
        </w:rPr>
      </w:pP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ход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составляю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200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медианног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располагаемог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доход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position w:val="8"/>
          <w:sz w:val="13"/>
          <w:szCs w:val="13"/>
        </w:rPr>
        <w:t>1</w:t>
      </w:r>
      <w:r>
        <w:rPr>
          <w:rFonts w:ascii="Malgun Gothic" w:hAnsi="Malgun Gothic" w:cs="Malgun Gothic" w:eastAsia="Malgun Gothic"/>
          <w:color w:val="000000"/>
          <w:w w:val="100"/>
          <w:sz w:val="13"/>
          <w:szCs w:val="1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4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3"/>
          <w:szCs w:val="23"/>
        </w:rPr>
        <w:t>стране</w:t>
      </w:r>
      <w:r>
        <w:rPr>
          <w:rFonts w:ascii="Malgun Gothic" w:hAnsi="Malgun Gothic" w:cs="Malgun Gothic" w:eastAsia="Malgun Gothic"/>
          <w:color w:val="231F20"/>
          <w:spacing w:val="4"/>
          <w:w w:val="85"/>
          <w:position w:val="8"/>
          <w:sz w:val="13"/>
          <w:szCs w:val="13"/>
        </w:rPr>
        <w:t>2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29" w:right="175" w:firstLine="0"/>
        <w:jc w:val="center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Росси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202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4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5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среднедушево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4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медианны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4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располагаемы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4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доход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равнялся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36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руб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месяц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Среднедушевой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доход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диапазоне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75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200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медианног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равнялс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руб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меся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202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доля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населения,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имевшая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такой</w:t>
      </w:r>
      <w:r>
        <w:rPr>
          <w:rFonts w:ascii="Malgun Gothic" w:hAnsi="Malgun Gothic" w:cs="Malgun Gothic" w:eastAsia="Malgun Gothic"/>
          <w:color w:val="231F20"/>
          <w:spacing w:val="-3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доход,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составляла</w:t>
      </w:r>
      <w:r>
        <w:rPr>
          <w:rFonts w:ascii="Malgun Gothic" w:hAnsi="Malgun Gothic" w:cs="Malgun Gothic" w:eastAsia="Malgun Gothic"/>
          <w:color w:val="231F20"/>
          <w:spacing w:val="-3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практически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50%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0" w:right="43" w:firstLine="0"/>
        <w:jc w:val="center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Расчет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показывает,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что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2022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6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этих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50%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населения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доля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«обеспеченного»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среднего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класса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стандартам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ОЭСР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учетом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критерия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возможность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приобретения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собственного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жилья)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составляла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около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90"/>
          <w:sz w:val="23"/>
          <w:szCs w:val="23"/>
        </w:rPr>
        <w:t>18%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Будем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считать,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что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эта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оценка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  <w:sz w:val="23"/>
          <w:szCs w:val="23"/>
        </w:rPr>
        <w:t>«снизу».</w:t>
      </w:r>
      <w:r>
        <w:rPr>
          <w:rFonts w:ascii="Times New Roman" w:hAnsi="Times New Roman" w:cs="Times New Roman" w:eastAsia="Times New Roman"/>
          <w:color w:val="000000"/>
          <w:w w:val="100"/>
          <w:sz w:val="23"/>
          <w:szCs w:val="23"/>
        </w:rPr>
      </w:r>
    </w:p>
    <w:p>
      <w:pPr>
        <w:spacing w:line="290" w:lineRule="exact"/>
        <w:ind w:left="0" w:right="40" w:firstLine="0"/>
        <w:jc w:val="center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Нескольк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ина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оценк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получен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Гудково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др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position w:val="8"/>
          <w:sz w:val="13"/>
          <w:szCs w:val="13"/>
        </w:rPr>
        <w:t>3</w:t>
      </w:r>
      <w:r>
        <w:rPr>
          <w:rFonts w:ascii="Malgun Gothic" w:hAnsi="Malgun Gothic" w:cs="Malgun Gothic" w:eastAsia="Malgun Gothic"/>
          <w:color w:val="231F20"/>
          <w:w w:val="85"/>
          <w:position w:val="8"/>
          <w:sz w:val="13"/>
          <w:szCs w:val="13"/>
        </w:rPr>
        <w:t>  </w:t>
      </w:r>
      <w:r>
        <w:rPr>
          <w:rFonts w:ascii="Malgun Gothic" w:hAnsi="Malgun Gothic" w:cs="Malgun Gothic" w:eastAsia="Malgun Gothic"/>
          <w:color w:val="231F20"/>
          <w:spacing w:val="33"/>
          <w:w w:val="85"/>
          <w:position w:val="8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опросам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1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2013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2015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2018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2020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202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окол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респондентов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ним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20" w:lineRule="exact" w:before="19"/>
        <w:rPr>
          <w:sz w:val="22"/>
          <w:szCs w:val="22"/>
        </w:rPr>
      </w:pPr>
      <w:r>
        <w:rPr>
          <w:sz w:val="22"/>
          <w:szCs w:val="22"/>
        </w:rPr>
      </w:r>
    </w:p>
    <w:p>
      <w:pPr>
        <w:numPr>
          <w:ilvl w:val="1"/>
          <w:numId w:val="7"/>
        </w:numPr>
        <w:tabs>
          <w:tab w:pos="539" w:val="left" w:leader="none"/>
        </w:tabs>
        <w:spacing w:line="167" w:lineRule="auto" w:before="38"/>
        <w:ind w:left="117" w:right="444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pt;margin-top:-.119854pt;width:56.693pt;height:.1pt;mso-position-horizontal-relative:page;mso-position-vertical-relative:paragraph;z-index:-12372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—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4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4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ш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4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4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4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—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ш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1"/>
          <w:numId w:val="7"/>
        </w:numPr>
        <w:tabs>
          <w:tab w:pos="539" w:val="left" w:leader="none"/>
        </w:tabs>
        <w:spacing w:line="167" w:lineRule="auto"/>
        <w:ind w:left="117" w:right="445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67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6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6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67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6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q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6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67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68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114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g,</w:t>
      </w:r>
      <w:r>
        <w:rPr>
          <w:rFonts w:ascii="Malgun Gothic" w:hAnsi="Malgun Gothic" w:cs="Malgun Gothic" w:eastAsia="Malgun Gothic"/>
          <w:color w:val="231F20"/>
          <w:spacing w:val="-4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1"/>
          <w:numId w:val="7"/>
        </w:numPr>
        <w:tabs>
          <w:tab w:pos="539" w:val="left" w:leader="none"/>
        </w:tabs>
        <w:spacing w:line="167" w:lineRule="auto"/>
        <w:ind w:left="117" w:right="44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-3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7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4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7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-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ьи</w:t>
      </w:r>
      <w:r>
        <w:rPr>
          <w:rFonts w:ascii="Malgun Gothic" w:hAnsi="Malgun Gothic" w:cs="Malgun Gothic" w:eastAsia="Malgun Gothic"/>
          <w:color w:val="231F20"/>
          <w:spacing w:val="-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19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ро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9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ос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footerReference w:type="even" r:id="rId38"/>
          <w:pgSz w:w="9355" w:h="13620"/>
          <w:pgMar w:footer="0" w:header="775" w:top="1180" w:bottom="280" w:left="620" w:right="5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332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  <w:sz w:val="23"/>
          <w:szCs w:val="23"/>
        </w:rPr>
        <w:t>«обеспеченному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»</w:t>
      </w:r>
      <w:r>
        <w:rPr>
          <w:rFonts w:ascii="Times New Roman" w:hAnsi="Times New Roman" w:cs="Times New Roman" w:eastAsia="Times New Roman"/>
          <w:i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среднем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клас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следуе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отнест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26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дома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32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headerReference w:type="default" r:id="rId39"/>
          <w:headerReference w:type="even" r:id="rId40"/>
          <w:footerReference w:type="default" r:id="rId41"/>
          <w:pgSz w:w="9355" w:h="13620"/>
          <w:pgMar w:header="775" w:footer="1294" w:top="1180" w:bottom="1480" w:left="500" w:right="620"/>
        </w:sectPr>
      </w:pP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shape style="position:absolute;margin-left:226.042404pt;margin-top:9.901821pt;width:3.335pt;height:6.67pt;mso-position-horizontal-relative:page;mso-position-vertical-relative:paragraph;z-index:-12369" type="#_x0000_t202" filled="f" stroked="f">
            <v:textbox inset="0,0,0,0">
              <w:txbxContent>
                <w:p>
                  <w:pPr>
                    <w:spacing w:line="133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3"/>
                      <w:szCs w:val="13"/>
                    </w:rPr>
                  </w:pPr>
                  <w:r>
                    <w:rPr>
                      <w:rFonts w:ascii="Malgun Gothic" w:hAnsi="Malgun Gothic" w:cs="Malgun Gothic" w:eastAsia="Malgun Gothic"/>
                      <w:color w:val="231F20"/>
                      <w:w w:val="95"/>
                      <w:sz w:val="13"/>
                      <w:szCs w:val="13"/>
                    </w:rPr>
                    <w:t>4</w:t>
                  </w:r>
                  <w:r>
                    <w:rPr>
                      <w:rFonts w:ascii="Malgun Gothic" w:hAnsi="Malgun Gothic" w:cs="Malgun Gothic" w:eastAsia="Malgun Gothic"/>
                      <w:color w:val="000000"/>
                      <w:w w:val="100"/>
                      <w:sz w:val="13"/>
                      <w:szCs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хозяйств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Отсюд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миниму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position w:val="8"/>
          <w:sz w:val="13"/>
          <w:szCs w:val="13"/>
        </w:rPr>
        <w:t>3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бедны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нищих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16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100"/>
        </w:rPr>
        <w:br w:type="column"/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населени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5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Росси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относятс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5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5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группе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80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  <w:cols w:num="2" w:equalWidth="0">
            <w:col w:w="4088" w:space="40"/>
            <w:col w:w="4107"/>
          </w:cols>
        </w:sectPr>
      </w:pPr>
    </w:p>
    <w:p>
      <w:pPr>
        <w:spacing w:line="180" w:lineRule="exact" w:before="2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after="0" w:line="180" w:lineRule="exact"/>
        <w:rPr>
          <w:sz w:val="18"/>
          <w:szCs w:val="18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before="77"/>
        <w:ind w:left="0" w:right="0" w:firstLine="0"/>
        <w:jc w:val="righ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125.424004pt;margin-top:16.793320pt;width:299.45pt;height:308.414300pt;mso-position-horizontal-relative:page;mso-position-vertical-relative:paragraph;z-index:-12371" coordorigin="2508,336" coordsize="5989,6168">
            <v:group style="position:absolute;left:3978;top:341;width:2;height:6158" coordorigin="3978,341" coordsize="2,6158">
              <v:shape style="position:absolute;left:3978;top:341;width:2;height:6158" coordorigin="3978,341" coordsize="0,6158" path="m3978,341l3978,6499e" filled="f" stroked="t" strokeweight=".5pt" strokecolor="#939598">
                <v:path arrowok="t"/>
              </v:shape>
            </v:group>
            <v:group style="position:absolute;left:3281;top:341;width:2;height:6158" coordorigin="3281,341" coordsize="2,6158">
              <v:shape style="position:absolute;left:3281;top:341;width:2;height:6158" coordorigin="3281,341" coordsize="0,6158" path="m3281,341l3281,6499e" filled="f" stroked="t" strokeweight=".5pt" strokecolor="#939598">
                <v:path arrowok="t"/>
              </v:shape>
            </v:group>
            <v:group style="position:absolute;left:4710;top:341;width:2;height:6158" coordorigin="4710,341" coordsize="2,6158">
              <v:shape style="position:absolute;left:4710;top:341;width:2;height:6158" coordorigin="4710,341" coordsize="0,6158" path="m4710,341l4710,6499e" filled="f" stroked="t" strokeweight=".5pt" strokecolor="#939598">
                <v:path arrowok="t"/>
              </v:shape>
            </v:group>
            <v:group style="position:absolute;left:5413;top:341;width:2;height:6158" coordorigin="5413,341" coordsize="2,6158">
              <v:shape style="position:absolute;left:5413;top:341;width:2;height:6158" coordorigin="5413,341" coordsize="0,6158" path="m5413,341l5413,6499e" filled="f" stroked="t" strokeweight=".5pt" strokecolor="#939598">
                <v:path arrowok="t"/>
              </v:shape>
            </v:group>
            <v:group style="position:absolute;left:6130;top:341;width:2;height:6158" coordorigin="6130,341" coordsize="2,6158">
              <v:shape style="position:absolute;left:6130;top:341;width:2;height:6158" coordorigin="6130,341" coordsize="0,6158" path="m6130,341l6130,6499e" filled="f" stroked="t" strokeweight=".5pt" strokecolor="#939598">
                <v:path arrowok="t"/>
              </v:shape>
            </v:group>
            <v:group style="position:absolute;left:6837;top:341;width:2;height:6158" coordorigin="6837,341" coordsize="2,6158">
              <v:shape style="position:absolute;left:6837;top:341;width:2;height:6158" coordorigin="6837,341" coordsize="0,6158" path="m6837,341l6837,6499e" filled="f" stroked="t" strokeweight=".5pt" strokecolor="#939598">
                <v:path arrowok="t"/>
              </v:shape>
            </v:group>
            <v:group style="position:absolute;left:7554;top:341;width:2;height:6158" coordorigin="7554,341" coordsize="2,6158">
              <v:shape style="position:absolute;left:7554;top:341;width:2;height:6158" coordorigin="7554,341" coordsize="0,6158" path="m7554,341l7554,6499e" filled="f" stroked="t" strokeweight=".5pt" strokecolor="#939598">
                <v:path arrowok="t"/>
              </v:shape>
            </v:group>
            <v:group style="position:absolute;left:8264;top:341;width:2;height:6158" coordorigin="8264,341" coordsize="2,6158">
              <v:shape style="position:absolute;left:8264;top:341;width:2;height:6158" coordorigin="8264,341" coordsize="0,6158" path="m8264,341l8264,6499e" filled="f" stroked="t" strokeweight=".5pt" strokecolor="#939598">
                <v:path arrowok="t"/>
              </v:shape>
            </v:group>
            <v:group style="position:absolute;left:2550;top:341;width:5943;height:6158" coordorigin="2550,341" coordsize="5943,6158">
              <v:shape style="position:absolute;left:2550;top:341;width:5943;height:6158" coordorigin="2550,341" coordsize="5943,6158" path="m2550,6499l2550,341,8492,341e" filled="f" stroked="t" strokeweight=".5pt" strokecolor="#231F20">
                <v:path arrowok="t"/>
              </v:shape>
            </v:group>
            <v:group style="position:absolute;left:2549;top:6394;width:5151;height:2" coordorigin="2549,6394" coordsize="5151,2">
              <v:shape style="position:absolute;left:2549;top:6394;width:5151;height:2" coordorigin="2549,6394" coordsize="5151,0" path="m2549,6394l7700,6394e" filled="f" stroked="t" strokeweight="4.1pt" strokecolor="#0E74BB">
                <v:path arrowok="t"/>
              </v:shape>
            </v:group>
            <v:group style="position:absolute;left:2549;top:6354;width:5151;height:80" coordorigin="2549,6354" coordsize="5151,80">
              <v:shape style="position:absolute;left:2549;top:6354;width:5151;height:80" coordorigin="2549,6354" coordsize="5151,80" path="m7700,6434l2549,6434,2549,6354,7700,6354,7700,6434xe" filled="f" stroked="t" strokeweight=".5pt" strokecolor="#231F20">
                <v:path arrowok="t"/>
              </v:shape>
            </v:group>
            <v:group style="position:absolute;left:2549;top:6189;width:5151;height:2" coordorigin="2549,6189" coordsize="5151,2">
              <v:shape style="position:absolute;left:2549;top:6189;width:5151;height:2" coordorigin="2549,6189" coordsize="5151,0" path="m2549,6189l7700,6189e" filled="f" stroked="t" strokeweight="4.1pt" strokecolor="#0E74BB">
                <v:path arrowok="t"/>
              </v:shape>
            </v:group>
            <v:group style="position:absolute;left:2549;top:6149;width:5151;height:80" coordorigin="2549,6149" coordsize="5151,80">
              <v:shape style="position:absolute;left:2549;top:6149;width:5151;height:80" coordorigin="2549,6149" coordsize="5151,80" path="m7700,6229l2549,6229,2549,6149,7700,6149,7700,6229xe" filled="f" stroked="t" strokeweight=".5pt" strokecolor="#231F20">
                <v:path arrowok="t"/>
              </v:shape>
            </v:group>
            <v:group style="position:absolute;left:2549;top:6000;width:5004;height:2" coordorigin="2549,6000" coordsize="5004,2">
              <v:shape style="position:absolute;left:2549;top:6000;width:5004;height:2" coordorigin="2549,6000" coordsize="5004,0" path="m2549,6000l7554,6000e" filled="f" stroked="t" strokeweight="4.1pt" strokecolor="#0E74BB">
                <v:path arrowok="t"/>
              </v:shape>
            </v:group>
            <v:group style="position:absolute;left:2549;top:5960;width:5004;height:80" coordorigin="2549,5960" coordsize="5004,80">
              <v:shape style="position:absolute;left:2549;top:5960;width:5004;height:80" coordorigin="2549,5960" coordsize="5004,80" path="m7554,6040l2549,6040,2549,5960,7554,5960,7554,6040xe" filled="f" stroked="t" strokeweight=".5pt" strokecolor="#231F20">
                <v:path arrowok="t"/>
              </v:shape>
            </v:group>
            <v:group style="position:absolute;left:2549;top:5795;width:4926;height:2" coordorigin="2549,5795" coordsize="4926,2">
              <v:shape style="position:absolute;left:2549;top:5795;width:4926;height:2" coordorigin="2549,5795" coordsize="4926,0" path="m2549,5795l7475,5795e" filled="f" stroked="t" strokeweight="4.1pt" strokecolor="#0E74BB">
                <v:path arrowok="t"/>
              </v:shape>
            </v:group>
            <v:group style="position:absolute;left:2549;top:5755;width:4926;height:80" coordorigin="2549,5755" coordsize="4926,80">
              <v:shape style="position:absolute;left:2549;top:5755;width:4926;height:80" coordorigin="2549,5755" coordsize="4926,80" path="m7475,5835l2549,5835,2549,5755,7475,5755,7475,5835xe" filled="f" stroked="t" strokeweight=".5pt" strokecolor="#231F20">
                <v:path arrowok="t"/>
              </v:shape>
            </v:group>
            <v:group style="position:absolute;left:2549;top:5626;width:4926;height:2" coordorigin="2549,5626" coordsize="4926,2">
              <v:shape style="position:absolute;left:2549;top:5626;width:4926;height:2" coordorigin="2549,5626" coordsize="4926,0" path="m2549,5626l7475,5626e" filled="f" stroked="t" strokeweight="4.1pt" strokecolor="#0E74BB">
                <v:path arrowok="t"/>
              </v:shape>
            </v:group>
            <v:group style="position:absolute;left:2549;top:5586;width:4926;height:80" coordorigin="2549,5586" coordsize="4926,80">
              <v:shape style="position:absolute;left:2549;top:5586;width:4926;height:80" coordorigin="2549,5586" coordsize="4926,80" path="m7475,5666l2549,5666,2549,5586,7475,5586,7475,5666xe" filled="f" stroked="t" strokeweight=".5pt" strokecolor="#231F20">
                <v:path arrowok="t"/>
              </v:shape>
            </v:group>
            <v:group style="position:absolute;left:2551;top:5427;width:4857;height:2" coordorigin="2551,5427" coordsize="4857,2">
              <v:shape style="position:absolute;left:2551;top:5427;width:4857;height:2" coordorigin="2551,5427" coordsize="4857,0" path="m2551,5427l7409,5427e" filled="f" stroked="t" strokeweight="4.1pt" strokecolor="#0E74BB">
                <v:path arrowok="t"/>
              </v:shape>
            </v:group>
            <v:group style="position:absolute;left:2551;top:5387;width:4857;height:80" coordorigin="2551,5387" coordsize="4857,80">
              <v:shape style="position:absolute;left:2551;top:5387;width:4857;height:80" coordorigin="2551,5387" coordsize="4857,80" path="m7409,5467l2551,5467,2551,5387,7409,5387,7409,5467xe" filled="f" stroked="t" strokeweight=".5pt" strokecolor="#231F20">
                <v:path arrowok="t"/>
              </v:shape>
            </v:group>
            <v:group style="position:absolute;left:2550;top:5239;width:4788;height:2" coordorigin="2550,5239" coordsize="4788,2">
              <v:shape style="position:absolute;left:2550;top:5239;width:4788;height:2" coordorigin="2550,5239" coordsize="4788,0" path="m2550,5239l7338,5239e" filled="f" stroked="t" strokeweight="4.1pt" strokecolor="#0E74BB">
                <v:path arrowok="t"/>
              </v:shape>
            </v:group>
            <v:group style="position:absolute;left:2550;top:5199;width:4788;height:80" coordorigin="2550,5199" coordsize="4788,80">
              <v:shape style="position:absolute;left:2550;top:5199;width:4788;height:80" coordorigin="2550,5199" coordsize="4788,80" path="m7338,5279l2550,5279,2550,5199,7338,5199,7338,5279xe" filled="f" stroked="t" strokeweight=".5pt" strokecolor="#231F20">
                <v:path arrowok="t"/>
              </v:shape>
            </v:group>
            <v:group style="position:absolute;left:2551;top:5057;width:4787;height:2" coordorigin="2551,5057" coordsize="4787,2">
              <v:shape style="position:absolute;left:2551;top:5057;width:4787;height:2" coordorigin="2551,5057" coordsize="4787,0" path="m2551,5057l7338,5057e" filled="f" stroked="t" strokeweight="4.1pt" strokecolor="#0E74BB">
                <v:path arrowok="t"/>
              </v:shape>
            </v:group>
            <v:group style="position:absolute;left:2551;top:5017;width:4787;height:80" coordorigin="2551,5017" coordsize="4787,80">
              <v:shape style="position:absolute;left:2551;top:5017;width:4787;height:80" coordorigin="2551,5017" coordsize="4787,80" path="m7338,5097l2551,5097,2551,5017,7338,5017,7338,5097xe" filled="f" stroked="t" strokeweight=".5pt" strokecolor="#231F20">
                <v:path arrowok="t"/>
              </v:shape>
            </v:group>
            <v:group style="position:absolute;left:2551;top:4879;width:4787;height:2" coordorigin="2551,4879" coordsize="4787,2">
              <v:shape style="position:absolute;left:2551;top:4879;width:4787;height:2" coordorigin="2551,4879" coordsize="4787,0" path="m2551,4879l7338,4879e" filled="f" stroked="t" strokeweight="4.1pt" strokecolor="#0E74BB">
                <v:path arrowok="t"/>
              </v:shape>
            </v:group>
            <v:group style="position:absolute;left:2551;top:4839;width:4787;height:80" coordorigin="2551,4839" coordsize="4787,80">
              <v:shape style="position:absolute;left:2551;top:4839;width:4787;height:80" coordorigin="2551,4839" coordsize="4787,80" path="m7338,4919l2551,4919,2551,4839,7338,4839,7338,4919xe" filled="f" stroked="t" strokeweight=".5pt" strokecolor="#231F20">
                <v:path arrowok="t"/>
              </v:shape>
            </v:group>
            <v:group style="position:absolute;left:2551;top:4690;width:4702;height:2" coordorigin="2551,4690" coordsize="4702,2">
              <v:shape style="position:absolute;left:2551;top:4690;width:4702;height:2" coordorigin="2551,4690" coordsize="4702,0" path="m2551,4690l7253,4690e" filled="f" stroked="t" strokeweight="4.1pt" strokecolor="#0E74BB">
                <v:path arrowok="t"/>
              </v:shape>
            </v:group>
            <v:group style="position:absolute;left:2551;top:4650;width:4702;height:80" coordorigin="2551,4650" coordsize="4702,80">
              <v:shape style="position:absolute;left:2551;top:4650;width:4702;height:80" coordorigin="2551,4650" coordsize="4702,80" path="m7253,4730l2551,4730,2551,4650,7253,4650,7253,4730xe" filled="f" stroked="t" strokeweight=".5pt" strokecolor="#231F20">
                <v:path arrowok="t"/>
              </v:shape>
            </v:group>
            <v:group style="position:absolute;left:2551;top:4501;width:4652;height:2" coordorigin="2551,4501" coordsize="4652,2">
              <v:shape style="position:absolute;left:2551;top:4501;width:4652;height:2" coordorigin="2551,4501" coordsize="4652,0" path="m2551,4501l7202,4501e" filled="f" stroked="t" strokeweight="4.1pt" strokecolor="#0E74BB">
                <v:path arrowok="t"/>
              </v:shape>
            </v:group>
            <v:group style="position:absolute;left:2551;top:4461;width:4652;height:80" coordorigin="2551,4461" coordsize="4652,80">
              <v:shape style="position:absolute;left:2551;top:4461;width:4652;height:80" coordorigin="2551,4461" coordsize="4652,80" path="m7202,4541l2551,4541,2551,4461,7202,4461,7202,4541xe" filled="f" stroked="t" strokeweight=".5pt" strokecolor="#231F20">
                <v:path arrowok="t"/>
              </v:shape>
            </v:group>
            <v:group style="position:absolute;left:2551;top:4312;width:4652;height:2" coordorigin="2551,4312" coordsize="4652,2">
              <v:shape style="position:absolute;left:2551;top:4312;width:4652;height:2" coordorigin="2551,4312" coordsize="4652,0" path="m2551,4312l7202,4312e" filled="f" stroked="t" strokeweight="4.1pt" strokecolor="#0E74BB">
                <v:path arrowok="t"/>
              </v:shape>
            </v:group>
            <v:group style="position:absolute;left:2551;top:4272;width:4652;height:80" coordorigin="2551,4272" coordsize="4652,80">
              <v:shape style="position:absolute;left:2551;top:4272;width:4652;height:80" coordorigin="2551,4272" coordsize="4652,80" path="m7202,4352l2551,4352,2551,4272,7202,4272,7202,4352xe" filled="f" stroked="t" strokeweight=".5pt" strokecolor="#231F20">
                <v:path arrowok="t"/>
              </v:shape>
            </v:group>
            <v:group style="position:absolute;left:2551;top:4131;width:4652;height:2" coordorigin="2551,4131" coordsize="4652,2">
              <v:shape style="position:absolute;left:2551;top:4131;width:4652;height:2" coordorigin="2551,4131" coordsize="4652,0" path="m2551,4131l7202,4131e" filled="f" stroked="t" strokeweight="4.1pt" strokecolor="#0E74BB">
                <v:path arrowok="t"/>
              </v:shape>
            </v:group>
            <v:group style="position:absolute;left:2551;top:4091;width:4652;height:80" coordorigin="2551,4091" coordsize="4652,80">
              <v:shape style="position:absolute;left:2551;top:4091;width:4652;height:80" coordorigin="2551,4091" coordsize="4652,80" path="m7202,4171l2551,4171,2551,4091,7202,4091,7202,4171xe" filled="f" stroked="t" strokeweight=".5pt" strokecolor="#231F20">
                <v:path arrowok="t"/>
              </v:shape>
            </v:group>
            <v:group style="position:absolute;left:2551;top:3950;width:4652;height:2" coordorigin="2551,3950" coordsize="4652,2">
              <v:shape style="position:absolute;left:2551;top:3950;width:4652;height:2" coordorigin="2551,3950" coordsize="4652,0" path="m2551,3950l7202,3950e" filled="f" stroked="t" strokeweight="4.1pt" strokecolor="#0E74BB">
                <v:path arrowok="t"/>
              </v:shape>
            </v:group>
            <v:group style="position:absolute;left:2551;top:3910;width:4652;height:80" coordorigin="2551,3910" coordsize="4652,80">
              <v:shape style="position:absolute;left:2551;top:3910;width:4652;height:80" coordorigin="2551,3910" coordsize="4652,80" path="m7202,3990l2551,3990,2551,3910,7202,3910,7202,3990xe" filled="f" stroked="t" strokeweight=".5pt" strokecolor="#231F20">
                <v:path arrowok="t"/>
              </v:shape>
            </v:group>
            <v:group style="position:absolute;left:2551;top:3740;width:4578;height:2" coordorigin="2551,3740" coordsize="4578,2">
              <v:shape style="position:absolute;left:2551;top:3740;width:4578;height:2" coordorigin="2551,3740" coordsize="4578,0" path="m2551,3740l7128,3740e" filled="f" stroked="t" strokeweight="4.1pt" strokecolor="#0E74BB">
                <v:path arrowok="t"/>
              </v:shape>
            </v:group>
            <v:group style="position:absolute;left:2551;top:3700;width:4578;height:80" coordorigin="2551,3700" coordsize="4578,80">
              <v:shape style="position:absolute;left:2551;top:3700;width:4578;height:80" coordorigin="2551,3700" coordsize="4578,80" path="m7128,3780l2551,3780,2551,3700,7128,3700,7128,3780xe" filled="f" stroked="t" strokeweight=".5pt" strokecolor="#231F20">
                <v:path arrowok="t"/>
              </v:shape>
            </v:group>
            <v:group style="position:absolute;left:2551;top:3558;width:4425;height:2" coordorigin="2551,3558" coordsize="4425,2">
              <v:shape style="position:absolute;left:2551;top:3558;width:4425;height:2" coordorigin="2551,3558" coordsize="4425,0" path="m2551,3558l6975,3558e" filled="f" stroked="t" strokeweight="4.1pt" strokecolor="#00A79D">
                <v:path arrowok="t"/>
              </v:shape>
            </v:group>
            <v:group style="position:absolute;left:2551;top:3518;width:4425;height:80" coordorigin="2551,3518" coordsize="4425,80">
              <v:shape style="position:absolute;left:2551;top:3518;width:4425;height:80" coordorigin="2551,3518" coordsize="4425,80" path="m6975,3598l2551,3598,2551,3518,6975,3518,6975,3598xe" filled="f" stroked="t" strokeweight=".5pt" strokecolor="#231F20">
                <v:path arrowok="t"/>
              </v:shape>
            </v:group>
            <v:group style="position:absolute;left:2551;top:3361;width:4425;height:2" coordorigin="2551,3361" coordsize="4425,2">
              <v:shape style="position:absolute;left:2551;top:3361;width:4425;height:2" coordorigin="2551,3361" coordsize="4425,0" path="m2551,3361l6975,3361e" filled="f" stroked="t" strokeweight="4.1pt" strokecolor="#0E74BB">
                <v:path arrowok="t"/>
              </v:shape>
            </v:group>
            <v:group style="position:absolute;left:2551;top:3321;width:4425;height:80" coordorigin="2551,3321" coordsize="4425,80">
              <v:shape style="position:absolute;left:2551;top:3321;width:4425;height:80" coordorigin="2551,3321" coordsize="4425,80" path="m6975,3401l2551,3401,2551,3321,6975,3321,6975,3401xe" filled="f" stroked="t" strokeweight=".5pt" strokecolor="#231F20">
                <v:path arrowok="t"/>
              </v:shape>
            </v:group>
            <v:group style="position:absolute;left:2551;top:3164;width:4358;height:2" coordorigin="2551,3164" coordsize="4358,2">
              <v:shape style="position:absolute;left:2551;top:3164;width:4358;height:2" coordorigin="2551,3164" coordsize="4358,0" path="m2551,3164l6909,3164e" filled="f" stroked="t" strokeweight="4.1pt" strokecolor="#0E74BB">
                <v:path arrowok="t"/>
              </v:shape>
            </v:group>
            <v:group style="position:absolute;left:2551;top:3124;width:4358;height:80" coordorigin="2551,3124" coordsize="4358,80">
              <v:shape style="position:absolute;left:2551;top:3124;width:4358;height:80" coordorigin="2551,3124" coordsize="4358,80" path="m6909,3204l2551,3204,2551,3124,6909,3124,6909,3204xe" filled="f" stroked="t" strokeweight=".5pt" strokecolor="#231F20">
                <v:path arrowok="t"/>
              </v:shape>
            </v:group>
            <v:group style="position:absolute;left:2551;top:2988;width:4287;height:2" coordorigin="2551,2988" coordsize="4287,2">
              <v:shape style="position:absolute;left:2551;top:2988;width:4287;height:2" coordorigin="2551,2988" coordsize="4287,0" path="m2551,2988l6837,2988e" filled="f" stroked="t" strokeweight="4.1pt" strokecolor="#0E74BB">
                <v:path arrowok="t"/>
              </v:shape>
            </v:group>
            <v:group style="position:absolute;left:2551;top:2948;width:4287;height:80" coordorigin="2551,2948" coordsize="4287,80">
              <v:shape style="position:absolute;left:2551;top:2948;width:4287;height:80" coordorigin="2551,2948" coordsize="4287,80" path="m6837,3028l2551,3028,2551,2948,6837,2948,6837,3028xe" filled="f" stroked="t" strokeweight=".5pt" strokecolor="#231F20">
                <v:path arrowok="t"/>
              </v:shape>
            </v:group>
            <v:group style="position:absolute;left:2551;top:2781;width:4287;height:2" coordorigin="2551,2781" coordsize="4287,2">
              <v:shape style="position:absolute;left:2551;top:2781;width:4287;height:2" coordorigin="2551,2781" coordsize="4287,0" path="m2551,2781l6837,2781e" filled="f" stroked="t" strokeweight="4.1pt" strokecolor="#0E74BB">
                <v:path arrowok="t"/>
              </v:shape>
            </v:group>
            <v:group style="position:absolute;left:2551;top:2741;width:4287;height:80" coordorigin="2551,2741" coordsize="4287,80">
              <v:shape style="position:absolute;left:2551;top:2741;width:4287;height:80" coordorigin="2551,2741" coordsize="4287,80" path="m6837,2821l2551,2821,2551,2741,6837,2741,6837,2821xe" filled="f" stroked="t" strokeweight=".5pt" strokecolor="#231F20">
                <v:path arrowok="t"/>
              </v:shape>
            </v:group>
            <v:group style="position:absolute;left:2551;top:2616;width:4287;height:2" coordorigin="2551,2616" coordsize="4287,2">
              <v:shape style="position:absolute;left:2551;top:2616;width:4287;height:2" coordorigin="2551,2616" coordsize="4287,0" path="m2551,2616l6837,2616e" filled="f" stroked="t" strokeweight="4.1pt" strokecolor="#0E74BB">
                <v:path arrowok="t"/>
              </v:shape>
            </v:group>
            <v:group style="position:absolute;left:2551;top:2576;width:4287;height:80" coordorigin="2551,2576" coordsize="4287,80">
              <v:shape style="position:absolute;left:2551;top:2576;width:4287;height:80" coordorigin="2551,2576" coordsize="4287,80" path="m6837,2656l2551,2656,2551,2576,6837,2576,6837,2656xe" filled="f" stroked="t" strokeweight=".5pt" strokecolor="#231F20">
                <v:path arrowok="t"/>
              </v:shape>
            </v:group>
            <v:group style="position:absolute;left:2550;top:2423;width:4220;height:2" coordorigin="2550,2423" coordsize="4220,2">
              <v:shape style="position:absolute;left:2550;top:2423;width:4220;height:2" coordorigin="2550,2423" coordsize="4220,0" path="m2550,2423l6770,2423e" filled="f" stroked="t" strokeweight="4.1pt" strokecolor="#0E74BB">
                <v:path arrowok="t"/>
              </v:shape>
            </v:group>
            <v:group style="position:absolute;left:2550;top:2383;width:4220;height:80" coordorigin="2550,2383" coordsize="4220,80">
              <v:shape style="position:absolute;left:2550;top:2383;width:4220;height:80" coordorigin="2550,2383" coordsize="4220,80" path="m6770,2463l2550,2463,2550,2383,6770,2383,6770,2463xe" filled="f" stroked="t" strokeweight=".5pt" strokecolor="#231F20">
                <v:path arrowok="t"/>
              </v:shape>
            </v:group>
            <v:group style="position:absolute;left:2550;top:2240;width:4220;height:2" coordorigin="2550,2240" coordsize="4220,2">
              <v:shape style="position:absolute;left:2550;top:2240;width:4220;height:2" coordorigin="2550,2240" coordsize="4220,0" path="m2550,2240l6770,2240e" filled="f" stroked="t" strokeweight="4.1pt" strokecolor="#0E74BB">
                <v:path arrowok="t"/>
              </v:shape>
            </v:group>
            <v:group style="position:absolute;left:2550;top:2200;width:4220;height:80" coordorigin="2550,2200" coordsize="4220,80">
              <v:shape style="position:absolute;left:2550;top:2200;width:4220;height:80" coordorigin="2550,2200" coordsize="4220,80" path="m6770,2280l2550,2280,2550,2200,6770,2200,6770,2280xe" filled="f" stroked="t" strokeweight=".5pt" strokecolor="#231F20">
                <v:path arrowok="t"/>
              </v:shape>
            </v:group>
            <v:group style="position:absolute;left:2550;top:2037;width:4155;height:2" coordorigin="2550,2037" coordsize="4155,2">
              <v:shape style="position:absolute;left:2550;top:2037;width:4155;height:2" coordorigin="2550,2037" coordsize="4155,0" path="m2550,2037l6705,2037e" filled="f" stroked="t" strokeweight="4.1pt" strokecolor="#0E74BB">
                <v:path arrowok="t"/>
              </v:shape>
            </v:group>
            <v:group style="position:absolute;left:2550;top:1997;width:4155;height:80" coordorigin="2550,1997" coordsize="4155,80">
              <v:shape style="position:absolute;left:2550;top:1997;width:4155;height:80" coordorigin="2550,1997" coordsize="4155,80" path="m6705,2077l2550,2077,2550,1997,6705,1997,6705,2077xe" filled="f" stroked="t" strokeweight=".5pt" strokecolor="#231F20">
                <v:path arrowok="t"/>
              </v:shape>
            </v:group>
            <v:group style="position:absolute;left:2550;top:1849;width:4088;height:2" coordorigin="2550,1849" coordsize="4088,2">
              <v:shape style="position:absolute;left:2550;top:1849;width:4088;height:2" coordorigin="2550,1849" coordsize="4088,0" path="m2550,1849l6638,1849e" filled="f" stroked="t" strokeweight="4.1pt" strokecolor="#0E74BB">
                <v:path arrowok="t"/>
              </v:shape>
            </v:group>
            <v:group style="position:absolute;left:2550;top:1809;width:4088;height:80" coordorigin="2550,1809" coordsize="4088,80">
              <v:shape style="position:absolute;left:2550;top:1809;width:4088;height:80" coordorigin="2550,1809" coordsize="4088,80" path="m6638,1889l2550,1889,2550,1809,6638,1809,6638,1889xe" filled="f" stroked="t" strokeweight=".5pt" strokecolor="#231F20">
                <v:path arrowok="t"/>
              </v:shape>
            </v:group>
            <v:group style="position:absolute;left:2550;top:1660;width:4004;height:2" coordorigin="2550,1660" coordsize="4004,2">
              <v:shape style="position:absolute;left:2550;top:1660;width:4004;height:2" coordorigin="2550,1660" coordsize="4004,0" path="m2550,1660l6554,1660e" filled="f" stroked="t" strokeweight="4.1pt" strokecolor="#0E74BB">
                <v:path arrowok="t"/>
              </v:shape>
            </v:group>
            <v:group style="position:absolute;left:2550;top:1620;width:4004;height:80" coordorigin="2550,1620" coordsize="4004,80">
              <v:shape style="position:absolute;left:2550;top:1620;width:4004;height:80" coordorigin="2550,1620" coordsize="4004,80" path="m6554,1700l2550,1700,2550,1620,6554,1620,6554,1700xe" filled="f" stroked="t" strokeweight=".5pt" strokecolor="#231F20">
                <v:path arrowok="t"/>
              </v:shape>
            </v:group>
            <v:group style="position:absolute;left:2550;top:1476;width:3864;height:2" coordorigin="2550,1476" coordsize="3864,2">
              <v:shape style="position:absolute;left:2550;top:1476;width:3864;height:2" coordorigin="2550,1476" coordsize="3864,0" path="m2550,1476l6413,1476e" filled="f" stroked="t" strokeweight="4.1pt" strokecolor="#0E74BB">
                <v:path arrowok="t"/>
              </v:shape>
            </v:group>
            <v:group style="position:absolute;left:2550;top:1436;width:3864;height:80" coordorigin="2550,1436" coordsize="3864,80">
              <v:shape style="position:absolute;left:2550;top:1436;width:3864;height:80" coordorigin="2550,1436" coordsize="3864,80" path="m6413,1516l2550,1516,2550,1436,6413,1436,6413,1516xe" filled="f" stroked="t" strokeweight=".5pt" strokecolor="#231F20">
                <v:path arrowok="t"/>
              </v:shape>
            </v:group>
            <v:group style="position:absolute;left:2550;top:1291;width:3864;height:2" coordorigin="2550,1291" coordsize="3864,2">
              <v:shape style="position:absolute;left:2550;top:1291;width:3864;height:2" coordorigin="2550,1291" coordsize="3864,0" path="m2550,1291l6413,1291e" filled="f" stroked="t" strokeweight="4.1pt" strokecolor="#0E74BB">
                <v:path arrowok="t"/>
              </v:shape>
            </v:group>
            <v:group style="position:absolute;left:2550;top:1251;width:3864;height:80" coordorigin="2550,1251" coordsize="3864,80">
              <v:shape style="position:absolute;left:2550;top:1251;width:3864;height:80" coordorigin="2550,1251" coordsize="3864,80" path="m6413,1331l2550,1331,2550,1251,6413,1251,6413,1331xe" filled="f" stroked="t" strokeweight=".5pt" strokecolor="#231F20">
                <v:path arrowok="t"/>
              </v:shape>
            </v:group>
            <v:group style="position:absolute;left:2550;top:1103;width:3792;height:2" coordorigin="2550,1103" coordsize="3792,2">
              <v:shape style="position:absolute;left:2550;top:1103;width:3792;height:2" coordorigin="2550,1103" coordsize="3792,0" path="m2550,1103l6342,1103e" filled="f" stroked="t" strokeweight="4.1pt" strokecolor="#0E74BB">
                <v:path arrowok="t"/>
              </v:shape>
            </v:group>
            <v:group style="position:absolute;left:2550;top:1063;width:3792;height:80" coordorigin="2550,1063" coordsize="3792,80">
              <v:shape style="position:absolute;left:2550;top:1063;width:3792;height:80" coordorigin="2550,1063" coordsize="3792,80" path="m6342,1143l2550,1143,2550,1063,6342,1063,6342,1143xe" filled="f" stroked="t" strokeweight=".5pt" strokecolor="#231F20">
                <v:path arrowok="t"/>
              </v:shape>
            </v:group>
            <v:group style="position:absolute;left:2550;top:907;width:3649;height:2" coordorigin="2550,907" coordsize="3649,2">
              <v:shape style="position:absolute;left:2550;top:907;width:3649;height:2" coordorigin="2550,907" coordsize="3649,0" path="m2550,907l6199,907e" filled="f" stroked="t" strokeweight="4.1pt" strokecolor="#0E74BB">
                <v:path arrowok="t"/>
              </v:shape>
            </v:group>
            <v:group style="position:absolute;left:2550;top:867;width:3649;height:80" coordorigin="2550,867" coordsize="3649,80">
              <v:shape style="position:absolute;left:2550;top:867;width:3649;height:80" coordorigin="2550,867" coordsize="3649,80" path="m6199,947l2550,947,2550,867,6199,867,6199,947xe" filled="f" stroked="t" strokeweight=".5pt" strokecolor="#231F20">
                <v:path arrowok="t"/>
              </v:shape>
            </v:group>
            <v:group style="position:absolute;left:2550;top:720;width:1872;height:2" coordorigin="2550,720" coordsize="1872,2">
              <v:shape style="position:absolute;left:2550;top:720;width:1872;height:2" coordorigin="2550,720" coordsize="1872,0" path="m2550,720l4422,720e" filled="f" stroked="t" strokeweight="4.1pt" strokecolor="#ED1C24">
                <v:path arrowok="t"/>
              </v:shape>
            </v:group>
            <v:group style="position:absolute;left:2550;top:680;width:1872;height:80" coordorigin="2550,680" coordsize="1872,80">
              <v:shape style="position:absolute;left:2550;top:680;width:1872;height:80" coordorigin="2550,680" coordsize="1872,80" path="m4422,760l2550,760,2550,680,4422,680,4422,760xe" filled="f" stroked="t" strokeweight=".5pt" strokecolor="#231F20">
                <v:path arrowok="t"/>
              </v:shape>
            </v:group>
            <v:group style="position:absolute;left:2550;top:533;width:1318;height:2" coordorigin="2550,533" coordsize="1318,2">
              <v:shape style="position:absolute;left:2550;top:533;width:1318;height:2" coordorigin="2550,533" coordsize="1318,0" path="m2550,533l3868,533e" filled="f" stroked="t" strokeweight="4.1pt" strokecolor="#ED1C24">
                <v:path arrowok="t"/>
              </v:shape>
            </v:group>
            <v:group style="position:absolute;left:2550;top:493;width:1318;height:80" coordorigin="2550,493" coordsize="1318,80">
              <v:shape style="position:absolute;left:2550;top:493;width:1318;height:80" coordorigin="2550,493" coordsize="1318,80" path="m3868,573l2550,573,2550,493,3868,493,3868,573xe" filled="f" stroked="t" strokeweight=".5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6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185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Россия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6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4" w:lineRule="exact"/>
        <w:ind w:left="0" w:right="185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США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1" w:lineRule="exact"/>
        <w:ind w:left="0" w:right="185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Япони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6" w:lineRule="exact" w:before="2"/>
        <w:ind w:left="1292" w:right="182" w:firstLine="99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Латвия</w:t>
      </w:r>
      <w:r>
        <w:rPr>
          <w:rFonts w:ascii="Arial" w:hAnsi="Arial" w:cs="Arial" w:eastAsia="Arial"/>
          <w:color w:val="231F20"/>
          <w:w w:val="101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Э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тония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10" w:lineRule="auto" w:before="10"/>
        <w:ind w:left="1100" w:right="182" w:firstLine="174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Испани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18"/>
          <w:szCs w:val="18"/>
        </w:rPr>
        <w:t>Г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реция</w:t>
      </w:r>
      <w:r>
        <w:rPr>
          <w:rFonts w:ascii="Arial" w:hAnsi="Arial" w:cs="Arial" w:eastAsia="Arial"/>
          <w:color w:val="231F20"/>
          <w:w w:val="99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Ав</w:t>
      </w:r>
      <w:r>
        <w:rPr>
          <w:rFonts w:ascii="Arial" w:hAnsi="Arial" w:cs="Arial" w:eastAsia="Arial"/>
          <w:color w:val="231F20"/>
          <w:spacing w:val="1"/>
          <w:w w:val="95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тралия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1" w:lineRule="auto" w:before="16"/>
        <w:ind w:left="588" w:right="181" w:firstLine="792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5"/>
          <w:sz w:val="18"/>
          <w:szCs w:val="18"/>
        </w:rPr>
        <w:t>Италия</w:t>
      </w:r>
      <w:r>
        <w:rPr>
          <w:rFonts w:ascii="Arial" w:hAnsi="Arial" w:cs="Arial" w:eastAsia="Arial"/>
          <w:color w:val="231F20"/>
          <w:w w:val="99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Пор</w:t>
      </w:r>
      <w:r>
        <w:rPr>
          <w:rFonts w:ascii="Arial" w:hAnsi="Arial" w:cs="Arial" w:eastAsia="Arial"/>
          <w:color w:val="231F20"/>
          <w:spacing w:val="3"/>
          <w:w w:val="100"/>
          <w:sz w:val="18"/>
          <w:szCs w:val="18"/>
        </w:rPr>
        <w:t>т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угали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Вели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обритания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9" w:lineRule="exact"/>
        <w:ind w:left="0" w:right="185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Ирландия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2" w:lineRule="exact" w:before="11"/>
        <w:ind w:left="821" w:right="185" w:firstLine="546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Канада</w:t>
      </w:r>
      <w:r>
        <w:rPr>
          <w:rFonts w:ascii="Arial" w:hAnsi="Arial" w:cs="Arial" w:eastAsia="Arial"/>
          <w:color w:val="231F20"/>
          <w:w w:val="103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Южная</w:t>
      </w:r>
      <w:r>
        <w:rPr>
          <w:rFonts w:ascii="Arial" w:hAnsi="Arial" w:cs="Arial" w:eastAsia="Arial"/>
          <w:color w:val="231F20"/>
          <w:spacing w:val="17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орея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6" w:lineRule="exact"/>
        <w:ind w:left="0" w:right="185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ОЭСР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16" w:lineRule="auto" w:before="4"/>
        <w:ind w:left="952" w:right="185" w:firstLine="327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00A79D"/>
          <w:w w:val="100"/>
          <w:sz w:val="18"/>
          <w:szCs w:val="18"/>
        </w:rPr>
        <w:t>Польша</w:t>
      </w:r>
      <w:r>
        <w:rPr>
          <w:rFonts w:ascii="Arial" w:hAnsi="Arial" w:cs="Arial" w:eastAsia="Arial"/>
          <w:b/>
          <w:bCs/>
          <w:color w:val="00A79D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Швейцари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Лю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к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сембург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auto"/>
        <w:ind w:left="1100" w:right="182" w:firstLine="207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Бельги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Венгри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1"/>
          <w:w w:val="100"/>
          <w:sz w:val="18"/>
          <w:szCs w:val="18"/>
        </w:rPr>
        <w:t>Г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ермания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Ав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трали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16" w:lineRule="auto" w:before="4"/>
        <w:ind w:left="920" w:right="185" w:firstLine="547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Дания</w:t>
      </w:r>
      <w:r>
        <w:rPr>
          <w:rFonts w:ascii="Arial" w:hAnsi="Arial" w:cs="Arial" w:eastAsia="Arial"/>
          <w:color w:val="231F20"/>
          <w:w w:val="101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Швеци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Франци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Нидерланды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Словени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Финляндия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19" w:lineRule="auto" w:before="9"/>
        <w:ind w:left="1168" w:right="185" w:firstLine="316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Ч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е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хия</w:t>
      </w:r>
      <w:r>
        <w:rPr>
          <w:rFonts w:ascii="Arial" w:hAnsi="Arial" w:cs="Arial" w:eastAsia="Arial"/>
          <w:color w:val="231F20"/>
          <w:w w:val="99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Словаки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я</w:t>
      </w:r>
      <w:r>
        <w:rPr>
          <w:rFonts w:ascii="Arial" w:hAnsi="Arial" w:cs="Arial" w:eastAsia="Arial"/>
          <w:color w:val="231F20"/>
          <w:w w:val="96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Исланди</w: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77"/>
        <w:ind w:left="36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77"/>
        <w:ind w:left="29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ind w:left="42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ED1C24"/>
          <w:w w:val="100"/>
          <w:sz w:val="18"/>
          <w:szCs w:val="18"/>
        </w:rPr>
        <w:t>18%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700" w:val="left" w:leader="none"/>
          <w:tab w:pos="1430" w:val="left" w:leader="none"/>
          <w:tab w:pos="2137" w:val="left" w:leader="none"/>
          <w:tab w:pos="2853" w:val="left" w:leader="none"/>
          <w:tab w:pos="3550" w:val="left" w:leader="none"/>
        </w:tabs>
        <w:spacing w:before="77"/>
        <w:ind w:left="0" w:right="76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30%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40%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50%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60%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70%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80%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25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ED1C24"/>
          <w:w w:val="100"/>
          <w:sz w:val="18"/>
          <w:szCs w:val="18"/>
        </w:rPr>
        <w:t>26%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5" w:lineRule="exact"/>
        <w:ind w:left="0" w:right="54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51%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1" w:lineRule="exact"/>
        <w:ind w:left="211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53%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9" w:lineRule="exact"/>
        <w:ind w:left="1999" w:right="1589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54%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6" w:lineRule="exact"/>
        <w:ind w:left="1999" w:right="1589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54%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5" w:lineRule="exact"/>
        <w:ind w:left="660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56%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6" w:lineRule="exact"/>
        <w:ind w:left="2335" w:right="1505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57%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2" w:lineRule="exact"/>
        <w:ind w:left="2215" w:right="137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58%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1" w:lineRule="exact"/>
        <w:ind w:left="2425" w:right="1415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59%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1" w:lineRule="exact"/>
        <w:ind w:left="2425" w:right="1415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59%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7" w:lineRule="exact"/>
        <w:ind w:left="2576" w:right="1444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0" w:lineRule="exact"/>
        <w:ind w:left="2576" w:right="1444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4" w:lineRule="exact"/>
        <w:ind w:left="2576" w:right="1444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3" w:lineRule="exact"/>
        <w:ind w:left="271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61%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5" w:lineRule="exact"/>
        <w:ind w:left="280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62%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5" w:lineRule="exact"/>
        <w:ind w:left="280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62%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6" w:lineRule="exact"/>
        <w:ind w:left="0" w:right="1111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64%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7" w:lineRule="exact"/>
        <w:ind w:left="0" w:right="1022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65%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9" w:lineRule="exact" w:before="6"/>
        <w:ind w:left="0" w:right="1022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65%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6" w:lineRule="exact"/>
        <w:ind w:left="0" w:right="1022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65%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8" w:lineRule="exact"/>
        <w:ind w:left="0" w:right="1022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65%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1" w:lineRule="exact"/>
        <w:ind w:left="0" w:right="988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66%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9" w:lineRule="exact"/>
        <w:ind w:left="0" w:right="902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67%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3" w:lineRule="exact"/>
        <w:ind w:left="0" w:right="902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67%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2" w:lineRule="exact"/>
        <w:ind w:left="0" w:right="902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67%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1" w:lineRule="exact" w:before="1"/>
        <w:ind w:left="0" w:right="833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68%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8" w:lineRule="exact"/>
        <w:ind w:left="0" w:right="817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69%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7" w:lineRule="exact"/>
        <w:ind w:left="0" w:right="817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69%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2" w:lineRule="exact"/>
        <w:ind w:left="0" w:right="727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70%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2" w:lineRule="exact"/>
        <w:ind w:left="0" w:right="546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72%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1" w:lineRule="exact"/>
        <w:ind w:left="0" w:right="546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72%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 w:line="201" w:lineRule="exact"/>
        <w:jc w:val="righ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500" w:right="620"/>
          <w:cols w:num="4" w:equalWidth="0">
            <w:col w:w="2181" w:space="40"/>
            <w:col w:w="728" w:space="40"/>
            <w:col w:w="786" w:space="40"/>
            <w:col w:w="4420"/>
          </w:cols>
        </w:sectPr>
      </w:pPr>
    </w:p>
    <w:p>
      <w:pPr>
        <w:spacing w:line="240" w:lineRule="exact" w:before="8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250" w:lineRule="auto" w:before="66"/>
        <w:ind w:left="463" w:right="117" w:firstLine="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0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5"/>
          <w:w w:val="9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«</w:t>
      </w:r>
      <w:r>
        <w:rPr>
          <w:rFonts w:ascii="Arial" w:hAnsi="Arial" w:cs="Arial" w:eastAsia="Arial"/>
          <w:i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i/>
          <w:color w:val="231F20"/>
          <w:spacing w:val="-2"/>
          <w:w w:val="90"/>
          <w:sz w:val="24"/>
          <w:szCs w:val="24"/>
        </w:rPr>
        <w:t>б</w:t>
      </w:r>
      <w:r>
        <w:rPr>
          <w:rFonts w:ascii="Arial" w:hAnsi="Arial" w:cs="Arial" w:eastAsia="Arial"/>
          <w:i/>
          <w:color w:val="231F20"/>
          <w:spacing w:val="-4"/>
          <w:w w:val="90"/>
          <w:sz w:val="24"/>
          <w:szCs w:val="24"/>
        </w:rPr>
        <w:t>е</w:t>
      </w:r>
      <w:r>
        <w:rPr>
          <w:rFonts w:ascii="Arial" w:hAnsi="Arial" w:cs="Arial" w:eastAsia="Arial"/>
          <w:i/>
          <w:color w:val="231F20"/>
          <w:spacing w:val="-6"/>
          <w:w w:val="90"/>
          <w:sz w:val="24"/>
          <w:szCs w:val="24"/>
        </w:rPr>
        <w:t>с</w:t>
      </w:r>
      <w:r>
        <w:rPr>
          <w:rFonts w:ascii="Arial" w:hAnsi="Arial" w:cs="Arial" w:eastAsia="Arial"/>
          <w:i/>
          <w:color w:val="231F20"/>
          <w:spacing w:val="-4"/>
          <w:w w:val="90"/>
          <w:sz w:val="24"/>
          <w:szCs w:val="24"/>
        </w:rPr>
        <w:t>печ</w:t>
      </w:r>
      <w:r>
        <w:rPr>
          <w:rFonts w:ascii="Arial" w:hAnsi="Arial" w:cs="Arial" w:eastAsia="Arial"/>
          <w:i/>
          <w:color w:val="231F20"/>
          <w:spacing w:val="-4"/>
          <w:w w:val="90"/>
          <w:sz w:val="24"/>
          <w:szCs w:val="24"/>
        </w:rPr>
        <w:t>е</w:t>
      </w:r>
      <w:r>
        <w:rPr>
          <w:rFonts w:ascii="Arial" w:hAnsi="Arial" w:cs="Arial" w:eastAsia="Arial"/>
          <w:i/>
          <w:color w:val="231F20"/>
          <w:spacing w:val="-4"/>
          <w:w w:val="90"/>
          <w:sz w:val="24"/>
          <w:szCs w:val="24"/>
        </w:rPr>
        <w:t>н</w:t>
      </w:r>
      <w:r>
        <w:rPr>
          <w:rFonts w:ascii="Arial" w:hAnsi="Arial" w:cs="Arial" w:eastAsia="Arial"/>
          <w:i/>
          <w:color w:val="231F20"/>
          <w:spacing w:val="-4"/>
          <w:w w:val="90"/>
          <w:sz w:val="24"/>
          <w:szCs w:val="24"/>
        </w:rPr>
        <w:t>н</w:t>
      </w:r>
      <w:r>
        <w:rPr>
          <w:rFonts w:ascii="Arial" w:hAnsi="Arial" w:cs="Arial" w:eastAsia="Arial"/>
          <w:i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i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i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»</w:t>
      </w:r>
      <w:r>
        <w:rPr>
          <w:rFonts w:ascii="Arial" w:hAnsi="Arial" w:cs="Arial" w:eastAsia="Arial"/>
          <w:color w:val="231F20"/>
          <w:spacing w:val="-2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5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w w:val="99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3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3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3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3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3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0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2"/>
          <w:w w:val="90"/>
          <w:sz w:val="24"/>
          <w:szCs w:val="24"/>
        </w:rPr>
        <w:t>8</w:t>
      </w:r>
      <w:r>
        <w:rPr>
          <w:rFonts w:ascii="Arial" w:hAnsi="Arial" w:cs="Arial" w:eastAsia="Arial"/>
          <w:color w:val="231F20"/>
          <w:spacing w:val="-15"/>
          <w:w w:val="90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3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0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2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0"/>
          <w:position w:val="8"/>
          <w:sz w:val="14"/>
          <w:szCs w:val="14"/>
        </w:rPr>
        <w:t>1</w:t>
      </w:r>
      <w:r>
        <w:rPr>
          <w:rFonts w:ascii="Arial" w:hAnsi="Arial" w:cs="Arial" w:eastAsia="Arial"/>
          <w:color w:val="231F20"/>
          <w:w w:val="91"/>
          <w:position w:val="8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4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1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5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6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%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1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1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1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15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60" w:lineRule="exact" w:before="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165" w:lineRule="auto"/>
        <w:ind w:left="463" w:right="114" w:firstLine="283"/>
        <w:jc w:val="both"/>
      </w:pPr>
      <w:r>
        <w:rPr/>
        <w:pict>
          <v:group style="position:absolute;margin-left:48.188999pt;margin-top:85.53727pt;width:56.693pt;height:.1pt;mso-position-horizontal-relative:page;mso-position-vertical-relative:paragraph;z-index:-12370" coordorigin="964,1711" coordsize="1134,2">
            <v:shape style="position:absolute;left:964;top:1711;width:1134;height:2" coordorigin="964,1711" coordsize="1134,0" path="m964,1711l2098,1711e" filled="f" stroked="t" strokeweight=".5pt" strokecolor="#231F20">
              <v:path arrowok="t"/>
            </v:shape>
            <w10:wrap type="none"/>
          </v:group>
        </w:pict>
      </w:r>
      <w:r>
        <w:rPr>
          <w:color w:val="231F20"/>
          <w:spacing w:val="2"/>
          <w:w w:val="100"/>
        </w:rPr>
        <w:t>Видно</w:t>
      </w:r>
      <w:r>
        <w:rPr>
          <w:color w:val="231F20"/>
          <w:w w:val="100"/>
        </w:rPr>
        <w:t>,</w:t>
      </w:r>
      <w:r>
        <w:rPr>
          <w:color w:val="231F20"/>
          <w:spacing w:val="32"/>
          <w:w w:val="100"/>
        </w:rPr>
        <w:t> </w:t>
      </w:r>
      <w:r>
        <w:rPr>
          <w:color w:val="231F20"/>
          <w:spacing w:val="3"/>
          <w:w w:val="100"/>
        </w:rPr>
        <w:t>чт</w:t>
      </w:r>
      <w:r>
        <w:rPr>
          <w:color w:val="231F20"/>
          <w:w w:val="100"/>
        </w:rPr>
        <w:t>о</w:t>
      </w:r>
      <w:r>
        <w:rPr>
          <w:color w:val="231F20"/>
          <w:spacing w:val="33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32"/>
          <w:w w:val="100"/>
        </w:rPr>
        <w:t> </w:t>
      </w:r>
      <w:r>
        <w:rPr>
          <w:color w:val="231F20"/>
          <w:spacing w:val="3"/>
          <w:w w:val="100"/>
        </w:rPr>
        <w:t>страна</w:t>
      </w:r>
      <w:r>
        <w:rPr>
          <w:color w:val="231F20"/>
          <w:w w:val="100"/>
        </w:rPr>
        <w:t>х</w:t>
      </w:r>
      <w:r>
        <w:rPr>
          <w:color w:val="231F20"/>
          <w:spacing w:val="34"/>
          <w:w w:val="100"/>
        </w:rPr>
        <w:t> </w:t>
      </w:r>
      <w:r>
        <w:rPr>
          <w:color w:val="231F20"/>
          <w:spacing w:val="2"/>
          <w:w w:val="100"/>
        </w:rPr>
        <w:t>ОЭСР</w:t>
      </w:r>
      <w:r>
        <w:rPr>
          <w:color w:val="231F20"/>
          <w:w w:val="100"/>
        </w:rPr>
        <w:t>,</w:t>
      </w:r>
      <w:r>
        <w:rPr>
          <w:color w:val="231F20"/>
          <w:spacing w:val="33"/>
          <w:w w:val="100"/>
        </w:rPr>
        <w:t> </w:t>
      </w:r>
      <w:r>
        <w:rPr>
          <w:color w:val="231F20"/>
          <w:spacing w:val="3"/>
          <w:w w:val="100"/>
        </w:rPr>
        <w:t>включающи</w:t>
      </w:r>
      <w:r>
        <w:rPr>
          <w:color w:val="231F20"/>
          <w:w w:val="100"/>
        </w:rPr>
        <w:t>х</w:t>
      </w:r>
      <w:r>
        <w:rPr>
          <w:color w:val="231F20"/>
          <w:spacing w:val="33"/>
          <w:w w:val="100"/>
        </w:rPr>
        <w:t> </w:t>
      </w:r>
      <w:r>
        <w:rPr>
          <w:color w:val="231F20"/>
          <w:spacing w:val="3"/>
          <w:w w:val="100"/>
        </w:rPr>
        <w:t>вс</w:t>
      </w:r>
      <w:r>
        <w:rPr>
          <w:color w:val="231F20"/>
          <w:w w:val="100"/>
        </w:rPr>
        <w:t>е</w:t>
      </w:r>
      <w:r>
        <w:rPr>
          <w:color w:val="231F20"/>
          <w:spacing w:val="34"/>
          <w:w w:val="100"/>
        </w:rPr>
        <w:t> </w:t>
      </w:r>
      <w:r>
        <w:rPr>
          <w:color w:val="231F20"/>
          <w:spacing w:val="3"/>
          <w:w w:val="100"/>
        </w:rPr>
        <w:t>Новые</w:t>
      </w:r>
      <w:r>
        <w:rPr>
          <w:color w:val="231F20"/>
          <w:spacing w:val="3"/>
          <w:w w:val="97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11"/>
          <w:w w:val="100"/>
        </w:rPr>
        <w:t> </w:t>
      </w:r>
      <w:r>
        <w:rPr>
          <w:color w:val="231F20"/>
          <w:spacing w:val="1"/>
          <w:w w:val="100"/>
        </w:rPr>
        <w:t>Стары</w:t>
      </w:r>
      <w:r>
        <w:rPr>
          <w:color w:val="231F20"/>
          <w:w w:val="100"/>
        </w:rPr>
        <w:t>е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стран</w:t>
      </w:r>
      <w:r>
        <w:rPr>
          <w:color w:val="231F20"/>
          <w:w w:val="100"/>
        </w:rPr>
        <w:t>ы</w:t>
      </w:r>
      <w:r>
        <w:rPr>
          <w:color w:val="231F20"/>
          <w:spacing w:val="-10"/>
          <w:w w:val="10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w w:val="100"/>
        </w:rPr>
        <w:t>,</w:t>
      </w:r>
      <w:r>
        <w:rPr>
          <w:color w:val="231F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«обеспеченный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»</w:t>
      </w:r>
      <w:r>
        <w:rPr>
          <w:rFonts w:ascii="Times New Roman" w:hAnsi="Times New Roman" w:cs="Times New Roman" w:eastAsia="Times New Roman"/>
          <w:i/>
          <w:color w:val="231F20"/>
          <w:spacing w:val="19"/>
          <w:w w:val="100"/>
        </w:rPr>
        <w:t> </w:t>
      </w:r>
      <w:r>
        <w:rPr>
          <w:color w:val="231F20"/>
          <w:spacing w:val="1"/>
          <w:w w:val="100"/>
        </w:rPr>
        <w:t>средни</w:t>
      </w:r>
      <w:r>
        <w:rPr>
          <w:color w:val="231F20"/>
          <w:w w:val="100"/>
        </w:rPr>
        <w:t>й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клас</w:t>
      </w:r>
      <w:r>
        <w:rPr>
          <w:color w:val="231F20"/>
          <w:w w:val="100"/>
        </w:rPr>
        <w:t>с</w:t>
      </w:r>
      <w:r>
        <w:rPr>
          <w:color w:val="231F20"/>
          <w:spacing w:val="-10"/>
          <w:w w:val="100"/>
        </w:rPr>
        <w:t> </w:t>
      </w:r>
      <w:r>
        <w:rPr>
          <w:color w:val="231F20"/>
          <w:w w:val="100"/>
        </w:rPr>
        <w:t>—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с</w:t>
      </w:r>
      <w:r>
        <w:rPr>
          <w:color w:val="231F20"/>
          <w:spacing w:val="2"/>
          <w:w w:val="100"/>
        </w:rPr>
        <w:t>а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ма</w:t>
      </w:r>
      <w:r>
        <w:rPr>
          <w:color w:val="231F20"/>
          <w:w w:val="95"/>
        </w:rPr>
        <w:t>я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многочисленна</w:t>
      </w:r>
      <w:r>
        <w:rPr>
          <w:color w:val="231F20"/>
          <w:w w:val="95"/>
        </w:rPr>
        <w:t>я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групп</w:t>
      </w:r>
      <w:r>
        <w:rPr>
          <w:color w:val="231F20"/>
          <w:w w:val="95"/>
        </w:rPr>
        <w:t>а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населения</w:t>
      </w:r>
      <w:r>
        <w:rPr>
          <w:color w:val="231F20"/>
          <w:w w:val="95"/>
        </w:rPr>
        <w:t>�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Ег</w:t>
      </w:r>
      <w:r>
        <w:rPr>
          <w:color w:val="231F20"/>
          <w:w w:val="95"/>
        </w:rPr>
        <w:t>о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дол</w:t>
      </w:r>
      <w:r>
        <w:rPr>
          <w:color w:val="231F20"/>
          <w:w w:val="95"/>
        </w:rPr>
        <w:t>я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меняется</w:t>
      </w:r>
      <w:r>
        <w:rPr>
          <w:color w:val="231F20"/>
          <w:spacing w:val="1"/>
          <w:w w:val="96"/>
        </w:rPr>
        <w:t> </w:t>
      </w:r>
      <w:r>
        <w:rPr>
          <w:color w:val="231F20"/>
          <w:spacing w:val="-2"/>
          <w:w w:val="100"/>
        </w:rPr>
        <w:t>о</w:t>
      </w:r>
      <w:r>
        <w:rPr>
          <w:color w:val="231F20"/>
          <w:w w:val="100"/>
        </w:rPr>
        <w:t>т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-2"/>
          <w:w w:val="100"/>
        </w:rPr>
        <w:t>5</w:t>
      </w:r>
      <w:r>
        <w:rPr>
          <w:color w:val="231F20"/>
          <w:spacing w:val="-2"/>
          <w:w w:val="100"/>
        </w:rPr>
        <w:t>1</w:t>
      </w:r>
      <w:r>
        <w:rPr>
          <w:color w:val="231F20"/>
          <w:w w:val="100"/>
        </w:rPr>
        <w:t>%</w:t>
      </w:r>
      <w:r>
        <w:rPr>
          <w:color w:val="231F20"/>
          <w:spacing w:val="-4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-1"/>
          <w:w w:val="100"/>
        </w:rPr>
        <w:t>С</w:t>
      </w:r>
      <w:r>
        <w:rPr>
          <w:color w:val="231F20"/>
          <w:spacing w:val="-1"/>
          <w:w w:val="100"/>
        </w:rPr>
        <w:t>Ш</w:t>
      </w:r>
      <w:r>
        <w:rPr>
          <w:color w:val="231F20"/>
          <w:w w:val="100"/>
        </w:rPr>
        <w:t>А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-2"/>
          <w:w w:val="100"/>
        </w:rPr>
        <w:t>д</w:t>
      </w:r>
      <w:r>
        <w:rPr>
          <w:color w:val="231F20"/>
          <w:w w:val="100"/>
        </w:rPr>
        <w:t>о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-2"/>
          <w:w w:val="100"/>
        </w:rPr>
        <w:t>7</w:t>
      </w:r>
      <w:r>
        <w:rPr>
          <w:color w:val="231F20"/>
          <w:spacing w:val="-2"/>
          <w:w w:val="100"/>
        </w:rPr>
        <w:t>2</w:t>
      </w:r>
      <w:r>
        <w:rPr>
          <w:color w:val="231F20"/>
          <w:w w:val="100"/>
        </w:rPr>
        <w:t>%</w:t>
      </w:r>
      <w:r>
        <w:rPr>
          <w:color w:val="231F20"/>
          <w:spacing w:val="-4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-1"/>
          <w:w w:val="100"/>
        </w:rPr>
        <w:t>И</w:t>
      </w:r>
      <w:r>
        <w:rPr>
          <w:color w:val="231F20"/>
          <w:spacing w:val="-1"/>
          <w:w w:val="100"/>
        </w:rPr>
        <w:t>с</w:t>
      </w:r>
      <w:r>
        <w:rPr>
          <w:color w:val="231F20"/>
          <w:spacing w:val="-2"/>
          <w:w w:val="100"/>
        </w:rPr>
        <w:t>л</w:t>
      </w:r>
      <w:r>
        <w:rPr>
          <w:color w:val="231F20"/>
          <w:spacing w:val="-2"/>
          <w:w w:val="100"/>
        </w:rPr>
        <w:t>а</w:t>
      </w:r>
      <w:r>
        <w:rPr>
          <w:color w:val="231F20"/>
          <w:spacing w:val="-1"/>
          <w:w w:val="100"/>
        </w:rPr>
        <w:t>н</w:t>
      </w:r>
      <w:r>
        <w:rPr>
          <w:color w:val="231F20"/>
          <w:spacing w:val="-2"/>
          <w:w w:val="100"/>
        </w:rPr>
        <w:t>д</w:t>
      </w:r>
      <w:r>
        <w:rPr>
          <w:color w:val="231F20"/>
          <w:spacing w:val="-1"/>
          <w:w w:val="100"/>
        </w:rPr>
        <w:t>и</w:t>
      </w:r>
      <w:r>
        <w:rPr>
          <w:color w:val="231F20"/>
          <w:spacing w:val="-1"/>
          <w:w w:val="100"/>
        </w:rPr>
        <w:t>и</w:t>
      </w:r>
      <w:r>
        <w:rPr>
          <w:color w:val="231F20"/>
          <w:w w:val="100"/>
        </w:rPr>
        <w:t>,</w:t>
      </w:r>
      <w:r>
        <w:rPr>
          <w:color w:val="231F20"/>
          <w:spacing w:val="-46"/>
          <w:w w:val="100"/>
        </w:rPr>
        <w:t> </w:t>
      </w:r>
      <w:r>
        <w:rPr>
          <w:color w:val="231F20"/>
          <w:w w:val="100"/>
        </w:rPr>
        <w:t>а</w:t>
      </w:r>
      <w:r>
        <w:rPr>
          <w:color w:val="231F20"/>
          <w:spacing w:val="-4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-1"/>
          <w:w w:val="100"/>
        </w:rPr>
        <w:t>О</w:t>
      </w:r>
      <w:r>
        <w:rPr>
          <w:color w:val="231F20"/>
          <w:spacing w:val="-1"/>
          <w:w w:val="100"/>
        </w:rPr>
        <w:t>Э</w:t>
      </w:r>
      <w:r>
        <w:rPr>
          <w:color w:val="231F20"/>
          <w:spacing w:val="-1"/>
          <w:w w:val="100"/>
        </w:rPr>
        <w:t>С</w:t>
      </w:r>
      <w:r>
        <w:rPr>
          <w:color w:val="231F20"/>
          <w:w w:val="100"/>
        </w:rPr>
        <w:t>Р</w:t>
      </w:r>
      <w:r>
        <w:rPr>
          <w:color w:val="231F20"/>
          <w:spacing w:val="-4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-2"/>
          <w:w w:val="100"/>
        </w:rPr>
        <w:t>ц</w:t>
      </w:r>
      <w:r>
        <w:rPr>
          <w:color w:val="231F20"/>
          <w:spacing w:val="-2"/>
          <w:w w:val="100"/>
        </w:rPr>
        <w:t>е</w:t>
      </w:r>
      <w:r>
        <w:rPr>
          <w:color w:val="231F20"/>
          <w:spacing w:val="-2"/>
          <w:w w:val="100"/>
        </w:rPr>
        <w:t>л</w:t>
      </w:r>
      <w:r>
        <w:rPr>
          <w:color w:val="231F20"/>
          <w:spacing w:val="-2"/>
          <w:w w:val="100"/>
        </w:rPr>
        <w:t>о</w:t>
      </w:r>
      <w:r>
        <w:rPr>
          <w:color w:val="231F20"/>
          <w:w w:val="100"/>
        </w:rPr>
        <w:t>м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-2"/>
          <w:w w:val="100"/>
        </w:rPr>
        <w:t>о</w:t>
      </w:r>
      <w:r>
        <w:rPr>
          <w:color w:val="231F20"/>
          <w:spacing w:val="-1"/>
          <w:w w:val="100"/>
        </w:rPr>
        <w:t>н</w:t>
      </w:r>
      <w:r>
        <w:rPr>
          <w:color w:val="231F20"/>
          <w:w w:val="100"/>
        </w:rPr>
        <w:t>а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-1"/>
          <w:w w:val="100"/>
        </w:rPr>
        <w:t>с</w:t>
      </w:r>
      <w:r>
        <w:rPr>
          <w:color w:val="231F20"/>
          <w:spacing w:val="4"/>
          <w:w w:val="100"/>
        </w:rPr>
        <w:t>о</w:t>
      </w:r>
      <w:r>
        <w:rPr>
          <w:color w:val="231F20"/>
          <w:w w:val="100"/>
        </w:rPr>
        <w:t>-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type w:val="continuous"/>
          <w:pgSz w:w="9355" w:h="13620"/>
          <w:pgMar w:top="134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59"/>
        <w:jc w:val="both"/>
      </w:pPr>
      <w:r>
        <w:rPr>
          <w:color w:val="231F20"/>
          <w:w w:val="95"/>
        </w:rPr>
        <w:t>ставляет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62%</w:t>
      </w:r>
      <w:r>
        <w:rPr>
          <w:color w:val="231F20"/>
          <w:w w:val="95"/>
        </w:rPr>
        <w:t>�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значит,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этих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spacing w:val="-24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«обеспеченный»</w:t>
      </w:r>
      <w:r>
        <w:rPr>
          <w:rFonts w:ascii="Times New Roman" w:hAnsi="Times New Roman" w:cs="Times New Roman" w:eastAsia="Times New Roman"/>
          <w:i/>
          <w:color w:val="231F20"/>
          <w:w w:val="96"/>
        </w:rPr>
        <w:t> </w:t>
      </w:r>
      <w:r>
        <w:rPr>
          <w:color w:val="231F20"/>
          <w:spacing w:val="1"/>
          <w:w w:val="95"/>
        </w:rPr>
        <w:t>средни</w:t>
      </w:r>
      <w:r>
        <w:rPr>
          <w:color w:val="231F20"/>
          <w:w w:val="95"/>
        </w:rPr>
        <w:t>й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клас</w:t>
      </w:r>
      <w:r>
        <w:rPr>
          <w:color w:val="231F20"/>
          <w:w w:val="95"/>
        </w:rPr>
        <w:t>с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покупае</w:t>
      </w:r>
      <w:r>
        <w:rPr>
          <w:color w:val="231F20"/>
          <w:w w:val="95"/>
        </w:rPr>
        <w:t>т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основну</w:t>
      </w:r>
      <w:r>
        <w:rPr>
          <w:color w:val="231F20"/>
          <w:w w:val="95"/>
        </w:rPr>
        <w:t>ю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масс</w:t>
      </w:r>
      <w:r>
        <w:rPr>
          <w:color w:val="231F20"/>
          <w:w w:val="95"/>
        </w:rPr>
        <w:t>у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товаро</w:t>
      </w:r>
      <w:r>
        <w:rPr>
          <w:color w:val="231F20"/>
          <w:w w:val="95"/>
        </w:rPr>
        <w:t>в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услуг,</w:t>
      </w:r>
      <w:r>
        <w:rPr>
          <w:color w:val="231F20"/>
          <w:spacing w:val="1"/>
          <w:w w:val="101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-1"/>
          <w:w w:val="95"/>
        </w:rPr>
        <w:t>р</w:t>
      </w:r>
      <w:r>
        <w:rPr>
          <w:color w:val="231F20"/>
          <w:w w:val="95"/>
        </w:rPr>
        <w:t>ои</w:t>
      </w:r>
      <w:r>
        <w:rPr>
          <w:color w:val="231F20"/>
          <w:spacing w:val="-1"/>
          <w:w w:val="95"/>
        </w:rPr>
        <w:t>з</w:t>
      </w:r>
      <w:r>
        <w:rPr>
          <w:color w:val="231F20"/>
          <w:w w:val="95"/>
        </w:rPr>
        <w:t>ве</w:t>
      </w:r>
      <w:r>
        <w:rPr>
          <w:color w:val="231F20"/>
          <w:spacing w:val="-2"/>
          <w:w w:val="95"/>
        </w:rPr>
        <w:t>д</w:t>
      </w:r>
      <w:r>
        <w:rPr>
          <w:color w:val="231F20"/>
          <w:w w:val="95"/>
        </w:rPr>
        <w:t>ен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ых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ст</w:t>
      </w:r>
      <w:r>
        <w:rPr>
          <w:color w:val="231F20"/>
          <w:spacing w:val="-1"/>
          <w:w w:val="95"/>
        </w:rPr>
        <w:t>р</w:t>
      </w:r>
      <w:r>
        <w:rPr>
          <w:color w:val="231F20"/>
          <w:w w:val="95"/>
        </w:rPr>
        <w:t>ане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го</w:t>
      </w:r>
      <w:r>
        <w:rPr>
          <w:color w:val="231F20"/>
          <w:spacing w:val="-1"/>
          <w:w w:val="95"/>
        </w:rPr>
        <w:t>д</w:t>
      </w:r>
      <w:r>
        <w:rPr>
          <w:color w:val="231F20"/>
          <w:w w:val="95"/>
        </w:rPr>
        <w:t>,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ко</w:t>
      </w: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ор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с</w:t>
      </w:r>
      <w:r>
        <w:rPr>
          <w:color w:val="231F20"/>
          <w:w w:val="95"/>
        </w:rPr>
        <w:t>ос</w:t>
      </w: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ав</w:t>
      </w:r>
      <w:r>
        <w:rPr>
          <w:color w:val="231F20"/>
          <w:spacing w:val="-2"/>
          <w:w w:val="95"/>
        </w:rPr>
        <w:t>л</w:t>
      </w:r>
      <w:r>
        <w:rPr>
          <w:color w:val="231F20"/>
          <w:w w:val="95"/>
        </w:rPr>
        <w:t>яют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2"/>
          <w:w w:val="95"/>
        </w:rPr>
        <w:t>б</w:t>
      </w:r>
      <w:r>
        <w:rPr>
          <w:color w:val="231F20"/>
          <w:w w:val="95"/>
        </w:rPr>
        <w:t>ол</w:t>
      </w:r>
      <w:r>
        <w:rPr>
          <w:color w:val="231F20"/>
          <w:spacing w:val="-2"/>
          <w:w w:val="95"/>
        </w:rPr>
        <w:t>ь</w:t>
      </w:r>
      <w:r>
        <w:rPr>
          <w:color w:val="231F20"/>
          <w:w w:val="95"/>
        </w:rPr>
        <w:t>шую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часть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ВВП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63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Р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6"/>
          <w:w w:val="90"/>
        </w:rPr>
        <w:t> 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1"/>
          <w:w w:val="90"/>
        </w:rPr>
        <w:t>0</w:t>
      </w:r>
      <w:r>
        <w:rPr>
          <w:color w:val="231F20"/>
          <w:spacing w:val="1"/>
          <w:w w:val="90"/>
        </w:rPr>
        <w:t>2</w:t>
      </w:r>
      <w:r>
        <w:rPr>
          <w:color w:val="231F20"/>
          <w:w w:val="90"/>
        </w:rPr>
        <w:t>2</w:t>
      </w:r>
      <w:r>
        <w:rPr>
          <w:color w:val="231F20"/>
          <w:spacing w:val="36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46"/>
          <w:w w:val="80"/>
        </w:rPr>
        <w:t> </w:t>
      </w:r>
      <w:r>
        <w:rPr>
          <w:color w:val="231F20"/>
          <w:spacing w:val="1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я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1"/>
          <w:w w:val="90"/>
        </w:rPr>
        <w:t>«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1"/>
          <w:w w:val="90"/>
        </w:rPr>
        <w:t>б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п</w:t>
      </w:r>
      <w:r>
        <w:rPr>
          <w:color w:val="231F20"/>
          <w:spacing w:val="1"/>
          <w:w w:val="90"/>
        </w:rPr>
        <w:t>е</w:t>
      </w:r>
      <w:r>
        <w:rPr>
          <w:color w:val="231F20"/>
          <w:spacing w:val="1"/>
          <w:w w:val="90"/>
        </w:rPr>
        <w:t>ч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г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»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1"/>
          <w:w w:val="90"/>
        </w:rPr>
        <w:t>е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а</w:t>
      </w:r>
      <w:r>
        <w:rPr>
          <w:color w:val="231F20"/>
          <w:spacing w:val="55"/>
          <w:w w:val="90"/>
        </w:rPr>
        <w:t> </w:t>
      </w:r>
      <w:r>
        <w:rPr>
          <w:color w:val="231F20"/>
          <w:w w:val="90"/>
        </w:rPr>
        <w:t>был</w:t>
      </w:r>
      <w:r>
        <w:rPr>
          <w:color w:val="231F20"/>
          <w:w w:val="90"/>
        </w:rPr>
        <w:t>а</w:t>
      </w:r>
      <w:r>
        <w:rPr>
          <w:color w:val="231F20"/>
          <w:spacing w:val="55"/>
          <w:w w:val="90"/>
        </w:rPr>
        <w:t> </w:t>
      </w:r>
      <w:r>
        <w:rPr>
          <w:color w:val="231F20"/>
          <w:w w:val="90"/>
        </w:rPr>
        <w:t>незначительн</w:t>
      </w:r>
      <w:r>
        <w:rPr>
          <w:color w:val="231F20"/>
          <w:w w:val="90"/>
        </w:rPr>
        <w:t>а</w:t>
      </w:r>
      <w:r>
        <w:rPr>
          <w:color w:val="231F20"/>
          <w:spacing w:val="5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5"/>
          <w:w w:val="90"/>
        </w:rPr>
        <w:t> </w:t>
      </w:r>
      <w:r>
        <w:rPr>
          <w:color w:val="231F20"/>
          <w:w w:val="90"/>
        </w:rPr>
        <w:t>составлял</w:t>
      </w:r>
      <w:r>
        <w:rPr>
          <w:color w:val="231F20"/>
          <w:w w:val="90"/>
        </w:rPr>
        <w:t>а</w:t>
      </w:r>
      <w:r>
        <w:rPr>
          <w:color w:val="231F20"/>
          <w:spacing w:val="5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3</w:t>
      </w:r>
      <w:r>
        <w:rPr>
          <w:color w:val="231F20"/>
          <w:spacing w:val="55"/>
          <w:w w:val="90"/>
        </w:rPr>
        <w:t> </w:t>
      </w:r>
      <w:r>
        <w:rPr>
          <w:color w:val="231F20"/>
          <w:spacing w:val="1"/>
          <w:w w:val="90"/>
        </w:rPr>
        <w:t>раз</w:t>
      </w:r>
      <w:r>
        <w:rPr>
          <w:color w:val="231F20"/>
          <w:w w:val="90"/>
        </w:rPr>
        <w:t>а</w:t>
      </w:r>
      <w:r>
        <w:rPr>
          <w:color w:val="231F20"/>
          <w:spacing w:val="55"/>
          <w:w w:val="90"/>
        </w:rPr>
        <w:t> </w:t>
      </w:r>
      <w:r>
        <w:rPr>
          <w:color w:val="231F20"/>
          <w:w w:val="90"/>
        </w:rPr>
        <w:t>меньше</w:t>
      </w:r>
      <w:r>
        <w:rPr>
          <w:color w:val="231F20"/>
          <w:w w:val="90"/>
        </w:rPr>
        <w:t>,</w:t>
      </w:r>
      <w:r>
        <w:rPr>
          <w:color w:val="231F20"/>
          <w:spacing w:val="55"/>
          <w:w w:val="90"/>
        </w:rPr>
        <w:t> </w:t>
      </w:r>
      <w:r>
        <w:rPr>
          <w:color w:val="231F20"/>
          <w:spacing w:val="1"/>
          <w:w w:val="90"/>
        </w:rPr>
        <w:t>чем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страна</w:t>
      </w:r>
      <w:r>
        <w:rPr>
          <w:color w:val="231F20"/>
          <w:w w:val="90"/>
        </w:rPr>
        <w:t>х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ОЭСР</w:t>
      </w:r>
      <w:r>
        <w:rPr>
          <w:color w:val="231F20"/>
          <w:w w:val="90"/>
        </w:rPr>
        <w:t>,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включа</w:t>
      </w:r>
      <w:r>
        <w:rPr>
          <w:color w:val="231F20"/>
          <w:w w:val="90"/>
        </w:rPr>
        <w:t>я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Польш</w:t>
      </w:r>
      <w:r>
        <w:rPr>
          <w:color w:val="231F20"/>
          <w:w w:val="90"/>
        </w:rPr>
        <w:t>у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Новы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стран</w:t>
      </w:r>
      <w:r>
        <w:rPr>
          <w:color w:val="231F20"/>
          <w:w w:val="90"/>
        </w:rPr>
        <w:t>ы</w:t>
      </w:r>
      <w:r>
        <w:rPr>
          <w:color w:val="231F20"/>
          <w:w w:val="90"/>
        </w:rPr>
        <w:t> 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1"/>
          <w:w w:val="90"/>
        </w:rPr>
        <w:t>ЕС</w:t>
      </w:r>
      <w:r>
        <w:rPr>
          <w:color w:val="231F20"/>
          <w:w w:val="9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странах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ОЭСР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2022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34"/>
          <w:w w:val="80"/>
        </w:rPr>
        <w:t> </w:t>
      </w:r>
      <w:r>
        <w:rPr>
          <w:color w:val="231F20"/>
          <w:w w:val="90"/>
        </w:rPr>
        <w:t>годовой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подушевой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ВВП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равнялся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footerReference w:type="even" r:id="rId42"/>
          <w:pgSz w:w="9355" w:h="13620"/>
          <w:pgMar w:footer="0" w:header="775" w:top="1180" w:bottom="280" w:left="620" w:right="500"/>
        </w:sectPr>
      </w:pPr>
    </w:p>
    <w:p>
      <w:pPr>
        <w:spacing w:line="220" w:lineRule="exact" w:before="11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160" w:lineRule="exact"/>
        <w:ind w:left="278" w:right="0" w:firstLine="0"/>
        <w:jc w:val="left"/>
        <w:rPr>
          <w:rFonts w:ascii="Georgia" w:hAnsi="Georgia" w:cs="Georgia" w:eastAsia="Georgia"/>
          <w:sz w:val="16"/>
          <w:szCs w:val="16"/>
        </w:rPr>
      </w:pPr>
      <w:r>
        <w:rPr/>
        <w:pict>
          <v:shape style="position:absolute;margin-left:36.850399pt;margin-top:-8.582617pt;width:8.018555pt;height:14pt;mso-position-horizontal-relative:page;mso-position-vertical-relative:paragraph;z-index:-12368" type="#_x0000_t202" filled="f" stroked="f">
            <v:textbox inset="0,0,0,0">
              <w:txbxContent>
                <w:p>
                  <w:pPr>
                    <w:spacing w:line="280" w:lineRule="exact"/>
                    <w:ind w:left="0" w:right="0" w:firstLine="0"/>
                    <w:jc w:val="left"/>
                    <w:rPr>
                      <w:rFonts w:ascii="Georgia" w:hAnsi="Georgia" w:cs="Georgia" w:eastAsia="Georgia"/>
                      <w:sz w:val="28"/>
                      <w:szCs w:val="28"/>
                    </w:rPr>
                  </w:pPr>
                  <w:r>
                    <w:rPr>
                      <w:rFonts w:ascii="Georgia" w:hAnsi="Georgia" w:cs="Georgia" w:eastAsia="Georgia"/>
                      <w:i/>
                      <w:color w:val="231F20"/>
                      <w:w w:val="95"/>
                      <w:sz w:val="28"/>
                      <w:szCs w:val="28"/>
                    </w:rPr>
                    <w:t>g</w:t>
                  </w:r>
                  <w:r>
                    <w:rPr>
                      <w:rFonts w:ascii="Georgia" w:hAnsi="Georgia" w:cs="Georgia" w:eastAsia="Georgia"/>
                      <w:color w:val="00000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Georgia" w:hAnsi="Georgia" w:cs="Georgia" w:eastAsia="Georgia"/>
          <w:color w:val="231F20"/>
          <w:w w:val="100"/>
          <w:sz w:val="16"/>
          <w:szCs w:val="16"/>
        </w:rPr>
        <w:t>ОЭСР</w:t>
      </w:r>
      <w:r>
        <w:rPr>
          <w:rFonts w:ascii="Georgia" w:hAnsi="Georgia" w:cs="Georgia" w:eastAsia="Georgia"/>
          <w:color w:val="000000"/>
          <w:w w:val="100"/>
          <w:sz w:val="16"/>
          <w:szCs w:val="16"/>
        </w:rPr>
      </w:r>
    </w:p>
    <w:p>
      <w:pPr>
        <w:spacing w:line="391" w:lineRule="exact"/>
        <w:ind w:left="60" w:right="0" w:firstLine="0"/>
        <w:jc w:val="left"/>
        <w:rPr>
          <w:rFonts w:ascii="Malgun Gothic" w:hAnsi="Malgun Gothic" w:cs="Malgun Gothic" w:eastAsia="Malgun Gothic"/>
          <w:sz w:val="16"/>
          <w:szCs w:val="16"/>
        </w:rPr>
      </w:pPr>
      <w:r>
        <w:rPr>
          <w:w w:val="100"/>
        </w:rPr>
        <w:br w:type="column"/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spacing w:val="-9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8"/>
          <w:szCs w:val="28"/>
        </w:rPr>
        <w:t>5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4</w:t>
      </w:r>
      <w:r>
        <w:rPr>
          <w:rFonts w:ascii="Malgun Gothic" w:hAnsi="Malgun Gothic" w:cs="Malgun Gothic" w:eastAsia="Malgun Gothic"/>
          <w:color w:val="231F20"/>
          <w:spacing w:val="-8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8"/>
          <w:szCs w:val="28"/>
        </w:rPr>
        <w:t>k$</w:t>
      </w:r>
      <w:r>
        <w:rPr>
          <w:rFonts w:ascii="Malgun Gothic" w:hAnsi="Malgun Gothic" w:cs="Malgun Gothic" w:eastAsia="Malgun Gothic"/>
          <w:color w:val="231F20"/>
          <w:w w:val="100"/>
          <w:position w:val="-8"/>
          <w:sz w:val="16"/>
          <w:szCs w:val="16"/>
        </w:rPr>
        <w:t>П</w:t>
      </w:r>
      <w:r>
        <w:rPr>
          <w:rFonts w:ascii="Malgun Gothic" w:hAnsi="Malgun Gothic" w:cs="Malgun Gothic" w:eastAsia="Malgun Gothic"/>
          <w:color w:val="000000"/>
          <w:w w:val="100"/>
          <w:sz w:val="16"/>
          <w:szCs w:val="16"/>
        </w:rPr>
      </w:r>
    </w:p>
    <w:p>
      <w:pPr>
        <w:pStyle w:val="BodyText"/>
        <w:spacing w:line="371" w:lineRule="exact"/>
        <w:ind w:left="-40" w:right="0"/>
        <w:jc w:val="left"/>
        <w:rPr>
          <w:rFonts w:ascii="Malgun Gothic" w:hAnsi="Malgun Gothic" w:cs="Malgun Gothic" w:eastAsia="Malgun Gothic"/>
          <w:sz w:val="31"/>
          <w:szCs w:val="31"/>
        </w:rPr>
      </w:pPr>
      <w:r>
        <w:rPr>
          <w:w w:val="95"/>
        </w:rPr>
        <w:br w:type="column"/>
      </w:r>
      <w:r>
        <w:rPr>
          <w:color w:val="231F20"/>
          <w:spacing w:val="1"/>
          <w:w w:val="95"/>
          <w:position w:val="1"/>
        </w:rPr>
        <w:t>/чел</w:t>
      </w:r>
      <w:r>
        <w:rPr>
          <w:color w:val="231F20"/>
          <w:spacing w:val="3"/>
          <w:w w:val="95"/>
          <w:position w:val="1"/>
        </w:rPr>
        <w:t>�</w:t>
      </w:r>
      <w:r>
        <w:rPr>
          <w:color w:val="231F20"/>
          <w:w w:val="95"/>
          <w:position w:val="1"/>
        </w:rPr>
        <w:t>,</w:t>
      </w:r>
      <w:r>
        <w:rPr>
          <w:color w:val="231F20"/>
          <w:spacing w:val="-20"/>
          <w:w w:val="95"/>
          <w:position w:val="1"/>
        </w:rPr>
        <w:t> </w:t>
      </w:r>
      <w:r>
        <w:rPr>
          <w:color w:val="231F20"/>
          <w:w w:val="95"/>
          <w:position w:val="1"/>
        </w:rPr>
        <w:t>а</w:t>
      </w:r>
      <w:r>
        <w:rPr>
          <w:color w:val="231F20"/>
          <w:spacing w:val="-19"/>
          <w:w w:val="95"/>
          <w:position w:val="1"/>
        </w:rPr>
        <w:t> </w:t>
      </w:r>
      <w:r>
        <w:rPr>
          <w:color w:val="231F20"/>
          <w:w w:val="95"/>
          <w:position w:val="1"/>
        </w:rPr>
        <w:t>в</w:t>
      </w:r>
      <w:r>
        <w:rPr>
          <w:color w:val="231F20"/>
          <w:spacing w:val="-19"/>
          <w:w w:val="95"/>
          <w:position w:val="1"/>
        </w:rPr>
        <w:t> </w:t>
      </w:r>
      <w:r>
        <w:rPr>
          <w:color w:val="231F20"/>
          <w:spacing w:val="1"/>
          <w:w w:val="95"/>
          <w:position w:val="1"/>
        </w:rPr>
        <w:t>наше</w:t>
      </w:r>
      <w:r>
        <w:rPr>
          <w:color w:val="231F20"/>
          <w:w w:val="95"/>
          <w:position w:val="1"/>
        </w:rPr>
        <w:t>й</w:t>
      </w:r>
      <w:r>
        <w:rPr>
          <w:color w:val="231F20"/>
          <w:spacing w:val="-19"/>
          <w:w w:val="95"/>
          <w:position w:val="1"/>
        </w:rPr>
        <w:t> </w:t>
      </w:r>
      <w:r>
        <w:rPr>
          <w:color w:val="231F20"/>
          <w:spacing w:val="1"/>
          <w:w w:val="95"/>
          <w:position w:val="1"/>
        </w:rPr>
        <w:t>стран</w:t>
      </w:r>
      <w:r>
        <w:rPr>
          <w:color w:val="231F20"/>
          <w:w w:val="95"/>
          <w:position w:val="1"/>
        </w:rPr>
        <w:t>е</w:t>
      </w:r>
      <w:r>
        <w:rPr>
          <w:color w:val="231F20"/>
          <w:spacing w:val="-18"/>
          <w:w w:val="95"/>
          <w:position w:val="1"/>
        </w:rPr>
        <w:t> </w:t>
      </w:r>
      <w:r>
        <w:rPr>
          <w:rFonts w:ascii="Georgia" w:hAnsi="Georgia" w:cs="Georgia" w:eastAsia="Georgia"/>
          <w:i/>
          <w:color w:val="231F20"/>
          <w:w w:val="95"/>
          <w:position w:val="1"/>
        </w:rPr>
        <w:t>g</w:t>
      </w:r>
      <w:r>
        <w:rPr>
          <w:rFonts w:ascii="Georgia" w:hAnsi="Georgia" w:cs="Georgia" w:eastAsia="Georgia"/>
          <w:i/>
          <w:color w:val="231F20"/>
          <w:spacing w:val="10"/>
          <w:w w:val="95"/>
          <w:position w:val="1"/>
        </w:rPr>
        <w:t> </w:t>
      </w:r>
      <w:r>
        <w:rPr>
          <w:color w:val="231F20"/>
          <w:w w:val="95"/>
          <w:position w:val="1"/>
        </w:rPr>
        <w:t>=</w:t>
      </w:r>
      <w:r>
        <w:rPr>
          <w:color w:val="231F20"/>
          <w:spacing w:val="-19"/>
          <w:w w:val="95"/>
          <w:position w:val="1"/>
        </w:rPr>
        <w:t> </w:t>
      </w:r>
      <w:r>
        <w:rPr>
          <w:color w:val="231F20"/>
          <w:spacing w:val="1"/>
          <w:w w:val="95"/>
          <w:position w:val="1"/>
        </w:rPr>
        <w:t>4</w:t>
      </w:r>
      <w:r>
        <w:rPr>
          <w:color w:val="231F20"/>
          <w:w w:val="95"/>
          <w:position w:val="1"/>
        </w:rPr>
        <w:t>1</w:t>
      </w:r>
      <w:r>
        <w:rPr>
          <w:color w:val="231F20"/>
          <w:spacing w:val="2"/>
          <w:w w:val="100"/>
          <w:position w:val="1"/>
        </w:rPr>
        <w:t> </w:t>
      </w:r>
      <w:r>
        <w:rPr>
          <w:color w:val="231F20"/>
          <w:spacing w:val="15"/>
          <w:w w:val="95"/>
          <w:position w:val="1"/>
        </w:rPr>
        <w:t>k</w:t>
      </w:r>
      <w:r>
        <w:rPr>
          <w:rFonts w:ascii="Malgun Gothic" w:hAnsi="Malgun Gothic" w:cs="Malgun Gothic" w:eastAsia="Malgun Gothic"/>
          <w:color w:val="000000"/>
          <w:spacing w:val="-38"/>
          <w:w w:val="95"/>
          <w:sz w:val="31"/>
          <w:szCs w:val="31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8"/>
          <w:sz w:val="31"/>
          <w:szCs w:val="31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31"/>
          <w:szCs w:val="31"/>
        </w:rPr>
      </w:r>
    </w:p>
    <w:p>
      <w:pPr>
        <w:spacing w:line="391" w:lineRule="exact"/>
        <w:ind w:left="-7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w w:val="90"/>
        </w:rPr>
        <w:br w:type="column"/>
      </w:r>
      <w:r>
        <w:rPr>
          <w:rFonts w:ascii="Malgun Gothic" w:hAnsi="Malgun Gothic" w:cs="Malgun Gothic" w:eastAsia="Malgun Gothic"/>
          <w:color w:val="231F20"/>
          <w:w w:val="90"/>
          <w:position w:val="-8"/>
          <w:sz w:val="16"/>
          <w:szCs w:val="16"/>
        </w:rPr>
        <w:t>П</w:t>
      </w:r>
      <w:r>
        <w:rPr>
          <w:rFonts w:ascii="Georgia" w:hAnsi="Georgia" w:cs="Georgia" w:eastAsia="Georgia"/>
          <w:i/>
          <w:color w:val="231F20"/>
          <w:w w:val="90"/>
          <w:sz w:val="28"/>
          <w:szCs w:val="28"/>
        </w:rPr>
        <w:t>/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8"/>
          <w:szCs w:val="28"/>
        </w:rPr>
        <w:t>чел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48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или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 w:line="391" w:lineRule="exact"/>
        <w:jc w:val="left"/>
        <w:rPr>
          <w:rFonts w:ascii="Malgun Gothic" w:hAnsi="Malgun Gothic" w:cs="Malgun Gothic" w:eastAsia="Malgun Gothic"/>
          <w:sz w:val="28"/>
          <w:szCs w:val="28"/>
        </w:rPr>
        <w:sectPr>
          <w:type w:val="continuous"/>
          <w:pgSz w:w="9355" w:h="13620"/>
          <w:pgMar w:top="1340" w:bottom="280" w:left="620" w:right="500"/>
          <w:cols w:num="4" w:equalWidth="0">
            <w:col w:w="713" w:space="40"/>
            <w:col w:w="1169" w:space="39"/>
            <w:col w:w="4343" w:space="40"/>
            <w:col w:w="1891"/>
          </w:cols>
        </w:sectPr>
      </w:pPr>
    </w:p>
    <w:p>
      <w:pPr>
        <w:spacing w:line="347" w:lineRule="exact"/>
        <w:ind w:left="117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всего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0,76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85"/>
          <w:sz w:val="28"/>
          <w:szCs w:val="28"/>
        </w:rPr>
        <w:t>g</w:t>
      </w:r>
      <w:r>
        <w:rPr>
          <w:rFonts w:ascii="Georgia" w:hAnsi="Georgia" w:cs="Georgia" w:eastAsia="Georgia"/>
          <w:color w:val="231F20"/>
          <w:w w:val="85"/>
          <w:position w:val="-8"/>
          <w:sz w:val="16"/>
          <w:szCs w:val="16"/>
        </w:rPr>
        <w:t>ОЭС</w:t>
      </w:r>
      <w:r>
        <w:rPr>
          <w:rFonts w:ascii="Georgia" w:hAnsi="Georgia" w:cs="Georgia" w:eastAsia="Georgia"/>
          <w:color w:val="231F20"/>
          <w:spacing w:val="-1"/>
          <w:w w:val="85"/>
          <w:position w:val="-8"/>
          <w:sz w:val="16"/>
          <w:szCs w:val="16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278" w:lineRule="exact"/>
        <w:ind w:left="400" w:right="0"/>
        <w:jc w:val="left"/>
      </w:pPr>
      <w:r>
        <w:rPr>
          <w:color w:val="231F20"/>
          <w:w w:val="95"/>
        </w:rPr>
        <w:t>Если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экономические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реформы,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продолжа</w:t>
      </w:r>
      <w:r>
        <w:rPr>
          <w:color w:val="231F20"/>
          <w:spacing w:val="5"/>
          <w:w w:val="95"/>
        </w:rPr>
        <w:t>ю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line="332" w:lineRule="exact"/>
        <w:ind w:left="117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щиеся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уже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35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лет,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том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числе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последние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10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лет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не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были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spacing w:val="88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у</w:t>
      </w:r>
      <w:r>
        <w:rPr>
          <w:color w:val="231F20"/>
          <w:spacing w:val="1"/>
          <w:w w:val="95"/>
        </w:rPr>
        <w:t>ш</w:t>
      </w:r>
      <w:r>
        <w:rPr>
          <w:color w:val="231F20"/>
          <w:spacing w:val="2"/>
          <w:w w:val="95"/>
        </w:rPr>
        <w:t>и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л</w:t>
      </w:r>
      <w:r>
        <w:rPr>
          <w:color w:val="231F20"/>
          <w:spacing w:val="2"/>
          <w:w w:val="95"/>
        </w:rPr>
        <w:t>ь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1"/>
          <w:w w:val="95"/>
        </w:rPr>
        <w:t>ы</w:t>
      </w:r>
      <w:r>
        <w:rPr>
          <w:color w:val="231F20"/>
          <w:spacing w:val="2"/>
          <w:w w:val="95"/>
        </w:rPr>
        <w:t>м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88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88"/>
          <w:w w:val="95"/>
        </w:rPr>
        <w:t> </w:t>
      </w:r>
      <w:r>
        <w:rPr>
          <w:color w:val="231F20"/>
          <w:spacing w:val="1"/>
          <w:w w:val="95"/>
        </w:rPr>
        <w:t>г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н</w:t>
      </w:r>
      <w:r>
        <w:rPr>
          <w:color w:val="231F20"/>
          <w:spacing w:val="1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87"/>
          <w:w w:val="95"/>
        </w:rPr>
        <w:t> 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1"/>
          <w:w w:val="95"/>
        </w:rPr>
        <w:t>т</w:t>
      </w:r>
      <w:r>
        <w:rPr>
          <w:color w:val="231F20"/>
          <w:w w:val="95"/>
        </w:rPr>
        <w:t>ы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государственно</w:t>
      </w:r>
      <w:r>
        <w:rPr>
          <w:color w:val="231F20"/>
          <w:w w:val="95"/>
        </w:rPr>
        <w:t>е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"/>
          <w:w w:val="95"/>
        </w:rPr>
        <w:t>управлени</w:t>
      </w:r>
      <w:r>
        <w:rPr>
          <w:color w:val="231F20"/>
          <w:w w:val="95"/>
        </w:rPr>
        <w:t>е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был</w:t>
      </w:r>
      <w:r>
        <w:rPr>
          <w:color w:val="231F20"/>
          <w:w w:val="95"/>
        </w:rPr>
        <w:t>и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"/>
          <w:w w:val="95"/>
        </w:rPr>
        <w:t>хот</w:t>
      </w:r>
      <w:r>
        <w:rPr>
          <w:color w:val="231F20"/>
          <w:w w:val="95"/>
        </w:rPr>
        <w:t>я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сопоставимыми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100"/>
        </w:rPr>
        <w:t>по</w:t>
      </w:r>
      <w:r>
        <w:rPr>
          <w:color w:val="231F20"/>
          <w:spacing w:val="-37"/>
          <w:w w:val="100"/>
        </w:rPr>
        <w:t> </w:t>
      </w:r>
      <w:r>
        <w:rPr>
          <w:color w:val="231F20"/>
          <w:w w:val="100"/>
        </w:rPr>
        <w:t>уровню</w:t>
      </w:r>
      <w:r>
        <w:rPr>
          <w:color w:val="231F20"/>
          <w:spacing w:val="-37"/>
          <w:w w:val="100"/>
        </w:rPr>
        <w:t> </w:t>
      </w:r>
      <w:r>
        <w:rPr>
          <w:color w:val="231F20"/>
          <w:w w:val="100"/>
        </w:rPr>
        <w:t>эффективности</w:t>
      </w:r>
      <w:r>
        <w:rPr>
          <w:color w:val="231F20"/>
          <w:spacing w:val="-36"/>
          <w:w w:val="100"/>
        </w:rPr>
        <w:t> </w:t>
      </w:r>
      <w:r>
        <w:rPr>
          <w:color w:val="231F20"/>
          <w:w w:val="100"/>
        </w:rPr>
        <w:t>с</w:t>
      </w:r>
      <w:r>
        <w:rPr>
          <w:color w:val="231F20"/>
          <w:spacing w:val="-37"/>
          <w:w w:val="100"/>
        </w:rPr>
        <w:t> </w:t>
      </w:r>
      <w:r>
        <w:rPr>
          <w:color w:val="231F20"/>
          <w:w w:val="100"/>
        </w:rPr>
        <w:t>Новыми</w:t>
      </w:r>
      <w:r>
        <w:rPr>
          <w:color w:val="231F20"/>
          <w:spacing w:val="-36"/>
          <w:w w:val="100"/>
        </w:rPr>
        <w:t> </w:t>
      </w:r>
      <w:r>
        <w:rPr>
          <w:color w:val="231F20"/>
          <w:w w:val="100"/>
        </w:rPr>
        <w:t>странами</w:t>
      </w:r>
      <w:r>
        <w:rPr>
          <w:color w:val="231F20"/>
          <w:spacing w:val="-37"/>
          <w:w w:val="100"/>
        </w:rPr>
        <w:t> </w:t>
      </w:r>
      <w:r>
        <w:rPr>
          <w:color w:val="231F20"/>
          <w:w w:val="100"/>
        </w:rPr>
        <w:t>ЕС,</w:t>
      </w:r>
      <w:r>
        <w:rPr>
          <w:color w:val="231F20"/>
          <w:spacing w:val="-36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37"/>
          <w:w w:val="100"/>
        </w:rPr>
        <w:t> </w:t>
      </w:r>
      <w:r>
        <w:rPr>
          <w:color w:val="231F20"/>
          <w:w w:val="100"/>
        </w:rPr>
        <w:t>граж</w:t>
      </w:r>
      <w:r>
        <w:rPr>
          <w:color w:val="231F20"/>
          <w:w w:val="10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данское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общество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было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развито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так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же,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как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этих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странах,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-37"/>
          <w:w w:val="95"/>
        </w:rPr>
        <w:t> </w:t>
      </w:r>
      <w:r>
        <w:rPr>
          <w:color w:val="231F20"/>
          <w:spacing w:val="-1"/>
          <w:w w:val="95"/>
        </w:rPr>
        <w:t>дол</w:t>
      </w:r>
      <w:r>
        <w:rPr>
          <w:color w:val="231F20"/>
          <w:w w:val="95"/>
        </w:rPr>
        <w:t>я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2"/>
          <w:w w:val="95"/>
        </w:rPr>
        <w:t>обеспеченног</w:t>
      </w:r>
      <w:r>
        <w:rPr>
          <w:color w:val="231F20"/>
          <w:w w:val="95"/>
        </w:rPr>
        <w:t>о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2"/>
          <w:w w:val="95"/>
        </w:rPr>
        <w:t>(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95"/>
        </w:rPr>
        <w:t>«небедного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95"/>
        </w:rPr>
        <w:t>»</w:t>
      </w:r>
      <w:r>
        <w:rPr>
          <w:color w:val="231F20"/>
          <w:w w:val="95"/>
        </w:rPr>
        <w:t>)</w:t>
      </w:r>
      <w:r>
        <w:rPr>
          <w:color w:val="231F20"/>
          <w:spacing w:val="-37"/>
          <w:w w:val="95"/>
        </w:rPr>
        <w:t> </w:t>
      </w:r>
      <w:r>
        <w:rPr>
          <w:color w:val="231F20"/>
          <w:spacing w:val="-2"/>
          <w:w w:val="95"/>
        </w:rPr>
        <w:t>среднег</w:t>
      </w:r>
      <w:r>
        <w:rPr>
          <w:color w:val="231F20"/>
          <w:w w:val="95"/>
        </w:rPr>
        <w:t>о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1"/>
          <w:w w:val="95"/>
        </w:rPr>
        <w:t>класс</w:t>
      </w:r>
      <w:r>
        <w:rPr>
          <w:color w:val="231F20"/>
          <w:w w:val="95"/>
        </w:rPr>
        <w:t>а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1"/>
          <w:w w:val="95"/>
        </w:rPr>
        <w:t>был</w:t>
      </w:r>
      <w:r>
        <w:rPr>
          <w:color w:val="231F20"/>
          <w:w w:val="95"/>
        </w:rPr>
        <w:t>а</w:t>
      </w:r>
      <w:r>
        <w:rPr>
          <w:color w:val="231F20"/>
          <w:spacing w:val="-37"/>
          <w:w w:val="95"/>
        </w:rPr>
        <w:t> </w:t>
      </w:r>
      <w:r>
        <w:rPr>
          <w:color w:val="231F20"/>
          <w:spacing w:val="-1"/>
          <w:w w:val="95"/>
        </w:rPr>
        <w:t>бы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85"/>
        </w:rPr>
        <w:t>в</w:t>
      </w:r>
      <w:r>
        <w:rPr>
          <w:color w:val="231F20"/>
          <w:spacing w:val="-25"/>
          <w:w w:val="85"/>
        </w:rPr>
        <w:t> </w:t>
      </w:r>
      <w:r>
        <w:rPr>
          <w:color w:val="231F20"/>
          <w:w w:val="85"/>
        </w:rPr>
        <w:t>3</w:t>
      </w:r>
      <w:r>
        <w:rPr>
          <w:color w:val="231F20"/>
          <w:spacing w:val="-24"/>
          <w:w w:val="85"/>
        </w:rPr>
        <w:t> </w:t>
      </w:r>
      <w:r>
        <w:rPr>
          <w:color w:val="231F20"/>
          <w:w w:val="85"/>
        </w:rPr>
        <w:t>раза</w:t>
      </w:r>
      <w:r>
        <w:rPr>
          <w:color w:val="231F20"/>
          <w:spacing w:val="-24"/>
          <w:w w:val="85"/>
        </w:rPr>
        <w:t> </w:t>
      </w:r>
      <w:r>
        <w:rPr>
          <w:color w:val="231F20"/>
          <w:w w:val="85"/>
        </w:rPr>
        <w:t>больше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w w:val="95"/>
        </w:rPr>
        <w:t>Одним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самых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чувствительных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параметров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различным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изменениям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социально-экономическом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состоянии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любой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страны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является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количество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или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доля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бедного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(нищего)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line="332" w:lineRule="exact"/>
        <w:ind w:left="117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селения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spacing w:val="-3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которо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й</w:t>
      </w:r>
      <w:r>
        <w:rPr>
          <w:rFonts w:ascii="Malgun Gothic" w:hAnsi="Malgun Gothic" w:cs="Malgun Gothic" w:eastAsia="Malgun Gothic"/>
          <w:color w:val="231F20"/>
          <w:spacing w:val="-3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подушево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й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годово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й</w:t>
      </w:r>
      <w:r>
        <w:rPr>
          <w:rFonts w:ascii="Malgun Gothic" w:hAnsi="Malgun Gothic" w:cs="Malgun Gothic" w:eastAsia="Malgun Gothic"/>
          <w:color w:val="231F20"/>
          <w:spacing w:val="-3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дохо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д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"/>
          <w:w w:val="95"/>
          <w:sz w:val="28"/>
          <w:szCs w:val="28"/>
        </w:rPr>
        <w:t>меньш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7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2"/>
          <w:w w:val="95"/>
          <w:sz w:val="28"/>
          <w:szCs w:val="28"/>
        </w:rPr>
        <w:t>прож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332" w:lineRule="exact"/>
        <w:ind w:left="117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точного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6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минимума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7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этом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году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w w:val="90"/>
        </w:rPr>
        <w:t>В</w:t>
      </w:r>
      <w:r>
        <w:rPr>
          <w:color w:val="231F20"/>
          <w:spacing w:val="14"/>
          <w:w w:val="90"/>
        </w:rPr>
        <w:t> </w:t>
      </w:r>
      <w:r>
        <w:rPr>
          <w:color w:val="231F20"/>
          <w:spacing w:val="-1"/>
          <w:w w:val="90"/>
        </w:rPr>
        <w:t>2022–202</w:t>
      </w:r>
      <w:r>
        <w:rPr>
          <w:color w:val="231F20"/>
          <w:w w:val="90"/>
        </w:rPr>
        <w:t>3</w:t>
      </w:r>
      <w:r>
        <w:rPr>
          <w:color w:val="231F20"/>
          <w:spacing w:val="14"/>
          <w:w w:val="90"/>
        </w:rPr>
        <w:t> </w:t>
      </w:r>
      <w:r>
        <w:rPr>
          <w:color w:val="231F20"/>
          <w:spacing w:val="-1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-1"/>
          <w:w w:val="90"/>
        </w:rPr>
        <w:t>численност</w:t>
      </w:r>
      <w:r>
        <w:rPr>
          <w:color w:val="231F20"/>
          <w:w w:val="90"/>
        </w:rPr>
        <w:t>ь</w:t>
      </w:r>
      <w:r>
        <w:rPr>
          <w:color w:val="231F20"/>
          <w:spacing w:val="14"/>
          <w:w w:val="90"/>
        </w:rPr>
        <w:t> </w:t>
      </w:r>
      <w:r>
        <w:rPr>
          <w:color w:val="231F20"/>
          <w:spacing w:val="-1"/>
          <w:w w:val="90"/>
        </w:rPr>
        <w:t>бедног</w:t>
      </w:r>
      <w:r>
        <w:rPr>
          <w:color w:val="231F20"/>
          <w:w w:val="90"/>
        </w:rPr>
        <w:t>о</w:t>
      </w:r>
      <w:r>
        <w:rPr>
          <w:color w:val="231F20"/>
          <w:spacing w:val="14"/>
          <w:w w:val="90"/>
        </w:rPr>
        <w:t> </w:t>
      </w:r>
      <w:r>
        <w:rPr>
          <w:color w:val="231F20"/>
          <w:spacing w:val="-1"/>
          <w:w w:val="90"/>
        </w:rPr>
        <w:t>населени</w:t>
      </w:r>
      <w:r>
        <w:rPr>
          <w:color w:val="231F20"/>
          <w:w w:val="90"/>
        </w:rPr>
        <w:t>я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-1"/>
          <w:w w:val="90"/>
        </w:rPr>
        <w:t>снизились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5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,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х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д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я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—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3</w:t>
      </w:r>
      <w:r>
        <w:rPr>
          <w:color w:val="231F20"/>
          <w:w w:val="90"/>
        </w:rPr>
        <w:t>,5</w:t>
      </w:r>
      <w:r>
        <w:rPr>
          <w:color w:val="231F20"/>
          <w:spacing w:val="2"/>
          <w:w w:val="90"/>
        </w:rPr>
        <w:t>%</w:t>
      </w:r>
      <w:r>
        <w:rPr>
          <w:color w:val="231F20"/>
          <w:w w:val="90"/>
        </w:rPr>
        <w:t>�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к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е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з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е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ж</w:t>
      </w:r>
      <w:r>
        <w:rPr>
          <w:color w:val="231F20"/>
          <w:spacing w:val="3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1"/>
          <w:w w:val="95"/>
        </w:rPr>
        <w:t>ни</w:t>
      </w:r>
      <w:r>
        <w:rPr>
          <w:color w:val="231F20"/>
          <w:w w:val="95"/>
        </w:rPr>
        <w:t>е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численност</w:t>
      </w:r>
      <w:r>
        <w:rPr>
          <w:color w:val="231F20"/>
          <w:w w:val="95"/>
        </w:rPr>
        <w:t>и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бедног</w:t>
      </w:r>
      <w:r>
        <w:rPr>
          <w:color w:val="231F20"/>
          <w:w w:val="95"/>
        </w:rPr>
        <w:t>о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(нищего</w:t>
      </w:r>
      <w:r>
        <w:rPr>
          <w:color w:val="231F20"/>
          <w:w w:val="95"/>
        </w:rPr>
        <w:t>)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объясняется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тем,</w:t>
      </w:r>
      <w:r>
        <w:rPr>
          <w:color w:val="231F20"/>
          <w:spacing w:val="-67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95"/>
        </w:rPr>
        <w:t>после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95"/>
        </w:rPr>
        <w:t>начала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95"/>
        </w:rPr>
        <w:t>СВО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95"/>
        </w:rPr>
        <w:t>(24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02</w:t>
      </w:r>
      <w:r>
        <w:rPr>
          <w:color w:val="231F20"/>
          <w:w w:val="95"/>
        </w:rPr>
        <w:t>�</w:t>
      </w:r>
      <w:r>
        <w:rPr>
          <w:color w:val="231F20"/>
          <w:w w:val="95"/>
        </w:rPr>
        <w:t>2022)</w:t>
      </w:r>
      <w:r>
        <w:rPr>
          <w:color w:val="231F20"/>
          <w:spacing w:val="-67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95"/>
        </w:rPr>
        <w:t>основании</w:t>
      </w:r>
      <w:r>
        <w:rPr>
          <w:color w:val="231F20"/>
          <w:spacing w:val="-66"/>
          <w:w w:val="95"/>
        </w:rPr>
        <w:t> </w:t>
      </w:r>
      <w:r>
        <w:rPr>
          <w:color w:val="231F20"/>
          <w:w w:val="95"/>
        </w:rPr>
        <w:t>указов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распоряжени</w:t>
      </w:r>
      <w:r>
        <w:rPr>
          <w:color w:val="231F20"/>
          <w:w w:val="95"/>
        </w:rPr>
        <w:t>й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Президент</w:t>
      </w:r>
      <w:r>
        <w:rPr>
          <w:color w:val="231F20"/>
          <w:w w:val="95"/>
        </w:rPr>
        <w:t>а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постановлени</w:t>
      </w:r>
      <w:r>
        <w:rPr>
          <w:color w:val="231F20"/>
          <w:w w:val="95"/>
        </w:rPr>
        <w:t>й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Правител</w:t>
      </w:r>
      <w:r>
        <w:rPr>
          <w:color w:val="231F20"/>
          <w:spacing w:val="3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с</w:t>
      </w:r>
      <w:r>
        <w:rPr>
          <w:color w:val="231F20"/>
          <w:w w:val="95"/>
        </w:rPr>
        <w:t>тв</w:t>
      </w:r>
      <w:r>
        <w:rPr>
          <w:color w:val="231F20"/>
          <w:w w:val="95"/>
        </w:rPr>
        <w:t>а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Ф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ыл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ре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ус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от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ен</w:t>
      </w:r>
      <w:r>
        <w:rPr>
          <w:color w:val="231F20"/>
          <w:w w:val="95"/>
        </w:rPr>
        <w:t>ы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аз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ич</w:t>
      </w:r>
      <w:r>
        <w:rPr>
          <w:color w:val="231F20"/>
          <w:w w:val="95"/>
        </w:rPr>
        <w:t>ны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ь</w:t>
      </w:r>
      <w:r>
        <w:rPr>
          <w:color w:val="231F20"/>
          <w:w w:val="95"/>
        </w:rPr>
        <w:t>го</w:t>
      </w:r>
      <w:r>
        <w:rPr>
          <w:color w:val="231F20"/>
          <w:w w:val="95"/>
        </w:rPr>
        <w:t>ты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ча</w:t>
      </w:r>
      <w:r>
        <w:rPr>
          <w:color w:val="231F20"/>
          <w:w w:val="95"/>
        </w:rPr>
        <w:t>с</w:t>
      </w:r>
      <w:r>
        <w:rPr>
          <w:color w:val="231F20"/>
          <w:spacing w:val="3"/>
          <w:w w:val="95"/>
        </w:rPr>
        <w:t>т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нико</w:t>
      </w:r>
      <w:r>
        <w:rPr>
          <w:color w:val="231F20"/>
          <w:w w:val="95"/>
        </w:rPr>
        <w:t>в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СВО</w:t>
      </w:r>
      <w:r>
        <w:rPr>
          <w:color w:val="231F20"/>
          <w:w w:val="95"/>
        </w:rPr>
        <w:t>�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значительна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част</w:t>
      </w:r>
      <w:r>
        <w:rPr>
          <w:color w:val="231F20"/>
          <w:w w:val="95"/>
        </w:rPr>
        <w:t>ь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участнико</w:t>
      </w:r>
      <w:r>
        <w:rPr>
          <w:color w:val="231F20"/>
          <w:w w:val="95"/>
        </w:rPr>
        <w:t>в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СВ</w:t>
      </w:r>
      <w:r>
        <w:rPr>
          <w:color w:val="231F20"/>
          <w:w w:val="95"/>
        </w:rPr>
        <w:t>О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входит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-61"/>
          <w:w w:val="95"/>
        </w:rPr>
        <w:t> </w:t>
      </w:r>
      <w:r>
        <w:rPr>
          <w:color w:val="231F20"/>
          <w:w w:val="95"/>
        </w:rPr>
        <w:t>группу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бедного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(нищего)</w:t>
      </w:r>
      <w:r>
        <w:rPr>
          <w:color w:val="231F20"/>
          <w:spacing w:val="-61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w w:val="95"/>
        </w:rPr>
        <w:t>Слабое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изменение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(снижение)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численности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доли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бедно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0"/>
        </w:rPr>
        <w:t>го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мирное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время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после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2008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9"/>
          <w:w w:val="80"/>
        </w:rPr>
        <w:t> </w:t>
      </w:r>
      <w:r>
        <w:rPr>
          <w:color w:val="231F20"/>
          <w:w w:val="90"/>
        </w:rPr>
        <w:t>свидетельствует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застое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социально-экономическом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развитии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страны,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слу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type w:val="continuous"/>
          <w:pgSz w:w="9355" w:h="13620"/>
          <w:pgMar w:top="1340" w:bottom="280" w:left="620" w:right="50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63" w:right="113"/>
        <w:jc w:val="both"/>
      </w:pPr>
      <w:r>
        <w:rPr>
          <w:color w:val="231F20"/>
          <w:w w:val="95"/>
        </w:rPr>
        <w:t>жи</w:t>
      </w:r>
      <w:r>
        <w:rPr>
          <w:color w:val="231F20"/>
          <w:w w:val="95"/>
        </w:rPr>
        <w:t>т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показателе</w:t>
      </w:r>
      <w:r>
        <w:rPr>
          <w:color w:val="231F20"/>
          <w:w w:val="95"/>
        </w:rPr>
        <w:t>м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того</w:t>
      </w:r>
      <w:r>
        <w:rPr>
          <w:color w:val="231F20"/>
          <w:w w:val="95"/>
        </w:rPr>
        <w:t>,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существующи</w:t>
      </w:r>
      <w:r>
        <w:rPr>
          <w:color w:val="231F20"/>
          <w:w w:val="95"/>
        </w:rPr>
        <w:t>й</w:t>
      </w:r>
      <w:r>
        <w:rPr>
          <w:color w:val="231F20"/>
          <w:spacing w:val="35"/>
          <w:w w:val="95"/>
        </w:rPr>
        <w:t> </w:t>
      </w:r>
      <w:r>
        <w:rPr>
          <w:color w:val="231F20"/>
          <w:w w:val="95"/>
        </w:rPr>
        <w:t>экономический</w:t>
      </w:r>
      <w:r>
        <w:rPr>
          <w:color w:val="231F20"/>
          <w:spacing w:val="1"/>
          <w:w w:val="97"/>
        </w:rPr>
        <w:t> </w:t>
      </w:r>
      <w:r>
        <w:rPr>
          <w:color w:val="231F20"/>
          <w:spacing w:val="1"/>
          <w:w w:val="95"/>
        </w:rPr>
        <w:t>порядок</w:t>
      </w:r>
      <w:r>
        <w:rPr>
          <w:color w:val="231F20"/>
          <w:w w:val="95"/>
        </w:rPr>
        <w:t>,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кадровы</w:t>
      </w:r>
      <w:r>
        <w:rPr>
          <w:color w:val="231F20"/>
          <w:w w:val="95"/>
        </w:rPr>
        <w:t>й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соста</w:t>
      </w:r>
      <w:r>
        <w:rPr>
          <w:color w:val="231F20"/>
          <w:w w:val="95"/>
        </w:rPr>
        <w:t>в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блок</w:t>
      </w:r>
      <w:r>
        <w:rPr>
          <w:color w:val="231F20"/>
          <w:w w:val="95"/>
        </w:rPr>
        <w:t>а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г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сударственны</w:t>
      </w:r>
      <w:r>
        <w:rPr>
          <w:color w:val="231F20"/>
          <w:w w:val="95"/>
        </w:rPr>
        <w:t>е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институты</w:t>
      </w:r>
      <w:r>
        <w:rPr>
          <w:color w:val="231F20"/>
          <w:w w:val="95"/>
        </w:rPr>
        <w:t>,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способн</w:t>
      </w:r>
      <w:r>
        <w:rPr>
          <w:color w:val="231F20"/>
          <w:w w:val="95"/>
        </w:rPr>
        <w:t>ы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обеспечит</w:t>
      </w:r>
      <w:r>
        <w:rPr>
          <w:color w:val="231F20"/>
          <w:w w:val="95"/>
        </w:rPr>
        <w:t>ь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сущ</w:t>
      </w:r>
      <w:r>
        <w:rPr>
          <w:color w:val="231F20"/>
          <w:spacing w:val="5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ственный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экономический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рост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00" w:lineRule="exact" w:before="5"/>
        <w:rPr>
          <w:sz w:val="10"/>
          <w:szCs w:val="10"/>
        </w:rPr>
      </w:pPr>
      <w:r>
        <w:rPr>
          <w:sz w:val="10"/>
          <w:szCs w:val="10"/>
        </w:rPr>
      </w:r>
    </w:p>
    <w:p>
      <w:pPr>
        <w:tabs>
          <w:tab w:pos="7218" w:val="left" w:leader="none"/>
        </w:tabs>
        <w:ind w:left="0" w:right="110" w:firstLine="0"/>
        <w:jc w:val="righ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71.628502pt;margin-top:4.665582pt;width:348.61650pt;height:234.5435pt;mso-position-horizontal-relative:page;mso-position-vertical-relative:paragraph;z-index:-12367" coordorigin="1433,93" coordsize="6972,4691">
            <v:group style="position:absolute;left:1523;top:2391;width:6816;height:2" coordorigin="1523,2391" coordsize="6816,2">
              <v:shape style="position:absolute;left:1523;top:2391;width:6816;height:2" coordorigin="1523,2391" coordsize="6816,0" path="m1523,2391l8339,2391e" filled="f" stroked="t" strokeweight=".6pt" strokecolor="#939598">
                <v:path arrowok="t"/>
              </v:shape>
            </v:group>
            <v:group style="position:absolute;left:1523;top:3153;width:6816;height:2" coordorigin="1523,3153" coordsize="6816,2">
              <v:shape style="position:absolute;left:1523;top:3153;width:6816;height:2" coordorigin="1523,3153" coordsize="6816,0" path="m1523,3153l8339,3153e" filled="f" stroked="t" strokeweight=".599pt" strokecolor="#939598">
                <v:path arrowok="t"/>
              </v:shape>
            </v:group>
            <v:group style="position:absolute;left:1523;top:3914;width:6816;height:2" coordorigin="1523,3914" coordsize="6816,2">
              <v:shape style="position:absolute;left:1523;top:3914;width:6816;height:2" coordorigin="1523,3914" coordsize="6816,0" path="m1523,3914l8339,3914e" filled="f" stroked="t" strokeweight=".6pt" strokecolor="#939598">
                <v:path arrowok="t"/>
              </v:shape>
            </v:group>
            <v:group style="position:absolute;left:6414;top:3919;width:223;height:732" coordorigin="6414,3919" coordsize="223,732">
              <v:shape style="position:absolute;left:6414;top:3919;width:223;height:732" coordorigin="6414,3919" coordsize="223,732" path="m6637,3919l6414,3919,6414,4650,6637,4650,6637,3919xe" filled="t" fillcolor="#BFC8E6" stroked="f">
                <v:path arrowok="t"/>
                <v:fill type="solid"/>
              </v:shape>
            </v:group>
            <v:group style="position:absolute;left:6414;top:3158;width:223;height:750" coordorigin="6414,3158" coordsize="223,750">
              <v:shape style="position:absolute;left:6414;top:3158;width:223;height:750" coordorigin="6414,3158" coordsize="223,750" path="m6637,3158l6414,3158,6414,3909,6637,3909,6637,3158xe" filled="t" fillcolor="#BFC8E6" stroked="f">
                <v:path arrowok="t"/>
                <v:fill type="solid"/>
              </v:shape>
            </v:group>
            <v:group style="position:absolute;left:6414;top:2396;width:223;height:752" coordorigin="6414,2396" coordsize="223,752">
              <v:shape style="position:absolute;left:6414;top:2396;width:223;height:752" coordorigin="6414,2396" coordsize="223,752" path="m6637,2396l6414,2396,6414,3148,6637,3148,6637,2396xe" filled="t" fillcolor="#BFC8E6" stroked="f">
                <v:path arrowok="t"/>
                <v:fill type="solid"/>
              </v:shape>
            </v:group>
            <v:group style="position:absolute;left:1523;top:1630;width:6816;height:2" coordorigin="1523,1630" coordsize="6816,2">
              <v:shape style="position:absolute;left:1523;top:1630;width:6816;height:2" coordorigin="1523,1630" coordsize="6816,0" path="m1523,1630l8339,1630e" filled="f" stroked="t" strokeweight=".6pt" strokecolor="#939598">
                <v:path arrowok="t"/>
              </v:shape>
            </v:group>
            <v:group style="position:absolute;left:6414;top:1635;width:223;height:751" coordorigin="6414,1635" coordsize="223,751">
              <v:shape style="position:absolute;left:6414;top:1635;width:223;height:751" coordorigin="6414,1635" coordsize="223,751" path="m6637,1635l6414,1635,6414,2386,6637,2386,6637,1635xe" filled="t" fillcolor="#BFC8E6" stroked="f">
                <v:path arrowok="t"/>
                <v:fill type="solid"/>
              </v:shape>
            </v:group>
            <v:group style="position:absolute;left:1521;top:860;width:6816;height:2" coordorigin="1521,860" coordsize="6816,2">
              <v:shape style="position:absolute;left:1521;top:860;width:6816;height:2" coordorigin="1521,860" coordsize="6816,0" path="m1521,860l8337,860e" filled="f" stroked="t" strokeweight=".6pt" strokecolor="#939598">
                <v:path arrowok="t"/>
              </v:shape>
            </v:group>
            <v:group style="position:absolute;left:6414;top:865;width:223;height:760" coordorigin="6414,865" coordsize="223,760">
              <v:shape style="position:absolute;left:6414;top:865;width:223;height:760" coordorigin="6414,865" coordsize="223,760" path="m6637,865l6414,865,6414,1625,6637,1625,6637,865xe" filled="t" fillcolor="#BFC8E6" stroked="f">
                <v:path arrowok="t"/>
                <v:fill type="solid"/>
              </v:shape>
            </v:group>
            <v:group style="position:absolute;left:6414;top:2391;width:223;height:2" coordorigin="6414,2391" coordsize="223,2">
              <v:shape style="position:absolute;left:6414;top:2391;width:223;height:2" coordorigin="6414,2391" coordsize="223,0" path="m6414,2391l6637,2391e" filled="f" stroked="t" strokeweight=".6pt" strokecolor="#878FA6">
                <v:path arrowok="t"/>
              </v:shape>
            </v:group>
            <v:group style="position:absolute;left:6414;top:3153;width:223;height:2" coordorigin="6414,3153" coordsize="223,2">
              <v:shape style="position:absolute;left:6414;top:3153;width:223;height:2" coordorigin="6414,3153" coordsize="223,0" path="m6414,3153l6637,3153e" filled="f" stroked="t" strokeweight=".599pt" strokecolor="#878FA6">
                <v:path arrowok="t"/>
              </v:shape>
            </v:group>
            <v:group style="position:absolute;left:6414;top:3914;width:223;height:2" coordorigin="6414,3914" coordsize="223,2">
              <v:shape style="position:absolute;left:6414;top:3914;width:223;height:2" coordorigin="6414,3914" coordsize="223,0" path="m6414,3914l6637,3914e" filled="f" stroked="t" strokeweight=".6pt" strokecolor="#878FA6">
                <v:path arrowok="t"/>
              </v:shape>
            </v:group>
            <v:group style="position:absolute;left:6414;top:1630;width:223;height:2" coordorigin="6414,1630" coordsize="223,2">
              <v:shape style="position:absolute;left:6414;top:1630;width:223;height:2" coordorigin="6414,1630" coordsize="223,0" path="m6414,1630l6637,1630e" filled="f" stroked="t" strokeweight=".6pt" strokecolor="#878FA6">
                <v:path arrowok="t"/>
              </v:shape>
            </v:group>
            <v:group style="position:absolute;left:1520;top:109;width:6823;height:2" coordorigin="1520,109" coordsize="6823,2">
              <v:shape style="position:absolute;left:1520;top:109;width:6823;height:2" coordorigin="1520,109" coordsize="6823,0" path="m1520,109l8343,109e" filled="f" stroked="t" strokeweight=".6pt" strokecolor="#939598">
                <v:path arrowok="t"/>
              </v:shape>
            </v:group>
            <v:group style="position:absolute;left:6414;top:114;width:223;height:741" coordorigin="6414,114" coordsize="223,741">
              <v:shape style="position:absolute;left:6414;top:114;width:223;height:741" coordorigin="6414,114" coordsize="223,741" path="m6637,855l6414,855,6414,114,6637,114,6637,855xe" filled="t" fillcolor="#BFC8E6" stroked="f">
                <v:path arrowok="t"/>
                <v:fill type="solid"/>
              </v:shape>
            </v:group>
            <v:group style="position:absolute;left:6414;top:860;width:223;height:2" coordorigin="6414,860" coordsize="223,2">
              <v:shape style="position:absolute;left:6414;top:860;width:223;height:2" coordorigin="6414,860" coordsize="223,0" path="m6414,860l6637,860e" filled="f" stroked="t" strokeweight=".6pt" strokecolor="#878FA6">
                <v:path arrowok="t"/>
              </v:shape>
            </v:group>
            <v:group style="position:absolute;left:6414;top:109;width:223;height:2" coordorigin="6414,109" coordsize="223,2">
              <v:shape style="position:absolute;left:6414;top:109;width:223;height:2" coordorigin="6414,109" coordsize="223,0" path="m6414,109l6637,109e" filled="f" stroked="t" strokeweight=".572pt" strokecolor="#878FA6">
                <v:path arrowok="t"/>
              </v:shape>
            </v:group>
            <v:group style="position:absolute;left:4921;top:3919;width:235;height:728" coordorigin="4921,3919" coordsize="235,728">
              <v:shape style="position:absolute;left:4921;top:3919;width:235;height:728" coordorigin="4921,3919" coordsize="235,728" path="m5155,3919l4921,3919,4921,4647,5155,4647,5155,3919xe" filled="t" fillcolor="#BFC8E6" stroked="f">
                <v:path arrowok="t"/>
                <v:fill type="solid"/>
              </v:shape>
            </v:group>
            <v:group style="position:absolute;left:4921;top:3158;width:235;height:750" coordorigin="4921,3158" coordsize="235,750">
              <v:shape style="position:absolute;left:4921;top:3158;width:235;height:750" coordorigin="4921,3158" coordsize="235,750" path="m5155,3158l4921,3158,4921,3909,5155,3909,5155,3158xe" filled="t" fillcolor="#BFC8E6" stroked="f">
                <v:path arrowok="t"/>
                <v:fill type="solid"/>
              </v:shape>
            </v:group>
            <v:group style="position:absolute;left:4921;top:2396;width:235;height:752" coordorigin="4921,2396" coordsize="235,752">
              <v:shape style="position:absolute;left:4921;top:2396;width:235;height:752" coordorigin="4921,2396" coordsize="235,752" path="m5155,2396l4921,2396,4921,3148,5155,3148,5155,2396xe" filled="t" fillcolor="#BFC8E6" stroked="f">
                <v:path arrowok="t"/>
                <v:fill type="solid"/>
              </v:shape>
            </v:group>
            <v:group style="position:absolute;left:4921;top:1635;width:235;height:751" coordorigin="4921,1635" coordsize="235,751">
              <v:shape style="position:absolute;left:4921;top:1635;width:235;height:751" coordorigin="4921,1635" coordsize="235,751" path="m5155,1635l4921,1635,4921,2386,5155,2386,5155,1635xe" filled="t" fillcolor="#BFC8E6" stroked="f">
                <v:path arrowok="t"/>
                <v:fill type="solid"/>
              </v:shape>
            </v:group>
            <v:group style="position:absolute;left:4921;top:865;width:235;height:760" coordorigin="4921,865" coordsize="235,760">
              <v:shape style="position:absolute;left:4921;top:865;width:235;height:760" coordorigin="4921,865" coordsize="235,760" path="m5155,865l4921,865,4921,1625,5155,1625,5155,865xe" filled="t" fillcolor="#BFC8E6" stroked="f">
                <v:path arrowok="t"/>
                <v:fill type="solid"/>
              </v:shape>
            </v:group>
            <v:group style="position:absolute;left:4921;top:2391;width:235;height:2" coordorigin="4921,2391" coordsize="235,2">
              <v:shape style="position:absolute;left:4921;top:2391;width:235;height:2" coordorigin="4921,2391" coordsize="235,0" path="m4921,2391l5155,2391e" filled="f" stroked="t" strokeweight=".6pt" strokecolor="#878FA6">
                <v:path arrowok="t"/>
              </v:shape>
            </v:group>
            <v:group style="position:absolute;left:4921;top:3153;width:235;height:2" coordorigin="4921,3153" coordsize="235,2">
              <v:shape style="position:absolute;left:4921;top:3153;width:235;height:2" coordorigin="4921,3153" coordsize="235,0" path="m4921,3153l5155,3153e" filled="f" stroked="t" strokeweight=".599pt" strokecolor="#878FA6">
                <v:path arrowok="t"/>
              </v:shape>
            </v:group>
            <v:group style="position:absolute;left:4921;top:3914;width:235;height:2" coordorigin="4921,3914" coordsize="235,2">
              <v:shape style="position:absolute;left:4921;top:3914;width:235;height:2" coordorigin="4921,3914" coordsize="235,0" path="m4921,3914l5155,3914e" filled="f" stroked="t" strokeweight=".6pt" strokecolor="#878FA6">
                <v:path arrowok="t"/>
              </v:shape>
            </v:group>
            <v:group style="position:absolute;left:4921;top:1630;width:235;height:2" coordorigin="4921,1630" coordsize="235,2">
              <v:shape style="position:absolute;left:4921;top:1630;width:235;height:2" coordorigin="4921,1630" coordsize="235,0" path="m4921,1630l5155,1630e" filled="f" stroked="t" strokeweight=".6pt" strokecolor="#878FA6">
                <v:path arrowok="t"/>
              </v:shape>
            </v:group>
            <v:group style="position:absolute;left:4921;top:114;width:235;height:741" coordorigin="4921,114" coordsize="235,741">
              <v:shape style="position:absolute;left:4921;top:114;width:235;height:741" coordorigin="4921,114" coordsize="235,741" path="m5155,114l4921,114,4921,855,5155,855,5155,114xe" filled="t" fillcolor="#BFC8E6" stroked="f">
                <v:path arrowok="t"/>
                <v:fill type="solid"/>
              </v:shape>
            </v:group>
            <v:group style="position:absolute;left:4921;top:102;width:235;height:2" coordorigin="4921,102" coordsize="235,2">
              <v:shape style="position:absolute;left:4921;top:102;width:235;height:2" coordorigin="4921,102" coordsize="235,0" path="m4921,102l5155,102e" filled="f" stroked="t" strokeweight=".242pt" strokecolor="#BFC8E6">
                <v:path arrowok="t"/>
              </v:shape>
            </v:group>
            <v:group style="position:absolute;left:4921;top:860;width:235;height:2" coordorigin="4921,860" coordsize="235,2">
              <v:shape style="position:absolute;left:4921;top:860;width:235;height:2" coordorigin="4921,860" coordsize="235,0" path="m4921,860l5155,860e" filled="f" stroked="t" strokeweight=".6pt" strokecolor="#878FA6">
                <v:path arrowok="t"/>
              </v:shape>
            </v:group>
            <v:group style="position:absolute;left:4921;top:109;width:235;height:2" coordorigin="4921,109" coordsize="235,2">
              <v:shape style="position:absolute;left:4921;top:109;width:235;height:2" coordorigin="4921,109" coordsize="235,0" path="m4921,109l5155,109e" filled="f" stroked="t" strokeweight=".6pt" strokecolor="#878FA6">
                <v:path arrowok="t"/>
              </v:shape>
            </v:group>
            <v:group style="position:absolute;left:1526;top:3919;width:1491;height:732" coordorigin="1526,3919" coordsize="1491,732">
              <v:shape style="position:absolute;left:1526;top:3919;width:1491;height:732" coordorigin="1526,3919" coordsize="1491,732" path="m3017,3919l1526,3919,1526,4650,3017,4650,3017,3919xe" filled="t" fillcolor="#BFC8E6" stroked="f">
                <v:path arrowok="t"/>
                <v:fill type="solid"/>
              </v:shape>
            </v:group>
            <v:group style="position:absolute;left:1526;top:3158;width:1491;height:750" coordorigin="1526,3158" coordsize="1491,750">
              <v:shape style="position:absolute;left:1526;top:3158;width:1491;height:750" coordorigin="1526,3158" coordsize="1491,750" path="m3017,3158l1526,3158,1526,3909,3017,3909,3017,3158xe" filled="t" fillcolor="#BFC8E6" stroked="f">
                <v:path arrowok="t"/>
                <v:fill type="solid"/>
              </v:shape>
            </v:group>
            <v:group style="position:absolute;left:1526;top:2396;width:1491;height:752" coordorigin="1526,2396" coordsize="1491,752">
              <v:shape style="position:absolute;left:1526;top:2396;width:1491;height:752" coordorigin="1526,2396" coordsize="1491,752" path="m3017,2396l1526,2396,1526,3148,3017,3148,3017,2396xe" filled="t" fillcolor="#BFC8E6" stroked="f">
                <v:path arrowok="t"/>
                <v:fill type="solid"/>
              </v:shape>
            </v:group>
            <v:group style="position:absolute;left:1526;top:1635;width:1491;height:751" coordorigin="1526,1635" coordsize="1491,751">
              <v:shape style="position:absolute;left:1526;top:1635;width:1491;height:751" coordorigin="1526,1635" coordsize="1491,751" path="m3017,1635l1526,1635,1526,2386,3017,2386,3017,1635xe" filled="t" fillcolor="#BFC8E6" stroked="f">
                <v:path arrowok="t"/>
                <v:fill type="solid"/>
              </v:shape>
            </v:group>
            <v:group style="position:absolute;left:1526;top:865;width:1491;height:760" coordorigin="1526,865" coordsize="1491,760">
              <v:shape style="position:absolute;left:1526;top:865;width:1491;height:760" coordorigin="1526,865" coordsize="1491,760" path="m3017,865l1526,865,1526,1625,3017,1625,3017,865xe" filled="t" fillcolor="#BFC8E6" stroked="f">
                <v:path arrowok="t"/>
                <v:fill type="solid"/>
              </v:shape>
            </v:group>
            <v:group style="position:absolute;left:1526;top:114;width:1491;height:741" coordorigin="1526,114" coordsize="1491,741">
              <v:shape style="position:absolute;left:1526;top:114;width:1491;height:741" coordorigin="1526,114" coordsize="1491,741" path="m3017,114l1526,114,1526,855,3017,855,3017,114xe" filled="t" fillcolor="#BFC8E6" stroked="f">
                <v:path arrowok="t"/>
                <v:fill type="solid"/>
              </v:shape>
            </v:group>
            <v:group style="position:absolute;left:1526;top:2391;width:1491;height:2" coordorigin="1526,2391" coordsize="1491,2">
              <v:shape style="position:absolute;left:1526;top:2391;width:1491;height:2" coordorigin="1526,2391" coordsize="1491,0" path="m1526,2391l3017,2391e" filled="f" stroked="t" strokeweight=".6pt" strokecolor="#878FA6">
                <v:path arrowok="t"/>
              </v:shape>
            </v:group>
            <v:group style="position:absolute;left:1526;top:3153;width:1491;height:2" coordorigin="1526,3153" coordsize="1491,2">
              <v:shape style="position:absolute;left:1526;top:3153;width:1491;height:2" coordorigin="1526,3153" coordsize="1491,0" path="m1526,3153l3017,3153e" filled="f" stroked="t" strokeweight=".599pt" strokecolor="#878FA6">
                <v:path arrowok="t"/>
              </v:shape>
            </v:group>
            <v:group style="position:absolute;left:1526;top:3914;width:1491;height:2" coordorigin="1526,3914" coordsize="1491,2">
              <v:shape style="position:absolute;left:1526;top:3914;width:1491;height:2" coordorigin="1526,3914" coordsize="1491,0" path="m1526,3914l3017,3914e" filled="f" stroked="t" strokeweight=".6pt" strokecolor="#878FA6">
                <v:path arrowok="t"/>
              </v:shape>
            </v:group>
            <v:group style="position:absolute;left:1526;top:1630;width:1491;height:2" coordorigin="1526,1630" coordsize="1491,2">
              <v:shape style="position:absolute;left:1526;top:1630;width:1491;height:2" coordorigin="1526,1630" coordsize="1491,0" path="m1526,1630l3017,1630e" filled="f" stroked="t" strokeweight=".6pt" strokecolor="#878FA6">
                <v:path arrowok="t"/>
              </v:shape>
            </v:group>
            <v:group style="position:absolute;left:1526;top:860;width:1491;height:2" coordorigin="1526,860" coordsize="1491,2">
              <v:shape style="position:absolute;left:1526;top:860;width:1491;height:2" coordorigin="1526,860" coordsize="1491,0" path="m1526,860l3017,860e" filled="f" stroked="t" strokeweight=".6pt" strokecolor="#878FA6">
                <v:path arrowok="t"/>
              </v:shape>
            </v:group>
            <v:group style="position:absolute;left:1526;top:109;width:1491;height:2" coordorigin="1526,109" coordsize="1491,2">
              <v:shape style="position:absolute;left:1526;top:109;width:1491;height:2" coordorigin="1526,109" coordsize="1491,0" path="m1526,109l3017,109e" filled="f" stroked="t" strokeweight=".572pt" strokecolor="#878FA6">
                <v:path arrowok="t"/>
              </v:shape>
            </v:group>
            <v:group style="position:absolute;left:7918;top:3919;width:220;height:736" coordorigin="7918,3919" coordsize="220,736">
              <v:shape style="position:absolute;left:7918;top:3919;width:220;height:736" coordorigin="7918,3919" coordsize="220,736" path="m8138,3919l7918,3919,7918,4654,8138,4654,8138,3919xe" filled="t" fillcolor="#BFC8E6" stroked="f">
                <v:path arrowok="t"/>
                <v:fill type="solid"/>
              </v:shape>
            </v:group>
            <v:group style="position:absolute;left:7918;top:3158;width:220;height:750" coordorigin="7918,3158" coordsize="220,750">
              <v:shape style="position:absolute;left:7918;top:3158;width:220;height:750" coordorigin="7918,3158" coordsize="220,750" path="m8138,3158l7918,3158,7918,3909,8138,3909,8138,3158xe" filled="t" fillcolor="#BFC8E6" stroked="f">
                <v:path arrowok="t"/>
                <v:fill type="solid"/>
              </v:shape>
            </v:group>
            <v:group style="position:absolute;left:7918;top:2396;width:220;height:752" coordorigin="7918,2396" coordsize="220,752">
              <v:shape style="position:absolute;left:7918;top:2396;width:220;height:752" coordorigin="7918,2396" coordsize="220,752" path="m8138,2396l7918,2396,7918,3148,8138,3148,8138,2396xe" filled="t" fillcolor="#BFC8E6" stroked="f">
                <v:path arrowok="t"/>
                <v:fill type="solid"/>
              </v:shape>
            </v:group>
            <v:group style="position:absolute;left:7918;top:1635;width:220;height:751" coordorigin="7918,1635" coordsize="220,751">
              <v:shape style="position:absolute;left:7918;top:1635;width:220;height:751" coordorigin="7918,1635" coordsize="220,751" path="m8138,1635l7918,1635,7918,2386,8138,2386,8138,1635xe" filled="t" fillcolor="#BFC8E6" stroked="f">
                <v:path arrowok="t"/>
                <v:fill type="solid"/>
              </v:shape>
            </v:group>
            <v:group style="position:absolute;left:7918;top:865;width:220;height:760" coordorigin="7918,865" coordsize="220,760">
              <v:shape style="position:absolute;left:7918;top:865;width:220;height:760" coordorigin="7918,865" coordsize="220,760" path="m8138,865l7918,865,7918,1625,8138,1625,8138,865xe" filled="t" fillcolor="#BFC8E6" stroked="f">
                <v:path arrowok="t"/>
                <v:fill type="solid"/>
              </v:shape>
            </v:group>
            <v:group style="position:absolute;left:7918;top:114;width:220;height:741" coordorigin="7918,114" coordsize="220,741">
              <v:shape style="position:absolute;left:7918;top:114;width:220;height:741" coordorigin="7918,114" coordsize="220,741" path="m8138,114l7918,114,7918,855,8138,855,8138,114xe" filled="t" fillcolor="#BFC8E6" stroked="f">
                <v:path arrowok="t"/>
                <v:fill type="solid"/>
              </v:shape>
            </v:group>
            <v:group style="position:absolute;left:7918;top:100;width:220;height:2" coordorigin="7918,100" coordsize="220,2">
              <v:shape style="position:absolute;left:7918;top:100;width:220;height:2" coordorigin="7918,100" coordsize="220,0" path="m7918,100l8138,100e" filled="f" stroked="t" strokeweight=".47pt" strokecolor="#BFC8E6">
                <v:path arrowok="t"/>
              </v:shape>
            </v:group>
            <v:group style="position:absolute;left:7918;top:2391;width:220;height:2" coordorigin="7918,2391" coordsize="220,2">
              <v:shape style="position:absolute;left:7918;top:2391;width:220;height:2" coordorigin="7918,2391" coordsize="220,0" path="m7918,2391l8138,2391e" filled="f" stroked="t" strokeweight=".6pt" strokecolor="#878FA6">
                <v:path arrowok="t"/>
              </v:shape>
            </v:group>
            <v:group style="position:absolute;left:7918;top:3153;width:220;height:2" coordorigin="7918,3153" coordsize="220,2">
              <v:shape style="position:absolute;left:7918;top:3153;width:220;height:2" coordorigin="7918,3153" coordsize="220,0" path="m7918,3153l8138,3153e" filled="f" stroked="t" strokeweight=".599pt" strokecolor="#878FA6">
                <v:path arrowok="t"/>
              </v:shape>
            </v:group>
            <v:group style="position:absolute;left:7918;top:3914;width:220;height:2" coordorigin="7918,3914" coordsize="220,2">
              <v:shape style="position:absolute;left:7918;top:3914;width:220;height:2" coordorigin="7918,3914" coordsize="220,0" path="m7918,3914l8138,3914e" filled="f" stroked="t" strokeweight=".6pt" strokecolor="#878FA6">
                <v:path arrowok="t"/>
              </v:shape>
            </v:group>
            <v:group style="position:absolute;left:7918;top:1630;width:220;height:2" coordorigin="7918,1630" coordsize="220,2">
              <v:shape style="position:absolute;left:7918;top:1630;width:220;height:2" coordorigin="7918,1630" coordsize="220,0" path="m7918,1630l8138,1630e" filled="f" stroked="t" strokeweight=".6pt" strokecolor="#878FA6">
                <v:path arrowok="t"/>
              </v:shape>
            </v:group>
            <v:group style="position:absolute;left:7918;top:860;width:220;height:2" coordorigin="7918,860" coordsize="220,2">
              <v:shape style="position:absolute;left:7918;top:860;width:220;height:2" coordorigin="7918,860" coordsize="220,0" path="m7918,860l8138,860e" filled="f" stroked="t" strokeweight=".6pt" strokecolor="#878FA6">
                <v:path arrowok="t"/>
              </v:shape>
            </v:group>
            <v:group style="position:absolute;left:7918;top:109;width:220;height:2" coordorigin="7918,109" coordsize="220,2">
              <v:shape style="position:absolute;left:7918;top:109;width:220;height:2" coordorigin="7918,109" coordsize="220,0" path="m7918,109l8138,109e" filled="f" stroked="t" strokeweight=".6pt" strokecolor="#878FA6">
                <v:path arrowok="t"/>
              </v:shape>
            </v:group>
            <v:group style="position:absolute;left:7470;top:3919;width:210;height:736" coordorigin="7470,3919" coordsize="210,736">
              <v:shape style="position:absolute;left:7470;top:3919;width:210;height:736" coordorigin="7470,3919" coordsize="210,736" path="m7680,3919l7470,3919,7470,4654,7680,4654,7680,3919xe" filled="t" fillcolor="#BFC8E6" stroked="f">
                <v:path arrowok="t"/>
                <v:fill type="solid"/>
              </v:shape>
            </v:group>
            <v:group style="position:absolute;left:7470;top:3158;width:210;height:750" coordorigin="7470,3158" coordsize="210,750">
              <v:shape style="position:absolute;left:7470;top:3158;width:210;height:750" coordorigin="7470,3158" coordsize="210,750" path="m7680,3158l7470,3158,7470,3909,7680,3909,7680,3158xe" filled="t" fillcolor="#BFC8E6" stroked="f">
                <v:path arrowok="t"/>
                <v:fill type="solid"/>
              </v:shape>
            </v:group>
            <v:group style="position:absolute;left:7470;top:2396;width:210;height:752" coordorigin="7470,2396" coordsize="210,752">
              <v:shape style="position:absolute;left:7470;top:2396;width:210;height:752" coordorigin="7470,2396" coordsize="210,752" path="m7680,2396l7470,2396,7470,3148,7680,3148,7680,2396xe" filled="t" fillcolor="#BFC8E6" stroked="f">
                <v:path arrowok="t"/>
                <v:fill type="solid"/>
              </v:shape>
            </v:group>
            <v:group style="position:absolute;left:7470;top:1635;width:210;height:751" coordorigin="7470,1635" coordsize="210,751">
              <v:shape style="position:absolute;left:7470;top:1635;width:210;height:751" coordorigin="7470,1635" coordsize="210,751" path="m7680,1635l7470,1635,7470,2386,7680,2386,7680,1635xe" filled="t" fillcolor="#BFC8E6" stroked="f">
                <v:path arrowok="t"/>
                <v:fill type="solid"/>
              </v:shape>
            </v:group>
            <v:group style="position:absolute;left:7470;top:865;width:210;height:760" coordorigin="7470,865" coordsize="210,760">
              <v:shape style="position:absolute;left:7470;top:865;width:210;height:760" coordorigin="7470,865" coordsize="210,760" path="m7680,865l7470,865,7470,1625,7680,1625,7680,865xe" filled="t" fillcolor="#BFC8E6" stroked="f">
                <v:path arrowok="t"/>
                <v:fill type="solid"/>
              </v:shape>
            </v:group>
            <v:group style="position:absolute;left:7470;top:114;width:210;height:741" coordorigin="7470,114" coordsize="210,741">
              <v:shape style="position:absolute;left:7470;top:114;width:210;height:741" coordorigin="7470,114" coordsize="210,741" path="m7680,114l7470,114,7470,855,7680,855,7680,114xe" filled="t" fillcolor="#BFC8E6" stroked="f">
                <v:path arrowok="t"/>
                <v:fill type="solid"/>
              </v:shape>
            </v:group>
            <v:group style="position:absolute;left:7470;top:100;width:210;height:2" coordorigin="7470,100" coordsize="210,2">
              <v:shape style="position:absolute;left:7470;top:100;width:210;height:2" coordorigin="7470,100" coordsize="210,0" path="m7470,100l7680,100e" filled="f" stroked="t" strokeweight=".47pt" strokecolor="#BFC8E6">
                <v:path arrowok="t"/>
              </v:shape>
            </v:group>
            <v:group style="position:absolute;left:7470;top:2391;width:210;height:2" coordorigin="7470,2391" coordsize="210,2">
              <v:shape style="position:absolute;left:7470;top:2391;width:210;height:2" coordorigin="7470,2391" coordsize="210,0" path="m7470,2391l7680,2391e" filled="f" stroked="t" strokeweight=".6pt" strokecolor="#878FA6">
                <v:path arrowok="t"/>
              </v:shape>
            </v:group>
            <v:group style="position:absolute;left:7470;top:3153;width:210;height:2" coordorigin="7470,3153" coordsize="210,2">
              <v:shape style="position:absolute;left:7470;top:3153;width:210;height:2" coordorigin="7470,3153" coordsize="210,0" path="m7470,3153l7680,3153e" filled="f" stroked="t" strokeweight=".599pt" strokecolor="#878FA6">
                <v:path arrowok="t"/>
              </v:shape>
            </v:group>
            <v:group style="position:absolute;left:7470;top:3914;width:210;height:2" coordorigin="7470,3914" coordsize="210,2">
              <v:shape style="position:absolute;left:7470;top:3914;width:210;height:2" coordorigin="7470,3914" coordsize="210,0" path="m7470,3914l7680,3914e" filled="f" stroked="t" strokeweight=".6pt" strokecolor="#878FA6">
                <v:path arrowok="t"/>
              </v:shape>
            </v:group>
            <v:group style="position:absolute;left:7470;top:1630;width:210;height:2" coordorigin="7470,1630" coordsize="210,2">
              <v:shape style="position:absolute;left:7470;top:1630;width:210;height:2" coordorigin="7470,1630" coordsize="210,0" path="m7470,1630l7680,1630e" filled="f" stroked="t" strokeweight=".6pt" strokecolor="#878FA6">
                <v:path arrowok="t"/>
              </v:shape>
            </v:group>
            <v:group style="position:absolute;left:7470;top:860;width:210;height:2" coordorigin="7470,860" coordsize="210,2">
              <v:shape style="position:absolute;left:7470;top:860;width:210;height:2" coordorigin="7470,860" coordsize="210,0" path="m7470,860l7680,860e" filled="f" stroked="t" strokeweight=".6pt" strokecolor="#878FA6">
                <v:path arrowok="t"/>
              </v:shape>
            </v:group>
            <v:group style="position:absolute;left:7470;top:109;width:210;height:2" coordorigin="7470,109" coordsize="210,2">
              <v:shape style="position:absolute;left:7470;top:109;width:210;height:2" coordorigin="7470,109" coordsize="210,0" path="m7470,109l7680,109e" filled="f" stroked="t" strokeweight=".6pt" strokecolor="#878FA6">
                <v:path arrowok="t"/>
              </v:shape>
            </v:group>
            <v:group style="position:absolute;left:1442;top:4673;width:6954;height:2" coordorigin="1442,4673" coordsize="6954,2">
              <v:shape style="position:absolute;left:1442;top:4673;width:6954;height:2" coordorigin="1442,4673" coordsize="6954,0" path="m1442,4673l8396,4673e" filled="f" stroked="t" strokeweight=".616984pt" strokecolor="#231F20">
                <v:path arrowok="t"/>
              </v:shape>
            </v:group>
            <v:group style="position:absolute;left:1523;top:109;width:2;height:4639" coordorigin="1523,109" coordsize="2,4639">
              <v:shape style="position:absolute;left:1523;top:109;width:2;height:4639" coordorigin="1523,109" coordsize="0,4639" path="m1523,109l1523,4748e" filled="f" stroked="t" strokeweight=".6pt" strokecolor="#231F20">
                <v:path arrowok="t"/>
              </v:shape>
            </v:group>
            <v:group style="position:absolute;left:8343;top:111;width:2;height:4556" coordorigin="8343,111" coordsize="2,4556">
              <v:shape style="position:absolute;left:8343;top:111;width:2;height:4556" coordorigin="8343,111" coordsize="0,4556" path="m8343,111l8343,4667e" filled="f" stroked="t" strokeweight=".6pt" strokecolor="#231F20">
                <v:path arrowok="t"/>
              </v:shape>
            </v:group>
            <v:group style="position:absolute;left:1715;top:4669;width:10;height:75" coordorigin="1715,4669" coordsize="10,75">
              <v:shape style="position:absolute;left:1715;top:4669;width:10;height:75" coordorigin="1715,4669" coordsize="10,75" path="m1715,4706l1725,4706e" filled="f" stroked="t" strokeweight="3.847pt" strokecolor="#231F20">
                <v:path arrowok="t"/>
              </v:shape>
            </v:group>
            <v:group style="position:absolute;left:1931;top:4669;width:10;height:75" coordorigin="1931,4669" coordsize="10,75">
              <v:shape style="position:absolute;left:1931;top:4669;width:10;height:75" coordorigin="1931,4669" coordsize="10,75" path="m1931,4706l1941,4706e" filled="f" stroked="t" strokeweight="3.847pt" strokecolor="#231F20">
                <v:path arrowok="t"/>
              </v:shape>
            </v:group>
            <v:group style="position:absolute;left:2142;top:4669;width:10;height:75" coordorigin="2142,4669" coordsize="10,75">
              <v:shape style="position:absolute;left:2142;top:4669;width:10;height:75" coordorigin="2142,4669" coordsize="10,75" path="m2142,4706l2152,4706e" filled="f" stroked="t" strokeweight="3.847pt" strokecolor="#231F20">
                <v:path arrowok="t"/>
              </v:shape>
            </v:group>
            <v:group style="position:absolute;left:2569;top:4671;width:10;height:75" coordorigin="2569,4671" coordsize="10,75">
              <v:shape style="position:absolute;left:2569;top:4671;width:10;height:75" coordorigin="2569,4671" coordsize="10,75" path="m2569,4708l2579,4708e" filled="f" stroked="t" strokeweight="3.848pt" strokecolor="#231F20">
                <v:path arrowok="t"/>
              </v:shape>
            </v:group>
            <v:group style="position:absolute;left:2356;top:4671;width:10;height:75" coordorigin="2356,4671" coordsize="10,75">
              <v:shape style="position:absolute;left:2356;top:4671;width:10;height:75" coordorigin="2356,4671" coordsize="10,75" path="m2356,4708l2366,4708e" filled="f" stroked="t" strokeweight="3.848pt" strokecolor="#231F20">
                <v:path arrowok="t"/>
              </v:shape>
            </v:group>
            <v:group style="position:absolute;left:2755;top:4669;width:10;height:75" coordorigin="2755,4669" coordsize="10,75">
              <v:shape style="position:absolute;left:2755;top:4669;width:10;height:75" coordorigin="2755,4669" coordsize="10,75" path="m2755,4707l2765,4707e" filled="f" stroked="t" strokeweight="3.848pt" strokecolor="#231F20">
                <v:path arrowok="t"/>
              </v:shape>
            </v:group>
            <v:group style="position:absolute;left:2986;top:4669;width:10;height:75" coordorigin="2986,4669" coordsize="10,75">
              <v:shape style="position:absolute;left:2986;top:4669;width:10;height:75" coordorigin="2986,4669" coordsize="10,75" path="m2986,4706l2996,4706e" filled="f" stroked="t" strokeweight="3.847pt" strokecolor="#231F20">
                <v:path arrowok="t"/>
              </v:shape>
            </v:group>
            <v:group style="position:absolute;left:3213;top:4669;width:10;height:75" coordorigin="3213,4669" coordsize="10,75">
              <v:shape style="position:absolute;left:3213;top:4669;width:10;height:75" coordorigin="3213,4669" coordsize="10,75" path="m3213,4706l3223,4706e" filled="f" stroked="t" strokeweight="3.847pt" strokecolor="#231F20">
                <v:path arrowok="t"/>
              </v:shape>
            </v:group>
            <v:group style="position:absolute;left:3425;top:4669;width:10;height:75" coordorigin="3425,4669" coordsize="10,75">
              <v:shape style="position:absolute;left:3425;top:4669;width:10;height:75" coordorigin="3425,4669" coordsize="10,75" path="m3425,4706l3435,4706e" filled="f" stroked="t" strokeweight="3.847pt" strokecolor="#231F20">
                <v:path arrowok="t"/>
              </v:shape>
            </v:group>
            <v:group style="position:absolute;left:3639;top:4669;width:10;height:75" coordorigin="3639,4669" coordsize="10,75">
              <v:shape style="position:absolute;left:3639;top:4669;width:10;height:75" coordorigin="3639,4669" coordsize="10,75" path="m3639,4706l3649,4706e" filled="f" stroked="t" strokeweight="3.847pt" strokecolor="#231F20">
                <v:path arrowok="t"/>
              </v:shape>
            </v:group>
            <v:group style="position:absolute;left:3853;top:4669;width:10;height:75" coordorigin="3853,4669" coordsize="10,75">
              <v:shape style="position:absolute;left:3853;top:4669;width:10;height:75" coordorigin="3853,4669" coordsize="10,75" path="m3853,4706l3863,4706e" filled="f" stroked="t" strokeweight="3.847pt" strokecolor="#231F20">
                <v:path arrowok="t"/>
              </v:shape>
            </v:group>
            <v:group style="position:absolute;left:4065;top:4669;width:10;height:75" coordorigin="4065,4669" coordsize="10,75">
              <v:shape style="position:absolute;left:4065;top:4669;width:10;height:75" coordorigin="4065,4669" coordsize="10,75" path="m4065,4706l4075,4706e" filled="f" stroked="t" strokeweight="3.847pt" strokecolor="#231F20">
                <v:path arrowok="t"/>
              </v:shape>
            </v:group>
            <v:group style="position:absolute;left:4276;top:4669;width:10;height:75" coordorigin="4276,4669" coordsize="10,75">
              <v:shape style="position:absolute;left:4276;top:4669;width:10;height:75" coordorigin="4276,4669" coordsize="10,75" path="m4276,4706l4286,4706e" filled="f" stroked="t" strokeweight="3.847pt" strokecolor="#231F20">
                <v:path arrowok="t"/>
              </v:shape>
            </v:group>
            <v:group style="position:absolute;left:4488;top:4669;width:10;height:75" coordorigin="4488,4669" coordsize="10,75">
              <v:shape style="position:absolute;left:4488;top:4669;width:10;height:75" coordorigin="4488,4669" coordsize="10,75" path="m4488,4706l4498,4706e" filled="f" stroked="t" strokeweight="3.847pt" strokecolor="#231F20">
                <v:path arrowok="t"/>
              </v:shape>
            </v:group>
            <v:group style="position:absolute;left:4711;top:4669;width:10;height:75" coordorigin="4711,4669" coordsize="10,75">
              <v:shape style="position:absolute;left:4711;top:4669;width:10;height:75" coordorigin="4711,4669" coordsize="10,75" path="m4711,4706l4720,4706e" filled="f" stroked="t" strokeweight="3.847pt" strokecolor="#231F20">
                <v:path arrowok="t"/>
              </v:shape>
            </v:group>
            <v:group style="position:absolute;left:4924;top:4669;width:10;height:75" coordorigin="4924,4669" coordsize="10,75">
              <v:shape style="position:absolute;left:4924;top:4669;width:10;height:75" coordorigin="4924,4669" coordsize="10,75" path="m4924,4706l4934,4706e" filled="f" stroked="t" strokeweight="3.847pt" strokecolor="#231F20">
                <v:path arrowok="t"/>
              </v:shape>
            </v:group>
            <v:group style="position:absolute;left:5144;top:4669;width:10;height:75" coordorigin="5144,4669" coordsize="10,75">
              <v:shape style="position:absolute;left:5144;top:4669;width:10;height:75" coordorigin="5144,4669" coordsize="10,75" path="m5144,4706l5154,4706e" filled="f" stroked="t" strokeweight="3.847pt" strokecolor="#231F20">
                <v:path arrowok="t"/>
              </v:shape>
            </v:group>
            <v:group style="position:absolute;left:5347;top:4669;width:10;height:75" coordorigin="5347,4669" coordsize="10,75">
              <v:shape style="position:absolute;left:5347;top:4669;width:10;height:75" coordorigin="5347,4669" coordsize="10,75" path="m5347,4706l5357,4706e" filled="f" stroked="t" strokeweight="3.847pt" strokecolor="#231F20">
                <v:path arrowok="t"/>
              </v:shape>
            </v:group>
            <v:group style="position:absolute;left:5560;top:4669;width:10;height:75" coordorigin="5560,4669" coordsize="10,75">
              <v:shape style="position:absolute;left:5560;top:4669;width:10;height:75" coordorigin="5560,4669" coordsize="10,75" path="m5560,4706l5570,4706e" filled="f" stroked="t" strokeweight="3.847pt" strokecolor="#231F20">
                <v:path arrowok="t"/>
              </v:shape>
            </v:group>
            <v:group style="position:absolute;left:5771;top:4669;width:10;height:75" coordorigin="5771,4669" coordsize="10,75">
              <v:shape style="position:absolute;left:5771;top:4669;width:10;height:75" coordorigin="5771,4669" coordsize="10,75" path="m5771,4706l5781,4706e" filled="f" stroked="t" strokeweight="3.847pt" strokecolor="#231F20">
                <v:path arrowok="t"/>
              </v:shape>
            </v:group>
            <v:group style="position:absolute;left:5985;top:4669;width:10;height:75" coordorigin="5985,4669" coordsize="10,75">
              <v:shape style="position:absolute;left:5985;top:4669;width:10;height:75" coordorigin="5985,4669" coordsize="10,75" path="m5985,4706l5995,4706e" filled="f" stroked="t" strokeweight="3.847pt" strokecolor="#231F20">
                <v:path arrowok="t"/>
              </v:shape>
            </v:group>
            <v:group style="position:absolute;left:6410;top:4669;width:10;height:75" coordorigin="6410,4669" coordsize="10,75">
              <v:shape style="position:absolute;left:6410;top:4669;width:10;height:75" coordorigin="6410,4669" coordsize="10,75" path="m6410,4706l6420,4706e" filled="f" stroked="t" strokeweight="3.847pt" strokecolor="#231F20">
                <v:path arrowok="t"/>
              </v:shape>
            </v:group>
            <v:group style="position:absolute;left:6196;top:4669;width:10;height:75" coordorigin="6196,4669" coordsize="10,75">
              <v:shape style="position:absolute;left:6196;top:4669;width:10;height:75" coordorigin="6196,4669" coordsize="10,75" path="m6196,4706l6206,4706e" filled="f" stroked="t" strokeweight="3.847pt" strokecolor="#231F20">
                <v:path arrowok="t"/>
              </v:shape>
            </v:group>
            <v:group style="position:absolute;left:6625;top:4669;width:10;height:75" coordorigin="6625,4669" coordsize="10,75">
              <v:shape style="position:absolute;left:6625;top:4669;width:10;height:75" coordorigin="6625,4669" coordsize="10,75" path="m6625,4706l6635,4706e" filled="f" stroked="t" strokeweight="3.847pt" strokecolor="#231F20">
                <v:path arrowok="t"/>
              </v:shape>
            </v:group>
            <v:group style="position:absolute;left:6844;top:4669;width:10;height:75" coordorigin="6844,4669" coordsize="10,75">
              <v:shape style="position:absolute;left:6844;top:4669;width:10;height:75" coordorigin="6844,4669" coordsize="10,75" path="m6844,4706l6854,4706e" filled="f" stroked="t" strokeweight="3.847pt" strokecolor="#231F20">
                <v:path arrowok="t"/>
              </v:shape>
            </v:group>
            <v:group style="position:absolute;left:7059;top:4669;width:10;height:75" coordorigin="7059,4669" coordsize="10,75">
              <v:shape style="position:absolute;left:7059;top:4669;width:10;height:75" coordorigin="7059,4669" coordsize="10,75" path="m7059,4706l7069,4706e" filled="f" stroked="t" strokeweight="3.847pt" strokecolor="#231F20">
                <v:path arrowok="t"/>
              </v:shape>
            </v:group>
            <v:group style="position:absolute;left:7270;top:4669;width:10;height:75" coordorigin="7270,4669" coordsize="10,75">
              <v:shape style="position:absolute;left:7270;top:4669;width:10;height:75" coordorigin="7270,4669" coordsize="10,75" path="m7270,4706l7280,4706e" filled="f" stroked="t" strokeweight="3.847pt" strokecolor="#231F20">
                <v:path arrowok="t"/>
              </v:shape>
            </v:group>
            <v:group style="position:absolute;left:7479;top:4669;width:10;height:75" coordorigin="7479,4669" coordsize="10,75">
              <v:shape style="position:absolute;left:7479;top:4669;width:10;height:75" coordorigin="7479,4669" coordsize="10,75" path="m7479,4706l7489,4706e" filled="f" stroked="t" strokeweight="3.847pt" strokecolor="#231F20">
                <v:path arrowok="t"/>
              </v:shape>
            </v:group>
            <v:group style="position:absolute;left:7691;top:4671;width:10;height:75" coordorigin="7691,4671" coordsize="10,75">
              <v:shape style="position:absolute;left:7691;top:4671;width:10;height:75" coordorigin="7691,4671" coordsize="10,75" path="m7691,4708l7701,4708e" filled="f" stroked="t" strokeweight="3.849pt" strokecolor="#231F20">
                <v:path arrowok="t"/>
              </v:shape>
            </v:group>
            <v:group style="position:absolute;left:7908;top:4671;width:10;height:75" coordorigin="7908,4671" coordsize="10,75">
              <v:shape style="position:absolute;left:7908;top:4671;width:10;height:75" coordorigin="7908,4671" coordsize="10,75" path="m7908,4708l7918,4708e" filled="f" stroked="t" strokeweight="3.849pt" strokecolor="#231F20">
                <v:path arrowok="t"/>
              </v:shape>
            </v:group>
            <v:group style="position:absolute;left:8121;top:4671;width:10;height:75" coordorigin="8121,4671" coordsize="10,75">
              <v:shape style="position:absolute;left:8121;top:4671;width:10;height:75" coordorigin="8121,4671" coordsize="10,75" path="m8121,4708l8131,4708e" filled="f" stroked="t" strokeweight="3.849pt" strokecolor="#231F20">
                <v:path arrowok="t"/>
              </v:shape>
            </v:group>
            <v:group style="position:absolute;left:1442;top:3914;width:81;height:2" coordorigin="1442,3914" coordsize="81,2">
              <v:shape style="position:absolute;left:1442;top:3914;width:81;height:2" coordorigin="1442,3914" coordsize="81,0" path="m1442,3914l1523,3914e" filled="f" stroked="t" strokeweight=".6pt" strokecolor="#231F20">
                <v:path arrowok="t"/>
              </v:shape>
            </v:group>
            <v:group style="position:absolute;left:1442;top:3153;width:81;height:2" coordorigin="1442,3153" coordsize="81,2">
              <v:shape style="position:absolute;left:1442;top:3153;width:81;height:2" coordorigin="1442,3153" coordsize="81,0" path="m1442,3153l1523,3153e" filled="f" stroked="t" strokeweight=".599pt" strokecolor="#231F20">
                <v:path arrowok="t"/>
              </v:shape>
            </v:group>
            <v:group style="position:absolute;left:1442;top:2391;width:81;height:2" coordorigin="1442,2391" coordsize="81,2">
              <v:shape style="position:absolute;left:1442;top:2391;width:81;height:2" coordorigin="1442,2391" coordsize="81,0" path="m1442,2391l1523,2391e" filled="f" stroked="t" strokeweight=".6pt" strokecolor="#231F20">
                <v:path arrowok="t"/>
              </v:shape>
            </v:group>
            <v:group style="position:absolute;left:1442;top:1630;width:81;height:2" coordorigin="1442,1630" coordsize="81,2">
              <v:shape style="position:absolute;left:1442;top:1630;width:81;height:2" coordorigin="1442,1630" coordsize="81,0" path="m1442,1630l1523,1630e" filled="f" stroked="t" strokeweight=".6pt" strokecolor="#231F20">
                <v:path arrowok="t"/>
              </v:shape>
            </v:group>
            <v:group style="position:absolute;left:1439;top:860;width:81;height:2" coordorigin="1439,860" coordsize="81,2">
              <v:shape style="position:absolute;left:1439;top:860;width:81;height:2" coordorigin="1439,860" coordsize="81,0" path="m1439,860l1521,860e" filled="f" stroked="t" strokeweight=".6pt" strokecolor="#231F20">
                <v:path arrowok="t"/>
              </v:shape>
            </v:group>
            <v:group style="position:absolute;left:1439;top:109;width:84;height:2" coordorigin="1439,109" coordsize="84,2">
              <v:shape style="position:absolute;left:1439;top:109;width:84;height:2" coordorigin="1439,109" coordsize="84,0" path="m1439,109l1523,109e" filled="f" stroked="t" strokeweight=".633pt" strokecolor="#231F20">
                <v:path arrowok="t"/>
              </v:shape>
            </v:group>
            <v:group style="position:absolute;left:8338;top:3909;width:58;height:10" coordorigin="8338,3909" coordsize="58,10">
              <v:shape style="position:absolute;left:8338;top:3909;width:58;height:10" coordorigin="8338,3909" coordsize="58,10" path="m8338,3914l8396,3914e" filled="f" stroked="t" strokeweight=".6pt" strokecolor="#231F20">
                <v:path arrowok="t"/>
              </v:shape>
            </v:group>
            <v:group style="position:absolute;left:8338;top:3148;width:58;height:10" coordorigin="8338,3148" coordsize="58,10">
              <v:shape style="position:absolute;left:8338;top:3148;width:58;height:10" coordorigin="8338,3148" coordsize="58,10" path="m8338,3153l8396,3153e" filled="f" stroked="t" strokeweight=".599pt" strokecolor="#231F20">
                <v:path arrowok="t"/>
              </v:shape>
            </v:group>
            <v:group style="position:absolute;left:8339;top:2386;width:58;height:10" coordorigin="8339,2386" coordsize="58,10">
              <v:shape style="position:absolute;left:8339;top:2386;width:58;height:10" coordorigin="8339,2386" coordsize="58,10" path="m8339,2391l8397,2391e" filled="f" stroked="t" strokeweight=".599pt" strokecolor="#231F20">
                <v:path arrowok="t"/>
              </v:shape>
            </v:group>
            <v:group style="position:absolute;left:8341;top:1622;width:58;height:10" coordorigin="8341,1622" coordsize="58,10">
              <v:shape style="position:absolute;left:8341;top:1622;width:58;height:10" coordorigin="8341,1622" coordsize="58,10" path="m8341,1627l8399,1627e" filled="f" stroked="t" strokeweight=".6pt" strokecolor="#231F20">
                <v:path arrowok="t"/>
              </v:shape>
            </v:group>
            <v:group style="position:absolute;left:8341;top:855;width:58;height:10" coordorigin="8341,855" coordsize="58,10">
              <v:shape style="position:absolute;left:8341;top:855;width:58;height:10" coordorigin="8341,855" coordsize="58,10" path="m8341,860l8399,860e" filled="f" stroked="t" strokeweight=".6pt" strokecolor="#231F20">
                <v:path arrowok="t"/>
              </v:shape>
            </v:group>
            <v:group style="position:absolute;left:8341;top:104;width:58;height:10" coordorigin="8341,104" coordsize="58,10">
              <v:shape style="position:absolute;left:8341;top:104;width:58;height:10" coordorigin="8341,104" coordsize="58,10" path="m8341,109l8399,109e" filled="f" stroked="t" strokeweight=".6pt" strokecolor="#231F20">
                <v:path arrowok="t"/>
              </v:shape>
            </v:group>
            <v:group style="position:absolute;left:2784;top:104;width:2;height:4569" coordorigin="2784,104" coordsize="2,4569">
              <v:shape style="position:absolute;left:2784;top:104;width:2;height:4569" coordorigin="2784,104" coordsize="0,4569" path="m2784,104l2784,4673e" filled="f" stroked="t" strokeweight="1.1pt" strokecolor="#231F20">
                <v:path arrowok="t"/>
              </v:shape>
            </v:group>
            <v:group style="position:absolute;left:3424;top:104;width:2;height:4569" coordorigin="3424,104" coordsize="2,4569">
              <v:shape style="position:absolute;left:3424;top:104;width:2;height:4569" coordorigin="3424,104" coordsize="0,4569" path="m3424,104l3424,4673e" filled="f" stroked="t" strokeweight="1.1pt" strokecolor="#231F20">
                <v:path arrowok="t"/>
              </v:shape>
            </v:group>
            <v:group style="position:absolute;left:1704;top:104;width:2;height:4569" coordorigin="1704,104" coordsize="2,4569">
              <v:shape style="position:absolute;left:1704;top:104;width:2;height:4569" coordorigin="1704,104" coordsize="0,4569" path="m1704,104l1704,4673e" filled="f" stroked="t" strokeweight="1.1pt" strokecolor="#231F20">
                <v:path arrowok="t"/>
              </v:shape>
            </v:group>
            <v:group style="position:absolute;left:4929;top:104;width:2;height:4569" coordorigin="4929,104" coordsize="2,4569">
              <v:shape style="position:absolute;left:4929;top:104;width:2;height:4569" coordorigin="4929,104" coordsize="0,4569" path="m4929,104l4929,4673e" filled="f" stroked="t" strokeweight="1.1pt" strokecolor="#231F20">
                <v:path arrowok="t"/>
              </v:shape>
            </v:group>
            <v:group style="position:absolute;left:7890;top:104;width:2;height:4569" coordorigin="7890,104" coordsize="2,4569">
              <v:shape style="position:absolute;left:7890;top:104;width:2;height:4569" coordorigin="7890,104" coordsize="0,4569" path="m7890,104l7890,4673e" filled="f" stroked="t" strokeweight="1.1pt" strokecolor="#231F20">
                <v:path arrowok="t"/>
              </v:shape>
            </v:group>
            <v:group style="position:absolute;left:1590;top:2079;width:6216;height:1730" coordorigin="1590,2079" coordsize="6216,1730">
              <v:shape style="position:absolute;left:1590;top:2079;width:6216;height:1730" coordorigin="1590,2079" coordsize="6216,1730" path="m3383,2447l3321,2447,4920,3803,4933,3808,7807,3808,7807,3768,4940,3768,3383,2447xe" filled="t" fillcolor="#4374B9" stroked="f">
                <v:path arrowok="t"/>
                <v:fill type="solid"/>
              </v:shape>
              <v:shape style="position:absolute;left:1590;top:2079;width:6216;height:1730" coordorigin="1590,2079" coordsize="6216,1730" path="m1618,2079l1590,2107,2649,3132,2677,3131,2717,3089,2662,3089,1618,2079xe" filled="t" fillcolor="#4374B9" stroked="f">
                <v:path arrowok="t"/>
                <v:fill type="solid"/>
              </v:shape>
              <v:shape style="position:absolute;left:1590;top:2079;width:6216;height:1730" coordorigin="1590,2079" coordsize="6216,1730" path="m3333,2404l3305,2406,2662,3089,2717,3089,3321,2447,3383,2447,3333,2404xe" filled="t" fillcolor="#4374B9" stroked="f">
                <v:path arrowok="t"/>
                <v:fill type="solid"/>
              </v:shape>
            </v:group>
            <v:group style="position:absolute;left:7890;top:3982;width:383;height:2" coordorigin="7890,3982" coordsize="383,2">
              <v:shape style="position:absolute;left:7890;top:3982;width:383;height:2" coordorigin="7890,3982" coordsize="383,0" path="m7890,3982l8273,3982e" filled="f" stroked="t" strokeweight="2.1pt" strokecolor="#4374B9">
                <v:path arrowok="t"/>
              </v:shape>
            </v:group>
            <v:group style="position:absolute;left:1546;top:2055;width:115;height:115" coordorigin="1546,2055" coordsize="115,115">
              <v:shape style="position:absolute;left:1546;top:2055;width:115;height:115" coordorigin="1546,2055" coordsize="115,115" path="m1600,2055l1579,2061,1562,2074,1551,2092,1546,2116,1552,2137,1565,2154,1583,2166,1606,2170,1628,2165,1645,2153,1657,2135,1662,2113,1661,2107,1655,2087,1642,2070,1623,2059,1600,2055xe" filled="t" fillcolor="#4374B9" stroked="f">
                <v:path arrowok="t"/>
                <v:fill type="solid"/>
              </v:shape>
            </v:group>
            <v:group style="position:absolute;left:1769;top:2225;width:115;height:115" coordorigin="1769,2225" coordsize="115,115">
              <v:shape style="position:absolute;left:1769;top:2225;width:115;height:115" coordorigin="1769,2225" coordsize="115,115" path="m1823,2225l1802,2231,1785,2244,1774,2263,1769,2286,1775,2307,1788,2325,1806,2336,1829,2340,1851,2335,1868,2323,1880,2305,1885,2283,1884,2277,1878,2257,1865,2240,1846,2229,1823,2225xe" filled="t" fillcolor="#4374B9" stroked="f">
                <v:path arrowok="t"/>
                <v:fill type="solid"/>
              </v:shape>
            </v:group>
            <v:group style="position:absolute;left:2202;top:2729;width:115;height:115" coordorigin="2202,2729" coordsize="115,115">
              <v:shape style="position:absolute;left:2202;top:2729;width:115;height:115" coordorigin="2202,2729" coordsize="115,115" path="m2255,2729l2234,2735,2217,2747,2206,2766,2202,2790,2207,2811,2220,2828,2238,2840,2261,2844,2283,2839,2301,2826,2313,2808,2317,2786,2317,2781,2311,2760,2298,2744,2279,2733,2255,2729xe" filled="t" fillcolor="#4374B9" stroked="f">
                <v:path arrowok="t"/>
                <v:fill type="solid"/>
              </v:shape>
            </v:group>
            <v:group style="position:absolute;left:2404;top:2932;width:115;height:115" coordorigin="2404,2932" coordsize="115,115">
              <v:shape style="position:absolute;left:2404;top:2932;width:115;height:115" coordorigin="2404,2932" coordsize="115,115" path="m2457,2932l2437,2937,2420,2950,2408,2969,2404,2992,2410,3014,2422,3031,2441,3043,2464,3047,2485,3042,2503,3029,2515,3011,2520,2989,2519,2984,2513,2963,2500,2947,2481,2936,2457,2932xe" filled="t" fillcolor="#4374B9" stroked="f">
                <v:path arrowok="t"/>
                <v:fill type="solid"/>
              </v:shape>
            </v:group>
            <v:group style="position:absolute;left:1988;top:2911;width:115;height:115" coordorigin="1988,2911" coordsize="115,115">
              <v:shape style="position:absolute;left:1988;top:2911;width:115;height:115" coordorigin="1988,2911" coordsize="115,115" path="m2041,2911l2020,2917,2003,2930,1992,2949,1988,2972,1994,2993,2006,3010,2025,3022,2047,3026,2069,3021,2087,3009,2099,2991,2103,2969,2103,2963,2097,2943,2084,2926,2065,2915,2041,2911xe" filled="t" fillcolor="#4374B9" stroked="f">
                <v:path arrowok="t"/>
                <v:fill type="solid"/>
              </v:shape>
            </v:group>
            <v:group style="position:absolute;left:2622;top:3047;width:115;height:115" coordorigin="2622,3047" coordsize="115,115">
              <v:shape style="position:absolute;left:2622;top:3047;width:115;height:115" coordorigin="2622,3047" coordsize="115,115" path="m2675,3047l2654,3053,2638,3066,2626,3084,2622,3108,2628,3129,2640,3146,2659,3158,2682,3162,2703,3157,2721,3145,2733,3126,2737,3104,2737,3099,2731,3078,2718,3062,2699,3051,2675,3047xe" filled="t" fillcolor="#4374B9" stroked="f">
                <v:path arrowok="t"/>
                <v:fill type="solid"/>
              </v:shape>
            </v:group>
            <v:group style="position:absolute;left:2828;top:2828;width:115;height:115" coordorigin="2828,2828" coordsize="115,115">
              <v:shape style="position:absolute;left:2828;top:2828;width:115;height:115" coordorigin="2828,2828" coordsize="115,115" path="m2881,2828l2860,2834,2844,2846,2832,2865,2828,2888,2834,2910,2846,2927,2865,2939,2887,2943,2909,2938,2927,2925,2939,2907,2943,2885,2943,2880,2937,2859,2924,2843,2905,2832,2881,2828xe" filled="t" fillcolor="#4374B9" stroked="f">
                <v:path arrowok="t"/>
                <v:fill type="solid"/>
              </v:shape>
            </v:group>
            <v:group style="position:absolute;left:3046;top:2452;width:115;height:115" coordorigin="3046,2452" coordsize="115,115">
              <v:shape style="position:absolute;left:3046;top:2452;width:115;height:115" coordorigin="3046,2452" coordsize="115,115" path="m3099,2452l3078,2457,3061,2470,3050,2489,3046,2512,3051,2534,3064,2551,3083,2563,3105,2567,3127,2562,3145,2549,3157,2531,3161,2509,3161,2504,3155,2483,3142,2467,3123,2456,3099,2452xe" filled="t" fillcolor="#4374B9" stroked="f">
                <v:path arrowok="t"/>
                <v:fill type="solid"/>
              </v:shape>
            </v:group>
            <v:group style="position:absolute;left:3259;top:2409;width:115;height:115" coordorigin="3259,2409" coordsize="115,115">
              <v:shape style="position:absolute;left:3259;top:2409;width:115;height:115" coordorigin="3259,2409" coordsize="115,115" path="m3312,2409l3291,2415,3274,2428,3263,2446,3259,2470,3264,2491,3277,2508,3295,2520,3318,2524,3340,2519,3358,2507,3370,2489,3374,2467,3374,2461,3368,2441,3355,2424,3336,2413,3312,2409xe" filled="t" fillcolor="#4374B9" stroked="f">
                <v:path arrowok="t"/>
                <v:fill type="solid"/>
              </v:shape>
            </v:group>
            <v:group style="position:absolute;left:3480;top:2509;width:115;height:115" coordorigin="3480,2509" coordsize="115,115">
              <v:shape style="position:absolute;left:3480;top:2509;width:115;height:115" coordorigin="3480,2509" coordsize="115,115" path="m3533,2509l3512,2515,3495,2528,3484,2547,3480,2570,3485,2591,3498,2609,3517,2620,3539,2624,3561,2619,3579,2607,3591,2589,3595,2567,3595,2561,3589,2541,3576,2524,3557,2513,3533,2509xe" filled="t" fillcolor="#4374B9" stroked="f">
                <v:path arrowok="t"/>
                <v:fill type="solid"/>
              </v:shape>
            </v:group>
            <v:group style="position:absolute;left:3695;top:2748;width:115;height:115" coordorigin="3695,2748" coordsize="115,115">
              <v:shape style="position:absolute;left:3695;top:2748;width:115;height:115" coordorigin="3695,2748" coordsize="115,115" path="m3748,2748l3727,2754,3710,2766,3699,2785,3695,2808,3700,2830,3713,2847,3732,2859,3754,2863,3776,2858,3794,2845,3806,2827,3810,2805,3810,2800,3804,2779,3791,2763,3772,2752,3748,2748xe" filled="t" fillcolor="#4374B9" stroked="f">
                <v:path arrowok="t"/>
                <v:fill type="solid"/>
              </v:shape>
            </v:group>
            <v:group style="position:absolute;left:3908;top:3075;width:115;height:115" coordorigin="3908,3075" coordsize="115,115">
              <v:shape style="position:absolute;left:3908;top:3075;width:115;height:115" coordorigin="3908,3075" coordsize="115,115" path="m3961,3075l3940,3080,3923,3093,3912,3112,3908,3135,3913,3157,3926,3174,3944,3185,3967,3190,3989,3185,4007,3172,4019,3154,4023,3132,4023,3127,4017,3106,4004,3090,3985,3079,3961,3075xe" filled="t" fillcolor="#4374B9" stroked="f">
                <v:path arrowok="t"/>
                <v:fill type="solid"/>
              </v:shape>
            </v:group>
            <v:group style="position:absolute;left:4111;top:3281;width:115;height:115" coordorigin="4111,3281" coordsize="115,115">
              <v:shape style="position:absolute;left:4111;top:3281;width:115;height:115" coordorigin="4111,3281" coordsize="115,115" path="m4164,3281l4143,3286,4127,3299,4115,3318,4111,3341,4117,3363,4129,3380,4148,3391,4171,3396,4192,3391,4210,3378,4222,3360,4226,3338,4226,3333,4220,3312,4207,3296,4188,3285,4164,3281xe" filled="t" fillcolor="#4374B9" stroked="f">
                <v:path arrowok="t"/>
                <v:fill type="solid"/>
              </v:shape>
            </v:group>
            <v:group style="position:absolute;left:4333;top:3258;width:115;height:115" coordorigin="4333,3258" coordsize="115,115">
              <v:shape style="position:absolute;left:4333;top:3258;width:115;height:115" coordorigin="4333,3258" coordsize="115,115" path="m4386,3258l4365,3264,4348,3277,4337,3296,4333,3319,4338,3340,4351,3358,4369,3369,4392,3374,4414,3369,4432,3356,4444,3338,4448,3316,4448,3311,4442,3290,4429,3273,4410,3262,4386,3258xe" filled="t" fillcolor="#4374B9" stroked="f">
                <v:path arrowok="t"/>
                <v:fill type="solid"/>
              </v:shape>
            </v:group>
            <v:group style="position:absolute;left:4539;top:3452;width:115;height:115" coordorigin="4539,3452" coordsize="115,115">
              <v:shape style="position:absolute;left:4539;top:3452;width:115;height:115" coordorigin="4539,3452" coordsize="115,115" path="m4592,3452l4571,3458,4554,3471,4543,3490,4539,3513,4544,3534,4557,3552,4575,3563,4598,3568,4620,3563,4638,3550,4650,3532,4654,3510,4654,3505,4648,3484,4635,3467,4616,3456,4592,3452xe" filled="t" fillcolor="#4374B9" stroked="f">
                <v:path arrowok="t"/>
                <v:fill type="solid"/>
              </v:shape>
            </v:group>
            <v:group style="position:absolute;left:4748;top:3604;width:115;height:115" coordorigin="4748,3604" coordsize="115,115">
              <v:shape style="position:absolute;left:4748;top:3604;width:115;height:115" coordorigin="4748,3604" coordsize="115,115" path="m4801,3604l4780,3610,4764,3623,4752,3641,4748,3665,4754,3686,4766,3703,4785,3715,4807,3719,4829,3714,4847,3702,4859,3683,4863,3661,4863,3656,4857,3636,4844,3619,4825,3608,4801,3604xe" filled="t" fillcolor="#4374B9" stroked="f">
                <v:path arrowok="t"/>
                <v:fill type="solid"/>
              </v:shape>
            </v:group>
            <v:group style="position:absolute;left:4957;top:3590;width:115;height:115" coordorigin="4957,3590" coordsize="115,115">
              <v:shape style="position:absolute;left:4957;top:3590;width:115;height:115" coordorigin="4957,3590" coordsize="115,115" path="m5011,3590l4990,3596,4973,3609,4962,3628,4957,3651,4963,3672,4976,3690,4994,3701,5017,3705,5039,3700,5056,3688,5068,3670,5073,3648,5072,3642,5066,3622,5053,3605,5034,3594,5011,3590xe" filled="t" fillcolor="#4374B9" stroked="f">
                <v:path arrowok="t"/>
                <v:fill type="solid"/>
              </v:shape>
            </v:group>
            <v:group style="position:absolute;left:5186;top:3624;width:115;height:115" coordorigin="5186,3624" coordsize="115,115">
              <v:shape style="position:absolute;left:5186;top:3624;width:115;height:115" coordorigin="5186,3624" coordsize="115,115" path="m5239,3624l5218,3630,5201,3643,5190,3662,5186,3685,5191,3706,5204,3724,5222,3735,5245,3739,5267,3734,5285,3722,5296,3704,5301,3682,5301,3677,5295,3656,5281,3639,5262,3628,5239,3624xe" filled="t" fillcolor="#4374B9" stroked="f">
                <v:path arrowok="t"/>
                <v:fill type="solid"/>
              </v:shape>
            </v:group>
            <v:group style="position:absolute;left:5390;top:3662;width:115;height:115" coordorigin="5390,3662" coordsize="115,115">
              <v:shape style="position:absolute;left:5390;top:3662;width:115;height:115" coordorigin="5390,3662" coordsize="115,115" path="m5443,3662l5422,3667,5405,3680,5394,3699,5390,3722,5395,3744,5408,3761,5426,3772,5449,3777,5471,3772,5489,3759,5501,3741,5505,3719,5505,3714,5499,3693,5486,3677,5467,3666,5443,3662xe" filled="t" fillcolor="#4374B9" stroked="f">
                <v:path arrowok="t"/>
                <v:fill type="solid"/>
              </v:shape>
            </v:group>
            <v:group style="position:absolute;left:5614;top:3646;width:115;height:115" coordorigin="5614,3646" coordsize="115,115">
              <v:shape style="position:absolute;left:5614;top:3646;width:115;height:115" coordorigin="5614,3646" coordsize="115,115" path="m5667,3646l5646,3652,5629,3665,5618,3684,5614,3707,5619,3728,5632,3746,5651,3757,5673,3761,5695,3756,5713,3744,5725,3726,5729,3704,5729,3698,5723,3678,5710,3661,5691,3650,5667,3646xe" filled="t" fillcolor="#4374B9" stroked="f">
                <v:path arrowok="t"/>
                <v:fill type="solid"/>
              </v:shape>
            </v:group>
            <v:group style="position:absolute;left:5827;top:3793;width:115;height:115" coordorigin="5827,3793" coordsize="115,115">
              <v:shape style="position:absolute;left:5827;top:3793;width:115;height:115" coordorigin="5827,3793" coordsize="115,115" path="m5880,3793l5860,3799,5843,3812,5831,3831,5827,3854,5833,3876,5845,3893,5864,3904,5887,3909,5908,3904,5926,3891,5938,3873,5943,3851,5942,3846,5936,3825,5923,3808,5904,3797,5880,3793xe" filled="t" fillcolor="#4374B9" stroked="f">
                <v:path arrowok="t"/>
                <v:fill type="solid"/>
              </v:shape>
            </v:group>
            <v:group style="position:absolute;left:6037;top:3793;width:115;height:115" coordorigin="6037,3793" coordsize="115,115">
              <v:shape style="position:absolute;left:6037;top:3793;width:115;height:115" coordorigin="6037,3793" coordsize="115,115" path="m6090,3793l6069,3799,6052,3812,6041,3831,6037,3854,6042,3875,6055,3893,6073,3904,6096,3909,6118,3904,6136,3891,6148,3873,6152,3851,6152,3846,6146,3825,6133,3808,6114,3797,6090,3793xe" filled="t" fillcolor="#4374B9" stroked="f">
                <v:path arrowok="t"/>
                <v:fill type="solid"/>
              </v:shape>
            </v:group>
            <v:group style="position:absolute;left:6250;top:3750;width:115;height:115" coordorigin="6250,3750" coordsize="115,115">
              <v:shape style="position:absolute;left:6250;top:3750;width:115;height:115" coordorigin="6250,3750" coordsize="115,115" path="m6303,3750l6282,3756,6265,3769,6254,3788,6250,3811,6255,3832,6268,3850,6286,3861,6309,3865,6331,3860,6349,3848,6361,3830,6365,3808,6365,3802,6359,3782,6346,3765,6327,3754,6303,3750xe" filled="t" fillcolor="#4374B9" stroked="f">
                <v:path arrowok="t"/>
                <v:fill type="solid"/>
              </v:shape>
            </v:group>
            <v:group style="position:absolute;left:6468;top:3582;width:115;height:115" coordorigin="6468,3582" coordsize="115,115">
              <v:shape style="position:absolute;left:6468;top:3582;width:115;height:115" coordorigin="6468,3582" coordsize="115,115" path="m6521,3582l6500,3588,6483,3600,6472,3619,6468,3643,6473,3664,6486,3681,6505,3693,6527,3697,6549,3692,6567,3679,6579,3661,6583,3639,6583,3634,6577,3613,6564,3597,6545,3586,6521,3582xe" filled="t" fillcolor="#4374B9" stroked="f">
                <v:path arrowok="t"/>
                <v:fill type="solid"/>
              </v:shape>
            </v:group>
            <v:group style="position:absolute;left:6680;top:3607;width:115;height:115" coordorigin="6680,3607" coordsize="115,115">
              <v:shape style="position:absolute;left:6680;top:3607;width:115;height:115" coordorigin="6680,3607" coordsize="115,115" path="m6733,3607l6712,3613,6695,3626,6684,3645,6680,3668,6685,3689,6698,3707,6717,3718,6739,3722,6761,3717,6779,3705,6791,3687,6795,3665,6795,3659,6789,3639,6776,3622,6757,3611,6733,3607xe" filled="t" fillcolor="#4374B9" stroked="f">
                <v:path arrowok="t"/>
                <v:fill type="solid"/>
              </v:shape>
            </v:group>
            <v:group style="position:absolute;left:6891;top:3626;width:115;height:115" coordorigin="6891,3626" coordsize="115,115">
              <v:shape style="position:absolute;left:6891;top:3626;width:115;height:115" coordorigin="6891,3626" coordsize="115,115" path="m6944,3626l6923,3632,6907,3645,6895,3664,6891,3687,6897,3708,6909,3725,6928,3737,6950,3741,6972,3736,6990,3724,7002,3706,7006,3684,7006,3678,7000,3658,6987,3641,6968,3630,6944,3626xe" filled="t" fillcolor="#4374B9" stroked="f">
                <v:path arrowok="t"/>
                <v:fill type="solid"/>
              </v:shape>
            </v:group>
            <v:group style="position:absolute;left:7099;top:3652;width:115;height:115" coordorigin="7099,3652" coordsize="115,115">
              <v:shape style="position:absolute;left:7099;top:3652;width:115;height:115" coordorigin="7099,3652" coordsize="115,115" path="m7152,3652l7131,3657,7114,3670,7103,3689,7099,3712,7104,3734,7117,3751,7135,3763,7158,3767,7180,3762,7198,3749,7210,3731,7214,3709,7214,3704,7208,3683,7195,3667,7176,3656,7152,3652xe" filled="t" fillcolor="#4374B9" stroked="f">
                <v:path arrowok="t"/>
                <v:fill type="solid"/>
              </v:shape>
            </v:group>
            <v:group style="position:absolute;left:7320;top:3665;width:115;height:115" coordorigin="7320,3665" coordsize="115,115">
              <v:shape style="position:absolute;left:7320;top:3665;width:115;height:115" coordorigin="7320,3665" coordsize="115,115" path="m7373,3665l7352,3671,7335,3684,7324,3702,7320,3726,7325,3747,7338,3764,7357,3776,7379,3780,7401,3775,7419,3763,7431,3745,7435,3722,7435,3717,7429,3697,7416,3680,7397,3669,7373,3665xe" filled="t" fillcolor="#4374B9" stroked="f">
                <v:path arrowok="t"/>
                <v:fill type="solid"/>
              </v:shape>
            </v:group>
            <v:group style="position:absolute;left:7531;top:3693;width:115;height:115" coordorigin="7531,3693" coordsize="115,115">
              <v:shape style="position:absolute;left:7531;top:3693;width:115;height:115" coordorigin="7531,3693" coordsize="115,115" path="m7584,3693l7563,3698,7547,3711,7535,3730,7531,3753,7537,3775,7549,3792,7568,3804,7590,3808,7612,3803,7630,3790,7642,3772,7646,3750,7646,3745,7640,3724,7627,3708,7608,3697,7584,3693xe" filled="t" fillcolor="#4374B9" stroked="f">
                <v:path arrowok="t"/>
                <v:fill type="solid"/>
              </v:shape>
            </v:group>
            <v:group style="position:absolute;left:7748;top:3784;width:115;height:115" coordorigin="7748,3784" coordsize="115,115">
              <v:shape style="position:absolute;left:7748;top:3784;width:115;height:115" coordorigin="7748,3784" coordsize="115,115" path="m7801,3784l7780,3789,7763,3802,7752,3821,7748,3844,7753,3866,7766,3883,7785,3894,7807,3899,7829,3894,7847,3881,7859,3863,7863,3841,7863,3836,7857,3815,7844,3799,7825,3787,7801,3784xe" filled="t" fillcolor="#4374B9" stroked="f">
                <v:path arrowok="t"/>
                <v:fill type="solid"/>
              </v:shape>
            </v:group>
            <v:group style="position:absolute;left:7956;top:3935;width:115;height:115" coordorigin="7956,3935" coordsize="115,115">
              <v:shape style="position:absolute;left:7956;top:3935;width:115;height:115" coordorigin="7956,3935" coordsize="115,115" path="m8009,3935l7988,3941,7971,3954,7960,3972,7956,3996,7961,4017,7974,4034,7992,4046,8015,4050,8037,4045,8055,4033,8067,4015,8071,3993,8071,3987,8065,3967,8052,3950,8033,3939,8009,3935xe" filled="t" fillcolor="#4374B9" stroked="f">
                <v:path arrowok="t"/>
                <v:fill type="solid"/>
              </v:shape>
            </v:group>
            <v:group style="position:absolute;left:8176;top:3973;width:115;height:115" coordorigin="8176,3973" coordsize="115,115">
              <v:shape style="position:absolute;left:8176;top:3973;width:115;height:115" coordorigin="8176,3973" coordsize="115,115" path="m8229,3973l8209,3978,8192,3991,8180,4010,8176,4033,8182,4055,8194,4072,8213,4083,8236,4088,8257,4083,8275,4070,8287,4052,8291,4030,8291,4025,8285,4004,8272,3988,8253,3977,8229,3973xe" filled="t" fillcolor="#4374B9" stroked="f">
                <v:path arrowok="t"/>
                <v:fill type="solid"/>
              </v:shape>
            </v:group>
            <v:group style="position:absolute;left:1588;top:948;width:6276;height:2432" coordorigin="1588,948" coordsize="6276,2432">
              <v:shape style="position:absolute;left:1588;top:948;width:6276;height:2432" coordorigin="1588,948" coordsize="6276,2432" path="m3331,1429l3278,1429,4942,3371,4957,3378,7863,3379,7863,3339,4967,3338,3331,1429xe" filled="t" fillcolor="#ED1C24" stroked="f">
                <v:path arrowok="t"/>
                <v:fill type="solid"/>
              </v:shape>
              <v:shape style="position:absolute;left:1588;top:948;width:6276;height:2432" coordorigin="1588,948" coordsize="6276,2432" path="m1620,948l1588,971,2628,2421,2661,2419,2690,2373,2643,2373,1620,948xe" filled="t" fillcolor="#ED1C24" stroked="f">
                <v:path arrowok="t"/>
                <v:fill type="solid"/>
              </v:shape>
              <v:shape style="position:absolute;left:1588;top:948;width:6276;height:2432" coordorigin="1588,948" coordsize="6276,2432" path="m3291,1382l3259,1384,2643,2373,2690,2373,3278,1429,3331,1429,3291,1382xe" filled="t" fillcolor="#ED1C24" stroked="f">
                <v:path arrowok="t"/>
                <v:fill type="solid"/>
              </v:shape>
            </v:group>
            <v:group style="position:absolute;left:7909;top:3734;width:434;height:2" coordorigin="7909,3734" coordsize="434,2">
              <v:shape style="position:absolute;left:7909;top:3734;width:434;height:2" coordorigin="7909,3734" coordsize="434,0" path="m7909,3734l8343,3734e" filled="f" stroked="t" strokeweight="2.1pt" strokecolor="#ED1C24">
                <v:path arrowok="t"/>
              </v:shape>
            </v:group>
            <v:group style="position:absolute;left:1546;top:859;width:115;height:115" coordorigin="1546,859" coordsize="115,115">
              <v:shape style="position:absolute;left:1546;top:859;width:115;height:115" coordorigin="1546,859" coordsize="115,115" path="m1600,859l1579,865,1562,878,1551,896,1546,920,1552,941,1565,958,1583,970,1606,974,1628,969,1645,957,1657,939,1662,916,1661,911,1655,891,1642,874,1623,863,1600,859xe" filled="t" fillcolor="#ED1C24" stroked="f">
                <v:path arrowok="t"/>
                <v:fill type="solid"/>
              </v:shape>
            </v:group>
            <v:group style="position:absolute;left:1773;top:1098;width:115;height:115" coordorigin="1773,1098" coordsize="115,115">
              <v:shape style="position:absolute;left:1773;top:1098;width:115;height:115" coordorigin="1773,1098" coordsize="115,115" path="m1826,1098l1805,1104,1788,1117,1777,1136,1773,1159,1778,1180,1791,1198,1809,1209,1832,1214,1854,1209,1872,1196,1884,1178,1888,1156,1888,1151,1882,1130,1869,1113,1850,1102,1826,1098xe" filled="t" fillcolor="#ED1C24" stroked="f">
                <v:path arrowok="t"/>
                <v:fill type="solid"/>
              </v:shape>
            </v:group>
            <v:group style="position:absolute;left:2200;top:1838;width:115;height:115" coordorigin="2200,1838" coordsize="115,115">
              <v:shape style="position:absolute;left:2200;top:1838;width:115;height:115" coordorigin="2200,1838" coordsize="115,115" path="m2253,1838l2232,1844,2215,1857,2204,1876,2200,1899,2205,1920,2218,1938,2237,1949,2259,1953,2281,1948,2299,1936,2311,1918,2315,1896,2315,1890,2309,1870,2296,1853,2277,1842,2253,1838xe" filled="t" fillcolor="#ED1C24" stroked="f">
                <v:path arrowok="t"/>
                <v:fill type="solid"/>
              </v:shape>
            </v:group>
            <v:group style="position:absolute;left:1992;top:2120;width:115;height:115" coordorigin="1992,2120" coordsize="115,115">
              <v:shape style="position:absolute;left:1992;top:2120;width:115;height:115" coordorigin="1992,2120" coordsize="115,115" path="m2045,2120l2024,2125,2007,2138,1996,2157,1992,2180,1997,2202,2010,2219,2028,2231,2051,2235,2073,2230,2091,2217,2103,2199,2107,2177,2107,2172,2101,2151,2088,2135,2069,2124,2045,2120xe" filled="t" fillcolor="#ED1C24" stroked="f">
                <v:path arrowok="t"/>
                <v:fill type="solid"/>
              </v:shape>
            </v:group>
            <v:group style="position:absolute;left:2404;top:2148;width:115;height:115" coordorigin="2404,2148" coordsize="115,115">
              <v:shape style="position:absolute;left:2404;top:2148;width:115;height:115" coordorigin="2404,2148" coordsize="115,115" path="m2458,2148l2437,2154,2420,2167,2408,2186,2404,2209,2410,2230,2422,2247,2441,2259,2464,2263,2485,2258,2503,2246,2515,2228,2520,2206,2519,2200,2513,2180,2500,2163,2481,2152,2458,2148xe" filled="t" fillcolor="#ED1C24" stroked="f">
                <v:path arrowok="t"/>
                <v:fill type="solid"/>
              </v:shape>
            </v:group>
            <v:group style="position:absolute;left:2622;top:2294;width:115;height:115" coordorigin="2622,2294" coordsize="115,115">
              <v:shape style="position:absolute;left:2622;top:2294;width:115;height:115" coordorigin="2622,2294" coordsize="115,115" path="m2675,2294l2654,2300,2637,2312,2626,2331,2622,2354,2627,2376,2640,2393,2658,2405,2681,2409,2703,2404,2721,2391,2732,2373,2737,2351,2737,2346,2731,2325,2717,2309,2698,2298,2675,2294xe" filled="t" fillcolor="#ED1C24" stroked="f">
                <v:path arrowok="t"/>
                <v:fill type="solid"/>
              </v:shape>
            </v:group>
            <v:group style="position:absolute;left:2833;top:2004;width:115;height:115" coordorigin="2833,2004" coordsize="115,115">
              <v:shape style="position:absolute;left:2833;top:2004;width:115;height:115" coordorigin="2833,2004" coordsize="115,115" path="m2886,2004l2865,2010,2848,2023,2837,2042,2833,2065,2838,2086,2851,2104,2869,2115,2892,2120,2914,2115,2932,2102,2944,2084,2948,2062,2948,2057,2942,2036,2929,2019,2910,2008,2886,2004xe" filled="t" fillcolor="#ED1C24" stroked="f">
                <v:path arrowok="t"/>
                <v:fill type="solid"/>
              </v:shape>
            </v:group>
            <v:group style="position:absolute;left:3900;top:2386;width:115;height:115" coordorigin="3900,2386" coordsize="115,115">
              <v:shape style="position:absolute;left:3900;top:2386;width:115;height:115" coordorigin="3900,2386" coordsize="115,115" path="m3954,2386l3933,2392,3916,2405,3905,2423,3900,2447,3906,2468,3919,2485,3937,2497,3960,2501,3982,2496,3999,2484,4011,2466,4016,2443,4015,2438,4009,2418,3996,2401,3977,2390,3954,2386xe" filled="t" fillcolor="#ED1C24" stroked="f">
                <v:path arrowok="t"/>
                <v:fill type="solid"/>
              </v:shape>
            </v:group>
            <v:group style="position:absolute;left:3695;top:1897;width:115;height:115" coordorigin="3695,1897" coordsize="115,115">
              <v:shape style="position:absolute;left:3695;top:1897;width:115;height:115" coordorigin="3695,1897" coordsize="115,115" path="m3748,1897l3727,1902,3710,1915,3699,1934,3695,1957,3700,1979,3713,1996,3732,2008,3754,2012,3776,2007,3794,1994,3806,1976,3810,1954,3810,1949,3804,1928,3791,1912,3772,1901,3748,1897xe" filled="t" fillcolor="#ED1C24" stroked="f">
                <v:path arrowok="t"/>
                <v:fill type="solid"/>
              </v:shape>
            </v:group>
            <v:group style="position:absolute;left:3472;top:1572;width:115;height:115" coordorigin="3472,1572" coordsize="115,115">
              <v:shape style="position:absolute;left:3472;top:1572;width:115;height:115" coordorigin="3472,1572" coordsize="115,115" path="m3525,1572l3504,1578,3487,1591,3476,1610,3472,1633,3477,1654,3490,1672,3508,1683,3531,1688,3553,1683,3570,1670,3582,1652,3587,1630,3587,1625,3581,1604,3567,1587,3548,1576,3525,1572xe" filled="t" fillcolor="#ED1C24" stroked="f">
                <v:path arrowok="t"/>
                <v:fill type="solid"/>
              </v:shape>
            </v:group>
            <v:group style="position:absolute;left:3259;top:1393;width:115;height:115" coordorigin="3259,1393" coordsize="115,115">
              <v:shape style="position:absolute;left:3259;top:1393;width:115;height:115" coordorigin="3259,1393" coordsize="115,115" path="m3312,1393l3291,1399,3274,1412,3263,1430,3259,1454,3264,1475,3277,1492,3295,1504,3318,1508,3340,1503,3358,1491,3370,1472,3374,1450,3374,1445,3368,1424,3355,1408,3336,1397,3312,1393xe" filled="t" fillcolor="#ED1C24" stroked="f">
                <v:path arrowok="t"/>
                <v:fill type="solid"/>
              </v:shape>
            </v:group>
            <v:group style="position:absolute;left:3046;top:1442;width:115;height:115" coordorigin="3046,1442" coordsize="115,115">
              <v:shape style="position:absolute;left:3046;top:1442;width:115;height:115" coordorigin="3046,1442" coordsize="115,115" path="m3099,1442l3078,1448,3061,1461,3050,1479,3046,1503,3051,1524,3064,1541,3083,1553,3105,1557,3127,1552,3145,1540,3157,1522,3161,1500,3161,1494,3155,1474,3142,1457,3123,1446,3099,1442xe" filled="t" fillcolor="#ED1C24" stroked="f">
                <v:path arrowok="t"/>
                <v:fill type="solid"/>
              </v:shape>
            </v:group>
            <v:group style="position:absolute;left:4968;top:3165;width:115;height:115" coordorigin="4968,3165" coordsize="115,115">
              <v:shape style="position:absolute;left:4968;top:3165;width:115;height:115" coordorigin="4968,3165" coordsize="115,115" path="m5021,3165l5000,3171,4983,3184,4972,3203,4968,3226,4973,3247,4986,3265,5004,3276,5027,3280,5049,3275,5067,3263,5079,3245,5083,3223,5083,3217,5077,3197,5064,3180,5045,3169,5021,3165xe" filled="t" fillcolor="#ED1C24" stroked="f">
                <v:path arrowok="t"/>
                <v:fill type="solid"/>
              </v:shape>
            </v:group>
            <v:group style="position:absolute;left:4758;top:3190;width:115;height:115" coordorigin="4758,3190" coordsize="115,115">
              <v:shape style="position:absolute;left:4758;top:3190;width:115;height:115" coordorigin="4758,3190" coordsize="115,115" path="m4812,3190l4791,3196,4774,3209,4762,3227,4758,3251,4764,3272,4776,3289,4795,3301,4818,3305,4840,3300,4857,3288,4869,3269,4874,3247,4873,3242,4867,3221,4854,3205,4835,3194,4812,3190xe" filled="t" fillcolor="#ED1C24" stroked="f">
                <v:path arrowok="t"/>
                <v:fill type="solid"/>
              </v:shape>
            </v:group>
            <v:group style="position:absolute;left:4539;top:2972;width:115;height:115" coordorigin="4539,2972" coordsize="115,115">
              <v:shape style="position:absolute;left:4539;top:2972;width:115;height:115" coordorigin="4539,2972" coordsize="115,115" path="m4592,2972l4571,2978,4554,2991,4543,3010,4539,3033,4544,3054,4557,3072,4575,3083,4598,3088,4620,3083,4638,3070,4650,3052,4654,3030,4654,3025,4648,3004,4635,2987,4616,2976,4592,2972xe" filled="t" fillcolor="#ED1C24" stroked="f">
                <v:path arrowok="t"/>
                <v:fill type="solid"/>
              </v:shape>
            </v:group>
            <v:group style="position:absolute;left:4121;top:2695;width:115;height:115" coordorigin="4121,2695" coordsize="115,115">
              <v:shape style="position:absolute;left:4121;top:2695;width:115;height:115" coordorigin="4121,2695" coordsize="115,115" path="m4175,2695l4154,2701,4137,2714,4125,2732,4121,2756,4127,2777,4140,2794,4158,2806,4181,2810,4203,2805,4220,2793,4232,2775,4237,2753,4236,2747,4230,2727,4217,2710,4198,2699,4175,2695xe" filled="t" fillcolor="#ED1C24" stroked="f">
                <v:path arrowok="t"/>
                <v:fill type="solid"/>
              </v:shape>
            </v:group>
            <v:group style="position:absolute;left:4333;top:2677;width:115;height:115" coordorigin="4333,2677" coordsize="115,115">
              <v:shape style="position:absolute;left:4333;top:2677;width:115;height:115" coordorigin="4333,2677" coordsize="115,115" path="m4386,2677l4365,2683,4348,2696,4337,2715,4333,2738,4338,2759,4351,2777,4369,2788,4392,2793,4414,2788,4432,2775,4444,2757,4448,2735,4448,2730,4442,2709,4429,2692,4410,2681,4386,2677xe" filled="t" fillcolor="#ED1C24" stroked="f">
                <v:path arrowok="t"/>
                <v:fill type="solid"/>
              </v:shape>
            </v:group>
            <v:group style="position:absolute;left:5175;top:3210;width:115;height:115" coordorigin="5175,3210" coordsize="115,115">
              <v:shape style="position:absolute;left:5175;top:3210;width:115;height:115" coordorigin="5175,3210" coordsize="115,115" path="m5229,3210l5208,3216,5191,3229,5179,3248,5175,3271,5181,3292,5194,3310,5212,3321,5235,3325,5257,3320,5274,3308,5286,3290,5291,3268,5290,3262,5284,3242,5271,3225,5252,3214,5229,3210xe" filled="t" fillcolor="#ED1C24" stroked="f">
                <v:path arrowok="t"/>
                <v:fill type="solid"/>
              </v:shape>
            </v:group>
            <v:group style="position:absolute;left:5390;top:3268;width:115;height:115" coordorigin="5390,3268" coordsize="115,115">
              <v:shape style="position:absolute;left:5390;top:3268;width:115;height:115" coordorigin="5390,3268" coordsize="115,115" path="m5443,3268l5422,3274,5405,3287,5394,3305,5390,3329,5395,3350,5408,3367,5426,3379,5449,3383,5471,3378,5489,3366,5501,3348,5505,3325,5505,3320,5499,3300,5486,3283,5467,3272,5443,3268xe" filled="t" fillcolor="#ED1C24" stroked="f">
                <v:path arrowok="t"/>
                <v:fill type="solid"/>
              </v:shape>
            </v:group>
            <v:group style="position:absolute;left:5614;top:3230;width:115;height:115" coordorigin="5614,3230" coordsize="115,115">
              <v:shape style="position:absolute;left:5614;top:3230;width:115;height:115" coordorigin="5614,3230" coordsize="115,115" path="m5667,3230l5646,3235,5629,3248,5618,3267,5614,3290,5619,3311,5632,3329,5651,3340,5673,3345,5695,3340,5713,3327,5725,3309,5729,3287,5729,3282,5723,3261,5710,3245,5691,3233,5667,3230xe" filled="t" fillcolor="#ED1C24" stroked="f">
                <v:path arrowok="t"/>
                <v:fill type="solid"/>
              </v:shape>
            </v:group>
            <v:group style="position:absolute;left:5827;top:3447;width:115;height:115" coordorigin="5827,3447" coordsize="115,115">
              <v:shape style="position:absolute;left:5827;top:3447;width:115;height:115" coordorigin="5827,3447" coordsize="115,115" path="m5880,3447l5860,3453,5843,3466,5831,3485,5827,3508,5833,3529,5845,3547,5864,3558,5887,3562,5908,3557,5926,3545,5938,3527,5943,3505,5942,3499,5936,3479,5923,3462,5904,3451,5880,3447xe" filled="t" fillcolor="#ED1C24" stroked="f">
                <v:path arrowok="t"/>
                <v:fill type="solid"/>
              </v:shape>
            </v:group>
            <v:group style="position:absolute;left:6037;top:3433;width:115;height:115" coordorigin="6037,3433" coordsize="115,115">
              <v:shape style="position:absolute;left:6037;top:3433;width:115;height:115" coordorigin="6037,3433" coordsize="115,115" path="m6090,3433l6069,3439,6052,3452,6041,3471,6037,3494,6042,3515,6055,3533,6073,3544,6096,3548,6118,3543,6136,3531,6148,3513,6152,3491,6152,3485,6146,3465,6133,3448,6114,3437,6090,3433xe" filled="t" fillcolor="#ED1C24" stroked="f">
                <v:path arrowok="t"/>
                <v:fill type="solid"/>
              </v:shape>
            </v:group>
            <v:group style="position:absolute;left:6250;top:3376;width:115;height:115" coordorigin="6250,3376" coordsize="115,115">
              <v:shape style="position:absolute;left:6250;top:3376;width:115;height:115" coordorigin="6250,3376" coordsize="115,115" path="m6303,3376l6282,3381,6265,3394,6254,3413,6250,3436,6255,3458,6268,3475,6286,3487,6309,3491,6331,3486,6349,3473,6361,3455,6365,3433,6365,3428,6359,3407,6346,3391,6327,3380,6303,3376xe" filled="t" fillcolor="#ED1C24" stroked="f">
                <v:path arrowok="t"/>
                <v:fill type="solid"/>
              </v:shape>
            </v:group>
            <v:group style="position:absolute;left:6468;top:3107;width:115;height:115" coordorigin="6468,3107" coordsize="115,115">
              <v:shape style="position:absolute;left:6468;top:3107;width:115;height:115" coordorigin="6468,3107" coordsize="115,115" path="m6521,3107l6500,3113,6483,3126,6472,3144,6468,3168,6473,3189,6486,3206,6505,3218,6527,3222,6549,3217,6567,3205,6579,3186,6583,3164,6583,3159,6577,3139,6564,3122,6545,3111,6521,3107xe" filled="t" fillcolor="#ED1C24" stroked="f">
                <v:path arrowok="t"/>
                <v:fill type="solid"/>
              </v:shape>
            </v:group>
            <v:group style="position:absolute;left:6680;top:3114;width:115;height:115" coordorigin="6680,3114" coordsize="115,115">
              <v:shape style="position:absolute;left:6680;top:3114;width:115;height:115" coordorigin="6680,3114" coordsize="115,115" path="m6733,3114l6712,3120,6695,3133,6684,3152,6680,3175,6685,3196,6698,3213,6717,3225,6739,3229,6761,3224,6779,3212,6791,3194,6795,3172,6795,3166,6789,3146,6776,3129,6757,3118,6733,3114xe" filled="t" fillcolor="#ED1C24" stroked="f">
                <v:path arrowok="t"/>
                <v:fill type="solid"/>
              </v:shape>
            </v:group>
            <v:group style="position:absolute;left:6891;top:3153;width:115;height:115" coordorigin="6891,3153" coordsize="115,115">
              <v:shape style="position:absolute;left:6891;top:3153;width:115;height:115" coordorigin="6891,3153" coordsize="115,115" path="m6944,3153l6923,3158,6907,3171,6895,3190,6891,3213,6897,3235,6909,3252,6928,3264,6950,3268,6972,3263,6990,3250,7002,3232,7006,3210,7006,3205,7000,3184,6987,3168,6968,3157,6944,3153xe" filled="t" fillcolor="#ED1C24" stroked="f">
                <v:path arrowok="t"/>
                <v:fill type="solid"/>
              </v:shape>
            </v:group>
            <v:group style="position:absolute;left:7099;top:3182;width:115;height:115" coordorigin="7099,3182" coordsize="115,115">
              <v:shape style="position:absolute;left:7099;top:3182;width:115;height:115" coordorigin="7099,3182" coordsize="115,115" path="m7152,3182l7131,3188,7114,3201,7103,3220,7099,3243,7104,3264,7117,3281,7135,3293,7158,3297,7180,3292,7198,3280,7210,3262,7214,3240,7214,3234,7208,3214,7195,3197,7176,3186,7152,3182xe" filled="t" fillcolor="#ED1C24" stroked="f">
                <v:path arrowok="t"/>
                <v:fill type="solid"/>
              </v:shape>
            </v:group>
            <v:group style="position:absolute;left:7305;top:3210;width:115;height:115" coordorigin="7305,3210" coordsize="115,115">
              <v:shape style="position:absolute;left:7305;top:3210;width:115;height:115" coordorigin="7305,3210" coordsize="115,115" path="m7358,3210l7337,3216,7320,3229,7309,3248,7305,3271,7310,3292,7323,3310,7341,3321,7364,3325,7386,3320,7404,3308,7416,3290,7420,3268,7420,3262,7414,3242,7401,3225,7382,3214,7358,3210xe" filled="t" fillcolor="#ED1C24" stroked="f">
                <v:path arrowok="t"/>
                <v:fill type="solid"/>
              </v:shape>
            </v:group>
            <v:group style="position:absolute;left:7540;top:3240;width:115;height:115" coordorigin="7540,3240" coordsize="115,115">
              <v:shape style="position:absolute;left:7540;top:3240;width:115;height:115" coordorigin="7540,3240" coordsize="115,115" path="m7593,3240l7572,3245,7555,3258,7544,3277,7540,3300,7545,3322,7558,3339,7576,3351,7599,3355,7621,3350,7639,3337,7650,3319,7655,3297,7655,3292,7649,3271,7636,3255,7616,3244,7593,3240xe" filled="t" fillcolor="#ED1C24" stroked="f">
                <v:path arrowok="t"/>
                <v:fill type="solid"/>
              </v:shape>
            </v:group>
            <v:group style="position:absolute;left:7748;top:3359;width:115;height:115" coordorigin="7748,3359" coordsize="115,115">
              <v:shape style="position:absolute;left:7748;top:3359;width:115;height:115" coordorigin="7748,3359" coordsize="115,115" path="m7801,3359l7780,3365,7763,3378,7752,3397,7748,3420,7753,3441,7766,3459,7785,3470,7807,3475,7829,3470,7847,3457,7859,3439,7863,3417,7863,3412,7857,3391,7844,3374,7825,3363,7801,3359xe" filled="t" fillcolor="#ED1C24" stroked="f">
                <v:path arrowok="t"/>
                <v:fill type="solid"/>
              </v:shape>
            </v:group>
            <v:group style="position:absolute;left:7956;top:3607;width:115;height:115" coordorigin="7956,3607" coordsize="115,115">
              <v:shape style="position:absolute;left:7956;top:3607;width:115;height:115" coordorigin="7956,3607" coordsize="115,115" path="m8009,3607l7988,3613,7971,3626,7960,3645,7956,3668,7961,3689,7974,3707,7992,3718,8015,3722,8037,3717,8055,3705,8067,3687,8071,3665,8071,3659,8065,3639,8052,3622,8033,3611,8009,3607xe" filled="t" fillcolor="#ED1C24" stroked="f">
                <v:path arrowok="t"/>
                <v:fill type="solid"/>
              </v:shape>
            </v:group>
            <v:group style="position:absolute;left:8176;top:3669;width:115;height:115" coordorigin="8176,3669" coordsize="115,115">
              <v:shape style="position:absolute;left:8176;top:3669;width:115;height:115" coordorigin="8176,3669" coordsize="115,115" path="m8229,3669l8209,3675,8192,3688,8180,3706,8176,3730,8182,3751,8194,3768,8213,3780,8236,3784,8257,3779,8275,3767,8287,3749,8291,3726,8291,3721,8285,3701,8272,3684,8253,3673,8229,3669xe" filled="t" fillcolor="#ED1C24" stroked="f">
                <v:path arrowok="t"/>
                <v:fill type="solid"/>
              </v:shape>
            </v:group>
            <v:group style="position:absolute;left:4716;top:4243;width:1216;height:2" coordorigin="4716,4243" coordsize="1216,2">
              <v:shape style="position:absolute;left:4716;top:4243;width:1216;height:2" coordorigin="4716,4243" coordsize="1216,0" path="m4716,4243l5931,4243e" filled="f" stroked="t" strokeweight="1.1pt" strokecolor="#4374B9">
                <v:path arrowok="t"/>
              </v:shape>
            </v:group>
            <v:group style="position:absolute;left:5851;top:4169;width:237;height:147" coordorigin="5851,4169" coordsize="237,147">
              <v:shape style="position:absolute;left:5851;top:4169;width:237;height:147" coordorigin="5851,4169" coordsize="237,147" path="m5854,4169l5851,4171,5895,4243,5851,4316,5854,4317,5972,4270,6032,4256,6052,4252,6071,4247,6089,4242,5971,4216,5854,4169xe" filled="t" fillcolor="#4374B9" stroked="f">
                <v:path arrowok="t"/>
                <v:fill type="solid"/>
              </v:shape>
            </v:group>
            <v:group style="position:absolute;left:5359;top:2735;width:1216;height:2" coordorigin="5359,2735" coordsize="1216,2">
              <v:shape style="position:absolute;left:5359;top:2735;width:1216;height:2" coordorigin="5359,2735" coordsize="1216,0" path="m5359,2735l6574,2735e" filled="f" stroked="t" strokeweight="1.1pt" strokecolor="#ED1C24">
                <v:path arrowok="t"/>
              </v:shape>
            </v:group>
            <v:group style="position:absolute;left:5201;top:2661;width:237;height:147" coordorigin="5201,2661" coordsize="237,147">
              <v:shape style="position:absolute;left:5201;top:2661;width:237;height:147" coordorigin="5201,2661" coordsize="237,147" path="m5436,2661l5318,2708,5257,2722,5238,2726,5219,2731,5201,2736,5318,2762,5436,2809,5438,2807,5394,2735,5438,2662,5436,2661xe" filled="t" fillcolor="#ED1C24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41"/>
        <w:ind w:left="0" w:right="100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(%)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15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7921" w:val="left" w:leader="none"/>
        </w:tabs>
        <w:spacing w:before="77"/>
        <w:ind w:left="70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2"/>
        <w:rPr>
          <w:sz w:val="28"/>
          <w:szCs w:val="28"/>
        </w:rPr>
      </w:pPr>
      <w:r>
        <w:rPr>
          <w:sz w:val="28"/>
          <w:szCs w:val="28"/>
        </w:rPr>
      </w:r>
    </w:p>
    <w:p>
      <w:pPr>
        <w:tabs>
          <w:tab w:pos="7921" w:val="left" w:leader="none"/>
        </w:tabs>
        <w:spacing w:before="80"/>
        <w:ind w:left="70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40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tabs>
          <w:tab w:pos="7919" w:val="left" w:leader="none"/>
        </w:tabs>
        <w:spacing w:before="81"/>
        <w:ind w:left="70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46.840633pt;margin-top:-23.625109pt;width:11pt;height:38.414002pt;mso-position-horizontal-relative:page;mso-position-vertical-relative:paragraph;z-index:-1236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млн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чел.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30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30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15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line="206" w:lineRule="exact" w:before="76"/>
        <w:ind w:left="443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Численность</w:t>
      </w:r>
      <w:r>
        <w:rPr>
          <w:rFonts w:ascii="Arial" w:hAnsi="Arial" w:cs="Arial" w:eastAsia="Arial"/>
          <w:b/>
          <w:bCs/>
          <w:color w:val="ED1C24"/>
          <w:spacing w:val="-3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бедного</w:t>
      </w:r>
      <w:r>
        <w:rPr>
          <w:rFonts w:ascii="Arial" w:hAnsi="Arial" w:cs="Arial" w:eastAsia="Arial"/>
          <w:b/>
          <w:bCs/>
          <w:color w:val="ED1C24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населения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7805" w:val="left" w:leader="none"/>
        </w:tabs>
        <w:spacing w:line="185" w:lineRule="exact"/>
        <w:ind w:left="589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3583" w:val="left" w:leader="none"/>
          <w:tab w:pos="8007" w:val="right" w:leader="none"/>
        </w:tabs>
        <w:spacing w:before="550"/>
        <w:ind w:left="589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position w:val="10"/>
          <w:sz w:val="18"/>
          <w:szCs w:val="18"/>
        </w:rPr>
        <w:t>10</w:t>
      </w:r>
      <w:r>
        <w:rPr>
          <w:rFonts w:ascii="Arial" w:hAnsi="Arial" w:cs="Arial" w:eastAsia="Arial"/>
          <w:color w:val="231F20"/>
          <w:w w:val="100"/>
          <w:position w:val="10"/>
          <w:sz w:val="18"/>
          <w:szCs w:val="18"/>
        </w:rPr>
        <w:tab/>
      </w:r>
      <w:r>
        <w:rPr>
          <w:rFonts w:ascii="Arial" w:hAnsi="Arial" w:cs="Arial" w:eastAsia="Arial"/>
          <w:b/>
          <w:bCs/>
          <w:color w:val="4374B9"/>
          <w:w w:val="100"/>
          <w:sz w:val="18"/>
          <w:szCs w:val="18"/>
        </w:rPr>
        <w:t>Доля</w:t>
      </w:r>
      <w:r>
        <w:rPr>
          <w:rFonts w:ascii="Arial" w:hAnsi="Arial" w:cs="Arial" w:eastAsia="Arial"/>
          <w:b/>
          <w:bCs/>
          <w:color w:val="4374B9"/>
          <w:spacing w:val="2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4374B9"/>
          <w:w w:val="100"/>
          <w:sz w:val="18"/>
          <w:szCs w:val="18"/>
        </w:rPr>
        <w:t>бедного</w:t>
      </w:r>
      <w:r>
        <w:rPr>
          <w:rFonts w:ascii="Arial" w:hAnsi="Arial" w:cs="Arial" w:eastAsia="Arial"/>
          <w:b/>
          <w:bCs/>
          <w:color w:val="4374B9"/>
          <w:spacing w:val="3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4374B9"/>
          <w:w w:val="100"/>
          <w:sz w:val="18"/>
          <w:szCs w:val="18"/>
        </w:rPr>
        <w:t>населения</w:t>
      </w:r>
      <w:r>
        <w:rPr>
          <w:rFonts w:ascii="Arial" w:hAnsi="Arial" w:cs="Arial" w:eastAsia="Arial"/>
          <w:b/>
          <w:bCs/>
          <w:color w:val="4374B9"/>
          <w:spacing w:val="2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4374B9"/>
          <w:w w:val="100"/>
          <w:sz w:val="18"/>
          <w:szCs w:val="18"/>
        </w:rPr>
        <w:t>(правая</w:t>
      </w:r>
      <w:r>
        <w:rPr>
          <w:rFonts w:ascii="Arial" w:hAnsi="Arial" w:cs="Arial" w:eastAsia="Arial"/>
          <w:b/>
          <w:bCs/>
          <w:color w:val="4374B9"/>
          <w:spacing w:val="3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4374B9"/>
          <w:w w:val="100"/>
          <w:sz w:val="18"/>
          <w:szCs w:val="18"/>
        </w:rPr>
        <w:t>шкала</w:t>
      </w:r>
      <w:r>
        <w:rPr>
          <w:rFonts w:ascii="Arial" w:hAnsi="Arial" w:cs="Arial" w:eastAsia="Arial"/>
          <w:b/>
          <w:bCs/>
          <w:color w:val="4374B9"/>
          <w:w w:val="100"/>
          <w:sz w:val="18"/>
          <w:szCs w:val="18"/>
        </w:rPr>
        <w:t>)</w:t>
      </w:r>
      <w:r>
        <w:rPr>
          <w:rFonts w:ascii="Arial" w:hAnsi="Arial" w:cs="Arial" w:eastAsia="Arial"/>
          <w:color w:val="231F20"/>
          <w:w w:val="100"/>
          <w:position w:val="10"/>
          <w:sz w:val="18"/>
          <w:szCs w:val="18"/>
        </w:rPr>
      </w:r>
      <w:r>
        <w:rPr>
          <w:rFonts w:ascii="Arial" w:hAnsi="Arial" w:cs="Arial" w:eastAsia="Arial"/>
          <w:color w:val="231F20"/>
          <w:w w:val="100"/>
          <w:position w:val="1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position w:val="10"/>
          <w:sz w:val="18"/>
          <w:szCs w:val="18"/>
        </w:rPr>
        <w:t>10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tabs>
          <w:tab w:pos="7704" w:val="left" w:leader="none"/>
        </w:tabs>
        <w:spacing w:before="447"/>
        <w:ind w:left="589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76.882133pt;margin-top:33.631882pt;width:11pt;height:22.232001pt;mso-position-horizontal-relative:page;mso-position-vertical-relative:paragraph;z-index:-1236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7.051132pt;margin-top:33.631882pt;width:11pt;height:22.232001pt;mso-position-horizontal-relative:page;mso-position-vertical-relative:paragraph;z-index:-1236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8.453133pt;margin-top:33.631882pt;width:11pt;height:22.232001pt;mso-position-horizontal-relative:page;mso-position-vertical-relative:paragraph;z-index:-1236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39.108139pt;margin-top:33.631882pt;width:11pt;height:22.232001pt;mso-position-horizontal-relative:page;mso-position-vertical-relative:paragraph;z-index:-12362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0.894531pt;margin-top:33.991882pt;width:11pt;height:22.232001pt;mso-position-horizontal-relative:page;mso-position-vertical-relative:paragraph;z-index:-12361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82.74913pt;margin-top:33.631882pt;width:11pt;height:22.232001pt;mso-position-horizontal-relative:page;mso-position-vertical-relative:paragraph;z-index:-1236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4.169128pt;margin-top:33.631882pt;width:11.0pt;height:22.232001pt;mso-position-horizontal-relative:page;mso-position-vertical-relative:paragraph;z-index:-1235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5.472137pt;margin-top:33.631882pt;width:11pt;height:22.232001pt;mso-position-horizontal-relative:page;mso-position-vertical-relative:paragraph;z-index:-1235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47.495132pt;margin-top:33.631882pt;width:11pt;height:22.232001pt;mso-position-horizontal-relative:page;mso-position-vertical-relative:paragraph;z-index:-1235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9.032135pt;margin-top:33.631882pt;width:11pt;height:22.232001pt;mso-position-horizontal-relative:page;mso-position-vertical-relative:paragraph;z-index:-1235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0.146149pt;margin-top:33.631882pt;width:11pt;height:22.232001pt;mso-position-horizontal-relative:page;mso-position-vertical-relative:paragraph;z-index:-1235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2.016144pt;margin-top:33.631882pt;width:11pt;height:22.232001pt;mso-position-horizontal-relative:page;mso-position-vertical-relative:paragraph;z-index:-1235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32.932129pt;margin-top:33.631882pt;width:11pt;height:22.232001pt;mso-position-horizontal-relative:page;mso-position-vertical-relative:paragraph;z-index:-1235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3.470123pt;margin-top:33.631882pt;width:11pt;height:22.232001pt;mso-position-horizontal-relative:page;mso-position-vertical-relative:paragraph;z-index:-12352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5.214142pt;margin-top:33.631882pt;width:11pt;height:22.232001pt;mso-position-horizontal-relative:page;mso-position-vertical-relative:paragraph;z-index:-12351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6.529633pt;margin-top:33.630882pt;width:11pt;height:22.232001pt;mso-position-horizontal-relative:page;mso-position-vertical-relative:paragraph;z-index:-1235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position w:val="1"/>
          <w:sz w:val="18"/>
          <w:szCs w:val="18"/>
        </w:rPr>
        <w:t>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0" w:lineRule="auto"/>
        <w:ind w:left="476" w:right="129" w:hanging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2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5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4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9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50" w:lineRule="exact" w:before="3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numPr>
          <w:ilvl w:val="0"/>
          <w:numId w:val="3"/>
        </w:numPr>
        <w:tabs>
          <w:tab w:pos="798" w:val="left" w:leader="none"/>
        </w:tabs>
        <w:spacing w:line="250" w:lineRule="auto"/>
        <w:ind w:left="465" w:right="1311" w:hanging="2"/>
        <w:jc w:val="left"/>
        <w:rPr>
          <w:b w:val="0"/>
          <w:bCs w:val="0"/>
        </w:rPr>
      </w:pPr>
      <w:r>
        <w:rPr>
          <w:color w:val="231F20"/>
          <w:spacing w:val="-8"/>
          <w:w w:val="85"/>
        </w:rPr>
        <w:t>Р</w:t>
      </w:r>
      <w:r>
        <w:rPr>
          <w:color w:val="231F20"/>
          <w:spacing w:val="-3"/>
          <w:w w:val="85"/>
        </w:rPr>
        <w:t>А</w:t>
      </w:r>
      <w:r>
        <w:rPr>
          <w:color w:val="231F20"/>
          <w:spacing w:val="1"/>
          <w:w w:val="85"/>
        </w:rPr>
        <w:t>С</w:t>
      </w:r>
      <w:r>
        <w:rPr>
          <w:color w:val="231F20"/>
          <w:w w:val="85"/>
        </w:rPr>
        <w:t>П</w:t>
      </w:r>
      <w:r>
        <w:rPr>
          <w:color w:val="231F20"/>
          <w:spacing w:val="-1"/>
          <w:w w:val="85"/>
        </w:rPr>
        <w:t>Р</w:t>
      </w:r>
      <w:r>
        <w:rPr>
          <w:color w:val="231F20"/>
          <w:spacing w:val="9"/>
          <w:w w:val="85"/>
        </w:rPr>
        <w:t>Е</w:t>
      </w:r>
      <w:r>
        <w:rPr>
          <w:color w:val="231F20"/>
          <w:spacing w:val="1"/>
          <w:w w:val="85"/>
        </w:rPr>
        <w:t>Д</w:t>
      </w:r>
      <w:r>
        <w:rPr>
          <w:color w:val="231F20"/>
          <w:spacing w:val="7"/>
          <w:w w:val="85"/>
        </w:rPr>
        <w:t>Е</w:t>
      </w:r>
      <w:r>
        <w:rPr>
          <w:color w:val="231F20"/>
          <w:w w:val="85"/>
        </w:rPr>
        <w:t>Л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Н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Я</w:t>
      </w:r>
      <w:r>
        <w:rPr>
          <w:color w:val="231F20"/>
          <w:spacing w:val="63"/>
          <w:w w:val="85"/>
        </w:rPr>
        <w:t> </w:t>
      </w:r>
      <w:r>
        <w:rPr>
          <w:color w:val="231F20"/>
          <w:spacing w:val="-1"/>
          <w:w w:val="85"/>
        </w:rPr>
        <w:t>Р</w:t>
      </w:r>
      <w:r>
        <w:rPr>
          <w:color w:val="231F20"/>
          <w:w w:val="85"/>
        </w:rPr>
        <w:t>Е</w:t>
      </w:r>
      <w:r>
        <w:rPr>
          <w:color w:val="231F20"/>
          <w:spacing w:val="1"/>
          <w:w w:val="85"/>
        </w:rPr>
        <w:t>Г</w:t>
      </w:r>
      <w:r>
        <w:rPr>
          <w:color w:val="231F20"/>
          <w:w w:val="85"/>
        </w:rPr>
        <w:t>ИО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В</w:t>
      </w:r>
      <w:r>
        <w:rPr>
          <w:color w:val="231F20"/>
          <w:spacing w:val="64"/>
          <w:w w:val="85"/>
        </w:rPr>
        <w:t> </w:t>
      </w:r>
      <w:r>
        <w:rPr>
          <w:color w:val="231F20"/>
          <w:w w:val="85"/>
        </w:rPr>
        <w:t>П</w:t>
      </w:r>
      <w:r>
        <w:rPr>
          <w:color w:val="231F20"/>
          <w:w w:val="85"/>
        </w:rPr>
        <w:t>О</w:t>
      </w:r>
      <w:r>
        <w:rPr>
          <w:color w:val="231F20"/>
          <w:spacing w:val="64"/>
          <w:w w:val="85"/>
        </w:rPr>
        <w:t> </w:t>
      </w:r>
      <w:r>
        <w:rPr>
          <w:color w:val="231F20"/>
          <w:spacing w:val="4"/>
          <w:w w:val="85"/>
        </w:rPr>
        <w:t>У</w:t>
      </w:r>
      <w:r>
        <w:rPr>
          <w:color w:val="231F20"/>
          <w:spacing w:val="2"/>
          <w:w w:val="85"/>
        </w:rPr>
        <w:t>Р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Ю</w:t>
      </w:r>
      <w:r>
        <w:rPr>
          <w:color w:val="231F20"/>
          <w:w w:val="90"/>
        </w:rPr>
        <w:t> </w:t>
      </w:r>
      <w:r>
        <w:rPr>
          <w:color w:val="231F20"/>
          <w:spacing w:val="1"/>
          <w:w w:val="85"/>
        </w:rPr>
        <w:t>Э</w:t>
      </w:r>
      <w:r>
        <w:rPr>
          <w:color w:val="231F20"/>
          <w:spacing w:val="-5"/>
          <w:w w:val="85"/>
        </w:rPr>
        <w:t>К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М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Ч</w:t>
      </w:r>
      <w:r>
        <w:rPr>
          <w:color w:val="231F20"/>
          <w:spacing w:val="-5"/>
          <w:w w:val="85"/>
        </w:rPr>
        <w:t>Е</w:t>
      </w:r>
      <w:r>
        <w:rPr>
          <w:color w:val="231F20"/>
          <w:w w:val="85"/>
        </w:rPr>
        <w:t>С</w:t>
      </w:r>
      <w:r>
        <w:rPr>
          <w:color w:val="231F20"/>
          <w:spacing w:val="-6"/>
          <w:w w:val="85"/>
        </w:rPr>
        <w:t>К</w:t>
      </w:r>
      <w:r>
        <w:rPr>
          <w:color w:val="231F20"/>
          <w:w w:val="85"/>
        </w:rPr>
        <w:t>О</w:t>
      </w:r>
      <w:r>
        <w:rPr>
          <w:color w:val="231F20"/>
          <w:spacing w:val="-2"/>
          <w:w w:val="85"/>
        </w:rPr>
        <w:t>Г</w:t>
      </w:r>
      <w:r>
        <w:rPr>
          <w:color w:val="231F20"/>
          <w:w w:val="85"/>
        </w:rPr>
        <w:t>О</w:t>
      </w:r>
      <w:r>
        <w:rPr>
          <w:color w:val="231F20"/>
          <w:spacing w:val="69"/>
          <w:w w:val="85"/>
        </w:rPr>
        <w:t> </w:t>
      </w:r>
      <w:r>
        <w:rPr>
          <w:color w:val="231F20"/>
          <w:spacing w:val="-8"/>
          <w:w w:val="85"/>
        </w:rPr>
        <w:t>Р</w:t>
      </w:r>
      <w:r>
        <w:rPr>
          <w:color w:val="231F20"/>
          <w:spacing w:val="13"/>
          <w:w w:val="85"/>
        </w:rPr>
        <w:t>А</w:t>
      </w:r>
      <w:r>
        <w:rPr>
          <w:color w:val="231F20"/>
          <w:spacing w:val="1"/>
          <w:w w:val="85"/>
        </w:rPr>
        <w:t>З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И</w:t>
      </w:r>
      <w:r>
        <w:rPr>
          <w:color w:val="231F20"/>
          <w:spacing w:val="1"/>
          <w:w w:val="85"/>
        </w:rPr>
        <w:t>Т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Я</w:t>
      </w:r>
      <w:r>
        <w:rPr>
          <w:color w:val="231F20"/>
          <w:spacing w:val="70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70"/>
          <w:w w:val="85"/>
        </w:rPr>
        <w:t> 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1"/>
          <w:w w:val="85"/>
        </w:rPr>
        <w:t>О</w:t>
      </w:r>
      <w:r>
        <w:rPr>
          <w:color w:val="231F20"/>
          <w:spacing w:val="-7"/>
          <w:w w:val="85"/>
        </w:rPr>
        <w:t>С</w:t>
      </w:r>
      <w:r>
        <w:rPr>
          <w:color w:val="231F20"/>
          <w:spacing w:val="1"/>
          <w:w w:val="85"/>
        </w:rPr>
        <w:t>С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И</w:t>
      </w:r>
      <w:r>
        <w:rPr>
          <w:b w:val="0"/>
          <w:bCs w:val="0"/>
          <w:color w:val="000000"/>
          <w:w w:val="100"/>
        </w:rPr>
      </w:r>
    </w:p>
    <w:p>
      <w:pPr>
        <w:ind w:left="465" w:right="0" w:firstLine="0"/>
        <w:jc w:val="left"/>
        <w:rPr>
          <w:rFonts w:ascii="Arial" w:hAnsi="Arial" w:cs="Arial" w:eastAsia="Arial"/>
          <w:sz w:val="32"/>
          <w:szCs w:val="32"/>
        </w:rPr>
      </w:pP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spacing w:val="-14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К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У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ПН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Е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Й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Ш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Х</w:t>
      </w:r>
      <w:r>
        <w:rPr>
          <w:rFonts w:ascii="Arial" w:hAnsi="Arial" w:cs="Arial" w:eastAsia="Arial"/>
          <w:b/>
          <w:bCs/>
          <w:color w:val="231F20"/>
          <w:spacing w:val="-14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10"/>
          <w:w w:val="90"/>
          <w:sz w:val="32"/>
          <w:szCs w:val="32"/>
        </w:rPr>
        <w:t>С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Т</w:t>
      </w:r>
      <w:r>
        <w:rPr>
          <w:rFonts w:ascii="Arial" w:hAnsi="Arial" w:cs="Arial" w:eastAsia="Arial"/>
          <w:b/>
          <w:bCs/>
          <w:color w:val="231F20"/>
          <w:spacing w:val="-9"/>
          <w:w w:val="90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spacing w:val="5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Н</w:t>
      </w:r>
      <w:r>
        <w:rPr>
          <w:rFonts w:ascii="Arial" w:hAnsi="Arial" w:cs="Arial" w:eastAsia="Arial"/>
          <w:b/>
          <w:bCs/>
          <w:color w:val="231F20"/>
          <w:spacing w:val="17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Х</w:t>
      </w:r>
      <w:r>
        <w:rPr>
          <w:rFonts w:ascii="Arial" w:hAnsi="Arial" w:cs="Arial" w:eastAsia="Arial"/>
          <w:b/>
          <w:bCs/>
          <w:color w:val="231F20"/>
          <w:spacing w:val="-14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М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spacing w:val="-9"/>
          <w:w w:val="90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А</w:t>
      </w:r>
      <w:r>
        <w:rPr>
          <w:rFonts w:ascii="Arial" w:hAnsi="Arial" w:cs="Arial" w:eastAsia="Arial"/>
          <w:color w:val="000000"/>
          <w:w w:val="100"/>
          <w:sz w:val="32"/>
          <w:szCs w:val="32"/>
        </w:rPr>
      </w:r>
    </w:p>
    <w:p>
      <w:pPr>
        <w:spacing w:line="140" w:lineRule="exact" w:before="9"/>
        <w:rPr>
          <w:sz w:val="14"/>
          <w:szCs w:val="14"/>
        </w:rPr>
      </w:pPr>
      <w:r>
        <w:rPr>
          <w:sz w:val="14"/>
          <w:szCs w:val="14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85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субъектов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Федерации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(республик,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краев,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б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ластей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национальных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округов,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которые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далее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будем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наз</w:t>
      </w:r>
      <w:r>
        <w:rPr>
          <w:color w:val="231F20"/>
          <w:spacing w:val="-1"/>
          <w:w w:val="95"/>
        </w:rPr>
        <w:t>ы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ват</w:t>
      </w:r>
      <w:r>
        <w:rPr>
          <w:color w:val="231F20"/>
          <w:w w:val="95"/>
        </w:rPr>
        <w:t>ь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1"/>
          <w:w w:val="95"/>
        </w:rPr>
        <w:t>регионами)</w:t>
      </w:r>
      <w:r>
        <w:rPr>
          <w:color w:val="231F20"/>
          <w:w w:val="95"/>
        </w:rPr>
        <w:t>�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1"/>
          <w:w w:val="95"/>
        </w:rPr>
        <w:t>разны</w:t>
      </w:r>
      <w:r>
        <w:rPr>
          <w:color w:val="231F20"/>
          <w:w w:val="95"/>
        </w:rPr>
        <w:t>х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страна</w:t>
      </w:r>
      <w:r>
        <w:rPr>
          <w:color w:val="231F20"/>
          <w:w w:val="95"/>
        </w:rPr>
        <w:t>х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1"/>
          <w:w w:val="95"/>
        </w:rPr>
        <w:t>числ</w:t>
      </w:r>
      <w:r>
        <w:rPr>
          <w:color w:val="231F20"/>
          <w:w w:val="95"/>
        </w:rPr>
        <w:t>о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регионо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разл</w:t>
      </w:r>
      <w:r>
        <w:rPr>
          <w:color w:val="231F20"/>
          <w:spacing w:val="2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чается,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число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будем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обозначать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буквой</w:t>
      </w:r>
      <w:r>
        <w:rPr>
          <w:color w:val="231F20"/>
          <w:spacing w:val="-7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85"/>
        </w:rPr>
        <w:t>n</w:t>
      </w:r>
      <w:r>
        <w:rPr>
          <w:color w:val="231F20"/>
          <w:w w:val="85"/>
        </w:rPr>
        <w:t>�</w:t>
      </w:r>
      <w:r>
        <w:rPr>
          <w:color w:val="231F20"/>
          <w:spacing w:val="-3"/>
          <w:w w:val="8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w w:val="99"/>
        </w:rPr>
        <w:t> </w:t>
      </w:r>
      <w:r>
        <w:rPr>
          <w:rFonts w:ascii="Georgia" w:hAnsi="Georgia" w:cs="Georgia" w:eastAsia="Georgia"/>
          <w:i/>
          <w:color w:val="231F20"/>
          <w:w w:val="85"/>
        </w:rPr>
        <w:t>n</w:t>
      </w:r>
      <w:r>
        <w:rPr>
          <w:rFonts w:ascii="Georgia" w:hAnsi="Georgia" w:cs="Georgia" w:eastAsia="Georgia"/>
          <w:i/>
          <w:color w:val="231F20"/>
          <w:spacing w:val="-33"/>
          <w:w w:val="85"/>
        </w:rPr>
        <w:t> </w:t>
      </w:r>
      <w:r>
        <w:rPr>
          <w:color w:val="231F20"/>
          <w:w w:val="85"/>
        </w:rPr>
        <w:t>=</w:t>
      </w:r>
      <w:r>
        <w:rPr>
          <w:color w:val="231F20"/>
          <w:spacing w:val="-58"/>
          <w:w w:val="85"/>
        </w:rPr>
        <w:t> </w:t>
      </w:r>
      <w:r>
        <w:rPr>
          <w:color w:val="231F20"/>
          <w:w w:val="85"/>
        </w:rPr>
        <w:t>85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43"/>
          <w:headerReference w:type="even" r:id="rId44"/>
          <w:footerReference w:type="default" r:id="rId45"/>
          <w:pgSz w:w="9355" w:h="13620"/>
          <w:pgMar w:header="775" w:footer="0" w:top="118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58" w:firstLine="283"/>
        <w:jc w:val="both"/>
      </w:pPr>
      <w:r>
        <w:rPr>
          <w:color w:val="231F20"/>
          <w:w w:val="95"/>
        </w:rPr>
        <w:t>Для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того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чтобы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оценить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неравномерность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распределения</w:t>
      </w:r>
      <w:r>
        <w:rPr>
          <w:color w:val="231F20"/>
          <w:w w:val="93"/>
        </w:rPr>
        <w:t> </w:t>
      </w:r>
      <w:r>
        <w:rPr>
          <w:color w:val="231F20"/>
          <w:spacing w:val="1"/>
          <w:w w:val="95"/>
        </w:rPr>
        <w:t>регионо</w:t>
      </w:r>
      <w:r>
        <w:rPr>
          <w:color w:val="231F20"/>
          <w:w w:val="95"/>
        </w:rPr>
        <w:t>в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1"/>
          <w:w w:val="95"/>
        </w:rPr>
        <w:t>уровн</w:t>
      </w:r>
      <w:r>
        <w:rPr>
          <w:color w:val="231F20"/>
          <w:w w:val="95"/>
        </w:rPr>
        <w:t>ю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1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развития,</w:t>
      </w:r>
      <w:r>
        <w:rPr>
          <w:color w:val="231F20"/>
          <w:spacing w:val="1"/>
          <w:w w:val="97"/>
        </w:rPr>
        <w:t> </w:t>
      </w:r>
      <w:r>
        <w:rPr>
          <w:color w:val="231F20"/>
          <w:spacing w:val="3"/>
          <w:w w:val="95"/>
        </w:rPr>
        <w:t>необходим</w:t>
      </w:r>
      <w:r>
        <w:rPr>
          <w:color w:val="231F20"/>
          <w:w w:val="95"/>
        </w:rPr>
        <w:t>о</w:t>
      </w:r>
      <w:r>
        <w:rPr>
          <w:color w:val="231F20"/>
          <w:spacing w:val="56"/>
          <w:w w:val="95"/>
        </w:rPr>
        <w:t> </w:t>
      </w:r>
      <w:r>
        <w:rPr>
          <w:color w:val="231F20"/>
          <w:spacing w:val="3"/>
          <w:w w:val="95"/>
        </w:rPr>
        <w:t>ввест</w:t>
      </w:r>
      <w:r>
        <w:rPr>
          <w:color w:val="231F20"/>
          <w:w w:val="95"/>
        </w:rPr>
        <w:t>и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2"/>
          <w:w w:val="95"/>
        </w:rPr>
        <w:t>поняти</w:t>
      </w:r>
      <w:r>
        <w:rPr>
          <w:color w:val="231F20"/>
          <w:w w:val="95"/>
        </w:rPr>
        <w:t>е</w:t>
      </w:r>
      <w:r>
        <w:rPr>
          <w:color w:val="231F20"/>
          <w:spacing w:val="54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95"/>
        </w:rPr>
        <w:t>ВР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2"/>
          <w:w w:val="95"/>
        </w:rPr>
        <w:t>конкретно</w:t>
      </w:r>
      <w:r>
        <w:rPr>
          <w:color w:val="231F20"/>
          <w:w w:val="95"/>
        </w:rPr>
        <w:t>м</w:t>
      </w:r>
      <w:r>
        <w:rPr>
          <w:color w:val="231F20"/>
          <w:spacing w:val="56"/>
          <w:w w:val="95"/>
        </w:rPr>
        <w:t> </w:t>
      </w:r>
      <w:r>
        <w:rPr>
          <w:color w:val="231F20"/>
          <w:spacing w:val="3"/>
          <w:w w:val="95"/>
        </w:rPr>
        <w:t>регионе</w:t>
      </w:r>
      <w:r>
        <w:rPr>
          <w:color w:val="231F20"/>
          <w:spacing w:val="3"/>
          <w:w w:val="93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46"/>
          <w:w w:val="90"/>
        </w:rPr>
        <w:t> </w:t>
      </w:r>
      <w:r>
        <w:rPr>
          <w:color w:val="231F20"/>
          <w:w w:val="90"/>
        </w:rPr>
        <w:t>конкретном</w:t>
      </w:r>
      <w:r>
        <w:rPr>
          <w:color w:val="231F20"/>
          <w:spacing w:val="-46"/>
          <w:w w:val="90"/>
        </w:rPr>
        <w:t> </w:t>
      </w:r>
      <w:r>
        <w:rPr>
          <w:color w:val="231F20"/>
          <w:w w:val="90"/>
        </w:rPr>
        <w:t>году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60" w:firstLine="283"/>
        <w:jc w:val="both"/>
      </w:pPr>
      <w:r>
        <w:rPr>
          <w:color w:val="231F20"/>
          <w:spacing w:val="2"/>
          <w:w w:val="95"/>
        </w:rPr>
        <w:t>ВР</w:t>
      </w:r>
      <w:r>
        <w:rPr>
          <w:color w:val="231F20"/>
          <w:w w:val="95"/>
        </w:rPr>
        <w:t>П</w:t>
      </w:r>
      <w:r>
        <w:rPr>
          <w:color w:val="231F20"/>
          <w:spacing w:val="75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2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3"/>
          <w:w w:val="95"/>
        </w:rPr>
        <w:t>суммарна</w:t>
      </w:r>
      <w:r>
        <w:rPr>
          <w:color w:val="231F20"/>
          <w:w w:val="95"/>
        </w:rPr>
        <w:t>я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2"/>
          <w:w w:val="95"/>
        </w:rPr>
        <w:t>стоимост</w:t>
      </w:r>
      <w:r>
        <w:rPr>
          <w:color w:val="231F20"/>
          <w:w w:val="95"/>
        </w:rPr>
        <w:t>ь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3"/>
          <w:w w:val="95"/>
        </w:rPr>
        <w:t>валово</w:t>
      </w:r>
      <w:r>
        <w:rPr>
          <w:color w:val="231F20"/>
          <w:w w:val="95"/>
        </w:rPr>
        <w:t>й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2"/>
          <w:w w:val="95"/>
        </w:rPr>
        <w:t>продукции</w:t>
      </w:r>
      <w:r>
        <w:rPr>
          <w:color w:val="231F20"/>
          <w:spacing w:val="3"/>
          <w:w w:val="96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регионе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вычетом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стоимости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объемов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ее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промежуточно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го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потребления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исчисляемая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национальной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валюте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год</w:t>
      </w:r>
      <w:r>
        <w:rPr>
          <w:color w:val="231F20"/>
          <w:w w:val="93"/>
        </w:rPr>
        <w:t> </w:t>
      </w:r>
      <w:r>
        <w:rPr>
          <w:color w:val="231F20"/>
          <w:w w:val="95"/>
        </w:rPr>
        <w:t>(в</w:t>
      </w:r>
      <w:r>
        <w:rPr>
          <w:color w:val="231F20"/>
          <w:spacing w:val="-48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47"/>
          <w:w w:val="95"/>
        </w:rPr>
        <w:t> </w:t>
      </w:r>
      <w:r>
        <w:rPr>
          <w:rFonts w:ascii="Times New Roman" w:hAnsi="Times New Roman" w:cs="Times New Roman" w:eastAsia="Times New Roman"/>
          <w:color w:val="231F20"/>
          <w:w w:val="95"/>
        </w:rPr>
        <w:t>₽</w:t>
      </w:r>
      <w:r>
        <w:rPr>
          <w:color w:val="231F20"/>
          <w:w w:val="95"/>
        </w:rPr>
        <w:t>/год)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или</w:t>
      </w:r>
      <w:r>
        <w:rPr>
          <w:color w:val="231F20"/>
          <w:spacing w:val="-48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другому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61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58"/>
          <w:w w:val="95"/>
        </w:rPr>
        <w:t> 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П</w:t>
      </w:r>
      <w:r>
        <w:rPr>
          <w:color w:val="231F20"/>
          <w:spacing w:val="58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59"/>
          <w:w w:val="95"/>
        </w:rPr>
        <w:t> 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1"/>
          <w:w w:val="95"/>
        </w:rPr>
        <w:t>х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т</w:t>
      </w:r>
      <w:r>
        <w:rPr>
          <w:color w:val="231F20"/>
          <w:spacing w:val="58"/>
          <w:w w:val="95"/>
        </w:rPr>
        <w:t> 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б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1"/>
          <w:w w:val="95"/>
        </w:rPr>
        <w:t>л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59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м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ь</w:t>
      </w:r>
      <w:r>
        <w:rPr>
          <w:color w:val="231F20"/>
          <w:w w:val="95"/>
        </w:rPr>
        <w:t>,</w:t>
      </w:r>
      <w:r>
        <w:rPr>
          <w:color w:val="231F20"/>
          <w:spacing w:val="58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м</w:t>
      </w:r>
      <w:r>
        <w:rPr>
          <w:color w:val="231F20"/>
          <w:spacing w:val="2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w w:val="100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результат</w:t>
      </w:r>
      <w:r>
        <w:rPr>
          <w:color w:val="231F20"/>
          <w:w w:val="95"/>
        </w:rPr>
        <w:t>е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мультирегионально</w:t>
      </w:r>
      <w:r>
        <w:rPr>
          <w:color w:val="231F20"/>
          <w:w w:val="95"/>
        </w:rPr>
        <w:t>й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деятельности</w:t>
      </w:r>
      <w:r>
        <w:rPr>
          <w:color w:val="231F20"/>
          <w:w w:val="95"/>
        </w:rPr>
        <w:t>,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например,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сфере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обороны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или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госуправления,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75"/>
        </w:rPr>
        <w:t>т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-17"/>
          <w:w w:val="75"/>
        </w:rPr>
        <w:t> </w:t>
      </w:r>
      <w:r>
        <w:rPr>
          <w:color w:val="231F20"/>
          <w:w w:val="95"/>
        </w:rPr>
        <w:t>тех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услуг,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которые</w:t>
      </w:r>
      <w:r>
        <w:rPr>
          <w:color w:val="231F20"/>
          <w:w w:val="94"/>
        </w:rPr>
        <w:t> </w:t>
      </w:r>
      <w:r>
        <w:rPr>
          <w:color w:val="231F20"/>
          <w:w w:val="90"/>
        </w:rPr>
        <w:t>оказываются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населению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за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счет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федерального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бюджета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6" w:lineRule="auto" w:before="16"/>
        <w:ind w:right="463" w:firstLine="283"/>
        <w:jc w:val="both"/>
        <w:rPr>
          <w:sz w:val="16"/>
          <w:szCs w:val="16"/>
        </w:rPr>
      </w:pPr>
      <w:r>
        <w:rPr>
          <w:color w:val="231F20"/>
          <w:w w:val="95"/>
        </w:rPr>
        <w:t>Далее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будет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использованы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параметры,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определяющие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нежные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доходы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регионе</w:t>
      </w:r>
      <w:r>
        <w:rPr>
          <w:color w:val="231F20"/>
          <w:spacing w:val="-9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M</w:t>
      </w:r>
      <w:r>
        <w:rPr>
          <w:color w:val="231F20"/>
          <w:w w:val="95"/>
          <w:position w:val="-8"/>
          <w:sz w:val="16"/>
          <w:szCs w:val="16"/>
        </w:rPr>
        <w:t>R</w:t>
      </w:r>
      <w:r>
        <w:rPr>
          <w:color w:val="231F20"/>
          <w:spacing w:val="30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подушные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личины</w:t>
      </w:r>
      <w:r>
        <w:rPr>
          <w:color w:val="231F20"/>
          <w:spacing w:val="34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m</w:t>
      </w:r>
      <w:r>
        <w:rPr>
          <w:color w:val="231F20"/>
          <w:w w:val="95"/>
          <w:position w:val="-8"/>
          <w:sz w:val="16"/>
          <w:szCs w:val="16"/>
        </w:rPr>
        <w:t>R</w:t>
      </w:r>
      <w:r>
        <w:rPr>
          <w:color w:val="000000"/>
          <w:w w:val="100"/>
          <w:sz w:val="16"/>
          <w:szCs w:val="16"/>
        </w:rPr>
      </w:r>
    </w:p>
    <w:p>
      <w:pPr>
        <w:pStyle w:val="BodyText"/>
        <w:spacing w:line="316" w:lineRule="exact"/>
        <w:ind w:left="400" w:right="0"/>
        <w:jc w:val="left"/>
      </w:pPr>
      <w:r>
        <w:rPr>
          <w:color w:val="231F20"/>
          <w:spacing w:val="2"/>
          <w:w w:val="85"/>
        </w:rPr>
        <w:t>Н</w:t>
      </w:r>
      <w:r>
        <w:rPr>
          <w:color w:val="231F20"/>
          <w:w w:val="85"/>
        </w:rPr>
        <w:t>а</w:t>
      </w:r>
      <w:r>
        <w:rPr>
          <w:color w:val="231F20"/>
          <w:w w:val="85"/>
        </w:rPr>
        <w:t> </w:t>
      </w:r>
      <w:r>
        <w:rPr>
          <w:color w:val="231F20"/>
          <w:spacing w:val="35"/>
          <w:w w:val="85"/>
        </w:rPr>
        <w:t> </w:t>
      </w:r>
      <w:r>
        <w:rPr>
          <w:color w:val="231F20"/>
          <w:spacing w:val="2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 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2"/>
          <w:w w:val="85"/>
        </w:rPr>
        <w:t>5</w:t>
      </w:r>
      <w:r>
        <w:rPr>
          <w:color w:val="231F20"/>
          <w:spacing w:val="9"/>
          <w:w w:val="85"/>
        </w:rPr>
        <w:t>�</w:t>
      </w:r>
      <w:r>
        <w:rPr>
          <w:color w:val="231F20"/>
          <w:w w:val="85"/>
        </w:rPr>
        <w:t>1</w:t>
      </w:r>
      <w:r>
        <w:rPr>
          <w:color w:val="231F20"/>
          <w:w w:val="85"/>
        </w:rPr>
        <w:t> </w:t>
      </w:r>
      <w:r>
        <w:rPr>
          <w:color w:val="231F20"/>
          <w:spacing w:val="35"/>
          <w:w w:val="85"/>
        </w:rPr>
        <w:t> </w:t>
      </w:r>
      <w:r>
        <w:rPr>
          <w:color w:val="231F20"/>
          <w:spacing w:val="2"/>
          <w:w w:val="85"/>
        </w:rPr>
        <w:t>показан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2"/>
          <w:w w:val="85"/>
        </w:rPr>
        <w:t>распределени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 </w:t>
      </w:r>
      <w:r>
        <w:rPr>
          <w:color w:val="231F20"/>
          <w:spacing w:val="35"/>
          <w:w w:val="85"/>
        </w:rPr>
        <w:t> </w:t>
      </w:r>
      <w:r>
        <w:rPr>
          <w:color w:val="231F20"/>
          <w:spacing w:val="2"/>
          <w:w w:val="85"/>
        </w:rPr>
        <w:t>регионо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36"/>
          <w:w w:val="85"/>
        </w:rPr>
        <w:t> </w:t>
      </w:r>
      <w:r>
        <w:rPr>
          <w:color w:val="231F20"/>
          <w:spacing w:val="2"/>
          <w:w w:val="85"/>
        </w:rPr>
        <w:t>России</w:t>
      </w:r>
      <w:r>
        <w:rPr>
          <w:color w:val="000000"/>
          <w:w w:val="100"/>
        </w:rPr>
      </w:r>
    </w:p>
    <w:p>
      <w:pPr>
        <w:pStyle w:val="BodyText"/>
        <w:spacing w:line="387" w:lineRule="exact"/>
        <w:ind w:right="0"/>
        <w:jc w:val="left"/>
      </w:pPr>
      <w:r>
        <w:rPr>
          <w:color w:val="231F20"/>
          <w:w w:val="90"/>
        </w:rPr>
        <w:t>в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2023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7"/>
          <w:w w:val="80"/>
        </w:rPr>
        <w:t> </w:t>
      </w:r>
      <w:r>
        <w:rPr>
          <w:color w:val="231F20"/>
          <w:w w:val="90"/>
        </w:rPr>
        <w:t>по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доходам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среднедушевым</w:t>
      </w:r>
      <w:r>
        <w:rPr>
          <w:color w:val="231F20"/>
          <w:spacing w:val="-3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m</w:t>
      </w:r>
      <w:r>
        <w:rPr>
          <w:color w:val="231F20"/>
          <w:w w:val="90"/>
          <w:position w:val="-8"/>
          <w:sz w:val="16"/>
          <w:szCs w:val="16"/>
        </w:rPr>
        <w:t>R</w:t>
      </w:r>
      <w:r>
        <w:rPr>
          <w:color w:val="231F20"/>
          <w:spacing w:val="34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подушевым</w:t>
      </w:r>
      <w:r>
        <w:rPr>
          <w:color w:val="000000"/>
          <w:w w:val="100"/>
        </w:rPr>
      </w:r>
    </w:p>
    <w:p>
      <w:pPr>
        <w:spacing w:line="277" w:lineRule="exact"/>
        <w:ind w:left="400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40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ос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си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40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40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8"/>
          <w:szCs w:val="28"/>
        </w:rPr>
        <w:t>202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3</w:t>
      </w:r>
      <w:r>
        <w:rPr>
          <w:rFonts w:ascii="Malgun Gothic" w:hAnsi="Malgun Gothic" w:cs="Malgun Gothic" w:eastAsia="Malgun Gothic"/>
          <w:color w:val="231F20"/>
          <w:spacing w:val="41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50"/>
          <w:w w:val="8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ред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0"/>
          <w:sz w:val="28"/>
          <w:szCs w:val="28"/>
        </w:rPr>
        <w:t>ни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40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ду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ш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spacing w:val="40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ас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8"/>
          <w:szCs w:val="28"/>
        </w:rPr>
        <w:t>ел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ен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41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8"/>
          <w:szCs w:val="28"/>
        </w:rPr>
        <w:t>ав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line="332" w:lineRule="exact"/>
        <w:ind w:left="117" w:right="0" w:firstLine="0"/>
        <w:jc w:val="left"/>
        <w:rPr>
          <w:rFonts w:ascii="Malgun Gothic" w:hAnsi="Malgun Gothic" w:cs="Malgun Gothic" w:eastAsia="Malgun Gothic"/>
          <w:sz w:val="28"/>
          <w:szCs w:val="28"/>
        </w:rPr>
      </w:pPr>
      <w:r>
        <w:rPr/>
        <w:pict>
          <v:group style="position:absolute;margin-left:147.405396pt;margin-top:2.222726pt;width:1.373pt;height:1.454pt;mso-position-horizontal-relative:page;mso-position-vertical-relative:paragraph;z-index:-12349" coordorigin="2948,44" coordsize="27,29">
            <v:shape style="position:absolute;left:2948;top:44;width:27;height:29" coordorigin="2948,44" coordsize="27,29" path="m2966,44l2958,44,2955,46,2949,51,2948,55,2948,63,2949,67,2955,72,2958,74,2966,74,2969,72,2974,67,2976,63,2976,55,2974,51,2969,46,2966,44xe" filled="t" fillcolor="#231F20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84.40271pt;margin-top:2.222726pt;width:1.373pt;height:1.454pt;mso-position-horizontal-relative:page;mso-position-vertical-relative:paragraph;z-index:-12348" coordorigin="7688,44" coordsize="27,29">
            <v:shape style="position:absolute;left:7688;top:44;width:27;height:29" coordorigin="7688,44" coordsize="27,29" path="m7706,44l7698,44,7695,46,7689,51,7688,55,7688,63,7689,67,7695,72,7698,74,7706,74,7709,72,7714,67,7716,63,7716,55,7714,51,7709,46,7706,44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нялся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8"/>
          <w:szCs w:val="28"/>
        </w:rPr>
        <w:t>g</w:t>
      </w:r>
      <w:r>
        <w:rPr>
          <w:rFonts w:ascii="Georgia" w:hAnsi="Georgia" w:cs="Georgia" w:eastAsia="Georgia"/>
          <w:i/>
          <w:color w:val="231F20"/>
          <w:spacing w:val="-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=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1074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8"/>
          <w:szCs w:val="28"/>
        </w:rPr>
        <w:t>k</w:t>
      </w:r>
      <w:r>
        <w:rPr>
          <w:rFonts w:ascii="Cambria" w:hAnsi="Cambria" w:cs="Cambria" w:eastAsia="Cambria"/>
          <w:color w:val="231F20"/>
          <w:w w:val="95"/>
          <w:sz w:val="25"/>
          <w:szCs w:val="25"/>
        </w:rPr>
        <w:t>P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/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чел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среднедушевой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доход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—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643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8"/>
          <w:szCs w:val="28"/>
        </w:rPr>
        <w:t>k</w:t>
      </w:r>
      <w:r>
        <w:rPr>
          <w:rFonts w:ascii="Cambria" w:hAnsi="Cambria" w:cs="Cambria" w:eastAsia="Cambria"/>
          <w:color w:val="231F20"/>
          <w:w w:val="95"/>
          <w:sz w:val="25"/>
          <w:szCs w:val="25"/>
        </w:rPr>
        <w:t>P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/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чел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Самый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большой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ВРП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душу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(в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Ненецком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авто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номном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округе)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больше,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чем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самый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маленький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(в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Республ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ке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Ингушетии)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66</w:t>
      </w:r>
      <w:r>
        <w:rPr>
          <w:rFonts w:ascii="Times New Roman" w:hAnsi="Times New Roman" w:cs="Times New Roman" w:eastAsia="Times New Roman"/>
          <w:b/>
          <w:bCs/>
          <w:color w:val="231F20"/>
          <w:spacing w:val="14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раз</w:t>
      </w:r>
      <w:r>
        <w:rPr>
          <w:color w:val="231F20"/>
          <w:w w:val="95"/>
        </w:rPr>
        <w:t>!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Отношение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между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самыми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больши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ми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маленькими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подушевыми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доходами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реги</w:t>
      </w:r>
      <w:r>
        <w:rPr>
          <w:color w:val="231F20"/>
          <w:spacing w:val="-7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0"/>
        </w:rPr>
        <w:t>нах</w:t>
      </w:r>
      <w:r>
        <w:rPr>
          <w:color w:val="231F20"/>
          <w:spacing w:val="-33"/>
          <w:w w:val="90"/>
        </w:rPr>
        <w:t> </w:t>
      </w:r>
      <w:r>
        <w:rPr>
          <w:color w:val="231F20"/>
          <w:w w:val="90"/>
        </w:rPr>
        <w:t>равнялось</w:t>
      </w:r>
      <w:r>
        <w:rPr>
          <w:color w:val="231F20"/>
          <w:spacing w:val="-33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0"/>
        </w:rPr>
        <w:t>6,4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spacing w:val="-4"/>
          <w:w w:val="95"/>
        </w:rPr>
        <w:t>Така</w:t>
      </w:r>
      <w:r>
        <w:rPr>
          <w:color w:val="231F20"/>
          <w:w w:val="95"/>
        </w:rPr>
        <w:t>я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4"/>
          <w:w w:val="95"/>
        </w:rPr>
        <w:t>сильна</w:t>
      </w:r>
      <w:r>
        <w:rPr>
          <w:color w:val="231F20"/>
          <w:w w:val="95"/>
        </w:rPr>
        <w:t>я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-5"/>
          <w:w w:val="95"/>
        </w:rPr>
        <w:t>неравномерност</w:t>
      </w:r>
      <w:r>
        <w:rPr>
          <w:color w:val="231F20"/>
          <w:w w:val="95"/>
        </w:rPr>
        <w:t>ь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-5"/>
          <w:w w:val="95"/>
        </w:rPr>
        <w:t>распределени</w:t>
      </w:r>
      <w:r>
        <w:rPr>
          <w:color w:val="231F20"/>
          <w:w w:val="95"/>
        </w:rPr>
        <w:t>и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5"/>
          <w:w w:val="95"/>
        </w:rPr>
        <w:t>под</w:t>
      </w:r>
      <w:r>
        <w:rPr>
          <w:color w:val="231F20"/>
          <w:spacing w:val="-9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6"/>
          <w:w w:val="95"/>
        </w:rPr>
        <w:t>шевы</w:t>
      </w:r>
      <w:r>
        <w:rPr>
          <w:color w:val="231F20"/>
          <w:w w:val="95"/>
        </w:rPr>
        <w:t>х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7"/>
          <w:w w:val="95"/>
        </w:rPr>
        <w:t>доходо</w:t>
      </w:r>
      <w:r>
        <w:rPr>
          <w:color w:val="231F20"/>
          <w:w w:val="95"/>
        </w:rPr>
        <w:t>в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7"/>
          <w:w w:val="95"/>
        </w:rPr>
        <w:t>подушевог</w:t>
      </w:r>
      <w:r>
        <w:rPr>
          <w:color w:val="231F20"/>
          <w:w w:val="95"/>
        </w:rPr>
        <w:t>о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6"/>
          <w:w w:val="95"/>
        </w:rPr>
        <w:t>ВР</w:t>
      </w:r>
      <w:r>
        <w:rPr>
          <w:color w:val="231F20"/>
          <w:w w:val="95"/>
        </w:rPr>
        <w:t>П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6"/>
          <w:w w:val="95"/>
        </w:rPr>
        <w:t>объясняетс</w:t>
      </w:r>
      <w:r>
        <w:rPr>
          <w:color w:val="231F20"/>
          <w:w w:val="95"/>
        </w:rPr>
        <w:t>я</w:t>
      </w:r>
      <w:r>
        <w:rPr>
          <w:color w:val="231F20"/>
          <w:spacing w:val="-18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95"/>
        </w:rPr>
        <w:t>неверно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9"/>
          <w:w w:val="95"/>
        </w:rPr>
        <w:t> </w:t>
      </w:r>
      <w:r>
        <w:rPr>
          <w:color w:val="231F20"/>
          <w:spacing w:val="-6"/>
          <w:w w:val="95"/>
        </w:rPr>
        <w:t>соци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5"/>
          <w:w w:val="95"/>
        </w:rPr>
        <w:t>альной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5"/>
          <w:w w:val="95"/>
        </w:rPr>
        <w:t>экономической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5"/>
          <w:w w:val="95"/>
        </w:rPr>
        <w:t>финансово</w:t>
      </w:r>
      <w:r>
        <w:rPr>
          <w:color w:val="231F20"/>
          <w:w w:val="95"/>
        </w:rPr>
        <w:t>й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-6"/>
          <w:w w:val="95"/>
        </w:rPr>
        <w:t>налогово</w:t>
      </w:r>
      <w:r>
        <w:rPr>
          <w:color w:val="231F20"/>
          <w:w w:val="95"/>
        </w:rPr>
        <w:t>й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5"/>
          <w:w w:val="95"/>
        </w:rPr>
        <w:t>политикой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7"/>
          <w:w w:val="95"/>
        </w:rPr>
        <w:t>стране</w:t>
      </w:r>
      <w:r>
        <w:rPr>
          <w:color w:val="231F20"/>
          <w:w w:val="95"/>
        </w:rPr>
        <w:t>�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6"/>
          <w:w w:val="95"/>
        </w:rPr>
        <w:t>Эт</w:t>
      </w:r>
      <w:r>
        <w:rPr>
          <w:color w:val="231F20"/>
          <w:w w:val="95"/>
        </w:rPr>
        <w:t>а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7"/>
          <w:w w:val="95"/>
        </w:rPr>
        <w:t>неравномерност</w:t>
      </w:r>
      <w:r>
        <w:rPr>
          <w:color w:val="231F20"/>
          <w:w w:val="95"/>
        </w:rPr>
        <w:t>ь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6"/>
          <w:w w:val="95"/>
        </w:rPr>
        <w:t>стал</w:t>
      </w:r>
      <w:r>
        <w:rPr>
          <w:color w:val="231F20"/>
          <w:w w:val="95"/>
        </w:rPr>
        <w:t>а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7"/>
          <w:w w:val="95"/>
        </w:rPr>
        <w:t>одно</w:t>
      </w:r>
      <w:r>
        <w:rPr>
          <w:color w:val="231F20"/>
          <w:w w:val="95"/>
        </w:rPr>
        <w:t>й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6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6"/>
          <w:w w:val="95"/>
        </w:rPr>
        <w:t>причи</w:t>
      </w:r>
      <w:r>
        <w:rPr>
          <w:color w:val="231F20"/>
          <w:w w:val="95"/>
        </w:rPr>
        <w:t>н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6"/>
          <w:w w:val="95"/>
        </w:rPr>
        <w:t>сильн</w:t>
      </w:r>
      <w:r>
        <w:rPr>
          <w:color w:val="231F20"/>
          <w:spacing w:val="-7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6"/>
          <w:w w:val="95"/>
        </w:rPr>
        <w:t>с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6"/>
          <w:w w:val="95"/>
        </w:rPr>
        <w:t>и</w:t>
      </w:r>
      <w:r>
        <w:rPr>
          <w:color w:val="231F20"/>
          <w:spacing w:val="-7"/>
          <w:w w:val="95"/>
        </w:rPr>
        <w:t>ж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6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7"/>
          <w:w w:val="95"/>
        </w:rPr>
        <w:t>ч</w:t>
      </w:r>
      <w:r>
        <w:rPr>
          <w:color w:val="231F20"/>
          <w:spacing w:val="-6"/>
          <w:w w:val="95"/>
        </w:rPr>
        <w:t>и</w:t>
      </w:r>
      <w:r>
        <w:rPr>
          <w:color w:val="231F20"/>
          <w:spacing w:val="-6"/>
          <w:w w:val="95"/>
        </w:rPr>
        <w:t>с</w:t>
      </w:r>
      <w:r>
        <w:rPr>
          <w:color w:val="231F20"/>
          <w:spacing w:val="-6"/>
          <w:w w:val="95"/>
        </w:rPr>
        <w:t>л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-6"/>
          <w:w w:val="95"/>
        </w:rPr>
        <w:t>с</w:t>
      </w:r>
      <w:r>
        <w:rPr>
          <w:color w:val="231F20"/>
          <w:spacing w:val="-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7"/>
          <w:w w:val="95"/>
        </w:rPr>
        <w:t>а</w:t>
      </w:r>
      <w:r>
        <w:rPr>
          <w:color w:val="231F20"/>
          <w:spacing w:val="-6"/>
          <w:w w:val="95"/>
        </w:rPr>
        <w:t>с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-6"/>
          <w:w w:val="95"/>
        </w:rPr>
        <w:t>л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6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7"/>
          <w:w w:val="95"/>
        </w:rPr>
        <w:t>б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-7"/>
          <w:w w:val="95"/>
        </w:rPr>
        <w:t>д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6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7"/>
          <w:w w:val="95"/>
        </w:rPr>
        <w:t>р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-6"/>
          <w:w w:val="95"/>
        </w:rPr>
        <w:t>г</w:t>
      </w:r>
      <w:r>
        <w:rPr>
          <w:color w:val="231F20"/>
          <w:spacing w:val="-6"/>
          <w:w w:val="95"/>
        </w:rPr>
        <w:t>и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5"/>
          <w:w w:val="95"/>
        </w:rPr>
        <w:t>(</w:t>
      </w:r>
      <w:r>
        <w:rPr>
          <w:color w:val="231F20"/>
          <w:spacing w:val="-6"/>
          <w:w w:val="95"/>
        </w:rPr>
        <w:t>к</w:t>
      </w:r>
      <w:r>
        <w:rPr>
          <w:color w:val="231F20"/>
          <w:spacing w:val="-7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7"/>
          <w:w w:val="95"/>
        </w:rPr>
        <w:t>м</w:t>
      </w:r>
      <w:r>
        <w:rPr>
          <w:color w:val="231F20"/>
          <w:w w:val="95"/>
        </w:rPr>
        <w:t>е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7"/>
          <w:w w:val="95"/>
        </w:rPr>
        <w:t>регионо</w:t>
      </w:r>
      <w:r>
        <w:rPr>
          <w:color w:val="231F20"/>
          <w:w w:val="95"/>
        </w:rPr>
        <w:t>в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6"/>
          <w:w w:val="95"/>
        </w:rPr>
        <w:t>Северо-Кавказског</w:t>
      </w:r>
      <w:r>
        <w:rPr>
          <w:color w:val="231F20"/>
          <w:w w:val="95"/>
        </w:rPr>
        <w:t>о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7"/>
          <w:w w:val="95"/>
        </w:rPr>
        <w:t>федеральног</w:t>
      </w:r>
      <w:r>
        <w:rPr>
          <w:color w:val="231F20"/>
          <w:w w:val="95"/>
        </w:rPr>
        <w:t>о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6"/>
          <w:w w:val="95"/>
        </w:rPr>
        <w:t>округа)</w:t>
      </w:r>
      <w:r>
        <w:rPr>
          <w:color w:val="231F20"/>
          <w:w w:val="95"/>
        </w:rPr>
        <w:t>,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7"/>
          <w:w w:val="95"/>
        </w:rPr>
        <w:t>более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7"/>
          <w:w w:val="95"/>
        </w:rPr>
        <w:t>умеренног</w:t>
      </w:r>
      <w:r>
        <w:rPr>
          <w:color w:val="231F20"/>
          <w:w w:val="95"/>
        </w:rPr>
        <w:t>о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6"/>
          <w:w w:val="95"/>
        </w:rPr>
        <w:t>снижени</w:t>
      </w:r>
      <w:r>
        <w:rPr>
          <w:color w:val="231F20"/>
          <w:w w:val="95"/>
        </w:rPr>
        <w:t>я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6"/>
          <w:w w:val="95"/>
        </w:rPr>
        <w:t>столица</w:t>
      </w:r>
      <w:r>
        <w:rPr>
          <w:color w:val="231F20"/>
          <w:w w:val="95"/>
        </w:rPr>
        <w:t>х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6"/>
          <w:w w:val="95"/>
        </w:rPr>
        <w:t>други</w:t>
      </w:r>
      <w:r>
        <w:rPr>
          <w:color w:val="231F20"/>
          <w:w w:val="95"/>
        </w:rPr>
        <w:t>х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7"/>
          <w:w w:val="95"/>
        </w:rPr>
        <w:t>федеральны</w:t>
      </w:r>
      <w:r>
        <w:rPr>
          <w:color w:val="231F20"/>
          <w:w w:val="95"/>
        </w:rPr>
        <w:t>х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7"/>
          <w:w w:val="95"/>
        </w:rPr>
        <w:t>округов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6"/>
          <w:w w:val="95"/>
        </w:rPr>
        <w:t>(см</w:t>
      </w:r>
      <w:r>
        <w:rPr>
          <w:color w:val="231F20"/>
          <w:w w:val="95"/>
        </w:rPr>
        <w:t>�</w:t>
      </w:r>
      <w:r>
        <w:rPr>
          <w:color w:val="231F20"/>
          <w:spacing w:val="-61"/>
          <w:w w:val="95"/>
        </w:rPr>
        <w:t> </w:t>
      </w:r>
      <w:r>
        <w:rPr>
          <w:color w:val="231F20"/>
          <w:spacing w:val="-6"/>
          <w:w w:val="95"/>
        </w:rPr>
        <w:t>то</w:t>
      </w:r>
      <w:r>
        <w:rPr>
          <w:color w:val="231F20"/>
          <w:w w:val="95"/>
        </w:rPr>
        <w:t>м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6"/>
          <w:w w:val="95"/>
        </w:rPr>
        <w:t>2</w:t>
      </w:r>
      <w:r>
        <w:rPr>
          <w:color w:val="231F20"/>
          <w:w w:val="95"/>
        </w:rPr>
        <w:t>,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7"/>
          <w:w w:val="95"/>
        </w:rPr>
        <w:t>глав</w:t>
      </w:r>
      <w:r>
        <w:rPr>
          <w:color w:val="231F20"/>
          <w:w w:val="95"/>
        </w:rPr>
        <w:t>а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6"/>
          <w:w w:val="95"/>
        </w:rPr>
        <w:t>11</w:t>
      </w:r>
      <w:r>
        <w:rPr>
          <w:color w:val="231F20"/>
          <w:w w:val="95"/>
        </w:rPr>
        <w:t>,</w:t>
      </w:r>
      <w:r>
        <w:rPr>
          <w:color w:val="231F20"/>
          <w:spacing w:val="-61"/>
          <w:w w:val="95"/>
        </w:rPr>
        <w:t> </w:t>
      </w:r>
      <w:r>
        <w:rPr>
          <w:color w:val="231F20"/>
          <w:w w:val="95"/>
        </w:rPr>
        <w:t>§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7"/>
          <w:w w:val="95"/>
        </w:rPr>
        <w:t>11</w:t>
      </w:r>
      <w:r>
        <w:rPr>
          <w:color w:val="231F20"/>
          <w:spacing w:val="-22"/>
          <w:w w:val="95"/>
        </w:rPr>
        <w:t>�</w:t>
      </w:r>
      <w:r>
        <w:rPr>
          <w:color w:val="231F20"/>
          <w:spacing w:val="-6"/>
          <w:w w:val="95"/>
        </w:rPr>
        <w:t>3</w:t>
      </w:r>
      <w:r>
        <w:rPr>
          <w:color w:val="231F20"/>
          <w:w w:val="95"/>
        </w:rPr>
        <w:t>)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6"/>
          <w:w w:val="95"/>
        </w:rPr>
        <w:t>значительног</w:t>
      </w:r>
      <w:r>
        <w:rPr>
          <w:color w:val="231F20"/>
          <w:w w:val="95"/>
        </w:rPr>
        <w:t>о</w:t>
      </w:r>
      <w:r>
        <w:rPr>
          <w:color w:val="231F20"/>
          <w:spacing w:val="-61"/>
          <w:w w:val="95"/>
        </w:rPr>
        <w:t> </w:t>
      </w:r>
      <w:r>
        <w:rPr>
          <w:color w:val="231F20"/>
          <w:spacing w:val="-7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6"/>
          <w:w w:val="95"/>
        </w:rPr>
        <w:t>численности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6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6"/>
          <w:w w:val="95"/>
        </w:rPr>
        <w:t>Москв</w:t>
      </w:r>
      <w:r>
        <w:rPr>
          <w:color w:val="231F20"/>
          <w:w w:val="95"/>
        </w:rPr>
        <w:t>е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6"/>
          <w:w w:val="95"/>
        </w:rPr>
        <w:t>Московско</w:t>
      </w:r>
      <w:r>
        <w:rPr>
          <w:color w:val="231F20"/>
          <w:w w:val="95"/>
        </w:rPr>
        <w:t>й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6"/>
          <w:w w:val="95"/>
        </w:rPr>
        <w:t>области</w:t>
      </w:r>
      <w:r>
        <w:rPr>
          <w:color w:val="231F20"/>
          <w:w w:val="95"/>
        </w:rPr>
        <w:t>,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6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7"/>
          <w:w w:val="95"/>
        </w:rPr>
        <w:t>заметного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7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-6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1"/>
          <w:w w:val="95"/>
        </w:rPr>
        <w:t> </w:t>
      </w:r>
      <w:r>
        <w:rPr>
          <w:color w:val="231F20"/>
          <w:spacing w:val="-6"/>
          <w:w w:val="95"/>
        </w:rPr>
        <w:t>Санкт-Петербург</w:t>
      </w:r>
      <w:r>
        <w:rPr>
          <w:color w:val="231F20"/>
          <w:w w:val="95"/>
        </w:rPr>
        <w:t>е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1"/>
          <w:w w:val="95"/>
        </w:rPr>
        <w:t> </w:t>
      </w:r>
      <w:r>
        <w:rPr>
          <w:color w:val="231F20"/>
          <w:spacing w:val="-6"/>
          <w:w w:val="95"/>
        </w:rPr>
        <w:t>Ленинградско</w:t>
      </w:r>
      <w:r>
        <w:rPr>
          <w:color w:val="231F20"/>
          <w:w w:val="95"/>
        </w:rPr>
        <w:t>й</w:t>
      </w:r>
      <w:r>
        <w:rPr>
          <w:color w:val="231F20"/>
          <w:spacing w:val="-60"/>
          <w:w w:val="95"/>
        </w:rPr>
        <w:t> </w:t>
      </w:r>
      <w:r>
        <w:rPr>
          <w:color w:val="231F20"/>
          <w:spacing w:val="-6"/>
          <w:w w:val="95"/>
        </w:rPr>
        <w:t>области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headerReference w:type="default" r:id="rId46"/>
          <w:footerReference w:type="default" r:id="rId47"/>
          <w:pgSz w:w="9355" w:h="13620"/>
          <w:pgMar w:header="775" w:footer="0" w:top="1180" w:bottom="280" w:left="620" w:right="500"/>
          <w:pgNumType w:start="45"/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5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headerReference w:type="default" r:id="rId48"/>
          <w:footerReference w:type="default" r:id="rId49"/>
          <w:pgSz w:w="13607" w:h="9360" w:orient="landscape"/>
          <w:pgMar w:header="0" w:footer="0" w:top="820" w:bottom="280" w:left="1940" w:right="1300"/>
        </w:sectPr>
      </w:pPr>
    </w:p>
    <w:p>
      <w:pPr>
        <w:spacing w:line="110" w:lineRule="exact" w:before="9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356.406403pt;margin-top:23.166924pt;width:232.9131pt;height:312.2673pt;mso-position-horizontal-relative:page;mso-position-vertical-relative:paragraph;z-index:-12346" coordorigin="7128,463" coordsize="4658,6245">
            <v:group style="position:absolute;left:9224;top:468;width:2;height:6232" coordorigin="9224,468" coordsize="2,6232">
              <v:shape style="position:absolute;left:9224;top:468;width:2;height:6232" coordorigin="9224,468" coordsize="0,6232" path="m9224,468l9224,6700e" filled="f" stroked="t" strokeweight=".45pt" strokecolor="#939598">
                <v:path arrowok="t"/>
              </v:shape>
            </v:group>
            <v:group style="position:absolute;left:9434;top:468;width:2;height:6232" coordorigin="9434,468" coordsize="2,6232">
              <v:shape style="position:absolute;left:9434;top:468;width:2;height:6232" coordorigin="9434,468" coordsize="0,6232" path="m9434,468l9434,6700e" filled="f" stroked="t" strokeweight=".45pt" strokecolor="#939598">
                <v:path arrowok="t"/>
              </v:shape>
            </v:group>
            <v:group style="position:absolute;left:9642;top:468;width:2;height:6232" coordorigin="9642,468" coordsize="2,6232">
              <v:shape style="position:absolute;left:9642;top:468;width:2;height:6232" coordorigin="9642,468" coordsize="0,6232" path="m9642,468l9642,6700e" filled="f" stroked="t" strokeweight=".45pt" strokecolor="#939598">
                <v:path arrowok="t"/>
              </v:shape>
            </v:group>
            <v:group style="position:absolute;left:9847;top:468;width:2;height:6232" coordorigin="9847,468" coordsize="2,6232">
              <v:shape style="position:absolute;left:9847;top:468;width:2;height:6232" coordorigin="9847,468" coordsize="0,6232" path="m9847,468l9847,6700e" filled="f" stroked="t" strokeweight=".45pt" strokecolor="#939598">
                <v:path arrowok="t"/>
              </v:shape>
            </v:group>
            <v:group style="position:absolute;left:10063;top:469;width:2;height:6232" coordorigin="10063,469" coordsize="2,6232">
              <v:shape style="position:absolute;left:10063;top:469;width:2;height:6232" coordorigin="10063,469" coordsize="0,6232" path="m10063,469l10063,6700e" filled="f" stroked="t" strokeweight=".45pt" strokecolor="#939598">
                <v:path arrowok="t"/>
              </v:shape>
            </v:group>
            <v:group style="position:absolute;left:9011;top:516;width:1131;height:2" coordorigin="9011,516" coordsize="1131,2">
              <v:shape style="position:absolute;left:9011;top:516;width:1131;height:2" coordorigin="9011,516" coordsize="1131,0" path="m10142,516l9011,516e" filled="f" stroked="t" strokeweight="2.283pt" strokecolor="#ED1C24">
                <v:path arrowok="t"/>
              </v:shape>
            </v:group>
            <v:group style="position:absolute;left:9011;top:560;width:678;height:2" coordorigin="9011,560" coordsize="678,2">
              <v:shape style="position:absolute;left:9011;top:560;width:678;height:2" coordorigin="9011,560" coordsize="678,0" path="m9689,560l9011,560e" filled="f" stroked="t" strokeweight="2.283pt" strokecolor="#1B75BC">
                <v:path arrowok="t"/>
              </v:shape>
            </v:group>
            <v:group style="position:absolute;left:10279;top:469;width:2;height:6232" coordorigin="10279,469" coordsize="2,6232">
              <v:shape style="position:absolute;left:10279;top:469;width:2;height:6232" coordorigin="10279,469" coordsize="0,6232" path="m10279,469l10279,6700e" filled="f" stroked="t" strokeweight=".45pt" strokecolor="#939598">
                <v:path arrowok="t"/>
              </v:shape>
            </v:group>
            <v:group style="position:absolute;left:10480;top:469;width:2;height:6232" coordorigin="10480,469" coordsize="2,6232">
              <v:shape style="position:absolute;left:10480;top:469;width:2;height:6232" coordorigin="10480,469" coordsize="0,6232" path="m10480,469l10480,6700e" filled="f" stroked="t" strokeweight=".45pt" strokecolor="#939598">
                <v:path arrowok="t"/>
              </v:shape>
            </v:group>
            <v:group style="position:absolute;left:10688;top:469;width:2;height:6232" coordorigin="10688,469" coordsize="2,6232">
              <v:shape style="position:absolute;left:10688;top:469;width:2;height:6232" coordorigin="10688,469" coordsize="0,6232" path="m10688,469l10688,6700e" filled="f" stroked="t" strokeweight=".45pt" strokecolor="#939598">
                <v:path arrowok="t"/>
              </v:shape>
            </v:group>
            <v:group style="position:absolute;left:10904;top:469;width:2;height:6232" coordorigin="10904,469" coordsize="2,6232">
              <v:shape style="position:absolute;left:10904;top:469;width:2;height:6232" coordorigin="10904,469" coordsize="0,6232" path="m10904,469l10904,6700e" filled="f" stroked="t" strokeweight=".45pt" strokecolor="#939598">
                <v:path arrowok="t"/>
              </v:shape>
            </v:group>
            <v:group style="position:absolute;left:11120;top:469;width:2;height:6232" coordorigin="11120,469" coordsize="2,6232">
              <v:shape style="position:absolute;left:11120;top:469;width:2;height:6232" coordorigin="11120,469" coordsize="0,6232" path="m11120,469l11120,6700e" filled="f" stroked="t" strokeweight=".45pt" strokecolor="#939598">
                <v:path arrowok="t"/>
              </v:shape>
            </v:group>
            <v:group style="position:absolute;left:9011;top:657;width:2564;height:2" coordorigin="9011,657" coordsize="2564,2">
              <v:shape style="position:absolute;left:9011;top:657;width:2564;height:2" coordorigin="9011,657" coordsize="2564,0" path="m11575,657l9011,657e" filled="f" stroked="t" strokeweight="2.283pt" strokecolor="#ED1C24">
                <v:path arrowok="t"/>
              </v:shape>
            </v:group>
            <v:group style="position:absolute;left:9011;top:701;width:1982;height:2" coordorigin="9011,701" coordsize="1982,2">
              <v:shape style="position:absolute;left:9011;top:701;width:1982;height:2" coordorigin="9011,701" coordsize="1982,0" path="m10993,701l9011,701e" filled="f" stroked="t" strokeweight="2.283pt" strokecolor="#1B75BC">
                <v:path arrowok="t"/>
              </v:shape>
            </v:group>
            <v:group style="position:absolute;left:9011;top:799;width:2721;height:2" coordorigin="9011,799" coordsize="2721,2">
              <v:shape style="position:absolute;left:9011;top:799;width:2721;height:2" coordorigin="9011,799" coordsize="2721,0" path="m11732,799l9011,799e" filled="f" stroked="t" strokeweight="2.283pt" strokecolor="#ED1C24">
                <v:path arrowok="t"/>
              </v:shape>
            </v:group>
            <v:group style="position:absolute;left:9011;top:842;width:1768;height:2" coordorigin="9011,842" coordsize="1768,2">
              <v:shape style="position:absolute;left:9011;top:842;width:1768;height:2" coordorigin="9011,842" coordsize="1768,0" path="m10779,842l9011,842e" filled="f" stroked="t" strokeweight="2.283pt" strokecolor="#1B75BC">
                <v:path arrowok="t"/>
              </v:shape>
            </v:group>
            <v:group style="position:absolute;left:9011;top:940;width:2753;height:2" coordorigin="9011,940" coordsize="2753,2">
              <v:shape style="position:absolute;left:9011;top:940;width:2753;height:2" coordorigin="9011,940" coordsize="2753,0" path="m11764,940l9011,940e" filled="f" stroked="t" strokeweight="2.283pt" strokecolor="#ED1C24">
                <v:path arrowok="t"/>
              </v:shape>
            </v:group>
            <v:group style="position:absolute;left:9011;top:984;width:1615;height:2" coordorigin="9011,984" coordsize="1615,2">
              <v:shape style="position:absolute;left:9011;top:984;width:1615;height:2" coordorigin="9011,984" coordsize="1615,0" path="m10626,984l9011,984e" filled="f" stroked="t" strokeweight="2.283pt" strokecolor="#1B75BC">
                <v:path arrowok="t"/>
              </v:shape>
            </v:group>
            <v:group style="position:absolute;left:9011;top:1081;width:2294;height:2" coordorigin="9011,1081" coordsize="2294,2">
              <v:shape style="position:absolute;left:9011;top:1081;width:2294;height:2" coordorigin="9011,1081" coordsize="2294,0" path="m11305,1081l9011,1081e" filled="f" stroked="t" strokeweight="2.283pt" strokecolor="#ED1C24">
                <v:path arrowok="t"/>
              </v:shape>
            </v:group>
            <v:group style="position:absolute;left:9011;top:1125;width:1475;height:2" coordorigin="9011,1125" coordsize="1475,2">
              <v:shape style="position:absolute;left:9011;top:1125;width:1475;height:2" coordorigin="9011,1125" coordsize="1475,0" path="m10486,1125l9011,1125e" filled="f" stroked="t" strokeweight="2.283pt" strokecolor="#1B75BC">
                <v:path arrowok="t"/>
              </v:shape>
            </v:group>
            <v:group style="position:absolute;left:9011;top:1223;width:2368;height:2" coordorigin="9011,1223" coordsize="2368,2">
              <v:shape style="position:absolute;left:9011;top:1223;width:2368;height:2" coordorigin="9011,1223" coordsize="2368,0" path="m11379,1223l9011,1223e" filled="f" stroked="t" strokeweight="2.283pt" strokecolor="#ED1C24">
                <v:path arrowok="t"/>
              </v:shape>
            </v:group>
            <v:group style="position:absolute;left:9011;top:1266;width:1406;height:2" coordorigin="9011,1266" coordsize="1406,2">
              <v:shape style="position:absolute;left:9011;top:1266;width:1406;height:2" coordorigin="9011,1266" coordsize="1406,0" path="m10417,1266l9011,1266e" filled="f" stroked="t" strokeweight="2.283pt" strokecolor="#1B75BC">
                <v:path arrowok="t"/>
              </v:shape>
            </v:group>
            <v:group style="position:absolute;left:9011;top:1367;width:2442;height:2" coordorigin="9011,1367" coordsize="2442,2">
              <v:shape style="position:absolute;left:9011;top:1367;width:2442;height:2" coordorigin="9011,1367" coordsize="2442,0" path="m11453,1367l9011,1367e" filled="f" stroked="t" strokeweight="2.283pt" strokecolor="#ED1C24">
                <v:path arrowok="t"/>
              </v:shape>
            </v:group>
            <v:group style="position:absolute;left:9011;top:1410;width:1114;height:2" coordorigin="9011,1410" coordsize="1114,2">
              <v:shape style="position:absolute;left:9011;top:1410;width:1114;height:2" coordorigin="9011,1410" coordsize="1114,0" path="m10125,1410l9011,1410e" filled="f" stroked="t" strokeweight="2.283pt" strokecolor="#1B75BC">
                <v:path arrowok="t"/>
              </v:shape>
            </v:group>
            <v:group style="position:absolute;left:9011;top:1511;width:1596;height:2" coordorigin="9011,1511" coordsize="1596,2">
              <v:shape style="position:absolute;left:9011;top:1511;width:1596;height:2" coordorigin="9011,1511" coordsize="1596,0" path="m10607,1511l9011,1511e" filled="f" stroked="t" strokeweight="2.283pt" strokecolor="#ED1C24">
                <v:path arrowok="t"/>
              </v:shape>
            </v:group>
            <v:group style="position:absolute;left:9011;top:1554;width:1104;height:2" coordorigin="9011,1554" coordsize="1104,2">
              <v:shape style="position:absolute;left:9011;top:1554;width:1104;height:2" coordorigin="9011,1554" coordsize="1104,0" path="m10115,1554l9011,1554e" filled="f" stroked="t" strokeweight="2.283pt" strokecolor="#1B75BC">
                <v:path arrowok="t"/>
              </v:shape>
            </v:group>
            <v:group style="position:absolute;left:9011;top:1647;width:1798;height:2" coordorigin="9011,1647" coordsize="1798,2">
              <v:shape style="position:absolute;left:9011;top:1647;width:1798;height:2" coordorigin="9011,1647" coordsize="1798,0" path="m10809,1647l9011,1647e" filled="f" stroked="t" strokeweight="2.283pt" strokecolor="#ED1C24">
                <v:path arrowok="t"/>
              </v:shape>
            </v:group>
            <v:group style="position:absolute;left:9011;top:1690;width:957;height:2" coordorigin="9011,1690" coordsize="957,2">
              <v:shape style="position:absolute;left:9011;top:1690;width:957;height:2" coordorigin="9011,1690" coordsize="957,0" path="m9968,1690l9011,1690e" filled="f" stroked="t" strokeweight="2.283pt" strokecolor="#1B75BC">
                <v:path arrowok="t"/>
              </v:shape>
            </v:group>
            <v:group style="position:absolute;left:9011;top:1791;width:2654;height:2" coordorigin="9011,1791" coordsize="2654,2">
              <v:shape style="position:absolute;left:9011;top:1791;width:2654;height:2" coordorigin="9011,1791" coordsize="2654,0" path="m11665,1791l9011,1791e" filled="f" stroked="t" strokeweight="2.283pt" strokecolor="#ED1C24">
                <v:path arrowok="t"/>
              </v:shape>
            </v:group>
            <v:group style="position:absolute;left:9011;top:1834;width:922;height:2" coordorigin="9011,1834" coordsize="922,2">
              <v:shape style="position:absolute;left:9011;top:1834;width:922;height:2" coordorigin="9011,1834" coordsize="922,0" path="m9933,1834l9011,1834e" filled="f" stroked="t" strokeweight="2.283pt" strokecolor="#1B75BC">
                <v:path arrowok="t"/>
              </v:shape>
            </v:group>
            <v:group style="position:absolute;left:9011;top:1929;width:2053;height:2" coordorigin="9011,1929" coordsize="2053,2">
              <v:shape style="position:absolute;left:9011;top:1929;width:2053;height:2" coordorigin="9011,1929" coordsize="2053,0" path="m11064,1929l9011,1929e" filled="f" stroked="t" strokeweight="2.282pt" strokecolor="#ED1C24">
                <v:path arrowok="t"/>
              </v:shape>
            </v:group>
            <v:group style="position:absolute;left:9011;top:1973;width:914;height:2" coordorigin="9011,1973" coordsize="914,2">
              <v:shape style="position:absolute;left:9011;top:1973;width:914;height:2" coordorigin="9011,1973" coordsize="914,0" path="m9925,1973l9011,1973e" filled="f" stroked="t" strokeweight="2.283pt" strokecolor="#1B75BC">
                <v:path arrowok="t"/>
              </v:shape>
            </v:group>
            <v:group style="position:absolute;left:9011;top:2073;width:2208;height:2" coordorigin="9011,2073" coordsize="2208,2">
              <v:shape style="position:absolute;left:9011;top:2073;width:2208;height:2" coordorigin="9011,2073" coordsize="2208,0" path="m11219,2073l9011,2073e" filled="f" stroked="t" strokeweight="2.282pt" strokecolor="#ED1C24">
                <v:path arrowok="t"/>
              </v:shape>
            </v:group>
            <v:group style="position:absolute;left:9011;top:2117;width:869;height:2" coordorigin="9011,2117" coordsize="869,2">
              <v:shape style="position:absolute;left:9011;top:2117;width:869;height:2" coordorigin="9011,2117" coordsize="869,0" path="m9880,2117l9011,2117e" filled="f" stroked="t" strokeweight="2.283pt" strokecolor="#1B75BC">
                <v:path arrowok="t"/>
              </v:shape>
            </v:group>
            <v:group style="position:absolute;left:9011;top:2217;width:1131;height:2" coordorigin="9011,2217" coordsize="1131,2">
              <v:shape style="position:absolute;left:9011;top:2217;width:1131;height:2" coordorigin="9011,2217" coordsize="1131,0" path="m10142,2217l9011,2217e" filled="f" stroked="t" strokeweight="2.283pt" strokecolor="#ED1C24">
                <v:path arrowok="t"/>
              </v:shape>
            </v:group>
            <v:group style="position:absolute;left:9011;top:2261;width:817;height:2" coordorigin="9011,2261" coordsize="817,2">
              <v:shape style="position:absolute;left:9011;top:2261;width:817;height:2" coordorigin="9011,2261" coordsize="817,0" path="m9828,2261l9011,2261e" filled="f" stroked="t" strokeweight="2.283pt" strokecolor="#1B75BC">
                <v:path arrowok="t"/>
              </v:shape>
            </v:group>
            <v:group style="position:absolute;left:9011;top:2357;width:1131;height:2" coordorigin="9011,2357" coordsize="1131,2">
              <v:shape style="position:absolute;left:9011;top:2357;width:1131;height:2" coordorigin="9011,2357" coordsize="1131,0" path="m10142,2357l9011,2357e" filled="f" stroked="t" strokeweight="2.282pt" strokecolor="#ED1C24">
                <v:path arrowok="t"/>
              </v:shape>
            </v:group>
            <v:group style="position:absolute;left:9011;top:2401;width:731;height:2" coordorigin="9011,2401" coordsize="731,2">
              <v:shape style="position:absolute;left:9011;top:2401;width:731;height:2" coordorigin="9011,2401" coordsize="731,0" path="m9742,2401l9011,2401e" filled="f" stroked="t" strokeweight="2.283pt" strokecolor="#1B75BC">
                <v:path arrowok="t"/>
              </v:shape>
            </v:group>
            <v:group style="position:absolute;left:9011;top:2499;width:1530;height:2" coordorigin="9011,2499" coordsize="1530,2">
              <v:shape style="position:absolute;left:9011;top:2499;width:1530;height:2" coordorigin="9011,2499" coordsize="1530,0" path="m10541,2499l9011,2499e" filled="f" stroked="t" strokeweight="2.282pt" strokecolor="#ED1C24">
                <v:path arrowok="t"/>
              </v:shape>
            </v:group>
            <v:group style="position:absolute;left:9011;top:2542;width:678;height:2" coordorigin="9011,2542" coordsize="678,2">
              <v:shape style="position:absolute;left:9011;top:2542;width:678;height:2" coordorigin="9011,2542" coordsize="678,0" path="m9689,2542l9011,2542e" filled="f" stroked="t" strokeweight="2.283pt" strokecolor="#1B75BC">
                <v:path arrowok="t"/>
              </v:shape>
            </v:group>
            <v:group style="position:absolute;left:9011;top:2640;width:839;height:2" coordorigin="9011,2640" coordsize="839,2">
              <v:shape style="position:absolute;left:9011;top:2640;width:839;height:2" coordorigin="9011,2640" coordsize="839,0" path="m9850,2640l9011,2640e" filled="f" stroked="t" strokeweight="2.282pt" strokecolor="#ED1C24">
                <v:path arrowok="t"/>
              </v:shape>
            </v:group>
            <v:group style="position:absolute;left:9011;top:2684;width:706;height:2" coordorigin="9011,2684" coordsize="706,2">
              <v:shape style="position:absolute;left:9011;top:2684;width:706;height:2" coordorigin="9011,2684" coordsize="706,0" path="m9717,2684l9011,2684e" filled="f" stroked="t" strokeweight="2.283pt" strokecolor="#1B75BC">
                <v:path arrowok="t"/>
              </v:shape>
            </v:group>
            <v:group style="position:absolute;left:9011;top:2780;width:862;height:2" coordorigin="9011,2780" coordsize="862,2">
              <v:shape style="position:absolute;left:9011;top:2780;width:862;height:2" coordorigin="9011,2780" coordsize="862,0" path="m9873,2780l9011,2780e" filled="f" stroked="t" strokeweight="2.283pt" strokecolor="#ED1C24">
                <v:path arrowok="t"/>
              </v:shape>
            </v:group>
            <v:group style="position:absolute;left:9011;top:2824;width:689;height:2" coordorigin="9011,2824" coordsize="689,2">
              <v:shape style="position:absolute;left:9011;top:2824;width:689;height:2" coordorigin="9011,2824" coordsize="689,0" path="m9700,2824l9011,2824e" filled="f" stroked="t" strokeweight="2.282pt" strokecolor="#1B75BC">
                <v:path arrowok="t"/>
              </v:shape>
            </v:group>
            <v:group style="position:absolute;left:9011;top:2925;width:1083;height:2" coordorigin="9011,2925" coordsize="1083,2">
              <v:shape style="position:absolute;left:9011;top:2925;width:1083;height:2" coordorigin="9011,2925" coordsize="1083,0" path="m10094,2925l9011,2925e" filled="f" stroked="t" strokeweight="2.283pt" strokecolor="#ED1C24">
                <v:path arrowok="t"/>
              </v:shape>
            </v:group>
            <v:group style="position:absolute;left:9011;top:2968;width:689;height:2" coordorigin="9011,2968" coordsize="689,2">
              <v:shape style="position:absolute;left:9011;top:2968;width:689;height:2" coordorigin="9011,2968" coordsize="689,0" path="m9700,2968l9011,2968e" filled="f" stroked="t" strokeweight="2.282pt" strokecolor="#1B75BC">
                <v:path arrowok="t"/>
              </v:shape>
            </v:group>
            <v:group style="position:absolute;left:9011;top:3065;width:1105;height:2" coordorigin="9011,3065" coordsize="1105,2">
              <v:shape style="position:absolute;left:9011;top:3065;width:1105;height:2" coordorigin="9011,3065" coordsize="1105,0" path="m10116,3065l9011,3065e" filled="f" stroked="t" strokeweight="2.283pt" strokecolor="#ED1C24">
                <v:path arrowok="t"/>
              </v:shape>
            </v:group>
            <v:group style="position:absolute;left:9011;top:3108;width:678;height:2" coordorigin="9011,3108" coordsize="678,2">
              <v:shape style="position:absolute;left:9011;top:3108;width:678;height:2" coordorigin="9011,3108" coordsize="678,0" path="m9689,3108l9011,3108e" filled="f" stroked="t" strokeweight="2.283pt" strokecolor="#1B75BC">
                <v:path arrowok="t"/>
              </v:shape>
            </v:group>
            <v:group style="position:absolute;left:9011;top:3204;width:1036;height:2" coordorigin="9011,3204" coordsize="1036,2">
              <v:shape style="position:absolute;left:9011;top:3204;width:1036;height:2" coordorigin="9011,3204" coordsize="1036,0" path="m10047,3204l9011,3204e" filled="f" stroked="t" strokeweight="2.282pt" strokecolor="#ED1C24">
                <v:path arrowok="t"/>
              </v:shape>
            </v:group>
            <v:group style="position:absolute;left:9011;top:3248;width:678;height:2" coordorigin="9011,3248" coordsize="678,2">
              <v:shape style="position:absolute;left:9011;top:3248;width:678;height:2" coordorigin="9011,3248" coordsize="678,0" path="m9689,3248l9011,3248e" filled="f" stroked="t" strokeweight="2.283pt" strokecolor="#1B75BC">
                <v:path arrowok="t"/>
              </v:shape>
            </v:group>
            <v:group style="position:absolute;left:9011;top:3348;width:869;height:2" coordorigin="9011,3348" coordsize="869,2">
              <v:shape style="position:absolute;left:9011;top:3348;width:869;height:2" coordorigin="9011,3348" coordsize="869,0" path="m9880,3348l9011,3348e" filled="f" stroked="t" strokeweight="2.283pt" strokecolor="#ED1C24">
                <v:path arrowok="t"/>
              </v:shape>
            </v:group>
            <v:group style="position:absolute;left:9011;top:3392;width:673;height:2" coordorigin="9011,3392" coordsize="673,2">
              <v:shape style="position:absolute;left:9011;top:3392;width:673;height:2" coordorigin="9011,3392" coordsize="673,0" path="m9684,3392l9011,3392e" filled="f" stroked="t" strokeweight="2.283pt" strokecolor="#1B75BC">
                <v:path arrowok="t"/>
              </v:shape>
            </v:group>
            <v:group style="position:absolute;left:9011;top:3488;width:1210;height:2" coordorigin="9011,3488" coordsize="1210,2">
              <v:shape style="position:absolute;left:9011;top:3488;width:1210;height:2" coordorigin="9011,3488" coordsize="1210,0" path="m10221,3488l9011,3488e" filled="f" stroked="t" strokeweight="2.283pt" strokecolor="#ED1C24">
                <v:path arrowok="t"/>
              </v:shape>
            </v:group>
            <v:group style="position:absolute;left:9011;top:3532;width:664;height:2" coordorigin="9011,3532" coordsize="664,2">
              <v:shape style="position:absolute;left:9011;top:3532;width:664;height:2" coordorigin="9011,3532" coordsize="664,0" path="m9675,3532l9011,3532e" filled="f" stroked="t" strokeweight="2.283pt" strokecolor="#1B75BC">
                <v:path arrowok="t"/>
              </v:shape>
            </v:group>
            <v:group style="position:absolute;left:9011;top:3632;width:915;height:2" coordorigin="9011,3632" coordsize="915,2">
              <v:shape style="position:absolute;left:9011;top:3632;width:915;height:2" coordorigin="9011,3632" coordsize="915,0" path="m9926,3632l9011,3632e" filled="f" stroked="t" strokeweight="2.282pt" strokecolor="#ED1C24">
                <v:path arrowok="t"/>
              </v:shape>
            </v:group>
            <v:group style="position:absolute;left:9011;top:3676;width:637;height:2" coordorigin="9011,3676" coordsize="637,2">
              <v:shape style="position:absolute;left:9011;top:3676;width:637;height:2" coordorigin="9011,3676" coordsize="637,0" path="m9648,3676l9011,3676e" filled="f" stroked="t" strokeweight="2.283pt" strokecolor="#1B75BC">
                <v:path arrowok="t"/>
              </v:shape>
            </v:group>
            <v:group style="position:absolute;left:9011;top:3770;width:1382;height:2" coordorigin="9011,3770" coordsize="1382,2">
              <v:shape style="position:absolute;left:9011;top:3770;width:1382;height:2" coordorigin="9011,3770" coordsize="1382,0" path="m10393,3770l9011,3770e" filled="f" stroked="t" strokeweight="2.283pt" strokecolor="#ED1C24">
                <v:path arrowok="t"/>
              </v:shape>
            </v:group>
            <v:group style="position:absolute;left:9011;top:3814;width:637;height:2" coordorigin="9011,3814" coordsize="637,2">
              <v:shape style="position:absolute;left:9011;top:3814;width:637;height:2" coordorigin="9011,3814" coordsize="637,0" path="m9648,3814l9011,3814e" filled="f" stroked="t" strokeweight="2.282pt" strokecolor="#1B75BC">
                <v:path arrowok="t"/>
              </v:shape>
            </v:group>
            <v:group style="position:absolute;left:9011;top:3914;width:836;height:2" coordorigin="9011,3914" coordsize="836,2">
              <v:shape style="position:absolute;left:9011;top:3914;width:836;height:2" coordorigin="9011,3914" coordsize="836,0" path="m9847,3914l9011,3914e" filled="f" stroked="t" strokeweight="2.283pt" strokecolor="#ED1C24">
                <v:path arrowok="t"/>
              </v:shape>
            </v:group>
            <v:group style="position:absolute;left:9011;top:3958;width:627;height:2" coordorigin="9011,3958" coordsize="627,2">
              <v:shape style="position:absolute;left:9011;top:3958;width:627;height:2" coordorigin="9011,3958" coordsize="627,0" path="m9638,3958l9011,3958e" filled="f" stroked="t" strokeweight="2.282pt" strokecolor="#1B75BC">
                <v:path arrowok="t"/>
              </v:shape>
            </v:group>
            <v:group style="position:absolute;left:9011;top:4058;width:938;height:2" coordorigin="9011,4058" coordsize="938,2">
              <v:shape style="position:absolute;left:9011;top:4058;width:938;height:2" coordorigin="9011,4058" coordsize="938,0" path="m9949,4058l9011,4058e" filled="f" stroked="t" strokeweight="2.283pt" strokecolor="#ED1C24">
                <v:path arrowok="t"/>
              </v:shape>
            </v:group>
            <v:group style="position:absolute;left:9011;top:4102;width:600;height:2" coordorigin="9011,4102" coordsize="600,2">
              <v:shape style="position:absolute;left:9011;top:4102;width:600;height:2" coordorigin="9011,4102" coordsize="600,0" path="m9611,4102l9011,4102e" filled="f" stroked="t" strokeweight="2.282pt" strokecolor="#1B75BC">
                <v:path arrowok="t"/>
              </v:shape>
            </v:group>
            <v:group style="position:absolute;left:9011;top:4198;width:689;height:2" coordorigin="9011,4198" coordsize="689,2">
              <v:shape style="position:absolute;left:9011;top:4198;width:689;height:2" coordorigin="9011,4198" coordsize="689,0" path="m9700,4198l9011,4198e" filled="f" stroked="t" strokeweight="2.282pt" strokecolor="#ED1C24">
                <v:path arrowok="t"/>
              </v:shape>
            </v:group>
            <v:group style="position:absolute;left:9011;top:4242;width:594;height:2" coordorigin="9011,4242" coordsize="594,2">
              <v:shape style="position:absolute;left:9011;top:4242;width:594;height:2" coordorigin="9011,4242" coordsize="594,0" path="m9605,4242l9011,4242e" filled="f" stroked="t" strokeweight="2.283pt" strokecolor="#1B75BC">
                <v:path arrowok="t"/>
              </v:shape>
            </v:group>
            <v:group style="position:absolute;left:9011;top:4340;width:748;height:2" coordorigin="9011,4340" coordsize="748,2">
              <v:shape style="position:absolute;left:9011;top:4340;width:748;height:2" coordorigin="9011,4340" coordsize="748,0" path="m9759,4340l9011,4340e" filled="f" stroked="t" strokeweight="2.283pt" strokecolor="#ED1C24">
                <v:path arrowok="t"/>
              </v:shape>
            </v:group>
            <v:group style="position:absolute;left:9011;top:4384;width:594;height:2" coordorigin="9011,4384" coordsize="594,2">
              <v:shape style="position:absolute;left:9011;top:4384;width:594;height:2" coordorigin="9011,4384" coordsize="594,0" path="m9605,4384l9011,4384e" filled="f" stroked="t" strokeweight="2.283pt" strokecolor="#1B75BC">
                <v:path arrowok="t"/>
              </v:shape>
            </v:group>
            <v:group style="position:absolute;left:9011;top:4484;width:991;height:2" coordorigin="9011,4484" coordsize="991,2">
              <v:shape style="position:absolute;left:9011;top:4484;width:991;height:2" coordorigin="9011,4484" coordsize="991,0" path="m10002,4484l9011,4484e" filled="f" stroked="t" strokeweight="2.283pt" strokecolor="#ED1C24">
                <v:path arrowok="t"/>
              </v:shape>
            </v:group>
            <v:group style="position:absolute;left:9011;top:4528;width:584;height:2" coordorigin="9011,4528" coordsize="584,2">
              <v:shape style="position:absolute;left:9011;top:4528;width:584;height:2" coordorigin="9011,4528" coordsize="584,0" path="m9595,4528l9011,4528e" filled="f" stroked="t" strokeweight="2.282pt" strokecolor="#1B75BC">
                <v:path arrowok="t"/>
              </v:shape>
            </v:group>
            <v:group style="position:absolute;left:9011;top:4624;width:927;height:2" coordorigin="9011,4624" coordsize="927,2">
              <v:shape style="position:absolute;left:9011;top:4624;width:927;height:2" coordorigin="9011,4624" coordsize="927,0" path="m9938,4624l9011,4624e" filled="f" stroked="t" strokeweight="2.283pt" strokecolor="#ED1C24">
                <v:path arrowok="t"/>
              </v:shape>
            </v:group>
            <v:group style="position:absolute;left:9011;top:4667;width:576;height:2" coordorigin="9011,4667" coordsize="576,2">
              <v:shape style="position:absolute;left:9011;top:4667;width:576;height:2" coordorigin="9011,4667" coordsize="576,0" path="m9587,4667l9011,4667e" filled="f" stroked="t" strokeweight="2.283pt" strokecolor="#1B75BC">
                <v:path arrowok="t"/>
              </v:shape>
            </v:group>
            <v:group style="position:absolute;left:9011;top:4767;width:895;height:2" coordorigin="9011,4767" coordsize="895,2">
              <v:shape style="position:absolute;left:9011;top:4767;width:895;height:2" coordorigin="9011,4767" coordsize="895,0" path="m9906,4767l9011,4767e" filled="f" stroked="t" strokeweight="2.283pt" strokecolor="#ED1C24">
                <v:path arrowok="t"/>
              </v:shape>
            </v:group>
            <v:group style="position:absolute;left:9011;top:4810;width:576;height:2" coordorigin="9011,4810" coordsize="576,2">
              <v:shape style="position:absolute;left:9011;top:4810;width:576;height:2" coordorigin="9011,4810" coordsize="576,0" path="m9587,4810l9011,4810e" filled="f" stroked="t" strokeweight="2.283pt" strokecolor="#1B75BC">
                <v:path arrowok="t"/>
              </v:shape>
            </v:group>
            <v:group style="position:absolute;left:9011;top:4905;width:699;height:2" coordorigin="9011,4905" coordsize="699,2">
              <v:shape style="position:absolute;left:9011;top:4905;width:699;height:2" coordorigin="9011,4905" coordsize="699,0" path="m9710,4905l9011,4905e" filled="f" stroked="t" strokeweight="2.283pt" strokecolor="#ED1C24">
                <v:path arrowok="t"/>
              </v:shape>
            </v:group>
            <v:group style="position:absolute;left:9011;top:4949;width:565;height:2" coordorigin="9011,4949" coordsize="565,2">
              <v:shape style="position:absolute;left:9011;top:4949;width:565;height:2" coordorigin="9011,4949" coordsize="565,0" path="m9576,4949l9011,4949e" filled="f" stroked="t" strokeweight="2.283pt" strokecolor="#1B75BC">
                <v:path arrowok="t"/>
              </v:shape>
            </v:group>
            <v:group style="position:absolute;left:9011;top:5049;width:784;height:2" coordorigin="9011,5049" coordsize="784,2">
              <v:shape style="position:absolute;left:9011;top:5049;width:784;height:2" coordorigin="9011,5049" coordsize="784,0" path="m9795,5049l9011,5049e" filled="f" stroked="t" strokeweight="2.283pt" strokecolor="#ED1C24">
                <v:path arrowok="t"/>
              </v:shape>
            </v:group>
            <v:group style="position:absolute;left:9011;top:5093;width:565;height:2" coordorigin="9011,5093" coordsize="565,2">
              <v:shape style="position:absolute;left:9011;top:5093;width:565;height:2" coordorigin="9011,5093" coordsize="565,0" path="m9576,5093l9011,5093e" filled="f" stroked="t" strokeweight="2.283pt" strokecolor="#1B75BC">
                <v:path arrowok="t"/>
              </v:shape>
            </v:group>
            <v:group style="position:absolute;left:9011;top:5193;width:601;height:2" coordorigin="9011,5193" coordsize="601,2">
              <v:shape style="position:absolute;left:9011;top:5193;width:601;height:2" coordorigin="9011,5193" coordsize="601,0" path="m9612,5193l9011,5193e" filled="f" stroked="t" strokeweight="2.283pt" strokecolor="#ED1C24">
                <v:path arrowok="t"/>
              </v:shape>
            </v:group>
            <v:group style="position:absolute;left:9011;top:5237;width:548;height:2" coordorigin="9011,5237" coordsize="548,2">
              <v:shape style="position:absolute;left:9011;top:5237;width:548;height:2" coordorigin="9011,5237" coordsize="548,0" path="m9559,5237l9011,5237e" filled="f" stroked="t" strokeweight="2.283pt" strokecolor="#1B75BC">
                <v:path arrowok="t"/>
              </v:shape>
            </v:group>
            <v:group style="position:absolute;left:9011;top:5330;width:741;height:2" coordorigin="9011,5330" coordsize="741,2">
              <v:shape style="position:absolute;left:9011;top:5330;width:741;height:2" coordorigin="9011,5330" coordsize="741,0" path="m9752,5330l9011,5330e" filled="f" stroked="t" strokeweight="2.283pt" strokecolor="#ED1C24">
                <v:path arrowok="t"/>
              </v:shape>
            </v:group>
            <v:group style="position:absolute;left:9011;top:5374;width:548;height:2" coordorigin="9011,5374" coordsize="548,2">
              <v:shape style="position:absolute;left:9011;top:5374;width:548;height:2" coordorigin="9011,5374" coordsize="548,0" path="m9559,5374l9011,5374e" filled="f" stroked="t" strokeweight="2.282pt" strokecolor="#1B75BC">
                <v:path arrowok="t"/>
              </v:shape>
            </v:group>
            <v:group style="position:absolute;left:9011;top:5474;width:594;height:2" coordorigin="9011,5474" coordsize="594,2">
              <v:shape style="position:absolute;left:9011;top:5474;width:594;height:2" coordorigin="9011,5474" coordsize="594,0" path="m9605,5474l9011,5474e" filled="f" stroked="t" strokeweight="2.282pt" strokecolor="#ED1C24">
                <v:path arrowok="t"/>
              </v:shape>
            </v:group>
            <v:group style="position:absolute;left:9011;top:5518;width:548;height:2" coordorigin="9011,5518" coordsize="548,2">
              <v:shape style="position:absolute;left:9011;top:5518;width:548;height:2" coordorigin="9011,5518" coordsize="548,0" path="m9559,5518l9011,5518e" filled="f" stroked="t" strokeweight="2.282pt" strokecolor="#1B75BC">
                <v:path arrowok="t"/>
              </v:shape>
            </v:group>
            <v:group style="position:absolute;left:9011;top:5613;width:803;height:2" coordorigin="9011,5613" coordsize="803,2">
              <v:shape style="position:absolute;left:9011;top:5613;width:803;height:2" coordorigin="9011,5613" coordsize="803,0" path="m9814,5613l9011,5613e" filled="f" stroked="t" strokeweight="2.283pt" strokecolor="#ED1C24">
                <v:path arrowok="t"/>
              </v:shape>
            </v:group>
            <v:group style="position:absolute;left:9011;top:5656;width:548;height:2" coordorigin="9011,5656" coordsize="548,2">
              <v:shape style="position:absolute;left:9011;top:5656;width:548;height:2" coordorigin="9011,5656" coordsize="548,0" path="m9559,5656l9011,5656e" filled="f" stroked="t" strokeweight="2.283pt" strokecolor="#1B75BC">
                <v:path arrowok="t"/>
              </v:shape>
            </v:group>
            <v:group style="position:absolute;left:9011;top:5757;width:741;height:2" coordorigin="9011,5757" coordsize="741,2">
              <v:shape style="position:absolute;left:9011;top:5757;width:741;height:2" coordorigin="9011,5757" coordsize="741,0" path="m9752,5757l9011,5757e" filled="f" stroked="t" strokeweight="2.282pt" strokecolor="#ED1C24">
                <v:path arrowok="t"/>
              </v:shape>
            </v:group>
            <v:group style="position:absolute;left:9011;top:5800;width:548;height:2" coordorigin="9011,5800" coordsize="548,2">
              <v:shape style="position:absolute;left:9011;top:5800;width:548;height:2" coordorigin="9011,5800" coordsize="548,0" path="m9559,5800l9011,5800e" filled="f" stroked="t" strokeweight="2.283pt" strokecolor="#1B75BC">
                <v:path arrowok="t"/>
              </v:shape>
            </v:group>
            <v:group style="position:absolute;left:9011;top:5896;width:1263;height:2" coordorigin="9011,5896" coordsize="1263,2">
              <v:shape style="position:absolute;left:9011;top:5896;width:1263;height:2" coordorigin="9011,5896" coordsize="1263,0" path="m10274,5896l9011,5896e" filled="f" stroked="t" strokeweight="2.282pt" strokecolor="#ED1C24">
                <v:path arrowok="t"/>
              </v:shape>
            </v:group>
            <v:group style="position:absolute;left:9011;top:5940;width:548;height:2" coordorigin="9011,5940" coordsize="548,2">
              <v:shape style="position:absolute;left:9011;top:5940;width:548;height:2" coordorigin="9011,5940" coordsize="548,0" path="m9559,5940l9011,5940e" filled="f" stroked="t" strokeweight="2.283pt" strokecolor="#1B75BC">
                <v:path arrowok="t"/>
              </v:shape>
            </v:group>
            <v:group style="position:absolute;left:9011;top:6040;width:767;height:2" coordorigin="9011,6040" coordsize="767,2">
              <v:shape style="position:absolute;left:9011;top:6040;width:767;height:2" coordorigin="9011,6040" coordsize="767,0" path="m9778,6040l9011,6040e" filled="f" stroked="t" strokeweight="2.283pt" strokecolor="#ED1C24">
                <v:path arrowok="t"/>
              </v:shape>
            </v:group>
            <v:group style="position:absolute;left:9011;top:6084;width:539;height:2" coordorigin="9011,6084" coordsize="539,2">
              <v:shape style="position:absolute;left:9011;top:6084;width:539;height:2" coordorigin="9011,6084" coordsize="539,0" path="m9550,6084l9011,6084e" filled="f" stroked="t" strokeweight="2.283pt" strokecolor="#1B75BC">
                <v:path arrowok="t"/>
              </v:shape>
            </v:group>
            <v:group style="position:absolute;left:9011;top:6181;width:672;height:2" coordorigin="9011,6181" coordsize="672,2">
              <v:shape style="position:absolute;left:9011;top:6181;width:672;height:2" coordorigin="9011,6181" coordsize="672,0" path="m9683,6181l9011,6181e" filled="f" stroked="t" strokeweight="2.282pt" strokecolor="#ED1C24">
                <v:path arrowok="t"/>
              </v:shape>
            </v:group>
            <v:group style="position:absolute;left:9011;top:6225;width:539;height:2" coordorigin="9011,6225" coordsize="539,2">
              <v:shape style="position:absolute;left:9011;top:6225;width:539;height:2" coordorigin="9011,6225" coordsize="539,0" path="m9550,6225l9011,6225e" filled="f" stroked="t" strokeweight="2.283pt" strokecolor="#1B75BC">
                <v:path arrowok="t"/>
              </v:shape>
            </v:group>
            <v:group style="position:absolute;left:9011;top:6325;width:1009;height:2" coordorigin="9011,6325" coordsize="1009,2">
              <v:shape style="position:absolute;left:9011;top:6325;width:1009;height:2" coordorigin="9011,6325" coordsize="1009,0" path="m10020,6325l9011,6325e" filled="f" stroked="t" strokeweight="2.283pt" strokecolor="#ED1C24">
                <v:path arrowok="t"/>
              </v:shape>
            </v:group>
            <v:group style="position:absolute;left:9011;top:6369;width:539;height:2" coordorigin="9011,6369" coordsize="539,2">
              <v:shape style="position:absolute;left:9011;top:6369;width:539;height:2" coordorigin="9011,6369" coordsize="539,0" path="m9550,6369l9011,6369e" filled="f" stroked="t" strokeweight="2.283pt" strokecolor="#1B75BC">
                <v:path arrowok="t"/>
              </v:shape>
            </v:group>
            <v:group style="position:absolute;left:9011;top:6466;width:879;height:2" coordorigin="9011,6466" coordsize="879,2">
              <v:shape style="position:absolute;left:9011;top:6466;width:879;height:2" coordorigin="9011,6466" coordsize="879,0" path="m9890,6466l9011,6466e" filled="f" stroked="t" strokeweight="2.283pt" strokecolor="#ED1C24">
                <v:path arrowok="t"/>
              </v:shape>
            </v:group>
            <v:group style="position:absolute;left:9011;top:6510;width:539;height:2" coordorigin="9011,6510" coordsize="539,2">
              <v:shape style="position:absolute;left:9011;top:6510;width:539;height:2" coordorigin="9011,6510" coordsize="539,0" path="m9550,6510l9011,6510e" filled="f" stroked="t" strokeweight="2.283pt" strokecolor="#1B75BC">
                <v:path arrowok="t"/>
              </v:shape>
            </v:group>
            <v:group style="position:absolute;left:9011;top:6607;width:473;height:2" coordorigin="9011,6607" coordsize="473,2">
              <v:shape style="position:absolute;left:9011;top:6607;width:473;height:2" coordorigin="9011,6607" coordsize="473,0" path="m9484,6607l9011,6607e" filled="f" stroked="t" strokeweight="2.282pt" strokecolor="#ED1C24">
                <v:path arrowok="t"/>
              </v:shape>
            </v:group>
            <v:group style="position:absolute;left:9011;top:6651;width:539;height:2" coordorigin="9011,6651" coordsize="539,2">
              <v:shape style="position:absolute;left:9011;top:6651;width:539;height:2" coordorigin="9011,6651" coordsize="539,0" path="m9550,6651l9011,6651e" filled="f" stroked="t" strokeweight="2.283pt" strokecolor="#1B75BC">
                <v:path arrowok="t"/>
              </v:shape>
            </v:group>
            <v:group style="position:absolute;left:9011;top:468;width:2109;height:6232" coordorigin="9011,468" coordsize="2109,6232">
              <v:shape style="position:absolute;left:9011;top:468;width:2109;height:6232" coordorigin="9011,468" coordsize="2109,6232" path="m11120,468l9011,468,9011,6700,11120,6700e" filled="f" stroked="t" strokeweight=".45pt" strokecolor="#231F20">
                <v:path arrowok="t"/>
              </v:shape>
            </v:group>
            <v:group style="position:absolute;left:9206;top:546;width:1527;height:6085" coordorigin="9206,546" coordsize="1527,6085">
              <v:shape style="position:absolute;left:9206;top:546;width:1527;height:6085" coordorigin="9206,546" coordsize="1527,6085" path="m9917,546l9740,679,9250,821,9206,962,9873,1103,9665,1256,9446,1388,10037,1533,9809,1675,9273,1813,9680,1951,9563,2106,10100,2239,10066,2387,9700,2520,10279,2662,10210,2802,9968,2946,9933,3099,10002,3226,10169,3377,9828,3504,10066,3654,9711,3792,10154,3936,9962,4080,10324,4213,10178,4362,9892,4506,9949,4645,9973,4789,10250,4936,10100,5071,10393,5215,10129,5352,10436,5503,10044,5635,10132,5779,9664,5918,10079,6062,10212,6203,9808,6347,9922,6488,10733,6631e" filled="f" stroked="t" strokeweight=".675pt" strokecolor="#231F20">
                <v:path arrowok="t"/>
              </v:shape>
            </v:group>
            <v:group style="position:absolute;left:7137;top:2171;width:3985;height:2" coordorigin="7137,2171" coordsize="3985,2">
              <v:shape style="position:absolute;left:7137;top:2171;width:3985;height:2" coordorigin="7137,2171" coordsize="3985,0" path="m7137,2171l11122,2171e" filled="f" stroked="t" strokeweight=".9pt" strokecolor="#231F20">
                <v:path arrowok="t"/>
                <v:stroke dashstyle="longDash"/>
              </v:shape>
            </v:group>
            <v:group style="position:absolute;left:9867;top:494;width:98;height:103" coordorigin="9867,494" coordsize="98,103">
              <v:shape style="position:absolute;left:9867;top:494;width:98;height:103" coordorigin="9867,494" coordsize="98,103" path="m9965,527l9953,510,9935,499,9911,494,9893,500,9878,514,9869,534,9867,561,9878,580,9895,593,9917,598,9926,597,9943,590,9956,576,9964,555,9965,527xe" filled="t" fillcolor="#231F20" stroked="f">
                <v:path arrowok="t"/>
                <v:fill type="solid"/>
              </v:shape>
            </v:group>
            <v:group style="position:absolute;left:9695;top:627;width:98;height:103" coordorigin="9695,627" coordsize="98,103">
              <v:shape style="position:absolute;left:9695;top:627;width:98;height:103" coordorigin="9695,627" coordsize="98,103" path="m9793,660l9782,643,9763,631,9739,627,9721,633,9707,647,9697,667,9695,694,9706,713,9723,726,9745,731,9754,730,9771,723,9784,709,9792,688,9793,660xe" filled="t" fillcolor="#231F20" stroked="f">
                <v:path arrowok="t"/>
                <v:fill type="solid"/>
              </v:shape>
            </v:group>
            <v:group style="position:absolute;left:9203;top:769;width:98;height:103" coordorigin="9203,769" coordsize="98,103">
              <v:shape style="position:absolute;left:9203;top:769;width:98;height:103" coordorigin="9203,769" coordsize="98,103" path="m9301,802l9290,785,9271,773,9247,769,9229,775,9215,788,9206,808,9203,835,9214,854,9231,867,9253,872,9262,871,9279,865,9292,851,9300,830,9301,802xe" filled="t" fillcolor="#231F20" stroked="f">
                <v:path arrowok="t"/>
                <v:fill type="solid"/>
              </v:shape>
            </v:group>
            <v:group style="position:absolute;left:9156;top:910;width:98;height:103" coordorigin="9156,910" coordsize="98,103">
              <v:shape style="position:absolute;left:9156;top:910;width:98;height:103" coordorigin="9156,910" coordsize="98,103" path="m9254,943l9242,926,9224,914,9200,910,9182,916,9167,930,9158,950,9156,977,9166,996,9184,1009,9206,1014,9215,1013,9231,1006,9245,992,9253,971,9254,943xe" filled="t" fillcolor="#231F20" stroked="f">
                <v:path arrowok="t"/>
                <v:fill type="solid"/>
              </v:shape>
            </v:group>
            <v:group style="position:absolute;left:9823;top:1052;width:98;height:103" coordorigin="9823,1052" coordsize="98,103">
              <v:shape style="position:absolute;left:9823;top:1052;width:98;height:103" coordorigin="9823,1052" coordsize="98,103" path="m9921,1085l9910,1067,9891,1056,9867,1052,9849,1058,9835,1071,9826,1091,9823,1118,9834,1137,9851,1150,9873,1155,9882,1154,9899,1147,9912,1134,9920,1113,9921,1085xe" filled="t" fillcolor="#231F20" stroked="f">
                <v:path arrowok="t"/>
                <v:fill type="solid"/>
              </v:shape>
            </v:group>
            <v:group style="position:absolute;left:9618;top:1194;width:98;height:103" coordorigin="9618,1194" coordsize="98,103">
              <v:shape style="position:absolute;left:9618;top:1194;width:98;height:103" coordorigin="9618,1194" coordsize="98,103" path="m9716,1227l9705,1210,9686,1198,9662,1194,9644,1200,9630,1214,9621,1234,9618,1261,9629,1280,9646,1293,9668,1298,9677,1297,9694,1290,9707,1276,9715,1255,9716,1227xe" filled="t" fillcolor="#231F20" stroked="f">
                <v:path arrowok="t"/>
                <v:fill type="solid"/>
              </v:shape>
            </v:group>
            <v:group style="position:absolute;left:9404;top:1337;width:98;height:103" coordorigin="9404,1337" coordsize="98,103">
              <v:shape style="position:absolute;left:9404;top:1337;width:98;height:103" coordorigin="9404,1337" coordsize="98,103" path="m9502,1370l9490,1353,9472,1341,9447,1337,9429,1343,9415,1356,9406,1376,9404,1404,9414,1423,9431,1436,9453,1440,9462,1440,9479,1433,9492,1419,9500,1398,9502,1370xe" filled="t" fillcolor="#231F20" stroked="f">
                <v:path arrowok="t"/>
                <v:fill type="solid"/>
              </v:shape>
            </v:group>
            <v:group style="position:absolute;left:10000;top:1481;width:98;height:103" coordorigin="10000,1481" coordsize="98,103">
              <v:shape style="position:absolute;left:10000;top:1481;width:98;height:103" coordorigin="10000,1481" coordsize="98,103" path="m10098,1514l10086,1497,10068,1485,10044,1481,10026,1487,10011,1500,10002,1520,10000,1548,10010,1567,10028,1580,10050,1584,10059,1584,10076,1577,10089,1563,10097,1542,10098,1514xe" filled="t" fillcolor="#231F20" stroked="f">
                <v:path arrowok="t"/>
                <v:fill type="solid"/>
              </v:shape>
            </v:group>
            <v:group style="position:absolute;left:9765;top:1617;width:98;height:103" coordorigin="9765,1617" coordsize="98,103">
              <v:shape style="position:absolute;left:9765;top:1617;width:98;height:103" coordorigin="9765,1617" coordsize="98,103" path="m9863,1650l9851,1633,9833,1621,9808,1617,9790,1623,9776,1636,9767,1657,9765,1684,9775,1703,9792,1716,9814,1721,9823,1720,9840,1713,9853,1699,9861,1678,9863,1650xe" filled="t" fillcolor="#231F20" stroked="f">
                <v:path arrowok="t"/>
                <v:fill type="solid"/>
              </v:shape>
            </v:group>
            <v:group style="position:absolute;left:9223;top:1761;width:98;height:103" coordorigin="9223,1761" coordsize="98,103">
              <v:shape style="position:absolute;left:9223;top:1761;width:98;height:103" coordorigin="9223,1761" coordsize="98,103" path="m9321,1794l9309,1777,9291,1765,9267,1761,9249,1767,9234,1780,9225,1801,9223,1828,9234,1847,9251,1860,9273,1865,9282,1864,9299,1857,9312,1843,9320,1822,9321,1794xe" filled="t" fillcolor="#231F20" stroked="f">
                <v:path arrowok="t"/>
                <v:fill type="solid"/>
              </v:shape>
            </v:group>
            <v:group style="position:absolute;left:9632;top:1900;width:98;height:103" coordorigin="9632,1900" coordsize="98,103">
              <v:shape style="position:absolute;left:9632;top:1900;width:98;height:103" coordorigin="9632,1900" coordsize="98,103" path="m9730,1933l9719,1915,9700,1904,9676,1900,9658,1906,9644,1919,9635,1939,9632,1966,9643,1985,9660,1998,9682,2003,9691,2002,9708,1995,9721,1982,9729,1961,9730,1933xe" filled="t" fillcolor="#231F20" stroked="f">
                <v:path arrowok="t"/>
                <v:fill type="solid"/>
              </v:shape>
            </v:group>
            <v:group style="position:absolute;left:9518;top:2044;width:98;height:103" coordorigin="9518,2044" coordsize="98,103">
              <v:shape style="position:absolute;left:9518;top:2044;width:98;height:103" coordorigin="9518,2044" coordsize="98,103" path="m9616,2077l9605,2059,9586,2048,9562,2044,9544,2050,9530,2063,9521,2083,9518,2110,9529,2129,9546,2142,9568,2147,9577,2146,9594,2139,9607,2126,9615,2105,9616,2077xe" filled="t" fillcolor="#231F20" stroked="f">
                <v:path arrowok="t"/>
                <v:fill type="solid"/>
              </v:shape>
            </v:group>
            <v:group style="position:absolute;left:10052;top:2180;width:98;height:103" coordorigin="10052,2180" coordsize="98,103">
              <v:shape style="position:absolute;left:10052;top:2180;width:98;height:103" coordorigin="10052,2180" coordsize="98,103" path="m10150,2212l10138,2195,10120,2184,10096,2180,10078,2185,10063,2199,10054,2219,10052,2246,10062,2265,10080,2278,10102,2283,10111,2282,10127,2275,10141,2261,10148,2240,10150,2212xe" filled="t" fillcolor="#231F20" stroked="f">
                <v:path arrowok="t"/>
                <v:fill type="solid"/>
              </v:shape>
            </v:group>
            <v:group style="position:absolute;left:10023;top:2327;width:98;height:103" coordorigin="10023,2327" coordsize="98,103">
              <v:shape style="position:absolute;left:10023;top:2327;width:98;height:103" coordorigin="10023,2327" coordsize="98,103" path="m10121,2360l10110,2343,10091,2331,10067,2327,10049,2333,10035,2346,10025,2367,10023,2394,10034,2413,10051,2426,10073,2431,10082,2430,10099,2423,10112,2409,10120,2388,10121,2360xe" filled="t" fillcolor="#231F20" stroked="f">
                <v:path arrowok="t"/>
                <v:fill type="solid"/>
              </v:shape>
            </v:group>
            <v:group style="position:absolute;left:9650;top:2469;width:98;height:103" coordorigin="9650,2469" coordsize="98,103">
              <v:shape style="position:absolute;left:9650;top:2469;width:98;height:103" coordorigin="9650,2469" coordsize="98,103" path="m9748,2502l9736,2485,9718,2473,9694,2469,9676,2475,9661,2488,9652,2508,9650,2535,9660,2554,9678,2568,9700,2572,9709,2572,9726,2565,9739,2551,9747,2530,9748,2502xe" filled="t" fillcolor="#231F20" stroked="f">
                <v:path arrowok="t"/>
                <v:fill type="solid"/>
              </v:shape>
            </v:group>
            <v:group style="position:absolute;left:10229;top:2611;width:98;height:103" coordorigin="10229,2611" coordsize="98,103">
              <v:shape style="position:absolute;left:10229;top:2611;width:98;height:103" coordorigin="10229,2611" coordsize="98,103" path="m10327,2643l10315,2626,10297,2615,10273,2611,10255,2617,10240,2630,10231,2650,10229,2677,10240,2696,10257,2709,10279,2714,10288,2713,10305,2706,10318,2692,10326,2672,10327,2643xe" filled="t" fillcolor="#231F20" stroked="f">
                <v:path arrowok="t"/>
                <v:fill type="solid"/>
              </v:shape>
            </v:group>
            <v:group style="position:absolute;left:10156;top:2759;width:98;height:103" coordorigin="10156,2759" coordsize="98,103">
              <v:shape style="position:absolute;left:10156;top:2759;width:98;height:103" coordorigin="10156,2759" coordsize="98,103" path="m10254,2792l10242,2775,10224,2763,10199,2759,10181,2765,10167,2778,10158,2798,10156,2826,10166,2845,10183,2858,10205,2862,10214,2862,10231,2855,10244,2841,10252,2820,10254,2792xe" filled="t" fillcolor="#231F20" stroked="f">
                <v:path arrowok="t"/>
                <v:fill type="solid"/>
              </v:shape>
            </v:group>
            <v:group style="position:absolute;left:9919;top:2895;width:98;height:103" coordorigin="9919,2895" coordsize="98,103">
              <v:shape style="position:absolute;left:9919;top:2895;width:98;height:103" coordorigin="9919,2895" coordsize="98,103" path="m10017,2928l10005,2910,9987,2899,9962,2895,9944,2901,9930,2914,9921,2934,9919,2961,9929,2980,9947,2993,9968,2998,9978,2997,9994,2991,10007,2977,10015,2956,10017,2928xe" filled="t" fillcolor="#231F20" stroked="f">
                <v:path arrowok="t"/>
                <v:fill type="solid"/>
              </v:shape>
            </v:group>
            <v:group style="position:absolute;left:9883;top:3035;width:98;height:103" coordorigin="9883,3035" coordsize="98,103">
              <v:shape style="position:absolute;left:9883;top:3035;width:98;height:103" coordorigin="9883,3035" coordsize="98,103" path="m9981,3067l9970,3050,9951,3039,9927,3035,9909,3041,9895,3054,9886,3074,9883,3101,9894,3120,9911,3133,9933,3138,9942,3137,9959,3130,9972,3116,9980,3096,9981,3067xe" filled="t" fillcolor="#231F20" stroked="f">
                <v:path arrowok="t"/>
                <v:fill type="solid"/>
              </v:shape>
            </v:group>
            <v:group style="position:absolute;left:9948;top:3174;width:98;height:103" coordorigin="9948,3174" coordsize="98,103">
              <v:shape style="position:absolute;left:9948;top:3174;width:98;height:103" coordorigin="9948,3174" coordsize="98,103" path="m10046,3207l10034,3190,10016,3178,9992,3174,9974,3180,9959,3194,9950,3214,9948,3241,9959,3260,9976,3273,9998,3278,10007,3277,10024,3270,10037,3256,10045,3235,10046,3207xe" filled="t" fillcolor="#231F20" stroked="f">
                <v:path arrowok="t"/>
                <v:fill type="solid"/>
              </v:shape>
            </v:group>
            <v:group style="position:absolute;left:10119;top:3318;width:98;height:103" coordorigin="10119,3318" coordsize="98,103">
              <v:shape style="position:absolute;left:10119;top:3318;width:98;height:103" coordorigin="10119,3318" coordsize="98,103" path="m10217,3351l10206,3334,10187,3322,10163,3318,10145,3324,10131,3338,10122,3358,10119,3385,10130,3404,10147,3417,10169,3422,10178,3421,10195,3414,10208,3400,10216,3379,10217,3351xe" filled="t" fillcolor="#231F20" stroked="f">
                <v:path arrowok="t"/>
                <v:fill type="solid"/>
              </v:shape>
            </v:group>
            <v:group style="position:absolute;left:9787;top:3459;width:98;height:103" coordorigin="9787,3459" coordsize="98,103">
              <v:shape style="position:absolute;left:9787;top:3459;width:98;height:103" coordorigin="9787,3459" coordsize="98,103" path="m9885,3491l9873,3474,9855,3463,9831,3459,9813,3465,9798,3478,9789,3498,9787,3525,9798,3544,9815,3557,9837,3562,9846,3561,9863,3554,9876,3540,9884,3519,9885,3491xe" filled="t" fillcolor="#231F20" stroked="f">
                <v:path arrowok="t"/>
                <v:fill type="solid"/>
              </v:shape>
            </v:group>
            <v:group style="position:absolute;left:10013;top:3603;width:98;height:103" coordorigin="10013,3603" coordsize="98,103">
              <v:shape style="position:absolute;left:10013;top:3603;width:98;height:103" coordorigin="10013,3603" coordsize="98,103" path="m10111,3635l10099,3618,10081,3607,10057,3603,10039,3609,10024,3622,10015,3642,10013,3669,10024,3688,10041,3701,10063,3706,10072,3705,10089,3698,10102,3684,10110,3664,10111,3635xe" filled="t" fillcolor="#231F20" stroked="f">
                <v:path arrowok="t"/>
                <v:fill type="solid"/>
              </v:shape>
            </v:group>
            <v:group style="position:absolute;left:9660;top:3740;width:98;height:103" coordorigin="9660,3740" coordsize="98,103">
              <v:shape style="position:absolute;left:9660;top:3740;width:98;height:103" coordorigin="9660,3740" coordsize="98,103" path="m9758,3773l9746,3756,9728,3745,9704,3740,9686,3746,9671,3760,9662,3780,9660,3807,9670,3826,9688,3839,9710,3844,9719,3843,9735,3836,9749,3822,9757,3801,9758,3773xe" filled="t" fillcolor="#231F20" stroked="f">
                <v:path arrowok="t"/>
                <v:fill type="solid"/>
              </v:shape>
            </v:group>
            <v:group style="position:absolute;left:10104;top:3884;width:98;height:103" coordorigin="10104,3884" coordsize="98,103">
              <v:shape style="position:absolute;left:10104;top:3884;width:98;height:103" coordorigin="10104,3884" coordsize="98,103" path="m10202,3917l10190,3900,10172,3889,10147,3884,10129,3890,10115,3904,10106,3924,10104,3951,10114,3970,10132,3983,10153,3988,10163,3987,10179,3980,10192,3966,10200,3945,10202,3917xe" filled="t" fillcolor="#231F20" stroked="f">
                <v:path arrowok="t"/>
                <v:fill type="solid"/>
              </v:shape>
            </v:group>
            <v:group style="position:absolute;left:9919;top:4020;width:98;height:103" coordorigin="9919,4020" coordsize="98,103">
              <v:shape style="position:absolute;left:9919;top:4020;width:98;height:103" coordorigin="9919,4020" coordsize="98,103" path="m10017,4053l10005,4036,9987,4024,9962,4020,9944,4026,9930,4039,9921,4060,9919,4087,9929,4106,9947,4119,9968,4124,9978,4123,9994,4116,10007,4102,10015,4081,10017,4053xe" filled="t" fillcolor="#231F20" stroked="f">
                <v:path arrowok="t"/>
                <v:fill type="solid"/>
              </v:shape>
            </v:group>
            <v:group style="position:absolute;left:10268;top:4169;width:98;height:103" coordorigin="10268,4169" coordsize="98,103">
              <v:shape style="position:absolute;left:10268;top:4169;width:98;height:103" coordorigin="10268,4169" coordsize="98,103" path="m10366,4202l10354,4184,10336,4173,10312,4169,10294,4175,10279,4188,10270,4208,10268,4235,10279,4254,10296,4267,10318,4272,10327,4271,10344,4264,10357,4251,10365,4230,10366,4202xe" filled="t" fillcolor="#231F20" stroked="f">
                <v:path arrowok="t"/>
                <v:fill type="solid"/>
              </v:shape>
            </v:group>
            <v:group style="position:absolute;left:10141;top:4302;width:98;height:103" coordorigin="10141,4302" coordsize="98,103">
              <v:shape style="position:absolute;left:10141;top:4302;width:98;height:103" coordorigin="10141,4302" coordsize="98,103" path="m10239,4335l10227,4318,10209,4306,10185,4302,10167,4308,10152,4321,10143,4342,10141,4369,10151,4388,10169,4401,10191,4406,10200,4405,10216,4398,10230,4384,10238,4363,10239,4335xe" filled="t" fillcolor="#231F20" stroked="f">
                <v:path arrowok="t"/>
                <v:fill type="solid"/>
              </v:shape>
            </v:group>
            <v:group style="position:absolute;left:9839;top:4454;width:98;height:103" coordorigin="9839,4454" coordsize="98,103">
              <v:shape style="position:absolute;left:9839;top:4454;width:98;height:103" coordorigin="9839,4454" coordsize="98,103" path="m9937,4487l9925,4470,9907,4458,9883,4454,9865,4460,9850,4474,9841,4494,9839,4521,9849,4540,9867,4553,9889,4558,9898,4557,9915,4550,9928,4536,9936,4515,9937,4487xe" filled="t" fillcolor="#231F20" stroked="f">
                <v:path arrowok="t"/>
                <v:fill type="solid"/>
              </v:shape>
            </v:group>
            <v:group style="position:absolute;left:9900;top:4594;width:98;height:103" coordorigin="9900,4594" coordsize="98,103">
              <v:shape style="position:absolute;left:9900;top:4594;width:98;height:103" coordorigin="9900,4594" coordsize="98,103" path="m9998,4627l9986,4609,9968,4598,9943,4594,9925,4600,9911,4613,9902,4633,9900,4660,9910,4679,9927,4692,9949,4697,9958,4696,9975,4690,9988,4676,9996,4655,9998,4627xe" filled="t" fillcolor="#231F20" stroked="f">
                <v:path arrowok="t"/>
                <v:fill type="solid"/>
              </v:shape>
            </v:group>
            <v:group style="position:absolute;left:9920;top:4737;width:98;height:103" coordorigin="9920,4737" coordsize="98,103">
              <v:shape style="position:absolute;left:9920;top:4737;width:98;height:103" coordorigin="9920,4737" coordsize="98,103" path="m10018,4770l10006,4753,9987,4741,9963,4737,9945,4743,9931,4756,9922,4776,9920,4804,9930,4823,9947,4836,9969,4840,9978,4840,9995,4833,10008,4819,10016,4798,10018,4770xe" filled="t" fillcolor="#231F20" stroked="f">
                <v:path arrowok="t"/>
                <v:fill type="solid"/>
              </v:shape>
            </v:group>
            <v:group style="position:absolute;left:10199;top:4880;width:98;height:103" coordorigin="10199,4880" coordsize="98,103">
              <v:shape style="position:absolute;left:10199;top:4880;width:98;height:103" coordorigin="10199,4880" coordsize="98,103" path="m10297,4912l10286,4895,10267,4884,10243,4880,10225,4886,10211,4899,10201,4919,10199,4946,10210,4965,10227,4978,10249,4983,10258,4982,10275,4975,10288,4961,10296,4941,10297,4912xe" filled="t" fillcolor="#231F20" stroked="f">
                <v:path arrowok="t"/>
                <v:fill type="solid"/>
              </v:shape>
            </v:group>
            <v:group style="position:absolute;left:10052;top:5020;width:98;height:103" coordorigin="10052,5020" coordsize="98,103">
              <v:shape style="position:absolute;left:10052;top:5020;width:98;height:103" coordorigin="10052,5020" coordsize="98,103" path="m10150,5053l10138,5035,10120,5024,10096,5020,10078,5026,10063,5039,10054,5059,10052,5086,10062,5105,10080,5118,10102,5123,10111,5122,10127,5115,10141,5102,10148,5081,10150,5053xe" filled="t" fillcolor="#231F20" stroked="f">
                <v:path arrowok="t"/>
                <v:fill type="solid"/>
              </v:shape>
            </v:group>
            <v:group style="position:absolute;left:10350;top:5159;width:98;height:103" coordorigin="10350,5159" coordsize="98,103">
              <v:shape style="position:absolute;left:10350;top:5159;width:98;height:103" coordorigin="10350,5159" coordsize="98,103" path="m10448,5192l10437,5175,10418,5163,10394,5159,10376,5165,10362,5178,10353,5199,10350,5226,10361,5245,10378,5258,10400,5263,10409,5262,10426,5255,10439,5241,10447,5220,10448,5192xe" filled="t" fillcolor="#231F20" stroked="f">
                <v:path arrowok="t"/>
                <v:fill type="solid"/>
              </v:shape>
            </v:group>
            <v:group style="position:absolute;left:10077;top:5300;width:98;height:103" coordorigin="10077,5300" coordsize="98,103">
              <v:shape style="position:absolute;left:10077;top:5300;width:98;height:103" coordorigin="10077,5300" coordsize="98,103" path="m10175,5333l10163,5316,10144,5305,10120,5300,10102,5306,10088,5320,10079,5340,10077,5367,10087,5386,10104,5399,10126,5404,10135,5403,10152,5396,10165,5382,10173,5361,10175,5333xe" filled="t" fillcolor="#231F20" stroked="f">
                <v:path arrowok="t"/>
                <v:fill type="solid"/>
              </v:shape>
            </v:group>
            <v:group style="position:absolute;left:10381;top:5444;width:98;height:103" coordorigin="10381,5444" coordsize="98,103">
              <v:shape style="position:absolute;left:10381;top:5444;width:98;height:103" coordorigin="10381,5444" coordsize="98,103" path="m10479,5477l10468,5460,10449,5449,10425,5444,10407,5450,10393,5464,10384,5484,10381,5511,10392,5530,10409,5543,10431,5548,10440,5547,10457,5540,10470,5526,10478,5505,10479,5477xe" filled="t" fillcolor="#231F20" stroked="f">
                <v:path arrowok="t"/>
                <v:fill type="solid"/>
              </v:shape>
            </v:group>
            <v:group style="position:absolute;left:9996;top:5583;width:98;height:103" coordorigin="9996,5583" coordsize="98,103">
              <v:shape style="position:absolute;left:9996;top:5583;width:98;height:103" coordorigin="9996,5583" coordsize="98,103" path="m10094,5616l10082,5599,10064,5587,10040,5583,10021,5589,10007,5602,9998,5623,9996,5650,10006,5669,10024,5682,10045,5687,10055,5686,10071,5679,10084,5665,10092,5644,10094,5616xe" filled="t" fillcolor="#231F20" stroked="f">
                <v:path arrowok="t"/>
                <v:fill type="solid"/>
              </v:shape>
            </v:group>
            <v:group style="position:absolute;left:10089;top:5719;width:98;height:103" coordorigin="10089,5719" coordsize="98,103">
              <v:shape style="position:absolute;left:10089;top:5719;width:98;height:103" coordorigin="10089,5719" coordsize="98,103" path="m10187,5752l10175,5735,10157,5723,10133,5719,10115,5725,10100,5738,10091,5758,10089,5785,10100,5804,10117,5817,10139,5822,10148,5821,10165,5815,10178,5801,10186,5780,10187,5752xe" filled="t" fillcolor="#231F20" stroked="f">
                <v:path arrowok="t"/>
                <v:fill type="solid"/>
              </v:shape>
            </v:group>
            <v:group style="position:absolute;left:9614;top:5867;width:98;height:103" coordorigin="9614,5867" coordsize="98,103">
              <v:shape style="position:absolute;left:9614;top:5867;width:98;height:103" coordorigin="9614,5867" coordsize="98,103" path="m9713,5899l9701,5882,9682,5871,9658,5867,9640,5872,9626,5886,9617,5906,9614,5933,9625,5952,9642,5965,9664,5970,9673,5969,9690,5962,9703,5948,9711,5927,9713,5899xe" filled="t" fillcolor="#231F20" stroked="f">
                <v:path arrowok="t"/>
                <v:fill type="solid"/>
              </v:shape>
            </v:group>
            <v:group style="position:absolute;left:10025;top:6011;width:98;height:103" coordorigin="10025,6011" coordsize="98,103">
              <v:shape style="position:absolute;left:10025;top:6011;width:98;height:103" coordorigin="10025,6011" coordsize="98,103" path="m10123,6043l10111,6026,10093,6015,10068,6011,10050,6016,10036,6030,10027,6050,10025,6077,10035,6096,10052,6109,10074,6114,10083,6113,10100,6106,10113,6092,10121,6071,10123,6043xe" filled="t" fillcolor="#231F20" stroked="f">
                <v:path arrowok="t"/>
                <v:fill type="solid"/>
              </v:shape>
            </v:group>
            <v:group style="position:absolute;left:10156;top:6143;width:98;height:103" coordorigin="10156,6143" coordsize="98,103">
              <v:shape style="position:absolute;left:10156;top:6143;width:98;height:103" coordorigin="10156,6143" coordsize="98,103" path="m10254,6176l10242,6159,10224,6147,10199,6143,10181,6149,10167,6162,10158,6183,10156,6210,10166,6229,10183,6242,10205,6247,10214,6246,10231,6239,10244,6225,10252,6204,10254,6176xe" filled="t" fillcolor="#231F20" stroked="f">
                <v:path arrowok="t"/>
                <v:fill type="solid"/>
              </v:shape>
            </v:group>
            <v:group style="position:absolute;left:9757;top:6295;width:98;height:103" coordorigin="9757,6295" coordsize="98,103">
              <v:shape style="position:absolute;left:9757;top:6295;width:98;height:103" coordorigin="9757,6295" coordsize="98,103" path="m9855,6328l9843,6311,9825,6300,9800,6295,9782,6301,9768,6315,9759,6335,9757,6362,9767,6381,9785,6394,9806,6399,9816,6398,9832,6391,9845,6377,9853,6356,9855,6328xe" filled="t" fillcolor="#231F20" stroked="f">
                <v:path arrowok="t"/>
                <v:fill type="solid"/>
              </v:shape>
            </v:group>
            <v:group style="position:absolute;left:9875;top:6428;width:98;height:103" coordorigin="9875,6428" coordsize="98,103">
              <v:shape style="position:absolute;left:9875;top:6428;width:98;height:103" coordorigin="9875,6428" coordsize="98,103" path="m9973,6461l9962,6444,9943,6432,9919,6428,9901,6434,9886,6447,9877,6468,9875,6495,9886,6514,9903,6527,9925,6532,9934,6531,9951,6524,9964,6510,9972,6489,9973,6461xe" filled="t" fillcolor="#231F20" stroked="f">
                <v:path arrowok="t"/>
                <v:fill type="solid"/>
              </v:shape>
            </v:group>
            <v:group style="position:absolute;left:10691;top:6580;width:98;height:103" coordorigin="10691,6580" coordsize="98,103">
              <v:shape style="position:absolute;left:10691;top:6580;width:98;height:103" coordorigin="10691,6580" coordsize="98,103" path="m10789,6613l10777,6596,10759,6584,10734,6580,10716,6586,10702,6599,10693,6620,10691,6647,10701,6666,10718,6679,10740,6684,10749,6683,10766,6676,10779,6662,10787,6641,10789,6613xe" filled="t" fillcolor="#231F20" stroked="f">
                <v:path arrowok="t"/>
                <v:fill type="solid"/>
              </v:shape>
            </v:group>
            <v:group style="position:absolute;left:10106;top:2171;width:2;height:4528" coordorigin="10106,2171" coordsize="2,4528">
              <v:shape style="position:absolute;left:10106;top:2171;width:2;height:4528" coordorigin="10106,2171" coordsize="0,4528" path="m10106,6700l10106,2171e" filled="f" stroked="t" strokeweight=".9pt" strokecolor="#231F20">
                <v:path arrowok="t"/>
                <v:stroke dashstyle="longDash"/>
              </v:shape>
            </v:group>
            <w10:wrap type="none"/>
          </v:group>
        </w:pict>
      </w:r>
      <w:r>
        <w:rPr/>
        <w:pict>
          <v:shape style="position:absolute;margin-left:510.784424pt;margin-top:-2.695575pt;width:4.7pt;height:2.9558pt;mso-position-horizontal-relative:page;mso-position-vertical-relative:paragraph;z-index:-12330" type="#_x0000_t202" filled="f" stroked="f">
            <v:textbox inset="0,0,0,0" style="layout-flow:vertical">
              <w:txbxContent>
                <w:p>
                  <w:pPr>
                    <w:spacing w:before="17"/>
                    <w:ind w:left="0" w:right="0" w:firstLine="0"/>
                    <w:jc w:val="center"/>
                    <w:rPr>
                      <w:rFonts w:ascii="Arial" w:hAnsi="Arial" w:cs="Arial" w:eastAsia="Arial"/>
                      <w:sz w:val="5"/>
                      <w:szCs w:val="5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9"/>
                      <w:sz w:val="5"/>
                      <w:szCs w:val="5"/>
                    </w:rPr>
                    <w:t>•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5"/>
                      <w:szCs w:val="5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4.679077pt;margin-top:1.512924pt;width:50.229943pt;height:73.820605pt;mso-position-horizontal-relative:page;mso-position-vertical-relative:paragraph;z-index:-12323" type="#_x0000_t202" filled="f" stroked="f">
            <v:textbox inset="0,0,0,0" style="layout-flow:vertical">
              <w:txbxContent>
                <w:p>
                  <w:pPr>
                    <w:spacing w:line="311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23"/>
                      <w:szCs w:val="23"/>
                    </w:rPr>
                  </w:pPr>
                  <w:r>
                    <w:rPr>
                      <w:rFonts w:ascii="Cambria" w:hAnsi="Cambria" w:cs="Cambria" w:eastAsia="Cambria"/>
                      <w:i/>
                      <w:color w:val="231F20"/>
                      <w:w w:val="99"/>
                      <w:position w:val="2"/>
                      <w:sz w:val="23"/>
                      <w:szCs w:val="23"/>
                    </w:rPr>
                    <w:t>g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position w:val="-5"/>
                      <w:sz w:val="13"/>
                      <w:szCs w:val="13"/>
                    </w:rPr>
                    <w:t>R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position w:val="2"/>
                      <w:sz w:val="23"/>
                      <w:szCs w:val="23"/>
                    </w:rPr>
                    <w:t>,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position w:val="2"/>
                      <w:sz w:val="23"/>
                      <w:szCs w:val="23"/>
                    </w:rPr>
                    <w:t> 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00"/>
                      <w:position w:val="2"/>
                      <w:sz w:val="23"/>
                      <w:szCs w:val="23"/>
                    </w:rPr>
                    <w:t>m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position w:val="-5"/>
                      <w:sz w:val="13"/>
                      <w:szCs w:val="13"/>
                    </w:rPr>
                    <w:t>R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position w:val="2"/>
                      <w:sz w:val="23"/>
                      <w:szCs w:val="23"/>
                    </w:rPr>
                    <w:t>,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position w:val="2"/>
                      <w:sz w:val="23"/>
                      <w:szCs w:val="23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23"/>
                      <w:szCs w:val="23"/>
                    </w:rPr>
                    <w:t>k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23"/>
                      <w:szCs w:val="23"/>
                    </w:rPr>
                    <w:t>:l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23"/>
                      <w:szCs w:val="23"/>
                    </w:rPr>
                    <w:t>/чел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3"/>
                      <w:szCs w:val="23"/>
                    </w:rPr>
                  </w:r>
                </w:p>
                <w:p>
                  <w:pPr>
                    <w:spacing w:line="200" w:lineRule="exact" w:before="18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ind w:left="76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1000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line="130" w:lineRule="exact" w:before="6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155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800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80.163452pt;margin-top:8.285595pt;width:9.0567pt;height:13.897597pt;mso-position-horizontal-relative:page;mso-position-vertical-relative:paragraph;z-index:-12321" type="#_x0000_t202" filled="f" stroked="f">
            <v:textbox inset="0,0,0,0" style="layout-flow:vertical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600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69696pt;margin-top:-.890876pt;width:4.6463pt;height:2.93679pt;mso-position-horizontal-relative:page;mso-position-vertical-relative:paragraph;z-index:-12320" type="#_x0000_t202" filled="f" stroked="f">
            <v:textbox inset="0,0,0,0" style="layout-flow:vertical">
              <w:txbxContent>
                <w:p>
                  <w:pPr>
                    <w:spacing w:before="16"/>
                    <w:ind w:left="0" w:right="0" w:firstLine="0"/>
                    <w:jc w:val="center"/>
                    <w:rPr>
                      <w:rFonts w:ascii="Arial" w:hAnsi="Arial" w:cs="Arial" w:eastAsia="Arial"/>
                      <w:sz w:val="5"/>
                      <w:szCs w:val="5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7"/>
                      <w:sz w:val="5"/>
                      <w:szCs w:val="5"/>
                    </w:rPr>
                    <w:t>•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5"/>
                      <w:szCs w:val="5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4.970367pt;margin-top:8.285595pt;width:9.0567pt;height:13.897597pt;mso-position-horizontal-relative:page;mso-position-vertical-relative:paragraph;z-index:-12319" type="#_x0000_t202" filled="f" stroked="f">
            <v:textbox inset="0,0,0,0" style="layout-flow:vertical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400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5.600403pt;margin-top:8.285595pt;width:23.388858pt;height:13.897597pt;mso-position-horizontal-relative:page;mso-position-vertical-relative:paragraph;z-index:-12318" type="#_x0000_t202" filled="f" stroked="f">
            <v:textbox inset="0,0,0,0" style="layout-flow:vertical">
              <w:txbxContent>
                <w:p>
                  <w:pPr>
                    <w:spacing w:before="3"/>
                    <w:ind w:left="0" w:right="0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200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line="120" w:lineRule="exact" w:before="6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158" w:right="0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k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:l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/чел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85"/>
        <w:ind w:left="355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k</w:t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l?</w:t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/чел</w:t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1940" w:right="1300"/>
          <w:cols w:num="2" w:equalWidth="0">
            <w:col w:w="4013" w:space="642"/>
            <w:col w:w="5712"/>
          </w:cols>
        </w:sectPr>
      </w:pP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13607" w:h="9360" w:orient="landscape"/>
          <w:pgMar w:top="1340" w:bottom="280" w:left="1940" w:right="130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85" w:lineRule="auto"/>
        <w:ind w:left="1636" w:right="0" w:hanging="96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239.024002pt;margin-top:-1.508278pt;width:89.9629pt;height:305.869pt;mso-position-horizontal-relative:page;mso-position-vertical-relative:paragraph;z-index:-12345" coordorigin="4780,-30" coordsize="1799,6117">
            <v:group style="position:absolute;left:5098;top:-26;width:2;height:6108" coordorigin="5098,-26" coordsize="2,6108">
              <v:shape style="position:absolute;left:5098;top:-26;width:2;height:6108" coordorigin="5098,-26" coordsize="0,6108" path="m5098,-26l5098,6082e" filled="f" stroked="t" strokeweight=".441pt" strokecolor="#939598">
                <v:path arrowok="t"/>
              </v:shape>
            </v:group>
            <v:group style="position:absolute;left:5399;top:-26;width:2;height:6108" coordorigin="5399,-26" coordsize="2,6108">
              <v:shape style="position:absolute;left:5399;top:-26;width:2;height:6108" coordorigin="5399,-26" coordsize="0,6108" path="m5399,-26l5399,6082e" filled="f" stroked="t" strokeweight=".441pt" strokecolor="#939598">
                <v:path arrowok="t"/>
              </v:shape>
            </v:group>
            <v:group style="position:absolute;left:5686;top:-26;width:2;height:6108" coordorigin="5686,-26" coordsize="2,6108">
              <v:shape style="position:absolute;left:5686;top:-26;width:2;height:6108" coordorigin="5686,-26" coordsize="0,6108" path="m5686,-26l5686,6082e" filled="f" stroked="t" strokeweight=".441pt" strokecolor="#939598">
                <v:path arrowok="t"/>
              </v:shape>
            </v:group>
            <v:group style="position:absolute;left:5991;top:-25;width:2;height:6108" coordorigin="5991,-25" coordsize="2,6108">
              <v:shape style="position:absolute;left:5991;top:-25;width:2;height:6108" coordorigin="5991,-25" coordsize="0,6108" path="m5991,-25l5991,6083e" filled="f" stroked="t" strokeweight=".441pt" strokecolor="#939598">
                <v:path arrowok="t"/>
              </v:shape>
            </v:group>
            <v:group style="position:absolute;left:6287;top:-25;width:2;height:6108" coordorigin="6287,-25" coordsize="2,6108">
              <v:shape style="position:absolute;left:6287;top:-25;width:2;height:6108" coordorigin="6287,-25" coordsize="0,6108" path="m6287,-25l6287,6083e" filled="f" stroked="t" strokeweight=".441pt" strokecolor="#939598">
                <v:path arrowok="t"/>
              </v:shape>
            </v:group>
            <v:group style="position:absolute;left:4805;top:22;width:1608;height:2" coordorigin="4805,22" coordsize="1608,2">
              <v:shape style="position:absolute;left:4805;top:22;width:1608;height:2" coordorigin="4805,22" coordsize="1608,0" path="m6413,22l4805,22e" filled="f" stroked="t" strokeweight="2.239pt" strokecolor="#ED1C24">
                <v:path arrowok="t"/>
              </v:shape>
            </v:group>
            <v:group style="position:absolute;left:4805;top:65;width:743;height:2" coordorigin="4805,65" coordsize="743,2">
              <v:shape style="position:absolute;left:4805;top:65;width:743;height:2" coordorigin="4805,65" coordsize="743,0" path="m5548,65l4805,65e" filled="f" stroked="t" strokeweight="2.239pt" strokecolor="#1B75BC">
                <v:path arrowok="t"/>
              </v:shape>
            </v:group>
            <v:group style="position:absolute;left:4805;top:166;width:1156;height:2" coordorigin="4805,166" coordsize="1156,2">
              <v:shape style="position:absolute;left:4805;top:166;width:1156;height:2" coordorigin="4805,166" coordsize="1156,0" path="m5961,166l4805,166e" filled="f" stroked="t" strokeweight="2.240pt" strokecolor="#ED1C24">
                <v:path arrowok="t"/>
              </v:shape>
            </v:group>
            <v:group style="position:absolute;left:4805;top:209;width:751;height:2" coordorigin="4805,209" coordsize="751,2">
              <v:shape style="position:absolute;left:4805;top:209;width:751;height:2" coordorigin="4805,209" coordsize="751,0" path="m5556,209l4805,209e" filled="f" stroked="t" strokeweight="2.239pt" strokecolor="#1B75BC">
                <v:path arrowok="t"/>
              </v:shape>
            </v:group>
            <v:group style="position:absolute;left:4805;top:312;width:1288;height:2" coordorigin="4805,312" coordsize="1288,2">
              <v:shape style="position:absolute;left:4805;top:312;width:1288;height:2" coordorigin="4805,312" coordsize="1288,0" path="m6093,312l4805,312e" filled="f" stroked="t" strokeweight="2.239pt" strokecolor="#ED1C24">
                <v:path arrowok="t"/>
              </v:shape>
            </v:group>
            <v:group style="position:absolute;left:4805;top:355;width:734;height:2" coordorigin="4805,355" coordsize="734,2">
              <v:shape style="position:absolute;left:4805;top:355;width:734;height:2" coordorigin="4805,355" coordsize="734,0" path="m5539,355l4805,355e" filled="f" stroked="t" strokeweight="2.240pt" strokecolor="#1B75BC">
                <v:path arrowok="t"/>
              </v:shape>
            </v:group>
            <v:group style="position:absolute;left:4805;top:458;width:916;height:2" coordorigin="4805,458" coordsize="916,2">
              <v:shape style="position:absolute;left:4805;top:458;width:916;height:2" coordorigin="4805,458" coordsize="916,0" path="m5721,458l4805,458e" filled="f" stroked="t" strokeweight="2.240pt" strokecolor="#ED1C24">
                <v:path arrowok="t"/>
              </v:shape>
            </v:group>
            <v:group style="position:absolute;left:4805;top:501;width:723;height:2" coordorigin="4805,501" coordsize="723,2">
              <v:shape style="position:absolute;left:4805;top:501;width:723;height:2" coordorigin="4805,501" coordsize="723,0" path="m5528,501l4805,501e" filled="f" stroked="t" strokeweight="2.239pt" strokecolor="#1B75BC">
                <v:path arrowok="t"/>
              </v:shape>
            </v:group>
            <v:group style="position:absolute;left:4805;top:585;width:707;height:45" coordorigin="4805,585" coordsize="707,45">
              <v:shape style="position:absolute;left:4805;top:585;width:707;height:45" coordorigin="4805,585" coordsize="707,45" path="m4805,585l4805,629,5512,629,5512,585,4805,585xe" filled="t" fillcolor="#ED1C24" stroked="f">
                <v:path arrowok="t"/>
                <v:fill type="solid"/>
              </v:shape>
            </v:group>
            <v:group style="position:absolute;left:4805;top:627;width:723;height:45" coordorigin="4805,627" coordsize="723,45">
              <v:shape style="position:absolute;left:4805;top:627;width:723;height:45" coordorigin="4805,627" coordsize="723,45" path="m4805,627l4805,672,5528,672,5528,627,4805,627xe" filled="t" fillcolor="#1B75BC" stroked="f">
                <v:path arrowok="t"/>
                <v:fill type="solid"/>
              </v:shape>
            </v:group>
            <v:group style="position:absolute;left:4805;top:750;width:812;height:2" coordorigin="4805,750" coordsize="812,2">
              <v:shape style="position:absolute;left:4805;top:750;width:812;height:2" coordorigin="4805,750" coordsize="812,0" path="m5617,750l4805,750e" filled="f" stroked="t" strokeweight="2.239pt" strokecolor="#ED1C24">
                <v:path arrowok="t"/>
              </v:shape>
            </v:group>
            <v:group style="position:absolute;left:4805;top:793;width:723;height:2" coordorigin="4805,793" coordsize="723,2">
              <v:shape style="position:absolute;left:4805;top:793;width:723;height:2" coordorigin="4805,793" coordsize="723,0" path="m5528,793l4805,793e" filled="f" stroked="t" strokeweight="2.239pt" strokecolor="#1B75BC">
                <v:path arrowok="t"/>
              </v:shape>
            </v:group>
            <v:group style="position:absolute;left:4805;top:898;width:845;height:2" coordorigin="4805,898" coordsize="845,2">
              <v:shape style="position:absolute;left:4805;top:898;width:845;height:2" coordorigin="4805,898" coordsize="845,0" path="m5650,898l4805,898e" filled="f" stroked="t" strokeweight="2.239pt" strokecolor="#ED1C24">
                <v:path arrowok="t"/>
              </v:shape>
            </v:group>
            <v:group style="position:absolute;left:4805;top:941;width:717;height:2" coordorigin="4805,941" coordsize="717,2">
              <v:shape style="position:absolute;left:4805;top:941;width:717;height:2" coordorigin="4805,941" coordsize="717,0" path="m5522,941l4805,941e" filled="f" stroked="t" strokeweight="2.240pt" strokecolor="#1B75BC">
                <v:path arrowok="t"/>
              </v:shape>
            </v:group>
            <v:group style="position:absolute;left:4805;top:1039;width:881;height:2" coordorigin="4805,1039" coordsize="881,2">
              <v:shape style="position:absolute;left:4805;top:1039;width:881;height:2" coordorigin="4805,1039" coordsize="881,0" path="m5686,1039l4805,1039e" filled="f" stroked="t" strokeweight="2.240pt" strokecolor="#ED1C24">
                <v:path arrowok="t"/>
              </v:shape>
            </v:group>
            <v:group style="position:absolute;left:4805;top:1082;width:709;height:2" coordorigin="4805,1082" coordsize="709,2">
              <v:shape style="position:absolute;left:4805;top:1082;width:709;height:2" coordorigin="4805,1082" coordsize="709,0" path="m5515,1082l4805,1082e" filled="f" stroked="t" strokeweight="2.239pt" strokecolor="#1B75BC">
                <v:path arrowok="t"/>
              </v:shape>
            </v:group>
            <v:group style="position:absolute;left:4805;top:1185;width:660;height:2" coordorigin="4805,1185" coordsize="660,2">
              <v:shape style="position:absolute;left:4805;top:1185;width:660;height:2" coordorigin="4805,1185" coordsize="660,0" path="m5465,1185l4805,1185e" filled="f" stroked="t" strokeweight="2.239pt" strokecolor="#ED1C24">
                <v:path arrowok="t"/>
              </v:shape>
            </v:group>
            <v:group style="position:absolute;left:4805;top:1228;width:709;height:2" coordorigin="4805,1228" coordsize="709,2">
              <v:shape style="position:absolute;left:4805;top:1228;width:709;height:2" coordorigin="4805,1228" coordsize="709,0" path="m5515,1228l4805,1228e" filled="f" stroked="t" strokeweight="2.240pt" strokecolor="#1B75BC">
                <v:path arrowok="t"/>
              </v:shape>
            </v:group>
            <v:group style="position:absolute;left:4805;top:1333;width:944;height:2" coordorigin="4805,1333" coordsize="944,2">
              <v:shape style="position:absolute;left:4805;top:1333;width:944;height:2" coordorigin="4805,1333" coordsize="944,0" path="m5749,1333l4805,1333e" filled="f" stroked="t" strokeweight="2.240pt" strokecolor="#ED1C24">
                <v:path arrowok="t"/>
              </v:shape>
            </v:group>
            <v:group style="position:absolute;left:4805;top:1376;width:709;height:2" coordorigin="4805,1376" coordsize="709,2">
              <v:shape style="position:absolute;left:4805;top:1376;width:709;height:2" coordorigin="4805,1376" coordsize="709,0" path="m5515,1376l4805,1376e" filled="f" stroked="t" strokeweight="2.240pt" strokecolor="#1B75BC">
                <v:path arrowok="t"/>
              </v:shape>
            </v:group>
            <v:group style="position:absolute;left:4805;top:1455;width:723;height:45" coordorigin="4805,1455" coordsize="723,45">
              <v:shape style="position:absolute;left:4805;top:1455;width:723;height:45" coordorigin="4805,1455" coordsize="723,45" path="m4805,1455l4805,1500,5528,1500,5528,1455,4805,1455xe" filled="t" fillcolor="#ED1C24" stroked="f">
                <v:path arrowok="t"/>
                <v:fill type="solid"/>
              </v:shape>
            </v:group>
            <v:group style="position:absolute;left:4805;top:1498;width:709;height:45" coordorigin="4805,1498" coordsize="709,45">
              <v:shape style="position:absolute;left:4805;top:1498;width:709;height:45" coordorigin="4805,1498" coordsize="709,45" path="m4805,1498l4805,1543,5515,1543,5515,1498,4805,1498xe" filled="t" fillcolor="#1B75BC" stroked="f">
                <v:path arrowok="t"/>
                <v:fill type="solid"/>
              </v:shape>
            </v:group>
            <v:group style="position:absolute;left:4805;top:1625;width:1122;height:2" coordorigin="4805,1625" coordsize="1122,2">
              <v:shape style="position:absolute;left:4805;top:1625;width:1122;height:2" coordorigin="4805,1625" coordsize="1122,0" path="m5927,1625l4805,1625e" filled="f" stroked="t" strokeweight="2.240pt" strokecolor="#ED1C24">
                <v:path arrowok="t"/>
              </v:shape>
            </v:group>
            <v:group style="position:absolute;left:4805;top:1668;width:701;height:2" coordorigin="4805,1668" coordsize="701,2">
              <v:shape style="position:absolute;left:4805;top:1668;width:701;height:2" coordorigin="4805,1668" coordsize="701,0" path="m5506,1668l4805,1668e" filled="f" stroked="t" strokeweight="2.240pt" strokecolor="#1B75BC">
                <v:path arrowok="t"/>
              </v:shape>
            </v:group>
            <v:group style="position:absolute;left:4803;top:1772;width:467;height:2" coordorigin="4803,1772" coordsize="467,2">
              <v:shape style="position:absolute;left:4803;top:1772;width:467;height:2" coordorigin="4803,1772" coordsize="467,0" path="m5270,1772l4803,1772e" filled="f" stroked="t" strokeweight="2.239pt" strokecolor="#ED1C24">
                <v:path arrowok="t"/>
              </v:shape>
            </v:group>
            <v:group style="position:absolute;left:4803;top:1815;width:703;height:2" coordorigin="4803,1815" coordsize="703,2">
              <v:shape style="position:absolute;left:4803;top:1815;width:703;height:2" coordorigin="4803,1815" coordsize="703,0" path="m5506,1815l4803,1815e" filled="f" stroked="t" strokeweight="2.240pt" strokecolor="#1B75BC">
                <v:path arrowok="t"/>
              </v:shape>
            </v:group>
            <v:group style="position:absolute;left:4805;top:1917;width:1099;height:2" coordorigin="4805,1917" coordsize="1099,2">
              <v:shape style="position:absolute;left:4805;top:1917;width:1099;height:2" coordorigin="4805,1917" coordsize="1099,0" path="m5904,1917l4805,1917e" filled="f" stroked="t" strokeweight="2.240pt" strokecolor="#ED1C24">
                <v:path arrowok="t"/>
              </v:shape>
            </v:group>
            <v:group style="position:absolute;left:4805;top:1959;width:692;height:2" coordorigin="4805,1959" coordsize="692,2">
              <v:shape style="position:absolute;left:4805;top:1959;width:692;height:2" coordorigin="4805,1959" coordsize="692,0" path="m5497,1959l4805,1959e" filled="f" stroked="t" strokeweight="2.239pt" strokecolor="#1B75BC">
                <v:path arrowok="t"/>
              </v:shape>
            </v:group>
            <v:group style="position:absolute;left:4805;top:2061;width:791;height:2" coordorigin="4805,2061" coordsize="791,2">
              <v:shape style="position:absolute;left:4805;top:2061;width:791;height:2" coordorigin="4805,2061" coordsize="791,0" path="m5596,2061l4805,2061e" filled="f" stroked="t" strokeweight="2.240pt" strokecolor="#ED1C24">
                <v:path arrowok="t"/>
              </v:shape>
            </v:group>
            <v:group style="position:absolute;left:4805;top:2103;width:692;height:2" coordorigin="4805,2103" coordsize="692,2">
              <v:shape style="position:absolute;left:4805;top:2103;width:692;height:2" coordorigin="4805,2103" coordsize="692,0" path="m5497,2103l4805,2103e" filled="f" stroked="t" strokeweight="2.239pt" strokecolor="#1B75BC">
                <v:path arrowok="t"/>
              </v:shape>
            </v:group>
            <v:group style="position:absolute;left:4805;top:2207;width:465;height:2" coordorigin="4805,2207" coordsize="465,2">
              <v:shape style="position:absolute;left:4805;top:2207;width:465;height:2" coordorigin="4805,2207" coordsize="465,0" path="m5270,2207l4805,2207e" filled="f" stroked="t" strokeweight="2.239pt" strokecolor="#ED1C24">
                <v:path arrowok="t"/>
              </v:shape>
            </v:group>
            <v:group style="position:absolute;left:4805;top:2250;width:692;height:2" coordorigin="4805,2250" coordsize="692,2">
              <v:shape style="position:absolute;left:4805;top:2250;width:692;height:2" coordorigin="4805,2250" coordsize="692,0" path="m5497,2250l4805,2250e" filled="f" stroked="t" strokeweight="2.240pt" strokecolor="#1B75BC">
                <v:path arrowok="t"/>
              </v:shape>
            </v:group>
            <v:group style="position:absolute;left:4805;top:2353;width:1139;height:2" coordorigin="4805,2353" coordsize="1139,2">
              <v:shape style="position:absolute;left:4805;top:2353;width:1139;height:2" coordorigin="4805,2353" coordsize="1139,0" path="m5944,2353l4805,2353e" filled="f" stroked="t" strokeweight="2.240pt" strokecolor="#ED1C24">
                <v:path arrowok="t"/>
              </v:shape>
            </v:group>
            <v:group style="position:absolute;left:4805;top:2396;width:692;height:2" coordorigin="4805,2396" coordsize="692,2">
              <v:shape style="position:absolute;left:4805;top:2396;width:692;height:2" coordorigin="4805,2396" coordsize="692,0" path="m5497,2396l4805,2396e" filled="f" stroked="t" strokeweight="2.240pt" strokecolor="#1B75BC">
                <v:path arrowok="t"/>
              </v:shape>
            </v:group>
            <v:group style="position:absolute;left:4805;top:2498;width:1046;height:2" coordorigin="4805,2498" coordsize="1046,2">
              <v:shape style="position:absolute;left:4805;top:2498;width:1046;height:2" coordorigin="4805,2498" coordsize="1046,0" path="m5852,2498l4805,2498e" filled="f" stroked="t" strokeweight="2.239pt" strokecolor="#ED1C24">
                <v:path arrowok="t"/>
              </v:shape>
            </v:group>
            <v:group style="position:absolute;left:4805;top:2541;width:684;height:2" coordorigin="4805,2541" coordsize="684,2">
              <v:shape style="position:absolute;left:4805;top:2541;width:684;height:2" coordorigin="4805,2541" coordsize="684,0" path="m5489,2541l4805,2541e" filled="f" stroked="t" strokeweight="2.240pt" strokecolor="#1B75BC">
                <v:path arrowok="t"/>
              </v:shape>
            </v:group>
            <v:group style="position:absolute;left:4805;top:2643;width:1003;height:2" coordorigin="4805,2643" coordsize="1003,2">
              <v:shape style="position:absolute;left:4805;top:2643;width:1003;height:2" coordorigin="4805,2643" coordsize="1003,0" path="m5808,2643l4805,2643e" filled="f" stroked="t" strokeweight="2.240pt" strokecolor="#ED1C24">
                <v:path arrowok="t"/>
              </v:shape>
            </v:group>
            <v:group style="position:absolute;left:4805;top:2686;width:684;height:2" coordorigin="4805,2686" coordsize="684,2">
              <v:shape style="position:absolute;left:4805;top:2686;width:684;height:2" coordorigin="4805,2686" coordsize="684,0" path="m5489,2686l4805,2686e" filled="f" stroked="t" strokeweight="2.240pt" strokecolor="#1B75BC">
                <v:path arrowok="t"/>
              </v:shape>
            </v:group>
            <v:group style="position:absolute;left:4805;top:2787;width:767;height:2" coordorigin="4805,2787" coordsize="767,2">
              <v:shape style="position:absolute;left:4805;top:2787;width:767;height:2" coordorigin="4805,2787" coordsize="767,0" path="m5572,2787l4805,2787e" filled="f" stroked="t" strokeweight="2.239pt" strokecolor="#ED1C24">
                <v:path arrowok="t"/>
              </v:shape>
            </v:group>
            <v:group style="position:absolute;left:4805;top:2830;width:675;height:2" coordorigin="4805,2830" coordsize="675,2">
              <v:shape style="position:absolute;left:4805;top:2830;width:675;height:2" coordorigin="4805,2830" coordsize="675,0" path="m5480,2830l4805,2830e" filled="f" stroked="t" strokeweight="2.240pt" strokecolor="#1B75BC">
                <v:path arrowok="t"/>
              </v:shape>
            </v:group>
            <v:group style="position:absolute;left:4805;top:2935;width:786;height:2" coordorigin="4805,2935" coordsize="786,2">
              <v:shape style="position:absolute;left:4805;top:2935;width:786;height:2" coordorigin="4805,2935" coordsize="786,0" path="m5591,2935l4805,2935e" filled="f" stroked="t" strokeweight="2.240pt" strokecolor="#ED1C24">
                <v:path arrowok="t"/>
              </v:shape>
            </v:group>
            <v:group style="position:absolute;left:4805;top:2977;width:675;height:2" coordorigin="4805,2977" coordsize="675,2">
              <v:shape style="position:absolute;left:4805;top:2977;width:675;height:2" coordorigin="4805,2977" coordsize="675,0" path="m5480,2977l4805,2977e" filled="f" stroked="t" strokeweight="2.239pt" strokecolor="#1B75BC">
                <v:path arrowok="t"/>
              </v:shape>
            </v:group>
            <v:group style="position:absolute;left:4805;top:3083;width:1208;height:2" coordorigin="4805,3083" coordsize="1208,2">
              <v:shape style="position:absolute;left:4805;top:3083;width:1208;height:2" coordorigin="4805,3083" coordsize="1208,0" path="m6013,3083l4805,3083e" filled="f" stroked="t" strokeweight="2.240pt" strokecolor="#ED1C24">
                <v:path arrowok="t"/>
              </v:shape>
            </v:group>
            <v:group style="position:absolute;left:4805;top:3125;width:651;height:2" coordorigin="4805,3125" coordsize="651,2">
              <v:shape style="position:absolute;left:4805;top:3125;width:651;height:2" coordorigin="4805,3125" coordsize="651,0" path="m5456,3125l4805,3125e" filled="f" stroked="t" strokeweight="2.240pt" strokecolor="#1B75BC">
                <v:path arrowok="t"/>
              </v:shape>
            </v:group>
            <v:group style="position:absolute;left:4805;top:3231;width:1219;height:2" coordorigin="4805,3231" coordsize="1219,2">
              <v:shape style="position:absolute;left:4805;top:3231;width:1219;height:2" coordorigin="4805,3231" coordsize="1219,0" path="m6024,3231l4805,3231e" filled="f" stroked="t" strokeweight="2.239pt" strokecolor="#ED1C24">
                <v:path arrowok="t"/>
              </v:shape>
            </v:group>
            <v:group style="position:absolute;left:4805;top:3274;width:649;height:2" coordorigin="4805,3274" coordsize="649,2">
              <v:shape style="position:absolute;left:4805;top:3274;width:649;height:2" coordorigin="4805,3274" coordsize="649,0" path="m5455,3274l4805,3274e" filled="f" stroked="t" strokeweight="2.240pt" strokecolor="#1B75BC">
                <v:path arrowok="t"/>
              </v:shape>
            </v:group>
            <v:group style="position:absolute;left:4805;top:3370;width:710;height:2" coordorigin="4805,3370" coordsize="710,2">
              <v:shape style="position:absolute;left:4805;top:3370;width:710;height:2" coordorigin="4805,3370" coordsize="710,0" path="m5515,3370l4805,3370e" filled="f" stroked="t" strokeweight="2.240pt" strokecolor="#ED1C24">
                <v:path arrowok="t"/>
              </v:shape>
            </v:group>
            <v:group style="position:absolute;left:4805;top:3413;width:640;height:2" coordorigin="4805,3413" coordsize="640,2">
              <v:shape style="position:absolute;left:4805;top:3413;width:640;height:2" coordorigin="4805,3413" coordsize="640,0" path="m5446,3413l4805,3413e" filled="f" stroked="t" strokeweight="2.240pt" strokecolor="#1B75BC">
                <v:path arrowok="t"/>
              </v:shape>
            </v:group>
            <v:group style="position:absolute;left:4805;top:3518;width:788;height:2" coordorigin="4805,3518" coordsize="788,2">
              <v:shape style="position:absolute;left:4805;top:3518;width:788;height:2" coordorigin="4805,3518" coordsize="788,0" path="m5593,3518l4805,3518e" filled="f" stroked="t" strokeweight="2.240pt" strokecolor="#ED1C24">
                <v:path arrowok="t"/>
              </v:shape>
            </v:group>
            <v:group style="position:absolute;left:4805;top:3561;width:640;height:2" coordorigin="4805,3561" coordsize="640,2">
              <v:shape style="position:absolute;left:4805;top:3561;width:640;height:2" coordorigin="4805,3561" coordsize="640,0" path="m5446,3561l4805,3561e" filled="f" stroked="t" strokeweight="2.238pt" strokecolor="#1B75BC">
                <v:path arrowok="t"/>
              </v:shape>
            </v:group>
            <v:group style="position:absolute;left:4805;top:3660;width:381;height:2" coordorigin="4805,3660" coordsize="381,2">
              <v:shape style="position:absolute;left:4805;top:3660;width:381;height:2" coordorigin="4805,3660" coordsize="381,0" path="m5187,3660l4805,3660e" filled="f" stroked="t" strokeweight="2.240pt" strokecolor="#ED1C24">
                <v:path arrowok="t"/>
              </v:shape>
            </v:group>
            <v:group style="position:absolute;left:4805;top:3703;width:632;height:2" coordorigin="4805,3703" coordsize="632,2">
              <v:shape style="position:absolute;left:4805;top:3703;width:632;height:2" coordorigin="4805,3703" coordsize="632,0" path="m5437,3703l4805,3703e" filled="f" stroked="t" strokeweight="2.239pt" strokecolor="#1B75BC">
                <v:path arrowok="t"/>
              </v:shape>
            </v:group>
            <v:group style="position:absolute;left:4805;top:3808;width:850;height:2" coordorigin="4805,3808" coordsize="850,2">
              <v:shape style="position:absolute;left:4805;top:3808;width:850;height:2" coordorigin="4805,3808" coordsize="850,0" path="m5655,3808l4805,3808e" filled="f" stroked="t" strokeweight="2.239pt" strokecolor="#ED1C24">
                <v:path arrowok="t"/>
              </v:shape>
            </v:group>
            <v:group style="position:absolute;left:4805;top:3851;width:635;height:2" coordorigin="4805,3851" coordsize="635,2">
              <v:shape style="position:absolute;left:4805;top:3851;width:635;height:2" coordorigin="4805,3851" coordsize="635,0" path="m5440,3851l4805,3851e" filled="f" stroked="t" strokeweight="2.240pt" strokecolor="#1B75BC">
                <v:path arrowok="t"/>
              </v:shape>
            </v:group>
            <v:group style="position:absolute;left:4805;top:3953;width:827;height:2" coordorigin="4805,3953" coordsize="827,2">
              <v:shape style="position:absolute;left:4805;top:3953;width:827;height:2" coordorigin="4805,3953" coordsize="827,0" path="m5632,3953l4805,3953e" filled="f" stroked="t" strokeweight="2.239pt" strokecolor="#ED1C24">
                <v:path arrowok="t"/>
              </v:shape>
            </v:group>
            <v:group style="position:absolute;left:4805;top:3995;width:626;height:2" coordorigin="4805,3995" coordsize="626,2">
              <v:shape style="position:absolute;left:4805;top:3995;width:626;height:2" coordorigin="4805,3995" coordsize="626,0" path="m5432,3995l4805,3995e" filled="f" stroked="t" strokeweight="2.240pt" strokecolor="#1B75BC">
                <v:path arrowok="t"/>
              </v:shape>
            </v:group>
            <v:group style="position:absolute;left:4805;top:4098;width:575;height:2" coordorigin="4805,4098" coordsize="575,2">
              <v:shape style="position:absolute;left:4805;top:4098;width:575;height:2" coordorigin="4805,4098" coordsize="575,0" path="m5380,4098l4805,4098e" filled="f" stroked="t" strokeweight="2.239pt" strokecolor="#ED1C24">
                <v:path arrowok="t"/>
              </v:shape>
            </v:group>
            <v:group style="position:absolute;left:4805;top:4141;width:626;height:2" coordorigin="4805,4141" coordsize="626,2">
              <v:shape style="position:absolute;left:4805;top:4141;width:626;height:2" coordorigin="4805,4141" coordsize="626,0" path="m5432,4141l4805,4141e" filled="f" stroked="t" strokeweight="2.240pt" strokecolor="#1B75BC">
                <v:path arrowok="t"/>
              </v:shape>
            </v:group>
            <v:group style="position:absolute;left:4805;top:4245;width:1063;height:2" coordorigin="4805,4245" coordsize="1063,2">
              <v:shape style="position:absolute;left:4805;top:4245;width:1063;height:2" coordorigin="4805,4245" coordsize="1063,0" path="m5868,4245l4805,4245e" filled="f" stroked="t" strokeweight="2.240pt" strokecolor="#ED1C24">
                <v:path arrowok="t"/>
              </v:shape>
            </v:group>
            <v:group style="position:absolute;left:4805;top:4287;width:615;height:2" coordorigin="4805,4287" coordsize="615,2">
              <v:shape style="position:absolute;left:4805;top:4287;width:615;height:2" coordorigin="4805,4287" coordsize="615,0" path="m5420,4287l4805,4287e" filled="f" stroked="t" strokeweight="2.240pt" strokecolor="#1B75BC">
                <v:path arrowok="t"/>
              </v:shape>
            </v:group>
            <v:group style="position:absolute;left:4805;top:4393;width:751;height:2" coordorigin="4805,4393" coordsize="751,2">
              <v:shape style="position:absolute;left:4805;top:4393;width:751;height:2" coordorigin="4805,4393" coordsize="751,0" path="m5556,4393l4805,4393e" filled="f" stroked="t" strokeweight="2.240pt" strokecolor="#ED1C24">
                <v:path arrowok="t"/>
              </v:shape>
            </v:group>
            <v:group style="position:absolute;left:4805;top:4435;width:619;height:2" coordorigin="4805,4435" coordsize="619,2">
              <v:shape style="position:absolute;left:4805;top:4435;width:619;height:2" coordorigin="4805,4435" coordsize="619,0" path="m5424,4435l4805,4435e" filled="f" stroked="t" strokeweight="2.239pt" strokecolor="#1B75BC">
                <v:path arrowok="t"/>
              </v:shape>
            </v:group>
            <v:group style="position:absolute;left:4805;top:4535;width:737;height:2" coordorigin="4805,4535" coordsize="737,2">
              <v:shape style="position:absolute;left:4805;top:4535;width:737;height:2" coordorigin="4805,4535" coordsize="737,0" path="m5542,4535l4805,4535e" filled="f" stroked="t" strokeweight="2.240pt" strokecolor="#ED1C24">
                <v:path arrowok="t"/>
              </v:shape>
            </v:group>
            <v:group style="position:absolute;left:4805;top:4578;width:615;height:2" coordorigin="4805,4578" coordsize="615,2">
              <v:shape style="position:absolute;left:4805;top:4578;width:615;height:2" coordorigin="4805,4578" coordsize="615,0" path="m5420,4578l4805,4578e" filled="f" stroked="t" strokeweight="2.240pt" strokecolor="#1B75BC">
                <v:path arrowok="t"/>
              </v:shape>
            </v:group>
            <v:group style="position:absolute;left:4805;top:4686;width:751;height:2" coordorigin="4805,4686" coordsize="751,2">
              <v:shape style="position:absolute;left:4805;top:4686;width:751;height:2" coordorigin="4805,4686" coordsize="751,0" path="m5556,4686l4805,4686e" filled="f" stroked="t" strokeweight="2.240pt" strokecolor="#ED1C24">
                <v:path arrowok="t"/>
              </v:shape>
            </v:group>
            <v:group style="position:absolute;left:4805;top:4729;width:602;height:2" coordorigin="4805,4729" coordsize="602,2">
              <v:shape style="position:absolute;left:4805;top:4729;width:602;height:2" coordorigin="4805,4729" coordsize="602,0" path="m5407,4729l4805,4729e" filled="f" stroked="t" strokeweight="2.240pt" strokecolor="#1B75BC">
                <v:path arrowok="t"/>
              </v:shape>
            </v:group>
            <v:group style="position:absolute;left:4805;top:4827;width:827;height:2" coordorigin="4805,4827" coordsize="827,2">
              <v:shape style="position:absolute;left:4805;top:4827;width:827;height:2" coordorigin="4805,4827" coordsize="827,0" path="m5632,4827l4805,4827e" filled="f" stroked="t" strokeweight="2.240pt" strokecolor="#ED1C24">
                <v:path arrowok="t"/>
              </v:shape>
            </v:group>
            <v:group style="position:absolute;left:4805;top:4870;width:589;height:2" coordorigin="4805,4870" coordsize="589,2">
              <v:shape style="position:absolute;left:4805;top:4870;width:589;height:2" coordorigin="4805,4870" coordsize="589,0" path="m5394,4870l4805,4870e" filled="f" stroked="t" strokeweight="2.240pt" strokecolor="#1B75BC">
                <v:path arrowok="t"/>
              </v:shape>
            </v:group>
            <v:group style="position:absolute;left:4805;top:4974;width:676;height:2" coordorigin="4805,4974" coordsize="676,2">
              <v:shape style="position:absolute;left:4805;top:4974;width:676;height:2" coordorigin="4805,4974" coordsize="676,0" path="m5482,4974l4805,4974e" filled="f" stroked="t" strokeweight="2.240pt" strokecolor="#ED1C24">
                <v:path arrowok="t"/>
              </v:shape>
            </v:group>
            <v:group style="position:absolute;left:4805;top:5017;width:582;height:2" coordorigin="4805,5017" coordsize="582,2">
              <v:shape style="position:absolute;left:4805;top:5017;width:582;height:2" coordorigin="4805,5017" coordsize="582,0" path="m5387,5017l4805,5017e" filled="f" stroked="t" strokeweight="2.240pt" strokecolor="#1B75BC">
                <v:path arrowok="t"/>
              </v:shape>
            </v:group>
            <v:group style="position:absolute;left:4806;top:5120;width:558;height:2" coordorigin="4806,5120" coordsize="558,2">
              <v:shape style="position:absolute;left:4806;top:5120;width:558;height:2" coordorigin="4806,5120" coordsize="558,0" path="m5364,5120l4806,5120e" filled="f" stroked="t" strokeweight="2.240pt" strokecolor="#ED1C24">
                <v:path arrowok="t"/>
              </v:shape>
            </v:group>
            <v:group style="position:absolute;left:4806;top:5162;width:581;height:2" coordorigin="4806,5162" coordsize="581,2">
              <v:shape style="position:absolute;left:4806;top:5162;width:581;height:2" coordorigin="4806,5162" coordsize="581,0" path="m5387,5162l4806,5162e" filled="f" stroked="t" strokeweight="2.239pt" strokecolor="#1B75BC">
                <v:path arrowok="t"/>
              </v:shape>
            </v:group>
            <v:group style="position:absolute;left:4805;top:5268;width:660;height:2" coordorigin="4805,5268" coordsize="660,2">
              <v:shape style="position:absolute;left:4805;top:5268;width:660;height:2" coordorigin="4805,5268" coordsize="660,0" path="m5465,5268l4805,5268e" filled="f" stroked="t" strokeweight="2.239pt" strokecolor="#ED1C24">
                <v:path arrowok="t"/>
              </v:shape>
            </v:group>
            <v:group style="position:absolute;left:4805;top:5310;width:549;height:2" coordorigin="4805,5310" coordsize="549,2">
              <v:shape style="position:absolute;left:4805;top:5310;width:549;height:2" coordorigin="4805,5310" coordsize="549,0" path="m5354,5310l4805,5310e" filled="f" stroked="t" strokeweight="2.240pt" strokecolor="#1B75BC">
                <v:path arrowok="t"/>
              </v:shape>
            </v:group>
            <v:group style="position:absolute;left:4805;top:5409;width:768;height:2" coordorigin="4805,5409" coordsize="768,2">
              <v:shape style="position:absolute;left:4805;top:5409;width:768;height:2" coordorigin="4805,5409" coordsize="768,0" path="m5573,5409l4805,5409e" filled="f" stroked="t" strokeweight="2.239pt" strokecolor="#ED1C24">
                <v:path arrowok="t"/>
              </v:shape>
            </v:group>
            <v:group style="position:absolute;left:4805;top:5452;width:538;height:2" coordorigin="4805,5452" coordsize="538,2">
              <v:shape style="position:absolute;left:4805;top:5452;width:538;height:2" coordorigin="4805,5452" coordsize="538,0" path="m5343,5452l4805,5452e" filled="f" stroked="t" strokeweight="2.240pt" strokecolor="#1B75BC">
                <v:path arrowok="t"/>
              </v:shape>
            </v:group>
            <v:group style="position:absolute;left:4805;top:5556;width:528;height:2" coordorigin="4805,5556" coordsize="528,2">
              <v:shape style="position:absolute;left:4805;top:5556;width:528;height:2" coordorigin="4805,5556" coordsize="528,0" path="m5334,5556l4805,5556e" filled="f" stroked="t" strokeweight="2.239pt" strokecolor="#ED1C24">
                <v:path arrowok="t"/>
              </v:shape>
            </v:group>
            <v:group style="position:absolute;left:4805;top:5599;width:510;height:2" coordorigin="4805,5599" coordsize="510,2">
              <v:shape style="position:absolute;left:4805;top:5599;width:510;height:2" coordorigin="4805,5599" coordsize="510,0" path="m5315,5599l4805,5599e" filled="f" stroked="t" strokeweight="2.239pt" strokecolor="#1B75BC">
                <v:path arrowok="t"/>
              </v:shape>
            </v:group>
            <v:group style="position:absolute;left:4805;top:5699;width:930;height:2" coordorigin="4805,5699" coordsize="930,2">
              <v:shape style="position:absolute;left:4805;top:5699;width:930;height:2" coordorigin="4805,5699" coordsize="930,0" path="m5735,5699l4805,5699e" filled="f" stroked="t" strokeweight="2.240pt" strokecolor="#ED1C24">
                <v:path arrowok="t"/>
              </v:shape>
            </v:group>
            <v:group style="position:absolute;left:4805;top:5742;width:510;height:2" coordorigin="4805,5742" coordsize="510,2">
              <v:shape style="position:absolute;left:4805;top:5742;width:510;height:2" coordorigin="4805,5742" coordsize="510,0" path="m5315,5742l4805,5742e" filled="f" stroked="t" strokeweight="2.239pt" strokecolor="#1B75BC">
                <v:path arrowok="t"/>
              </v:shape>
            </v:group>
            <v:group style="position:absolute;left:4805;top:5826;width:457;height:45" coordorigin="4805,5826" coordsize="457,45">
              <v:shape style="position:absolute;left:4805;top:5826;width:457;height:45" coordorigin="4805,5826" coordsize="457,45" path="m4805,5826l4805,5871,5262,5871,5262,5826,4805,5826xe" filled="t" fillcolor="#ED1C24" stroked="f">
                <v:path arrowok="t"/>
                <v:fill type="solid"/>
              </v:shape>
            </v:group>
            <v:group style="position:absolute;left:4805;top:5869;width:445;height:45" coordorigin="4805,5869" coordsize="445,45">
              <v:shape style="position:absolute;left:4805;top:5869;width:445;height:45" coordorigin="4805,5869" coordsize="445,45" path="m4805,5869l4805,5914,5251,5914,5251,5869,4805,5869xe" filled="t" fillcolor="#1B75BC" stroked="f">
                <v:path arrowok="t"/>
                <v:fill type="solid"/>
              </v:shape>
            </v:group>
            <v:group style="position:absolute;left:4805;top:5991;width:264;height:2" coordorigin="4805,5991" coordsize="264,2">
              <v:shape style="position:absolute;left:4805;top:5991;width:264;height:2" coordorigin="4805,5991" coordsize="264,0" path="m5069,5991l4805,5991e" filled="f" stroked="t" strokeweight="2.239pt" strokecolor="#ED1C24">
                <v:path arrowok="t"/>
              </v:shape>
            </v:group>
            <v:group style="position:absolute;left:4805;top:6034;width:431;height:2" coordorigin="4805,6034" coordsize="431,2">
              <v:shape style="position:absolute;left:4805;top:6034;width:431;height:2" coordorigin="4805,6034" coordsize="431,0" path="m5236,6034l4805,6034e" filled="f" stroked="t" strokeweight="2.240pt" strokecolor="#1B75BC">
                <v:path arrowok="t"/>
              </v:shape>
            </v:group>
            <v:group style="position:absolute;left:6575;top:-25;width:2;height:6108" coordorigin="6575,-25" coordsize="2,6108">
              <v:shape style="position:absolute;left:6575;top:-25;width:2;height:6108" coordorigin="6575,-25" coordsize="0,6108" path="m6575,-25l6575,6083e" filled="f" stroked="t" strokeweight=".441pt" strokecolor="#939598">
                <v:path arrowok="t"/>
              </v:shape>
            </v:group>
            <v:group style="position:absolute;left:4805;top:-26;width:1770;height:6108" coordorigin="4805,-26" coordsize="1770,6108">
              <v:shape style="position:absolute;left:4805;top:-26;width:1770;height:6108" coordorigin="4805,-26" coordsize="1770,6108" path="m6575,-26l4805,-26,4805,6082,6575,6082e" filled="f" stroked="t" strokeweight=".441pt" strokecolor="#231F20">
                <v:path arrowok="t"/>
              </v:shape>
            </v:group>
            <v:group style="position:absolute;left:5263;top:43;width:1199;height:5967" coordorigin="5263,43" coordsize="1199,5967">
              <v:shape style="position:absolute;left:5263;top:43;width:1199;height:5967" coordorigin="5263,43" coordsize="1199,5967" path="m5263,43l5446,188,5366,334,5591,480,5810,616,5693,781,5641,909,5589,1061,5857,1207,5528,1355,5766,1499,5416,1641,6282,1783,5441,1938,5668,2082,6246,2228,5399,2374,5450,2512,5480,2664,5695,2809,5643,2956,5263,3096,5328,3252,5712,3386,5620,3539,6462,3687,5541,3830,5548,3974,5873,4129,5385,4260,5608,4414,5620,4552,5593,4699,5504,4848,5643,5006,5838,5141,5612,5289,5503,5431,5759,5584,5334,5716,5792,5870,6397,6010e" filled="f" stroked="t" strokeweight=".662pt" strokecolor="#231F20">
                <v:path arrowok="t"/>
              </v:shape>
            </v:group>
            <v:group style="position:absolute;left:5214;top:-7;width:97;height:102" coordorigin="5214,-7" coordsize="97,102">
              <v:shape style="position:absolute;left:5214;top:-7;width:97;height:102" coordorigin="5214,-7" coordsize="97,102" path="m5312,28l5301,10,5283,-3,5260,-7,5241,-2,5226,10,5217,30,5214,57,5224,76,5241,89,5263,94,5268,94,5286,88,5300,75,5309,55,5312,28xe" filled="t" fillcolor="#231F20" stroked="f">
                <v:path arrowok="t"/>
                <v:fill type="solid"/>
              </v:shape>
            </v:group>
            <v:group style="position:absolute;left:5406;top:137;width:98;height:102" coordorigin="5406,137" coordsize="98,102">
              <v:shape style="position:absolute;left:5406;top:137;width:98;height:102" coordorigin="5406,137" coordsize="98,102" path="m5504,172l5493,154,5475,142,5452,137,5433,142,5419,155,5409,175,5406,201,5416,221,5433,234,5455,239,5460,238,5478,233,5492,220,5501,200,5504,172xe" filled="t" fillcolor="#231F20" stroked="f">
                <v:path arrowok="t"/>
                <v:fill type="solid"/>
              </v:shape>
            </v:group>
            <v:group style="position:absolute;left:5316;top:280;width:97;height:102" coordorigin="5316,280" coordsize="97,102">
              <v:shape style="position:absolute;left:5316;top:280;width:97;height:102" coordorigin="5316,280" coordsize="97,102" path="m5413,316l5403,297,5385,285,5362,280,5343,286,5328,298,5319,318,5316,345,5326,364,5343,377,5365,382,5370,382,5388,376,5402,363,5411,343,5413,316xe" filled="t" fillcolor="#231F20" stroked="f">
                <v:path arrowok="t"/>
                <v:fill type="solid"/>
              </v:shape>
            </v:group>
            <v:group style="position:absolute;left:5541;top:424;width:98;height:102" coordorigin="5541,424" coordsize="98,102">
              <v:shape style="position:absolute;left:5541;top:424;width:98;height:102" coordorigin="5541,424" coordsize="98,102" path="m5639,459l5628,441,5610,428,5587,424,5568,429,5553,441,5544,461,5541,488,5551,507,5568,520,5590,525,5595,525,5613,519,5627,506,5636,486,5639,459xe" filled="t" fillcolor="#231F20" stroked="f">
                <v:path arrowok="t"/>
                <v:fill type="solid"/>
              </v:shape>
            </v:group>
            <v:group style="position:absolute;left:5768;top:562;width:97;height:102" coordorigin="5768,562" coordsize="97,102">
              <v:shape style="position:absolute;left:5768;top:562;width:97;height:102" coordorigin="5768,562" coordsize="97,102" path="m5866,597l5855,579,5837,566,5814,562,5795,567,5780,579,5771,599,5768,626,5778,645,5795,658,5817,663,5822,663,5840,657,5854,644,5863,624,5866,597xe" filled="t" fillcolor="#231F20" stroked="f">
                <v:path arrowok="t"/>
                <v:fill type="solid"/>
              </v:shape>
            </v:group>
            <v:group style="position:absolute;left:5649;top:721;width:98;height:102" coordorigin="5649,721" coordsize="98,102">
              <v:shape style="position:absolute;left:5649;top:721;width:98;height:102" coordorigin="5649,721" coordsize="98,102" path="m5746,756l5736,738,5718,725,5695,721,5676,726,5661,738,5652,758,5649,785,5659,804,5676,817,5698,822,5703,822,5721,817,5735,804,5744,783,5746,756xe" filled="t" fillcolor="#231F20" stroked="f">
                <v:path arrowok="t"/>
                <v:fill type="solid"/>
              </v:shape>
            </v:group>
            <v:group style="position:absolute;left:5598;top:861;width:97;height:102" coordorigin="5598,861" coordsize="97,102">
              <v:shape style="position:absolute;left:5598;top:861;width:97;height:102" coordorigin="5598,861" coordsize="97,102" path="m5696,896l5685,878,5667,865,5644,861,5625,866,5610,878,5601,898,5598,925,5608,944,5625,957,5647,962,5652,962,5670,956,5684,943,5693,923,5696,896xe" filled="t" fillcolor="#231F20" stroked="f">
                <v:path arrowok="t"/>
                <v:fill type="solid"/>
              </v:shape>
            </v:group>
            <v:group style="position:absolute;left:5547;top:1018;width:97;height:102" coordorigin="5547,1018" coordsize="97,102">
              <v:shape style="position:absolute;left:5547;top:1018;width:97;height:102" coordorigin="5547,1018" coordsize="97,102" path="m5645,1053l5634,1035,5616,1022,5593,1018,5575,1023,5560,1036,5550,1055,5547,1082,5557,1101,5575,1115,5596,1119,5601,1119,5619,1114,5634,1101,5643,1080,5645,1053xe" filled="t" fillcolor="#231F20" stroked="f">
                <v:path arrowok="t"/>
                <v:fill type="solid"/>
              </v:shape>
            </v:group>
            <v:group style="position:absolute;left:5808;top:1156;width:97;height:102" coordorigin="5808,1156" coordsize="97,102">
              <v:shape style="position:absolute;left:5808;top:1156;width:97;height:102" coordorigin="5808,1156" coordsize="97,102" path="m5905,1191l5895,1173,5877,1161,5854,1156,5835,1161,5820,1174,5811,1193,5808,1220,5818,1239,5835,1253,5857,1258,5862,1257,5880,1252,5894,1239,5903,1219,5905,1191xe" filled="t" fillcolor="#231F20" stroked="f">
                <v:path arrowok="t"/>
                <v:fill type="solid"/>
              </v:shape>
            </v:group>
            <v:group style="position:absolute;left:5496;top:1302;width:98;height:102" coordorigin="5496,1302" coordsize="98,102">
              <v:shape style="position:absolute;left:5496;top:1302;width:98;height:102" coordorigin="5496,1302" coordsize="98,102" path="m5594,1337l5583,1319,5565,1307,5542,1302,5524,1307,5509,1320,5499,1340,5496,1366,5507,1385,5524,1399,5545,1404,5550,1403,5568,1398,5583,1385,5592,1365,5594,1337xe" filled="t" fillcolor="#231F20" stroked="f">
                <v:path arrowok="t"/>
                <v:fill type="solid"/>
              </v:shape>
            </v:group>
            <v:group style="position:absolute;left:5710;top:1440;width:97;height:102" coordorigin="5710,1440" coordsize="97,102">
              <v:shape style="position:absolute;left:5710;top:1440;width:97;height:102" coordorigin="5710,1440" coordsize="97,102" path="m5808,1475l5797,1457,5779,1444,5756,1440,5738,1445,5723,1458,5713,1477,5710,1504,5721,1523,5738,1537,5759,1542,5764,1541,5782,1536,5797,1523,5806,1503,5808,1475xe" filled="t" fillcolor="#231F20" stroked="f">
                <v:path arrowok="t"/>
                <v:fill type="solid"/>
              </v:shape>
            </v:group>
            <v:group style="position:absolute;left:5374;top:1587;width:98;height:102" coordorigin="5374,1587" coordsize="98,102">
              <v:shape style="position:absolute;left:5374;top:1587;width:98;height:102" coordorigin="5374,1587" coordsize="98,102" path="m5471,1623l5460,1604,5443,1592,5419,1587,5401,1593,5386,1605,5376,1625,5374,1652,5384,1671,5401,1684,5423,1689,5428,1689,5446,1683,5460,1670,5469,1650,5471,1623xe" filled="t" fillcolor="#231F20" stroked="f">
                <v:path arrowok="t"/>
                <v:fill type="solid"/>
              </v:shape>
            </v:group>
            <v:group style="position:absolute;left:6230;top:1736;width:98;height:102" coordorigin="6230,1736" coordsize="98,102">
              <v:shape style="position:absolute;left:6230;top:1736;width:98;height:102" coordorigin="6230,1736" coordsize="98,102" path="m6328,1772l6317,1753,6300,1741,6276,1736,6258,1741,6243,1754,6233,1774,6230,1801,6241,1820,6258,1833,6280,1838,6284,1838,6302,1832,6317,1819,6326,1799,6328,1772xe" filled="t" fillcolor="#231F20" stroked="f">
                <v:path arrowok="t"/>
                <v:fill type="solid"/>
              </v:shape>
            </v:group>
            <v:group style="position:absolute;left:5389;top:1880;width:97;height:102" coordorigin="5389,1880" coordsize="97,102">
              <v:shape style="position:absolute;left:5389;top:1880;width:97;height:102" coordorigin="5389,1880" coordsize="97,102" path="m5487,1916l5476,1898,5458,1885,5435,1880,5416,1886,5401,1898,5392,1918,5389,1945,5399,1964,5416,1977,5438,1982,5443,1982,5461,1976,5475,1963,5484,1943,5487,1916xe" filled="t" fillcolor="#231F20" stroked="f">
                <v:path arrowok="t"/>
                <v:fill type="solid"/>
              </v:shape>
            </v:group>
            <v:group style="position:absolute;left:5607;top:2023;width:97;height:102" coordorigin="5607,2023" coordsize="97,102">
              <v:shape style="position:absolute;left:5607;top:2023;width:97;height:102" coordorigin="5607,2023" coordsize="97,102" path="m5705,2059l5694,2040,5676,2028,5653,2023,5635,2028,5620,2041,5610,2061,5607,2087,5617,2107,5634,2120,5656,2125,5661,2125,5679,2119,5693,2106,5703,2086,5705,2059xe" filled="t" fillcolor="#231F20" stroked="f">
                <v:path arrowok="t"/>
                <v:fill type="solid"/>
              </v:shape>
            </v:group>
            <v:group style="position:absolute;left:6197;top:2171;width:97;height:102" coordorigin="6197,2171" coordsize="97,102">
              <v:shape style="position:absolute;left:6197;top:2171;width:97;height:102" coordorigin="6197,2171" coordsize="97,102" path="m6294,2206l6284,2188,6266,2176,6243,2171,6224,2176,6209,2189,6199,2209,6197,2235,6207,2255,6224,2268,6246,2273,6251,2272,6269,2267,6283,2254,6292,2234,6294,2206xe" filled="t" fillcolor="#231F20" stroked="f">
                <v:path arrowok="t"/>
                <v:fill type="solid"/>
              </v:shape>
            </v:group>
            <v:group style="position:absolute;left:5360;top:2323;width:97;height:102" coordorigin="5360,2323" coordsize="97,102">
              <v:shape style="position:absolute;left:5360;top:2323;width:97;height:102" coordorigin="5360,2323" coordsize="97,102" path="m5458,2359l5447,2340,5429,2328,5406,2323,5387,2328,5372,2341,5363,2361,5360,2387,5370,2407,5387,2420,5409,2425,5414,2425,5432,2419,5446,2406,5455,2386,5458,2359xe" filled="t" fillcolor="#231F20" stroked="f">
                <v:path arrowok="t"/>
                <v:fill type="solid"/>
              </v:shape>
            </v:group>
            <v:group style="position:absolute;left:5404;top:2469;width:97;height:102" coordorigin="5404,2469" coordsize="97,102">
              <v:shape style="position:absolute;left:5404;top:2469;width:97;height:102" coordorigin="5404,2469" coordsize="97,102" path="m5501,2504l5491,2486,5473,2473,5450,2469,5431,2474,5416,2486,5407,2506,5404,2533,5414,2552,5431,2565,5453,2570,5458,2570,5476,2564,5490,2551,5499,2531,5501,2504xe" filled="t" fillcolor="#231F20" stroked="f">
                <v:path arrowok="t"/>
                <v:fill type="solid"/>
              </v:shape>
            </v:group>
            <v:group style="position:absolute;left:5440;top:2608;width:98;height:102" coordorigin="5440,2608" coordsize="98,102">
              <v:shape style="position:absolute;left:5440;top:2608;width:98;height:102" coordorigin="5440,2608" coordsize="98,102" path="m5537,2643l5527,2625,5509,2613,5486,2608,5467,2613,5452,2626,5443,2646,5440,2672,5450,2691,5467,2705,5489,2710,5494,2709,5512,2704,5526,2691,5535,2671,5537,2643xe" filled="t" fillcolor="#231F20" stroked="f">
                <v:path arrowok="t"/>
                <v:fill type="solid"/>
              </v:shape>
            </v:group>
            <v:group style="position:absolute;left:5642;top:2758;width:98;height:102" coordorigin="5642,2758" coordsize="98,102">
              <v:shape style="position:absolute;left:5642;top:2758;width:98;height:102" coordorigin="5642,2758" coordsize="98,102" path="m5740,2793l5729,2775,5711,2763,5688,2758,5669,2763,5654,2776,5645,2796,5642,2822,5652,2842,5669,2855,5691,2860,5696,2859,5714,2854,5728,2841,5737,2821,5740,2793xe" filled="t" fillcolor="#231F20" stroked="f">
                <v:path arrowok="t"/>
                <v:fill type="solid"/>
              </v:shape>
            </v:group>
            <v:group style="position:absolute;left:5595;top:2900;width:97;height:102" coordorigin="5595,2900" coordsize="97,102">
              <v:shape style="position:absolute;left:5595;top:2900;width:97;height:102" coordorigin="5595,2900" coordsize="97,102" path="m5693,2935l5682,2917,5664,2904,5641,2900,5623,2905,5608,2917,5598,2937,5595,2964,5605,2983,5622,2996,5644,3001,5649,3001,5667,2995,5681,2982,5691,2962,5693,2935xe" filled="t" fillcolor="#231F20" stroked="f">
                <v:path arrowok="t"/>
                <v:fill type="solid"/>
              </v:shape>
            </v:group>
            <v:group style="position:absolute;left:5207;top:3045;width:97;height:102" coordorigin="5207,3045" coordsize="97,102">
              <v:shape style="position:absolute;left:5207;top:3045;width:97;height:102" coordorigin="5207,3045" coordsize="97,102" path="m5304,3081l5294,3062,5276,3050,5253,3045,5234,3050,5219,3063,5209,3083,5207,3109,5217,3129,5234,3142,5256,3147,5261,3147,5279,3141,5293,3128,5302,3108,5304,3081xe" filled="t" fillcolor="#231F20" stroked="f">
                <v:path arrowok="t"/>
                <v:fill type="solid"/>
              </v:shape>
            </v:group>
            <v:group style="position:absolute;left:5280;top:3193;width:97;height:102" coordorigin="5280,3193" coordsize="97,102">
              <v:shape style="position:absolute;left:5280;top:3193;width:97;height:102" coordorigin="5280,3193" coordsize="97,102" path="m5377,3229l5367,3210,5349,3198,5326,3193,5307,3198,5292,3211,5283,3231,5280,3258,5290,3277,5307,3290,5329,3295,5334,3295,5352,3289,5366,3276,5375,3256,5377,3229xe" filled="t" fillcolor="#231F20" stroked="f">
                <v:path arrowok="t"/>
                <v:fill type="solid"/>
              </v:shape>
            </v:group>
            <v:group style="position:absolute;left:5657;top:3333;width:97;height:102" coordorigin="5657,3333" coordsize="97,102">
              <v:shape style="position:absolute;left:5657;top:3333;width:97;height:102" coordorigin="5657,3333" coordsize="97,102" path="m5754,3368l5744,3350,5726,3337,5703,3333,5684,3338,5669,3350,5659,3370,5657,3397,5667,3416,5684,3429,5706,3434,5711,3434,5729,3428,5743,3415,5752,3395,5754,3368xe" filled="t" fillcolor="#231F20" stroked="f">
                <v:path arrowok="t"/>
                <v:fill type="solid"/>
              </v:shape>
            </v:group>
            <v:group style="position:absolute;left:5568;top:3489;width:98;height:102" coordorigin="5568,3489" coordsize="98,102">
              <v:shape style="position:absolute;left:5568;top:3489;width:98;height:102" coordorigin="5568,3489" coordsize="98,102" path="m5666,3524l5655,3506,5637,3493,5614,3489,5596,3494,5581,3506,5571,3526,5568,3553,5578,3572,5596,3585,5617,3590,5622,3590,5640,3584,5655,3571,5664,3551,5666,3524xe" filled="t" fillcolor="#231F20" stroked="f">
                <v:path arrowok="t"/>
                <v:fill type="solid"/>
              </v:shape>
            </v:group>
            <v:group style="position:absolute;left:6413;top:3633;width:97;height:102" coordorigin="6413,3633" coordsize="97,102">
              <v:shape style="position:absolute;left:6413;top:3633;width:97;height:102" coordorigin="6413,3633" coordsize="97,102" path="m6510,3668l6500,3650,6482,3637,6459,3633,6440,3638,6425,3650,6416,3670,6413,3697,6423,3716,6440,3729,6462,3734,6467,3734,6485,3728,6499,3715,6508,3695,6510,3668xe" filled="t" fillcolor="#231F20" stroked="f">
                <v:path arrowok="t"/>
                <v:fill type="solid"/>
              </v:shape>
            </v:group>
            <v:group style="position:absolute;left:5491;top:3778;width:98;height:102" coordorigin="5491,3778" coordsize="98,102">
              <v:shape style="position:absolute;left:5491;top:3778;width:98;height:102" coordorigin="5491,3778" coordsize="98,102" path="m5589,3813l5578,3795,5560,3783,5537,3778,5519,3783,5504,3796,5494,3816,5491,3842,5501,3862,5518,3875,5540,3880,5545,3879,5563,3874,5577,3861,5587,3841,5589,3813xe" filled="t" fillcolor="#231F20" stroked="f">
                <v:path arrowok="t"/>
                <v:fill type="solid"/>
              </v:shape>
            </v:group>
            <v:group style="position:absolute;left:5507;top:3915;width:98;height:102" coordorigin="5507,3915" coordsize="98,102">
              <v:shape style="position:absolute;left:5507;top:3915;width:98;height:102" coordorigin="5507,3915" coordsize="98,102" path="m5604,3951l5594,3932,5576,3920,5553,3915,5534,3920,5519,3933,5509,3953,5507,3979,5517,3999,5534,4012,5556,4017,5561,4017,5579,4011,5593,3998,5602,3978,5604,3951xe" filled="t" fillcolor="#231F20" stroked="f">
                <v:path arrowok="t"/>
                <v:fill type="solid"/>
              </v:shape>
            </v:group>
            <v:group style="position:absolute;left:5819;top:4069;width:97;height:102" coordorigin="5819,4069" coordsize="97,102">
              <v:shape style="position:absolute;left:5819;top:4069;width:97;height:102" coordorigin="5819,4069" coordsize="97,102" path="m5917,4104l5906,4086,5888,4073,5865,4069,5846,4074,5831,4087,5822,4106,5819,4133,5829,4152,5846,4166,5868,4171,5873,4170,5891,4165,5905,4152,5914,4131,5917,4104xe" filled="t" fillcolor="#231F20" stroked="f">
                <v:path arrowok="t"/>
                <v:fill type="solid"/>
              </v:shape>
            </v:group>
            <v:group style="position:absolute;left:5328;top:4215;width:97;height:102" coordorigin="5328,4215" coordsize="97,102">
              <v:shape style="position:absolute;left:5328;top:4215;width:97;height:102" coordorigin="5328,4215" coordsize="97,102" path="m5426,4251l5415,4232,5397,4220,5374,4215,5356,4220,5341,4233,5331,4253,5328,4280,5338,4299,5356,4312,5377,4317,5382,4317,5400,4311,5415,4298,5424,4278,5426,4251xe" filled="t" fillcolor="#231F20" stroked="f">
                <v:path arrowok="t"/>
                <v:fill type="solid"/>
              </v:shape>
            </v:group>
            <v:group style="position:absolute;left:5558;top:4360;width:98;height:102" coordorigin="5558,4360" coordsize="98,102">
              <v:shape style="position:absolute;left:5558;top:4360;width:98;height:102" coordorigin="5558,4360" coordsize="98,102" path="m5655,4396l5644,4377,5627,4365,5604,4360,5585,4366,5570,4378,5560,4398,5558,4425,5568,4444,5585,4457,5607,4462,5612,4462,5630,4456,5644,4443,5653,4423,5655,4396xe" filled="t" fillcolor="#231F20" stroked="f">
                <v:path arrowok="t"/>
                <v:fill type="solid"/>
              </v:shape>
            </v:group>
            <v:group style="position:absolute;left:5571;top:4502;width:97;height:102" coordorigin="5571,4502" coordsize="97,102">
              <v:shape style="position:absolute;left:5571;top:4502;width:97;height:102" coordorigin="5571,4502" coordsize="97,102" path="m5668,4537l5657,4519,5640,4507,5617,4502,5598,4507,5583,4520,5573,4540,5571,4566,5581,4586,5598,4599,5620,4604,5625,4603,5643,4598,5657,4585,5666,4565,5668,4537xe" filled="t" fillcolor="#231F20" stroked="f">
                <v:path arrowok="t"/>
                <v:fill type="solid"/>
              </v:shape>
            </v:group>
            <v:group style="position:absolute;left:5544;top:4654;width:97;height:102" coordorigin="5544,4654" coordsize="97,102">
              <v:shape style="position:absolute;left:5544;top:4654;width:97;height:102" coordorigin="5544,4654" coordsize="97,102" path="m5642,4689l5631,4671,5613,4658,5590,4654,5572,4659,5557,4672,5547,4691,5544,4718,5554,4737,5572,4751,5593,4755,5598,4755,5616,4750,5631,4737,5640,4716,5642,4689xe" filled="t" fillcolor="#231F20" stroked="f">
                <v:path arrowok="t"/>
                <v:fill type="solid"/>
              </v:shape>
            </v:group>
            <v:group style="position:absolute;left:5456;top:4798;width:97;height:102" coordorigin="5456,4798" coordsize="97,102">
              <v:shape style="position:absolute;left:5456;top:4798;width:97;height:102" coordorigin="5456,4798" coordsize="97,102" path="m5553,4833l5543,4815,5525,4802,5502,4798,5483,4803,5468,4815,5459,4835,5456,4862,5466,4881,5483,4894,5505,4899,5510,4899,5528,4893,5542,4880,5551,4860,5553,4833xe" filled="t" fillcolor="#231F20" stroked="f">
                <v:path arrowok="t"/>
                <v:fill type="solid"/>
              </v:shape>
            </v:group>
            <v:group style="position:absolute;left:5595;top:4953;width:97;height:102" coordorigin="5595,4953" coordsize="97,102">
              <v:shape style="position:absolute;left:5595;top:4953;width:97;height:102" coordorigin="5595,4953" coordsize="97,102" path="m5693,4988l5682,4970,5664,4957,5641,4953,5622,4958,5608,4970,5598,4990,5595,5017,5605,5036,5622,5049,5644,5054,5649,5054,5667,5048,5681,5036,5690,5015,5693,4988xe" filled="t" fillcolor="#231F20" stroked="f">
                <v:path arrowok="t"/>
                <v:fill type="solid"/>
              </v:shape>
            </v:group>
            <v:group style="position:absolute;left:5789;top:5082;width:98;height:102" coordorigin="5789,5082" coordsize="98,102">
              <v:shape style="position:absolute;left:5789;top:5082;width:98;height:102" coordorigin="5789,5082" coordsize="98,102" path="m5887,5118l5876,5099,5858,5087,5835,5082,5816,5087,5801,5100,5792,5120,5789,5146,5799,5166,5816,5179,5838,5184,5843,5184,5861,5178,5875,5165,5884,5145,5887,5118xe" filled="t" fillcolor="#231F20" stroked="f">
                <v:path arrowok="t"/>
                <v:fill type="solid"/>
              </v:shape>
            </v:group>
            <v:group style="position:absolute;left:5563;top:5238;width:98;height:102" coordorigin="5563,5238" coordsize="98,102">
              <v:shape style="position:absolute;left:5563;top:5238;width:98;height:102" coordorigin="5563,5238" coordsize="98,102" path="m5661,5274l5650,5255,5632,5243,5609,5238,5591,5243,5576,5256,5566,5276,5563,5302,5574,5322,5591,5335,5612,5340,5617,5340,5635,5334,5650,5321,5659,5301,5661,5274xe" filled="t" fillcolor="#231F20" stroked="f">
                <v:path arrowok="t"/>
                <v:fill type="solid"/>
              </v:shape>
            </v:group>
            <v:group style="position:absolute;left:5456;top:5380;width:98;height:102" coordorigin="5456,5380" coordsize="98,102">
              <v:shape style="position:absolute;left:5456;top:5380;width:98;height:102" coordorigin="5456,5380" coordsize="98,102" path="m5553,5415l5543,5397,5525,5385,5502,5380,5483,5385,5468,5398,5459,5418,5456,5444,5466,5464,5483,5477,5505,5482,5510,5481,5528,5476,5542,5463,5551,5443,5553,5415xe" filled="t" fillcolor="#231F20" stroked="f">
                <v:path arrowok="t"/>
                <v:fill type="solid"/>
              </v:shape>
            </v:group>
            <v:group style="position:absolute;left:5704;top:5527;width:98;height:102" coordorigin="5704,5527" coordsize="98,102">
              <v:shape style="position:absolute;left:5704;top:5527;width:98;height:102" coordorigin="5704,5527" coordsize="98,102" path="m5802,5562l5791,5544,5773,5531,5750,5527,5732,5532,5717,5545,5707,5564,5704,5591,5714,5610,5732,5624,5753,5629,5758,5628,5776,5623,5791,5610,5800,5589,5802,5562xe" filled="t" fillcolor="#231F20" stroked="f">
                <v:path arrowok="t"/>
                <v:fill type="solid"/>
              </v:shape>
            </v:group>
            <v:group style="position:absolute;left:5287;top:5670;width:98;height:102" coordorigin="5287,5670" coordsize="98,102">
              <v:shape style="position:absolute;left:5287;top:5670;width:98;height:102" coordorigin="5287,5670" coordsize="98,102" path="m5385,5705l5374,5687,5356,5674,5333,5670,5314,5675,5300,5688,5290,5707,5287,5734,5297,5753,5314,5767,5336,5772,5341,5771,5359,5766,5373,5753,5382,5732,5385,5705xe" filled="t" fillcolor="#231F20" stroked="f">
                <v:path arrowok="t"/>
                <v:fill type="solid"/>
              </v:shape>
            </v:group>
            <v:group style="position:absolute;left:5745;top:5818;width:97;height:102" coordorigin="5745,5818" coordsize="97,102">
              <v:shape style="position:absolute;left:5745;top:5818;width:97;height:102" coordorigin="5745,5818" coordsize="97,102" path="m5842,5853l5832,5835,5814,5822,5791,5818,5772,5823,5757,5835,5747,5855,5745,5882,5755,5901,5772,5914,5794,5919,5799,5919,5817,5913,5831,5900,5840,5880,5842,5853xe" filled="t" fillcolor="#231F20" stroked="f">
                <v:path arrowok="t"/>
                <v:fill type="solid"/>
              </v:shape>
            </v:group>
            <v:group style="position:absolute;left:6345;top:5959;width:98;height:102" coordorigin="6345,5959" coordsize="98,102">
              <v:shape style="position:absolute;left:6345;top:5959;width:98;height:102" coordorigin="6345,5959" coordsize="98,102" path="m6442,5995l6432,5976,6414,5964,6391,5959,6372,5964,6357,5977,6347,5997,6345,6023,6355,6043,6372,6056,6394,6061,6399,6061,6417,6055,6431,6042,6440,6022,6442,5995xe" filled="t" fillcolor="#231F20" stroked="f">
                <v:path arrowok="t"/>
                <v:fill type="solid"/>
              </v:shape>
            </v:group>
            <v:group style="position:absolute;left:5644;top:28;width:2;height:5936" coordorigin="5644,28" coordsize="2,5936">
              <v:shape style="position:absolute;left:5644;top:28;width:2;height:5936" coordorigin="5644,28" coordsize="0,5936" path="m5644,5964l5644,28e" filled="f" stroked="t" strokeweight=".882pt" strokecolor="#231F20">
                <v:path arrowok="t"/>
                <v:stroke dashstyle="longDash"/>
              </v:shape>
            </v:group>
            <w10:wrap type="none"/>
          </v:group>
        </w:pict>
      </w:r>
      <w:r>
        <w:rPr/>
        <w:pict>
          <v:group style="position:absolute;margin-left:103.169098pt;margin-top:-9.285578pt;width:17.848405pt;height:15.884pt;mso-position-horizontal-relative:page;mso-position-vertical-relative:paragraph;z-index:-12344" coordorigin="2063,-186" coordsize="357,318">
            <v:group style="position:absolute;left:2266;top:-177;width:150;height:300" coordorigin="2266,-177" coordsize="150,300">
              <v:shape style="position:absolute;left:2266;top:-177;width:150;height:300" coordorigin="2266,-177" coordsize="150,300" path="m2266,123l2266,-177,2416,-177,2416,123,2266,123xe" filled="t" fillcolor="#ED1C24" stroked="f">
                <v:path arrowok="t"/>
                <v:fill type="solid"/>
              </v:shape>
            </v:group>
            <v:group style="position:absolute;left:2068;top:-101;width:148;height:149" coordorigin="2068,-101" coordsize="148,149">
              <v:shape style="position:absolute;left:2068;top:-101;width:148;height:149" coordorigin="2068,-101" coordsize="148,149" path="m2216,-43l2178,-91,2130,-101,2110,-94,2093,-82,2079,-65,2071,-44,2068,-20,2073,2,2084,21,2100,35,2120,45,2142,48,2162,45,2214,-16,2216,-43xe" filled="t" fillcolor="#231F20" stroked="f">
                <v:path arrowok="t"/>
                <v:fill type="solid"/>
              </v:shape>
            </v:group>
            <v:group style="position:absolute;left:2142;top:-177;width:2;height:300" coordorigin="2142,-177" coordsize="2,300">
              <v:shape style="position:absolute;left:2142;top:-177;width:2;height:300" coordorigin="2142,-177" coordsize="0,300" path="m2142,123l2142,-177e" filled="f" stroked="t" strokeweight=".882pt" strokecolor="#231F20">
                <v:path arrowok="t"/>
              </v:shape>
            </v:group>
            <w10:wrap type="none"/>
          </v:group>
        </w:pict>
      </w:r>
      <w:r>
        <w:rPr/>
        <w:pict>
          <v:shape style="position:absolute;margin-left:570.19696pt;margin-top:-24.110579pt;width:7.4pt;height:3.9116pt;mso-position-horizontal-relative:page;mso-position-vertical-relative:paragraph;z-index:-12334" type="#_x0000_t202" filled="f" stroked="f">
            <v:textbox inset="0,0,0,0" style="layout-flow:vertical">
              <w:txbxContent>
                <w:p>
                  <w:pPr>
                    <w:spacing w:before="13"/>
                    <w:ind w:left="20" w:right="0" w:firstLine="0"/>
                    <w:jc w:val="left"/>
                    <w:rPr>
                      <w:rFonts w:ascii="Arial" w:hAnsi="Arial" w:cs="Arial" w:eastAsia="Arial"/>
                      <w:sz w:val="10"/>
                      <w:szCs w:val="10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9"/>
                      <w:sz w:val="10"/>
                      <w:szCs w:val="10"/>
                    </w:rPr>
                    <w:t>•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0"/>
                      <w:szCs w:val="1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45.831909pt;margin-top:-20.610678pt;width:72.2216pt;height:18.1856pt;mso-position-horizontal-relative:page;mso-position-vertical-relative:paragraph;z-index:-12331" type="#_x0000_t202" filled="f" stroked="f">
            <v:textbox inset="0,0,0,0" style="layout-flow:vertical">
              <w:txbxContent>
                <w:p>
                  <w:pPr>
                    <w:spacing w:before="5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1200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53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1000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34"/>
                    <w:ind w:left="82" w:right="1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800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48"/>
                    <w:ind w:left="82" w:right="1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600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62"/>
                    <w:ind w:left="82" w:right="1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400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50"/>
                    <w:ind w:left="82" w:right="1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200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45"/>
                    <w:ind w:left="0" w:right="20" w:firstLine="0"/>
                    <w:jc w:val="righ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2.489204pt;margin-top:10.281865pt;width:9.0567pt;height:115.803406pt;mso-position-horizontal-relative:page;mso-position-vertical-relative:paragraph;z-index:-12317" type="#_x0000_t202" filled="f" stroked="f">
            <v:textbox inset="0,0,0,0" style="layout-flow:vertical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ВРП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на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2"/>
                      <w:sz w:val="14"/>
                      <w:szCs w:val="14"/>
                    </w:rPr>
                    <w:t>душу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населения,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тыс.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руб.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01.883377pt;margin-top:10.281865pt;width:9.063365pt;height:107.071008pt;mso-position-horizontal-relative:page;mso-position-vertical-relative:paragraph;z-index:-12315" type="#_x0000_t202" filled="f" stroked="f">
            <v:textbox inset="0,0,0,0" style="layout-flow:vertical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2"/>
                      <w:sz w:val="14"/>
                      <w:szCs w:val="14"/>
                    </w:rPr>
                    <w:t>Отношение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5"/>
                      <w:w w:val="100"/>
                      <w:sz w:val="14"/>
                      <w:szCs w:val="1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5"/>
                      <w:w w:val="101"/>
                      <w:sz w:val="14"/>
                      <w:szCs w:val="14"/>
                    </w:rPr>
                    <w:t>х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одов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17"/>
                      <w:sz w:val="14"/>
                      <w:szCs w:val="1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ВРП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(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01"/>
                      <w:sz w:val="14"/>
                      <w:szCs w:val="14"/>
                    </w:rPr>
                    <w:t>m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spacing w:val="-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Ир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к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у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ская</w:t>
      </w:r>
      <w:r>
        <w:rPr>
          <w:rFonts w:ascii="Arial" w:hAnsi="Arial" w:cs="Arial" w:eastAsia="Arial"/>
          <w:color w:val="231F20"/>
          <w:spacing w:val="31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1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8"/>
          <w:w w:val="100"/>
          <w:sz w:val="14"/>
          <w:szCs w:val="14"/>
        </w:rPr>
        <w:t>Т</w:t>
      </w:r>
      <w:r>
        <w:rPr>
          <w:rFonts w:ascii="Arial" w:hAnsi="Arial" w:cs="Arial" w:eastAsia="Arial"/>
          <w:color w:val="231F20"/>
          <w:spacing w:val="-5"/>
          <w:w w:val="100"/>
          <w:sz w:val="14"/>
          <w:szCs w:val="14"/>
        </w:rPr>
        <w:t>у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льская</w:t>
      </w:r>
      <w:r>
        <w:rPr>
          <w:rFonts w:ascii="Arial" w:hAnsi="Arial" w:cs="Arial" w:eastAsia="Arial"/>
          <w:color w:val="231F20"/>
          <w:spacing w:val="1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tabs>
          <w:tab w:pos="5672" w:val="left" w:leader="none"/>
        </w:tabs>
        <w:spacing w:line="255" w:lineRule="exact" w:before="83"/>
        <w:ind w:left="1540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Чу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отский</w:t>
      </w:r>
      <w:r>
        <w:rPr>
          <w:rFonts w:ascii="Arial" w:hAnsi="Arial" w:cs="Arial" w:eastAsia="Arial"/>
          <w:color w:val="231F20"/>
          <w:spacing w:val="-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авт.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  </w:t>
      </w:r>
      <w:r>
        <w:rPr>
          <w:rFonts w:ascii="Arial" w:hAnsi="Arial" w:cs="Arial" w:eastAsia="Arial"/>
          <w:color w:val="231F20"/>
          <w:spacing w:val="29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position w:val="13"/>
          <w:sz w:val="14"/>
          <w:szCs w:val="14"/>
        </w:rPr>
        <w:t>РФ</w:t>
      </w:r>
      <w:r>
        <w:rPr>
          <w:rFonts w:ascii="Arial" w:hAnsi="Arial" w:cs="Arial" w:eastAsia="Arial"/>
          <w:color w:val="231F20"/>
          <w:w w:val="105"/>
          <w:position w:val="13"/>
          <w:sz w:val="14"/>
          <w:szCs w:val="14"/>
        </w:rPr>
        <w:tab/>
      </w:r>
      <w:r>
        <w:rPr>
          <w:rFonts w:ascii="Arial" w:hAnsi="Arial" w:cs="Arial" w:eastAsia="Arial"/>
          <w:color w:val="ED1C24"/>
          <w:w w:val="105"/>
          <w:position w:val="5"/>
          <w:sz w:val="14"/>
          <w:szCs w:val="14"/>
        </w:rPr>
        <w:t>3900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255" w:lineRule="exact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1940" w:right="1300"/>
          <w:cols w:num="2" w:equalWidth="0">
            <w:col w:w="2804" w:space="1217"/>
            <w:col w:w="6346"/>
          </w:cols>
        </w:sectPr>
      </w:pPr>
    </w:p>
    <w:p>
      <w:pPr>
        <w:spacing w:line="189" w:lineRule="auto" w:before="27"/>
        <w:ind w:left="1621" w:right="0" w:firstLine="57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shape style="position:absolute;margin-left:427.358704pt;margin-top:-6.701638pt;width:18.4176pt;height:7.2pt;mso-position-horizontal-relative:page;mso-position-vertical-relative:paragraph;z-index:-12338" type="#_x0000_t202" filled="f" stroked="f">
            <v:textbox inset="0,0,0,0">
              <w:txbxContent>
                <w:p>
                  <w:pPr>
                    <w:spacing w:line="144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4"/>
                      <w:szCs w:val="14"/>
                    </w:rPr>
                    <w:t>округ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73.634949pt;margin-top:-43.614826pt;width:15.542601pt;height:34.8005pt;mso-position-horizontal-relative:page;mso-position-vertical-relative:paragraph;z-index:-12335" type="#_x0000_t202" filled="f" stroked="f">
            <v:textbox inset="0,0,0,0" style="layout-flow:vertical">
              <w:txbxContent>
                <w:p>
                  <w:pPr>
                    <w:spacing w:line="290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21"/>
                      <w:szCs w:val="21"/>
                    </w:rPr>
                  </w:pPr>
                  <w:r>
                    <w:rPr>
                      <w:rFonts w:ascii="Cambria" w:hAnsi="Cambria" w:cs="Cambria" w:eastAsia="Cambria"/>
                      <w:i/>
                      <w:color w:val="231F20"/>
                      <w:w w:val="102"/>
                      <w:sz w:val="21"/>
                      <w:szCs w:val="21"/>
                    </w:rPr>
                    <w:t>g</w:t>
                  </w:r>
                  <w:r>
                    <w:rPr>
                      <w:rFonts w:ascii="Arial" w:hAnsi="Arial" w:cs="Arial" w:eastAsia="Arial"/>
                      <w:color w:val="231F20"/>
                      <w:w w:val="103"/>
                      <w:position w:val="-6"/>
                      <w:sz w:val="12"/>
                      <w:szCs w:val="12"/>
                    </w:rPr>
                    <w:t>R</w:t>
                  </w:r>
                  <w:r>
                    <w:rPr>
                      <w:rFonts w:ascii="Arial" w:hAnsi="Arial" w:cs="Arial" w:eastAsia="Arial"/>
                      <w:color w:val="231F20"/>
                      <w:w w:val="103"/>
                      <w:sz w:val="21"/>
                      <w:szCs w:val="21"/>
                    </w:rPr>
                    <w:t>,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0"/>
                      <w:sz w:val="21"/>
                      <w:szCs w:val="21"/>
                    </w:rPr>
                    <w:t> 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03"/>
                      <w:sz w:val="21"/>
                      <w:szCs w:val="21"/>
                    </w:rPr>
                    <w:t>m</w:t>
                  </w:r>
                  <w:r>
                    <w:rPr>
                      <w:rFonts w:ascii="Arial" w:hAnsi="Arial" w:cs="Arial" w:eastAsia="Arial"/>
                      <w:color w:val="231F20"/>
                      <w:w w:val="103"/>
                      <w:position w:val="-6"/>
                      <w:sz w:val="12"/>
                      <w:szCs w:val="12"/>
                    </w:rPr>
                    <w:t>R</w:t>
                  </w:r>
                  <w:r>
                    <w:rPr>
                      <w:rFonts w:ascii="Arial" w:hAnsi="Arial" w:cs="Arial" w:eastAsia="Arial"/>
                      <w:color w:val="231F20"/>
                      <w:w w:val="103"/>
                      <w:sz w:val="21"/>
                      <w:szCs w:val="21"/>
                    </w:rPr>
                    <w:t>,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1"/>
                      <w:szCs w:val="21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19.423096pt;margin-top:-43.613926pt;width:55.898007pt;height:33.816802pt;mso-position-horizontal-relative:page;mso-position-vertical-relative:paragraph;z-index:-12333" type="#_x0000_t202" filled="f" stroked="f">
            <v:textbox inset="0,0,0,0" style="layout-flow:vertical">
              <w:txbxContent>
                <w:p>
                  <w:pPr>
                    <w:spacing w:line="240" w:lineRule="exact"/>
                    <w:ind w:left="0" w:right="0" w:firstLine="0"/>
                    <w:jc w:val="center"/>
                    <w:rPr>
                      <w:rFonts w:ascii="Arial" w:hAnsi="Arial" w:cs="Arial" w:eastAsia="Arial"/>
                      <w:sz w:val="21"/>
                      <w:szCs w:val="21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21"/>
                      <w:szCs w:val="21"/>
                    </w:rPr>
                    <w:t>k</w:t>
                  </w:r>
                  <w:r>
                    <w:rPr>
                      <w:rFonts w:ascii="Arial" w:hAnsi="Arial" w:cs="Arial" w:eastAsia="Arial"/>
                      <w:color w:val="231F20"/>
                      <w:w w:val="66"/>
                      <w:sz w:val="21"/>
                      <w:szCs w:val="21"/>
                    </w:rPr>
                    <w:t>l?</w:t>
                  </w:r>
                  <w:r>
                    <w:rPr>
                      <w:rFonts w:ascii="Arial" w:hAnsi="Arial" w:cs="Arial" w:eastAsia="Arial"/>
                      <w:color w:val="231F20"/>
                      <w:w w:val="102"/>
                      <w:sz w:val="21"/>
                      <w:szCs w:val="21"/>
                    </w:rPr>
                    <w:t>/чел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1"/>
                      <w:szCs w:val="21"/>
                    </w:rPr>
                  </w:r>
                </w:p>
                <w:p>
                  <w:pPr>
                    <w:spacing w:before="72"/>
                    <w:ind w:left="109" w:right="0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49"/>
                    <w:ind w:left="213" w:right="104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1800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55"/>
                    <w:ind w:left="213" w:right="104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1600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39"/>
                    <w:ind w:left="213" w:right="104" w:firstLine="0"/>
                    <w:jc w:val="center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1400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spacing w:val="-9"/>
          <w:w w:val="100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омская</w:t>
      </w:r>
      <w:r>
        <w:rPr>
          <w:rFonts w:ascii="Arial" w:hAnsi="Arial" w:cs="Arial" w:eastAsia="Arial"/>
          <w:color w:val="231F20"/>
          <w:spacing w:val="14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7"/>
          <w:w w:val="100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верская</w:t>
      </w:r>
      <w:r>
        <w:rPr>
          <w:rFonts w:ascii="Arial" w:hAnsi="Arial" w:cs="Arial" w:eastAsia="Arial"/>
          <w:color w:val="231F20"/>
          <w:spacing w:val="16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34" w:lineRule="exact" w:before="34"/>
        <w:ind w:left="1610" w:right="0" w:hanging="168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0"/>
          <w:sz w:val="14"/>
          <w:szCs w:val="14"/>
        </w:rPr>
        <w:t>Ивановская</w:t>
      </w:r>
      <w:r>
        <w:rPr>
          <w:rFonts w:ascii="Arial" w:hAnsi="Arial" w:cs="Arial" w:eastAsia="Arial"/>
          <w:color w:val="231F20"/>
          <w:spacing w:val="23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Брянская</w:t>
      </w:r>
      <w:r>
        <w:rPr>
          <w:rFonts w:ascii="Arial" w:hAnsi="Arial" w:cs="Arial" w:eastAsia="Arial"/>
          <w:color w:val="231F20"/>
          <w:spacing w:val="12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30" w:lineRule="exact" w:before="36"/>
        <w:ind w:left="1937" w:right="0" w:hanging="496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Ямало-Ненецкий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авт.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округ</w:t>
      </w:r>
      <w:r>
        <w:rPr>
          <w:rFonts w:ascii="Arial" w:hAnsi="Arial" w:cs="Arial" w:eastAsia="Arial"/>
          <w:color w:val="231F20"/>
          <w:w w:val="108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Ненецкий</w:t>
      </w:r>
      <w:r>
        <w:rPr>
          <w:rFonts w:ascii="Arial" w:hAnsi="Arial" w:cs="Arial" w:eastAsia="Arial"/>
          <w:color w:val="231F20"/>
          <w:spacing w:val="-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авт.</w:t>
      </w:r>
      <w:r>
        <w:rPr>
          <w:rFonts w:ascii="Arial" w:hAnsi="Arial" w:cs="Arial" w:eastAsia="Arial"/>
          <w:color w:val="231F20"/>
          <w:spacing w:val="-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округ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83" w:lineRule="auto" w:before="16"/>
        <w:ind w:left="1844" w:right="0" w:firstLine="822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shape style="position:absolute;margin-left:339.114594pt;margin-top:-5.165477pt;width:9.0567pt;height:4.498072pt;mso-position-horizontal-relative:page;mso-position-vertical-relative:paragraph;z-index:-12324" type="#_x0000_t202" filled="f" stroked="f">
            <v:textbox inset="0,0,0,0" style="layout-flow:vertical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•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г.</w:t>
      </w:r>
      <w:r>
        <w:rPr>
          <w:rFonts w:ascii="Arial" w:hAnsi="Arial" w:cs="Arial" w:eastAsia="Arial"/>
          <w:color w:val="231F20"/>
          <w:spacing w:val="9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Москва</w:t>
      </w:r>
      <w:r>
        <w:rPr>
          <w:rFonts w:ascii="Arial" w:hAnsi="Arial" w:cs="Arial" w:eastAsia="Arial"/>
          <w:color w:val="231F20"/>
          <w:w w:val="106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Магаданская</w:t>
      </w:r>
      <w:r>
        <w:rPr>
          <w:rFonts w:ascii="Arial" w:hAnsi="Arial" w:cs="Arial" w:eastAsia="Arial"/>
          <w:color w:val="231F20"/>
          <w:spacing w:val="-1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40" w:lineRule="exact" w:before="13"/>
        <w:rPr>
          <w:sz w:val="24"/>
          <w:szCs w:val="24"/>
        </w:rPr>
      </w:pPr>
      <w:r>
        <w:rPr/>
        <w:br w:type="column"/>
      </w:r>
      <w:r>
        <w:rPr>
          <w:sz w:val="24"/>
          <w:szCs w:val="24"/>
        </w:rPr>
      </w:r>
    </w:p>
    <w:p>
      <w:pPr>
        <w:spacing w:line="153" w:lineRule="exact"/>
        <w:ind w:left="0" w:right="78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ED1C24"/>
          <w:w w:val="100"/>
          <w:sz w:val="14"/>
          <w:szCs w:val="14"/>
        </w:rPr>
        <w:t>2460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39" w:lineRule="exact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ED1C24"/>
          <w:w w:val="100"/>
          <w:sz w:val="14"/>
          <w:szCs w:val="14"/>
        </w:rPr>
        <w:t>3020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20" w:lineRule="exact"/>
        <w:ind w:left="-33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ED1C24"/>
          <w:w w:val="105"/>
          <w:sz w:val="14"/>
          <w:szCs w:val="14"/>
        </w:rPr>
        <w:t>10</w:t>
      </w:r>
      <w:r>
        <w:rPr>
          <w:rFonts w:ascii="Arial" w:hAnsi="Arial" w:cs="Arial" w:eastAsia="Arial"/>
          <w:color w:val="ED1C24"/>
          <w:spacing w:val="-9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ED1C24"/>
          <w:w w:val="105"/>
          <w:sz w:val="14"/>
          <w:szCs w:val="14"/>
        </w:rPr>
        <w:t>460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3" w:lineRule="exact"/>
        <w:ind w:left="-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ED1C24"/>
          <w:w w:val="105"/>
          <w:sz w:val="14"/>
          <w:szCs w:val="14"/>
        </w:rPr>
        <w:t>12</w:t>
      </w:r>
      <w:r>
        <w:rPr>
          <w:rFonts w:ascii="Arial" w:hAnsi="Arial" w:cs="Arial" w:eastAsia="Arial"/>
          <w:color w:val="ED1C24"/>
          <w:spacing w:val="-9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ED1C24"/>
          <w:w w:val="105"/>
          <w:sz w:val="14"/>
          <w:szCs w:val="14"/>
        </w:rPr>
        <w:t>000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143" w:lineRule="exact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1940" w:right="1300"/>
          <w:cols w:num="4" w:equalWidth="0">
            <w:col w:w="2804" w:space="856"/>
            <w:col w:w="3316" w:space="969"/>
            <w:col w:w="1845" w:space="40"/>
            <w:col w:w="537"/>
          </w:cols>
        </w:sectPr>
      </w:pPr>
    </w:p>
    <w:p>
      <w:pPr>
        <w:spacing w:line="150" w:lineRule="exact" w:before="7"/>
        <w:ind w:left="1018" w:right="1" w:firstLine="706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621.21698pt;margin-top:47.905499pt;width:19.842pt;height:.1pt;mso-position-horizontal-relative:page;mso-position-vertical-relative:page;z-index:-12347" coordorigin="12424,958" coordsize="397,2">
            <v:shape style="position:absolute;left:12424;top:958;width:397;height:2" coordorigin="12424,958" coordsize="397,0" path="m12821,958l12424,958e" filled="f" stroked="t" strokeweight="1pt" strokecolor="#231F20">
              <v:path arrowok="t"/>
            </v:shape>
            <w10:wrap type="none"/>
          </v:group>
        </w:pict>
      </w:r>
      <w:r>
        <w:rPr/>
        <w:pict>
          <v:group style="position:absolute;margin-left:62.484798pt;margin-top:413.665894pt;width:.1pt;height:8.251pt;mso-position-horizontal-relative:page;mso-position-vertical-relative:page;z-index:-12339" coordorigin="1250,8273" coordsize="2,165">
            <v:shape style="position:absolute;left:1250;top:8273;width:2;height:165" coordorigin="1250,8273" coordsize="0,165" path="m1250,8273l1250,8438e" filled="f" stroked="t" strokeweight=".594pt" strokecolor="#231F20">
              <v:path arrowok="t"/>
            </v:shape>
            <w10:wrap type="none"/>
          </v:group>
        </w:pict>
      </w:r>
      <w:r>
        <w:rPr/>
        <w:pict>
          <v:shape style="position:absolute;margin-left:623.207642pt;margin-top:29.4678pt;width:15pt;height:13.804pt;mso-position-horizontal-relative:page;mso-position-vertical-relative:page;z-index:-12337" type="#_x0000_t202" filled="f" stroked="f">
            <v:textbox inset="0,0,0,0" style="layout-flow:vertical">
              <w:txbxContent>
                <w:p>
                  <w:pPr>
                    <w:spacing w:line="276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26"/>
                      <w:szCs w:val="26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w w:val="81"/>
                      <w:sz w:val="26"/>
                      <w:szCs w:val="26"/>
                    </w:rPr>
                    <w:t>46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6"/>
                      <w:szCs w:val="2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623.614319pt;margin-top:51.0079pt;width:14pt;height:348.214417pt;mso-position-horizontal-relative:page;mso-position-vertical-relative:page;z-index:-12336" type="#_x0000_t202" filled="f" stroked="f">
            <v:textbox inset="0,0,0,0" style="layout-flow:vertical">
              <w:txbxContent>
                <w:p>
                  <w:pPr>
                    <w:spacing w:line="258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1"/>
                      <w:w w:val="72"/>
                      <w:sz w:val="24"/>
                      <w:szCs w:val="24"/>
                    </w:rPr>
                    <w:t>5</w:t>
                  </w:r>
                  <w:r>
                    <w:rPr>
                      <w:rFonts w:ascii="Arial" w:hAnsi="Arial" w:cs="Arial" w:eastAsia="Arial"/>
                      <w:color w:val="231F20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69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7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3"/>
                      <w:w w:val="78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w w:val="78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8"/>
                      <w:sz w:val="24"/>
                      <w:szCs w:val="24"/>
                    </w:rPr>
                    <w:t>ле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3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83"/>
                      <w:sz w:val="24"/>
                      <w:szCs w:val="24"/>
                    </w:rPr>
                    <w:t>я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8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4"/>
                      <w:sz w:val="24"/>
                      <w:szCs w:val="24"/>
                    </w:rPr>
                    <w:t>ионо</w:t>
                  </w:r>
                  <w:r>
                    <w:rPr>
                      <w:rFonts w:ascii="Arial" w:hAnsi="Arial" w:cs="Arial" w:eastAsia="Arial"/>
                      <w:color w:val="231F20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7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w w:val="84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78"/>
                      <w:sz w:val="24"/>
                      <w:szCs w:val="24"/>
                    </w:rPr>
                    <w:t>у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4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w w:val="83"/>
                      <w:sz w:val="24"/>
                      <w:szCs w:val="24"/>
                    </w:rPr>
                    <w:t>ю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4"/>
                      <w:sz w:val="24"/>
                      <w:szCs w:val="24"/>
                    </w:rPr>
                    <w:t>э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84"/>
                      <w:sz w:val="24"/>
                      <w:szCs w:val="2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4"/>
                      <w:sz w:val="24"/>
                      <w:szCs w:val="24"/>
                    </w:rPr>
                    <w:t>оно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1"/>
                      <w:sz w:val="24"/>
                      <w:szCs w:val="24"/>
                    </w:rPr>
                    <w:t>мич</w:t>
                  </w:r>
                  <w:r>
                    <w:rPr>
                      <w:rFonts w:ascii="Arial" w:hAnsi="Arial" w:cs="Arial" w:eastAsia="Arial"/>
                      <w:color w:val="231F20"/>
                      <w:w w:val="81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94"/>
                      <w:sz w:val="24"/>
                      <w:szCs w:val="2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7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7"/>
                      <w:sz w:val="24"/>
                      <w:szCs w:val="24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w w:val="84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4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87"/>
                      <w:sz w:val="24"/>
                      <w:szCs w:val="24"/>
                    </w:rPr>
                    <w:t>з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1"/>
                      <w:w w:val="78"/>
                      <w:sz w:val="24"/>
                      <w:szCs w:val="2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3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83"/>
                      <w:sz w:val="24"/>
                      <w:szCs w:val="24"/>
                    </w:rPr>
                    <w:t>я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69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4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8.498749pt;margin-top:47.188999pt;width:49.239493pt;height:384.67720pt;mso-position-horizontal-relative:page;mso-position-vertical-relative:page;z-index:-12312" type="#_x0000_t202" filled="f" stroked="f">
            <v:textbox inset="0,0,0,0" style="layout-flow:vertical">
              <w:txbxContent>
                <w:p>
                  <w:pPr>
                    <w:spacing w:before="11"/>
                    <w:ind w:left="0" w:right="1321" w:firstLine="0"/>
                    <w:jc w:val="right"/>
                    <w:rPr>
                      <w:rFonts w:ascii="Arial" w:hAnsi="Arial" w:cs="Arial" w:eastAsia="Arial"/>
                      <w:sz w:val="8"/>
                      <w:szCs w:val="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8"/>
                      <w:szCs w:val="8"/>
                    </w:rPr>
                    <w:t>R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8"/>
                      <w:szCs w:val="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0"/>
                      <w:sz w:val="8"/>
                      <w:szCs w:val="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4"/>
                      <w:sz w:val="8"/>
                      <w:szCs w:val="8"/>
                    </w:rPr>
                    <w:t>ср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8"/>
                      <w:szCs w:val="8"/>
                    </w:rPr>
                  </w:r>
                </w:p>
                <w:p>
                  <w:pPr>
                    <w:spacing w:line="266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9"/>
                      <w:w w:val="87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7"/>
                      <w:w w:val="97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5"/>
                      <w:w w:val="81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w w:val="93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6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10"/>
                      <w:w w:val="99"/>
                      <w:sz w:val="24"/>
                      <w:szCs w:val="24"/>
                    </w:rPr>
                    <w:t>5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24"/>
                      <w:w w:val="93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18"/>
                      <w:w w:val="99"/>
                      <w:sz w:val="24"/>
                      <w:szCs w:val="24"/>
                    </w:rPr>
                    <w:t>1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w w:val="93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6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79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10"/>
                      <w:w w:val="86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10"/>
                      <w:w w:val="89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9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102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0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88"/>
                      <w:sz w:val="24"/>
                      <w:szCs w:val="24"/>
                    </w:rPr>
                    <w:t>ле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4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102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105"/>
                      <w:sz w:val="24"/>
                      <w:szCs w:val="24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7"/>
                      <w:sz w:val="24"/>
                      <w:szCs w:val="24"/>
                    </w:rPr>
                    <w:t>ионо</w:t>
                  </w:r>
                  <w:r>
                    <w:rPr>
                      <w:rFonts w:ascii="Arial" w:hAnsi="Arial" w:cs="Arial" w:eastAsia="Arial"/>
                      <w:color w:val="231F20"/>
                      <w:w w:val="97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9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86"/>
                      <w:sz w:val="24"/>
                      <w:szCs w:val="24"/>
                    </w:rPr>
                    <w:t>л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ч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4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0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92"/>
                      <w:sz w:val="24"/>
                      <w:szCs w:val="24"/>
                    </w:rPr>
                    <w:t>х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0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6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w w:val="96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w w:val="86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90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4"/>
                      <w:sz w:val="24"/>
                      <w:szCs w:val="24"/>
                    </w:rPr>
                    <w:t>у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2"/>
                      <w:sz w:val="24"/>
                      <w:szCs w:val="24"/>
                    </w:rPr>
                    <w:t>ш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у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10"/>
                      <w:w w:val="86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89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88"/>
                      <w:sz w:val="24"/>
                      <w:szCs w:val="24"/>
                    </w:rPr>
                    <w:t>ле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85"/>
                      <w:sz w:val="24"/>
                      <w:szCs w:val="24"/>
                    </w:rPr>
                    <w:t>я,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4"/>
                      <w:szCs w:val="24"/>
                    </w:rPr>
                  </w:r>
                </w:p>
                <w:p>
                  <w:pPr>
                    <w:spacing w:line="288" w:lineRule="exact" w:before="6"/>
                    <w:ind w:left="20" w:right="0" w:hanging="0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-10"/>
                      <w:w w:val="81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79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w w:val="88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w w:val="86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92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2"/>
                      <w:sz w:val="24"/>
                      <w:szCs w:val="24"/>
                    </w:rPr>
                    <w:t>у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2"/>
                      <w:sz w:val="24"/>
                      <w:szCs w:val="24"/>
                    </w:rPr>
                    <w:t>ш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у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10"/>
                      <w:w w:val="86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89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86"/>
                      <w:sz w:val="24"/>
                      <w:szCs w:val="24"/>
                    </w:rPr>
                    <w:t>л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91"/>
                      <w:sz w:val="24"/>
                      <w:szCs w:val="24"/>
                    </w:rPr>
                    <w:t>я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92"/>
                      <w:sz w:val="24"/>
                      <w:szCs w:val="24"/>
                    </w:rPr>
                    <w:t>х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89"/>
                      <w:sz w:val="24"/>
                      <w:szCs w:val="2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2"/>
                      <w:sz w:val="24"/>
                      <w:szCs w:val="24"/>
                    </w:rPr>
                    <w:t>ш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3"/>
                      <w:w w:val="79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89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10"/>
                      <w:w w:val="89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92"/>
                      <w:sz w:val="24"/>
                      <w:szCs w:val="24"/>
                    </w:rPr>
                    <w:t>2</w:t>
                  </w:r>
                  <w:r>
                    <w:rPr>
                      <w:rFonts w:ascii="Arial" w:hAnsi="Arial" w:cs="Arial" w:eastAsia="Arial"/>
                      <w:color w:val="231F20"/>
                      <w:spacing w:val="-15"/>
                      <w:w w:val="92"/>
                      <w:sz w:val="24"/>
                      <w:szCs w:val="24"/>
                    </w:rPr>
                    <w:t>0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2"/>
                      <w:sz w:val="24"/>
                      <w:szCs w:val="24"/>
                    </w:rPr>
                    <w:t>2</w:t>
                  </w:r>
                  <w:r>
                    <w:rPr>
                      <w:rFonts w:ascii="Arial" w:hAnsi="Arial" w:cs="Arial" w:eastAsia="Arial"/>
                      <w:color w:val="231F20"/>
                      <w:w w:val="92"/>
                      <w:sz w:val="24"/>
                      <w:szCs w:val="24"/>
                    </w:rPr>
                    <w:t>3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9"/>
                      <w:w w:val="105"/>
                      <w:sz w:val="24"/>
                      <w:szCs w:val="24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w w:val="74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2"/>
                      <w:sz w:val="24"/>
                      <w:szCs w:val="24"/>
                    </w:rPr>
                    <w:t>Ш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89"/>
                      <w:sz w:val="24"/>
                      <w:szCs w:val="2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102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92"/>
                      <w:sz w:val="24"/>
                      <w:szCs w:val="24"/>
                    </w:rPr>
                    <w:t>х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2"/>
                      <w:sz w:val="24"/>
                      <w:szCs w:val="24"/>
                    </w:rPr>
                    <w:t>ы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2"/>
                      <w:sz w:val="24"/>
                      <w:szCs w:val="24"/>
                    </w:rPr>
                    <w:t>м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28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86"/>
                      <w:sz w:val="24"/>
                      <w:szCs w:val="24"/>
                    </w:rPr>
                    <w:t>л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5"/>
                      <w:w w:val="91"/>
                      <w:sz w:val="24"/>
                      <w:szCs w:val="24"/>
                    </w:rPr>
                    <w:t>я</w:t>
                  </w:r>
                  <w:r>
                    <w:rPr>
                      <w:rFonts w:ascii="Arial" w:hAnsi="Arial" w:cs="Arial" w:eastAsia="Arial"/>
                      <w:color w:val="231F20"/>
                      <w:w w:val="92"/>
                      <w:sz w:val="24"/>
                      <w:szCs w:val="24"/>
                    </w:rPr>
                    <w:t>-</w:t>
                  </w:r>
                  <w:r>
                    <w:rPr>
                      <w:rFonts w:ascii="Arial" w:hAnsi="Arial" w:cs="Arial" w:eastAsia="Arial"/>
                      <w:color w:val="231F20"/>
                      <w:w w:val="92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2"/>
                      <w:sz w:val="24"/>
                      <w:szCs w:val="24"/>
                    </w:rPr>
                    <w:t>м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9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109"/>
                      <w:sz w:val="24"/>
                      <w:szCs w:val="2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86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4"/>
                      <w:sz w:val="24"/>
                      <w:szCs w:val="24"/>
                    </w:rPr>
                    <w:t>з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86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w w:val="92"/>
                      <w:sz w:val="24"/>
                      <w:szCs w:val="24"/>
                    </w:rPr>
                    <w:t>ы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0"/>
                      <w:w w:val="89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102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0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9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89"/>
                      <w:sz w:val="24"/>
                      <w:szCs w:val="2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102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w w:val="92"/>
                      <w:sz w:val="24"/>
                      <w:szCs w:val="24"/>
                    </w:rPr>
                    <w:t>м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105"/>
                      <w:sz w:val="24"/>
                      <w:szCs w:val="24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2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4"/>
                      <w:sz w:val="24"/>
                      <w:szCs w:val="24"/>
                    </w:rPr>
                    <w:t>у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9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9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w w:val="86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102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105"/>
                      <w:sz w:val="24"/>
                      <w:szCs w:val="24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89"/>
                      <w:sz w:val="24"/>
                      <w:szCs w:val="2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2"/>
                      <w:sz w:val="24"/>
                      <w:szCs w:val="24"/>
                    </w:rPr>
                    <w:t>ш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0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7"/>
                      <w:w w:val="99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91"/>
                      <w:sz w:val="24"/>
                      <w:szCs w:val="24"/>
                    </w:rPr>
                    <w:t>я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0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92"/>
                      <w:sz w:val="24"/>
                      <w:szCs w:val="24"/>
                    </w:rPr>
                    <w:t>х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9"/>
                      <w:w w:val="90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8"/>
                      <w:w w:val="9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9"/>
                      <w:sz w:val="24"/>
                      <w:szCs w:val="2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0"/>
                      <w:w w:val="81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12"/>
                      <w:w w:val="79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w w:val="88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spacing w:val="-32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5"/>
                      <w:w w:val="85"/>
                      <w:sz w:val="24"/>
                      <w:szCs w:val="24"/>
                    </w:rPr>
                    <w:t>(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spacing w:val="3"/>
                      <w:w w:val="89"/>
                      <w:position w:val="2"/>
                      <w:sz w:val="24"/>
                      <w:szCs w:val="24"/>
                    </w:rPr>
                    <w:t>m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99"/>
                      <w:position w:val="-3"/>
                      <w:sz w:val="14"/>
                      <w:szCs w:val="14"/>
                    </w:rPr>
                    <w:t>R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Омская</w:t>
      </w:r>
      <w:r>
        <w:rPr>
          <w:rFonts w:ascii="Arial" w:hAnsi="Arial" w:cs="Arial" w:eastAsia="Arial"/>
          <w:color w:val="231F20"/>
          <w:spacing w:val="14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3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Баш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орто</w:t>
      </w:r>
      <w:r>
        <w:rPr>
          <w:rFonts w:ascii="Arial" w:hAnsi="Arial" w:cs="Arial" w:eastAsia="Arial"/>
          <w:color w:val="231F20"/>
          <w:spacing w:val="1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тан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0" w:lineRule="exact"/>
        <w:ind w:left="0" w:right="1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0"/>
          <w:sz w:val="14"/>
          <w:szCs w:val="14"/>
        </w:rPr>
        <w:t>г.</w:t>
      </w:r>
      <w:r>
        <w:rPr>
          <w:rFonts w:ascii="Arial" w:hAnsi="Arial" w:cs="Arial" w:eastAsia="Arial"/>
          <w:color w:val="231F20"/>
          <w:spacing w:val="14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Сева</w:t>
      </w:r>
      <w:r>
        <w:rPr>
          <w:rFonts w:ascii="Arial" w:hAnsi="Arial" w:cs="Arial" w:eastAsia="Arial"/>
          <w:color w:val="231F20"/>
          <w:spacing w:val="1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топ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о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ль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8" w:lineRule="auto" w:before="14"/>
        <w:ind w:left="1364" w:right="1" w:firstLine="175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0"/>
          <w:sz w:val="14"/>
          <w:szCs w:val="14"/>
        </w:rPr>
        <w:t>Рязанская</w:t>
      </w:r>
      <w:r>
        <w:rPr>
          <w:rFonts w:ascii="Arial" w:hAnsi="Arial" w:cs="Arial" w:eastAsia="Arial"/>
          <w:color w:val="231F20"/>
          <w:spacing w:val="13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Пс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овская</w:t>
      </w:r>
      <w:r>
        <w:rPr>
          <w:rFonts w:ascii="Arial" w:hAnsi="Arial" w:cs="Arial" w:eastAsia="Arial"/>
          <w:color w:val="231F20"/>
          <w:spacing w:val="24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Челябинская</w:t>
      </w:r>
      <w:r>
        <w:rPr>
          <w:rFonts w:ascii="Arial" w:hAnsi="Arial" w:cs="Arial" w:eastAsia="Arial"/>
          <w:color w:val="231F20"/>
          <w:spacing w:val="8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33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Даге</w:t>
      </w:r>
      <w:r>
        <w:rPr>
          <w:rFonts w:ascii="Arial" w:hAnsi="Arial" w:cs="Arial" w:eastAsia="Arial"/>
          <w:color w:val="231F20"/>
          <w:spacing w:val="1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тан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58" w:lineRule="exact" w:before="3"/>
        <w:ind w:left="0" w:right="1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-3"/>
          <w:w w:val="100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емеровская</w:t>
      </w:r>
      <w:r>
        <w:rPr>
          <w:rFonts w:ascii="Arial" w:hAnsi="Arial" w:cs="Arial" w:eastAsia="Arial"/>
          <w:color w:val="231F20"/>
          <w:spacing w:val="18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spacing w:val="19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—</w:t>
      </w:r>
      <w:r>
        <w:rPr>
          <w:rFonts w:ascii="Arial" w:hAnsi="Arial" w:cs="Arial" w:eastAsia="Arial"/>
          <w:color w:val="231F20"/>
          <w:spacing w:val="18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узбасс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38" w:lineRule="exact" w:before="1"/>
        <w:ind w:left="539" w:right="1" w:firstLine="902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109.709602pt;margin-top:5.566479pt;width:.1pt;height:4.998pt;mso-position-horizontal-relative:page;mso-position-vertical-relative:paragraph;z-index:-12340" coordorigin="2194,111" coordsize="2,100">
            <v:shape style="position:absolute;left:2194;top:111;width:2;height:100" coordorigin="2194,111" coordsize="0,100" path="m2194,111l2194,211e" filled="f" stroked="t" strokeweight=".441pt" strokecolor="#231F20">
              <v:path arrowok="t"/>
            </v:shape>
            <w10:wrap type="none"/>
          </v:group>
        </w:pict>
      </w:r>
      <w:r>
        <w:rPr/>
        <w:pict>
          <v:shape style="position:absolute;margin-left:100.091339pt;margin-top:9.363079pt;width:6.1141pt;height:4.941582pt;mso-position-horizontal-relative:page;mso-position-vertical-relative:paragraph;z-index:-12314" type="#_x0000_t202" filled="f" stroked="f">
            <v:textbox inset="0,0,0,0" style="layout-flow:vertical">
              <w:txbxContent>
                <w:p>
                  <w:pPr>
                    <w:spacing w:before="11"/>
                    <w:ind w:left="20" w:right="0" w:firstLine="0"/>
                    <w:jc w:val="left"/>
                    <w:rPr>
                      <w:rFonts w:ascii="Arial" w:hAnsi="Arial" w:cs="Arial" w:eastAsia="Arial"/>
                      <w:sz w:val="8"/>
                      <w:szCs w:val="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8"/>
                      <w:szCs w:val="8"/>
                    </w:rPr>
                    <w:t>R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8"/>
                      <w:szCs w:val="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spacing w:val="-9"/>
          <w:w w:val="100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амбовская</w:t>
      </w:r>
      <w:r>
        <w:rPr>
          <w:rFonts w:ascii="Arial" w:hAnsi="Arial" w:cs="Arial" w:eastAsia="Arial"/>
          <w:color w:val="231F20"/>
          <w:spacing w:val="14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Кабардино-Балкарская</w:t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23"/>
          <w:w w:val="9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Республика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16" w:lineRule="auto" w:before="16"/>
        <w:ind w:left="1246" w:right="1" w:hanging="44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113.295998pt;margin-top:26.845985pt;width:7.501pt;height:15.003pt;mso-position-horizontal-relative:page;mso-position-vertical-relative:paragraph;z-index:-12343" coordorigin="2266,537" coordsize="150,300">
            <v:shape style="position:absolute;left:2266;top:537;width:150;height:300" coordorigin="2266,537" coordsize="150,300" path="m2266,837l2266,537,2416,537,2416,837,2266,837xe" filled="t" fillcolor="#1B75BC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106.108002pt;margin-top:26.845884pt;width:.1pt;height:15.003pt;mso-position-horizontal-relative:page;mso-position-vertical-relative:paragraph;z-index:-12342" coordorigin="2122,537" coordsize="2,300">
            <v:shape style="position:absolute;left:2122;top:537;width:2;height:300" coordorigin="2122,537" coordsize="0,300" path="m2122,837l2122,537e" filled="f" stroked="t" strokeweight=".882pt" strokecolor="#231F20">
              <v:path arrowok="t"/>
              <v:stroke dashstyle="longDash"/>
            </v:shape>
            <w10:wrap type="none"/>
          </v:group>
        </w:pict>
      </w:r>
      <w:r>
        <w:rPr/>
        <w:pict>
          <v:shape style="position:absolute;margin-left:101.883377pt;margin-top:47.101807pt;width:19.655864pt;height:153.789625pt;mso-position-horizontal-relative:page;mso-position-vertical-relative:paragraph;z-index:-12316" type="#_x0000_t202" filled="f" stroked="f">
            <v:textbox inset="0,0,0,0" style="layout-flow:vertical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Среднедушевые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14"/>
                      <w:szCs w:val="1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5"/>
                      <w:w w:val="101"/>
                      <w:sz w:val="14"/>
                      <w:szCs w:val="14"/>
                    </w:rPr>
                    <w:t>ох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оды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населения,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тыс.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руб.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51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Средние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2"/>
                      <w:sz w:val="14"/>
                      <w:szCs w:val="14"/>
                    </w:rPr>
                    <w:t>по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трем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группам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регионов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3.415337pt;margin-top:47.101807pt;width:9.05754pt;height:113.595113pt;mso-position-horizontal-relative:page;mso-position-vertical-relative:paragraph;z-index:-12313" type="#_x0000_t202" filled="f" stroked="f">
            <v:textbox inset="0,0,0,0" style="layout-flow:vertical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отношения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5"/>
                      <w:w w:val="100"/>
                      <w:sz w:val="14"/>
                      <w:szCs w:val="1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5"/>
                      <w:w w:val="101"/>
                      <w:sz w:val="14"/>
                      <w:szCs w:val="14"/>
                    </w:rPr>
                    <w:t>х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одов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17"/>
                      <w:sz w:val="14"/>
                      <w:szCs w:val="1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ВРП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[(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01"/>
                      <w:sz w:val="14"/>
                      <w:szCs w:val="14"/>
                    </w:rPr>
                    <w:t>m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i/>
                      <w:color w:val="231F20"/>
                      <w:spacing w:val="-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)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10"/>
                      <w:w w:val="100"/>
                      <w:sz w:val="14"/>
                      <w:szCs w:val="1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]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spacing w:val="-12"/>
          <w:w w:val="100"/>
          <w:sz w:val="14"/>
          <w:szCs w:val="14"/>
        </w:rPr>
        <w:t>У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дмуртская</w:t>
      </w:r>
      <w:r>
        <w:rPr>
          <w:rFonts w:ascii="Arial" w:hAnsi="Arial" w:cs="Arial" w:eastAsia="Arial"/>
          <w:color w:val="231F20"/>
          <w:spacing w:val="33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Новгородская</w:t>
      </w:r>
      <w:r>
        <w:rPr>
          <w:rFonts w:ascii="Arial" w:hAnsi="Arial" w:cs="Arial" w:eastAsia="Arial"/>
          <w:color w:val="231F20"/>
          <w:spacing w:val="27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Владимирская</w:t>
      </w:r>
      <w:r>
        <w:rPr>
          <w:rFonts w:ascii="Arial" w:hAnsi="Arial" w:cs="Arial" w:eastAsia="Arial"/>
          <w:color w:val="231F20"/>
          <w:spacing w:val="19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15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Бурятия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Кировская</w:t>
      </w:r>
      <w:r>
        <w:rPr>
          <w:rFonts w:ascii="Arial" w:hAnsi="Arial" w:cs="Arial" w:eastAsia="Arial"/>
          <w:color w:val="231F20"/>
          <w:spacing w:val="27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Оренбургская</w:t>
      </w:r>
      <w:r>
        <w:rPr>
          <w:rFonts w:ascii="Arial" w:hAnsi="Arial" w:cs="Arial" w:eastAsia="Arial"/>
          <w:color w:val="231F20"/>
          <w:spacing w:val="27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5"/>
          <w:w w:val="100"/>
          <w:sz w:val="14"/>
          <w:szCs w:val="14"/>
        </w:rPr>
        <w:t>А</w:t>
      </w:r>
      <w:r>
        <w:rPr>
          <w:rFonts w:ascii="Arial" w:hAnsi="Arial" w:cs="Arial" w:eastAsia="Arial"/>
          <w:color w:val="231F20"/>
          <w:spacing w:val="1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траханская</w:t>
      </w:r>
      <w:r>
        <w:rPr>
          <w:rFonts w:ascii="Arial" w:hAnsi="Arial" w:cs="Arial" w:eastAsia="Arial"/>
          <w:color w:val="231F20"/>
          <w:spacing w:val="18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Алтайский</w:t>
      </w:r>
      <w:r>
        <w:rPr>
          <w:rFonts w:ascii="Arial" w:hAnsi="Arial" w:cs="Arial" w:eastAsia="Arial"/>
          <w:color w:val="231F20"/>
          <w:spacing w:val="35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Пензенская</w:t>
      </w:r>
      <w:r>
        <w:rPr>
          <w:rFonts w:ascii="Arial" w:hAnsi="Arial" w:cs="Arial" w:eastAsia="Arial"/>
          <w:color w:val="231F20"/>
          <w:spacing w:val="15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Чеченская</w:t>
      </w:r>
      <w:r>
        <w:rPr>
          <w:rFonts w:ascii="Arial" w:hAnsi="Arial" w:cs="Arial" w:eastAsia="Arial"/>
          <w:color w:val="231F20"/>
          <w:spacing w:val="29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14"/>
          <w:w w:val="100"/>
          <w:sz w:val="14"/>
          <w:szCs w:val="14"/>
        </w:rPr>
        <w:t>У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льяновская</w:t>
      </w:r>
      <w:r>
        <w:rPr>
          <w:rFonts w:ascii="Arial" w:hAnsi="Arial" w:cs="Arial" w:eastAsia="Arial"/>
          <w:color w:val="231F20"/>
          <w:spacing w:val="11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В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о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лгоградская</w:t>
      </w:r>
      <w:r>
        <w:rPr>
          <w:rFonts w:ascii="Arial" w:hAnsi="Arial" w:cs="Arial" w:eastAsia="Arial"/>
          <w:color w:val="231F20"/>
          <w:spacing w:val="26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3" w:lineRule="exact"/>
        <w:ind w:left="0" w:right="1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85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w w:val="8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85"/>
          <w:sz w:val="14"/>
          <w:szCs w:val="14"/>
        </w:rPr>
        <w:t>Северная</w:t>
      </w:r>
      <w:r>
        <w:rPr>
          <w:rFonts w:ascii="Arial" w:hAnsi="Arial" w:cs="Arial" w:eastAsia="Arial"/>
          <w:color w:val="231F20"/>
          <w:spacing w:val="1"/>
          <w:w w:val="8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85"/>
          <w:sz w:val="14"/>
          <w:szCs w:val="14"/>
        </w:rPr>
        <w:t>Осетия</w:t>
      </w:r>
      <w:r>
        <w:rPr>
          <w:rFonts w:ascii="Arial" w:hAnsi="Arial" w:cs="Arial" w:eastAsia="Arial"/>
          <w:color w:val="231F20"/>
          <w:w w:val="8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85"/>
          <w:sz w:val="14"/>
          <w:szCs w:val="14"/>
        </w:rPr>
        <w:t>—</w:t>
      </w:r>
      <w:r>
        <w:rPr>
          <w:rFonts w:ascii="Arial" w:hAnsi="Arial" w:cs="Arial" w:eastAsia="Arial"/>
          <w:color w:val="231F20"/>
          <w:spacing w:val="1"/>
          <w:w w:val="8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85"/>
          <w:sz w:val="14"/>
          <w:szCs w:val="14"/>
        </w:rPr>
        <w:t>Алания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3" w:lineRule="auto" w:before="25"/>
        <w:ind w:left="1476" w:right="1" w:hanging="51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31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Хакасия</w:t>
      </w:r>
      <w:r>
        <w:rPr>
          <w:rFonts w:ascii="Arial" w:hAnsi="Arial" w:cs="Arial" w:eastAsia="Arial"/>
          <w:color w:val="231F20"/>
          <w:w w:val="103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19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Алтай</w:t>
      </w:r>
      <w:r>
        <w:rPr>
          <w:rFonts w:ascii="Arial" w:hAnsi="Arial" w:cs="Arial" w:eastAsia="Arial"/>
          <w:color w:val="231F20"/>
          <w:w w:val="101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урганская</w:t>
      </w:r>
      <w:r>
        <w:rPr>
          <w:rFonts w:ascii="Arial" w:hAnsi="Arial" w:cs="Arial" w:eastAsia="Arial"/>
          <w:color w:val="231F20"/>
          <w:spacing w:val="32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15" w:lineRule="auto" w:before="21"/>
        <w:ind w:left="1308" w:right="1" w:hanging="71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100.889603pt;margin-top:26.212116pt;width:.1pt;height:4.998pt;mso-position-horizontal-relative:page;mso-position-vertical-relative:paragraph;z-index:-12341" coordorigin="2018,524" coordsize="2,100">
            <v:shape style="position:absolute;left:2018;top:524;width:2;height:100" coordorigin="2018,524" coordsize="0,100" path="m2018,524l2018,624e" filled="f" stroked="t" strokeweight=".44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Чувашская</w:t>
      </w:r>
      <w:r>
        <w:rPr>
          <w:rFonts w:ascii="Arial" w:hAnsi="Arial" w:cs="Arial" w:eastAsia="Arial"/>
          <w:color w:val="231F20"/>
          <w:spacing w:val="36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Саратовская</w:t>
      </w:r>
      <w:r>
        <w:rPr>
          <w:rFonts w:ascii="Arial" w:hAnsi="Arial" w:cs="Arial" w:eastAsia="Arial"/>
          <w:color w:val="231F20"/>
          <w:spacing w:val="16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Ставроп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о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льский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33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Крым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12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Марий</w:t>
      </w:r>
      <w:r>
        <w:rPr>
          <w:rFonts w:ascii="Arial" w:hAnsi="Arial" w:cs="Arial" w:eastAsia="Arial"/>
          <w:color w:val="231F20"/>
          <w:spacing w:val="12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Э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л</w:t>
      </w:r>
      <w:r>
        <w:rPr>
          <w:rFonts w:ascii="Arial" w:hAnsi="Arial" w:cs="Arial" w:eastAsia="Arial"/>
          <w:color w:val="231F20"/>
          <w:w w:val="98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21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Мордовия</w:t>
      </w:r>
      <w:r>
        <w:rPr>
          <w:rFonts w:ascii="Arial" w:hAnsi="Arial" w:cs="Arial" w:eastAsia="Arial"/>
          <w:color w:val="231F20"/>
          <w:w w:val="101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21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8"/>
          <w:w w:val="100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ыва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23" w:lineRule="exact"/>
        <w:ind w:left="0" w:right="1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2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Калмыкия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61" w:lineRule="exact" w:before="4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0"/>
          <w:sz w:val="14"/>
          <w:szCs w:val="14"/>
        </w:rPr>
        <w:t>Кар</w:t>
      </w:r>
      <w:r>
        <w:rPr>
          <w:rFonts w:ascii="Arial" w:hAnsi="Arial" w:cs="Arial" w:eastAsia="Arial"/>
          <w:color w:val="231F20"/>
          <w:spacing w:val="-7"/>
          <w:w w:val="100"/>
          <w:sz w:val="14"/>
          <w:szCs w:val="14"/>
        </w:rPr>
        <w:t>а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чаево-Чер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есская</w:t>
      </w:r>
      <w:r>
        <w:rPr>
          <w:rFonts w:ascii="Arial" w:hAnsi="Arial" w:cs="Arial" w:eastAsia="Arial"/>
          <w:color w:val="231F20"/>
          <w:spacing w:val="-3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4" w:lineRule="exact"/>
        <w:ind w:left="0" w:right="1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0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32"/>
          <w:w w:val="10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Ин</w:t>
      </w:r>
      <w:r>
        <w:rPr>
          <w:rFonts w:ascii="Arial" w:hAnsi="Arial" w:cs="Arial" w:eastAsia="Arial"/>
          <w:color w:val="231F20"/>
          <w:spacing w:val="3"/>
          <w:w w:val="100"/>
          <w:sz w:val="14"/>
          <w:szCs w:val="14"/>
        </w:rPr>
        <w:t>г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ушетия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7" w:lineRule="auto" w:before="7"/>
        <w:ind w:left="1232" w:right="0" w:hanging="47"/>
        <w:jc w:val="righ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Сахалинская</w:t>
      </w:r>
      <w:r>
        <w:rPr>
          <w:rFonts w:ascii="Arial" w:hAnsi="Arial" w:cs="Arial" w:eastAsia="Arial"/>
          <w:color w:val="231F20"/>
          <w:spacing w:val="-2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Камчатский</w:t>
      </w:r>
      <w:r>
        <w:rPr>
          <w:rFonts w:ascii="Arial" w:hAnsi="Arial" w:cs="Arial" w:eastAsia="Arial"/>
          <w:color w:val="231F20"/>
          <w:spacing w:val="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7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Мурманская</w:t>
      </w:r>
      <w:r>
        <w:rPr>
          <w:rFonts w:ascii="Arial" w:hAnsi="Arial" w:cs="Arial" w:eastAsia="Arial"/>
          <w:color w:val="231F20"/>
          <w:spacing w:val="-2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0" w:lineRule="exact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80"/>
          <w:sz w:val="14"/>
          <w:szCs w:val="14"/>
        </w:rPr>
        <w:t>Ханты-Мансийский</w:t>
      </w:r>
      <w:r>
        <w:rPr>
          <w:rFonts w:ascii="Arial" w:hAnsi="Arial" w:cs="Arial" w:eastAsia="Arial"/>
          <w:color w:val="231F20"/>
          <w:spacing w:val="7"/>
          <w:w w:val="8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80"/>
          <w:sz w:val="14"/>
          <w:szCs w:val="14"/>
        </w:rPr>
        <w:t>авт.</w:t>
      </w:r>
      <w:r>
        <w:rPr>
          <w:rFonts w:ascii="Arial" w:hAnsi="Arial" w:cs="Arial" w:eastAsia="Arial"/>
          <w:color w:val="231F20"/>
          <w:spacing w:val="7"/>
          <w:w w:val="8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80"/>
          <w:sz w:val="14"/>
          <w:szCs w:val="14"/>
        </w:rPr>
        <w:t>округ</w:t>
      </w:r>
      <w:r>
        <w:rPr>
          <w:rFonts w:ascii="Arial" w:hAnsi="Arial" w:cs="Arial" w:eastAsia="Arial"/>
          <w:color w:val="231F20"/>
          <w:spacing w:val="7"/>
          <w:w w:val="8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80"/>
          <w:sz w:val="14"/>
          <w:szCs w:val="14"/>
        </w:rPr>
        <w:t>—</w:t>
      </w:r>
      <w:r>
        <w:rPr>
          <w:rFonts w:ascii="Arial" w:hAnsi="Arial" w:cs="Arial" w:eastAsia="Arial"/>
          <w:color w:val="231F20"/>
          <w:spacing w:val="7"/>
          <w:w w:val="8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80"/>
          <w:sz w:val="14"/>
          <w:szCs w:val="14"/>
        </w:rPr>
        <w:t>Югра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32" w:lineRule="exact" w:before="8"/>
        <w:ind w:left="859" w:right="0" w:firstLine="492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г.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Сан</w:t>
      </w:r>
      <w:r>
        <w:rPr>
          <w:rFonts w:ascii="Arial" w:hAnsi="Arial" w:cs="Arial" w:eastAsia="Arial"/>
          <w:color w:val="231F20"/>
          <w:spacing w:val="1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т-Петербург</w:t>
      </w:r>
      <w:r>
        <w:rPr>
          <w:rFonts w:ascii="Arial" w:hAnsi="Arial" w:cs="Arial" w:eastAsia="Arial"/>
          <w:color w:val="231F20"/>
          <w:w w:val="104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-1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Саха</w:t>
      </w:r>
      <w:r>
        <w:rPr>
          <w:rFonts w:ascii="Arial" w:hAnsi="Arial" w:cs="Arial" w:eastAsia="Arial"/>
          <w:color w:val="231F20"/>
          <w:spacing w:val="-1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(Я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spacing w:val="3"/>
          <w:w w:val="105"/>
          <w:sz w:val="14"/>
          <w:szCs w:val="14"/>
        </w:rPr>
        <w:t>у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ия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)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14" w:lineRule="auto" w:before="13"/>
        <w:ind w:left="1062" w:right="0" w:firstLine="202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Мос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овская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Хабаровский</w:t>
      </w:r>
      <w:r>
        <w:rPr>
          <w:rFonts w:ascii="Arial" w:hAnsi="Arial" w:cs="Arial" w:eastAsia="Arial"/>
          <w:color w:val="231F20"/>
          <w:spacing w:val="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7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оми</w:t>
      </w:r>
      <w:r>
        <w:rPr>
          <w:rFonts w:ascii="Arial" w:hAnsi="Arial" w:cs="Arial" w:eastAsia="Arial"/>
          <w:color w:val="231F20"/>
          <w:w w:val="104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Архангельская</w:t>
      </w:r>
      <w:r>
        <w:rPr>
          <w:rFonts w:ascii="Arial" w:hAnsi="Arial" w:cs="Arial" w:eastAsia="Arial"/>
          <w:color w:val="231F20"/>
          <w:spacing w:val="-2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22" w:lineRule="exact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Краснодарский</w:t>
      </w:r>
      <w:r>
        <w:rPr>
          <w:rFonts w:ascii="Arial" w:hAnsi="Arial" w:cs="Arial" w:eastAsia="Arial"/>
          <w:color w:val="231F20"/>
          <w:spacing w:val="1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12" w:lineRule="auto" w:before="7"/>
        <w:ind w:left="1015" w:right="0" w:firstLine="438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Приморский</w:t>
      </w:r>
      <w:r>
        <w:rPr>
          <w:rFonts w:ascii="Arial" w:hAnsi="Arial" w:cs="Arial" w:eastAsia="Arial"/>
          <w:color w:val="231F20"/>
          <w:spacing w:val="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7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Амурская</w:t>
      </w:r>
      <w:r>
        <w:rPr>
          <w:rFonts w:ascii="Arial" w:hAnsi="Arial" w:cs="Arial" w:eastAsia="Arial"/>
          <w:color w:val="231F20"/>
          <w:spacing w:val="-1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Свердловская</w:t>
      </w:r>
      <w:r>
        <w:rPr>
          <w:rFonts w:ascii="Arial" w:hAnsi="Arial" w:cs="Arial" w:eastAsia="Arial"/>
          <w:color w:val="231F20"/>
          <w:spacing w:val="-2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-9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Карелия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-2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10"/>
          <w:w w:val="105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атар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тан</w:t>
      </w:r>
      <w:r>
        <w:rPr>
          <w:rFonts w:ascii="Arial" w:hAnsi="Arial" w:cs="Arial" w:eastAsia="Arial"/>
          <w:color w:val="231F20"/>
          <w:w w:val="103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Ни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ж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егородская</w:t>
      </w:r>
      <w:r>
        <w:rPr>
          <w:rFonts w:ascii="Arial" w:hAnsi="Arial" w:cs="Arial" w:eastAsia="Arial"/>
          <w:color w:val="231F20"/>
          <w:spacing w:val="-8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Красноярский</w:t>
      </w:r>
      <w:r>
        <w:rPr>
          <w:rFonts w:ascii="Arial" w:hAnsi="Arial" w:cs="Arial" w:eastAsia="Arial"/>
          <w:color w:val="231F20"/>
          <w:spacing w:val="1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7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Новосибирская</w:t>
      </w:r>
      <w:r>
        <w:rPr>
          <w:rFonts w:ascii="Arial" w:hAnsi="Arial" w:cs="Arial" w:eastAsia="Arial"/>
          <w:color w:val="231F20"/>
          <w:spacing w:val="-2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Белгородская</w:t>
      </w:r>
      <w:r>
        <w:rPr>
          <w:rFonts w:ascii="Arial" w:hAnsi="Arial" w:cs="Arial" w:eastAsia="Arial"/>
          <w:color w:val="231F20"/>
          <w:spacing w:val="-2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Ро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товская</w:t>
      </w:r>
      <w:r>
        <w:rPr>
          <w:rFonts w:ascii="Arial" w:hAnsi="Arial" w:cs="Arial" w:eastAsia="Arial"/>
          <w:color w:val="231F20"/>
          <w:spacing w:val="-18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6" w:lineRule="exact" w:before="6"/>
        <w:ind w:left="1042" w:right="0" w:firstLine="149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Ярославская</w:t>
      </w:r>
      <w:r>
        <w:rPr>
          <w:rFonts w:ascii="Arial" w:hAnsi="Arial" w:cs="Arial" w:eastAsia="Arial"/>
          <w:color w:val="231F20"/>
          <w:spacing w:val="-2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Ленинградская</w:t>
      </w:r>
      <w:r>
        <w:rPr>
          <w:rFonts w:ascii="Arial" w:hAnsi="Arial" w:cs="Arial" w:eastAsia="Arial"/>
          <w:color w:val="231F20"/>
          <w:spacing w:val="-1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2" w:lineRule="auto"/>
        <w:ind w:left="1167" w:right="0" w:firstLine="451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Пермский</w:t>
      </w:r>
      <w:r>
        <w:rPr>
          <w:rFonts w:ascii="Arial" w:hAnsi="Arial" w:cs="Arial" w:eastAsia="Arial"/>
          <w:color w:val="231F20"/>
          <w:spacing w:val="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7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Липецкая</w:t>
      </w:r>
      <w:r>
        <w:rPr>
          <w:rFonts w:ascii="Arial" w:hAnsi="Arial" w:cs="Arial" w:eastAsia="Arial"/>
          <w:color w:val="231F20"/>
          <w:spacing w:val="-1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Вороне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ж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ская</w:t>
      </w:r>
      <w:r>
        <w:rPr>
          <w:rFonts w:ascii="Arial" w:hAnsi="Arial" w:cs="Arial" w:eastAsia="Arial"/>
          <w:color w:val="231F20"/>
          <w:spacing w:val="-1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38" w:lineRule="exact" w:before="4"/>
        <w:ind w:left="1332" w:right="0" w:hanging="1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Кал</w:t>
      </w:r>
      <w:r>
        <w:rPr>
          <w:rFonts w:ascii="Arial" w:hAnsi="Arial" w:cs="Arial" w:eastAsia="Arial"/>
          <w:color w:val="231F20"/>
          <w:spacing w:val="1"/>
          <w:w w:val="105"/>
          <w:sz w:val="14"/>
          <w:szCs w:val="14"/>
        </w:rPr>
        <w:t>у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ж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кая</w:t>
      </w:r>
      <w:r>
        <w:rPr>
          <w:rFonts w:ascii="Arial" w:hAnsi="Arial" w:cs="Arial" w:eastAsia="Arial"/>
          <w:color w:val="231F20"/>
          <w:spacing w:val="-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Орловская</w:t>
      </w:r>
      <w:r>
        <w:rPr>
          <w:rFonts w:ascii="Arial" w:hAnsi="Arial" w:cs="Arial" w:eastAsia="Arial"/>
          <w:color w:val="231F20"/>
          <w:spacing w:val="-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8" w:lineRule="auto" w:before="6"/>
        <w:ind w:left="508" w:right="0" w:firstLine="1013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урская</w:t>
      </w:r>
      <w:r>
        <w:rPr>
          <w:rFonts w:ascii="Arial" w:hAnsi="Arial" w:cs="Arial" w:eastAsia="Arial"/>
          <w:color w:val="231F20"/>
          <w:spacing w:val="-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тромская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Калининградская</w:t>
      </w:r>
      <w:r>
        <w:rPr>
          <w:rFonts w:ascii="Arial" w:hAnsi="Arial" w:cs="Arial" w:eastAsia="Arial"/>
          <w:color w:val="231F20"/>
          <w:spacing w:val="-1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Еврейская</w:t>
      </w:r>
      <w:r>
        <w:rPr>
          <w:rFonts w:ascii="Arial" w:hAnsi="Arial" w:cs="Arial" w:eastAsia="Arial"/>
          <w:color w:val="231F20"/>
          <w:spacing w:val="-19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автономная</w:t>
      </w:r>
      <w:r>
        <w:rPr>
          <w:rFonts w:ascii="Arial" w:hAnsi="Arial" w:cs="Arial" w:eastAsia="Arial"/>
          <w:color w:val="231F20"/>
          <w:spacing w:val="-18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12" w:lineRule="auto"/>
        <w:ind w:left="1207" w:right="0" w:firstLine="110"/>
        <w:jc w:val="right"/>
        <w:rPr>
          <w:rFonts w:ascii="Arial" w:hAnsi="Arial" w:cs="Arial" w:eastAsia="Arial"/>
          <w:sz w:val="14"/>
          <w:szCs w:val="14"/>
        </w:rPr>
      </w:pPr>
      <w:r>
        <w:rPr/>
        <w:pict>
          <v:shape style="position:absolute;margin-left:521.561523pt;margin-top:43.474834pt;width:38.7488pt;height:12.1088pt;mso-position-horizontal-relative:page;mso-position-vertical-relative:paragraph;z-index:-12332" type="#_x0000_t202" filled="f" stroked="f">
            <v:textbox inset="0,0,0,0" style="layout-flow:vertical">
              <w:txbxContent>
                <w:p>
                  <w:pPr>
                    <w:spacing w:before="5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1,4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line="120" w:lineRule="exact" w:before="10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1,2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line="130" w:lineRule="exact" w:before="9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1,0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06.088715pt;margin-top:43.474834pt;width:9.2pt;height:12.1088pt;mso-position-horizontal-relative:page;mso-position-vertical-relative:paragraph;z-index:-12329" type="#_x0000_t202" filled="f" stroked="f">
            <v:textbox inset="0,0,0,0" style="layout-flow:vertical">
              <w:txbxContent>
                <w:p>
                  <w:pPr>
                    <w:spacing w:before="5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0,8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91.27832pt;margin-top:43.474834pt;width:9.2pt;height:12.1088pt;mso-position-horizontal-relative:page;mso-position-vertical-relative:paragraph;z-index:-12328" type="#_x0000_t202" filled="f" stroked="f">
            <v:textbox inset="0,0,0,0" style="layout-flow:vertical">
              <w:txbxContent>
                <w:p>
                  <w:pPr>
                    <w:spacing w:before="5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0,6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76.057526pt;margin-top:43.474834pt;width:9.2pt;height:12.1088pt;mso-position-horizontal-relative:page;mso-position-vertical-relative:paragraph;z-index:-12327" type="#_x0000_t202" filled="f" stroked="f">
            <v:textbox inset="0,0,0,0" style="layout-flow:vertical">
              <w:txbxContent>
                <w:p>
                  <w:pPr>
                    <w:spacing w:before="5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0,4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60.973511pt;margin-top:43.474834pt;width:9.2pt;height:12.1088pt;mso-position-horizontal-relative:page;mso-position-vertical-relative:paragraph;z-index:-12326" type="#_x0000_t202" filled="f" stroked="f">
            <v:textbox inset="0,0,0,0" style="layout-flow:vertical">
              <w:txbxContent>
                <w:p>
                  <w:pPr>
                    <w:spacing w:before="5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0,2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46.112701pt;margin-top:43.474834pt;width:9.2pt;height:12.1088pt;mso-position-horizontal-relative:page;mso-position-vertical-relative:paragraph;z-index:-12325" type="#_x0000_t202" filled="f" stroked="f">
            <v:textbox inset="0,0,0,0" style="layout-flow:vertical">
              <w:txbxContent>
                <w:p>
                  <w:pPr>
                    <w:spacing w:before="5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4"/>
                      <w:szCs w:val="14"/>
                    </w:rPr>
                    <w:t>0,0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5.889725pt;margin-top:37.171635pt;width:98.235521pt;height:12.174908pt;mso-position-horizontal-relative:page;mso-position-vertical-relative:paragraph;z-index:-12322" type="#_x0000_t202" filled="f" stroked="f">
            <v:textbox inset="0,0,0,0" style="layout-flow:vertical">
              <w:txbxContent>
                <w:p>
                  <w:pPr>
                    <w:spacing w:before="3"/>
                    <w:ind w:left="25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1,8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43"/>
                    <w:ind w:left="25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1,6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34"/>
                    <w:ind w:left="25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1,4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40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1,2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42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1,0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35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0,8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44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0,6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31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0,4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37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0,2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  <w:p>
                  <w:pPr>
                    <w:spacing w:before="26"/>
                    <w:ind w:left="2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4"/>
                      <w:szCs w:val="14"/>
                    </w:rPr>
                    <w:t>0,0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spacing w:val="-9"/>
          <w:w w:val="105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юменская</w:t>
      </w:r>
      <w:r>
        <w:rPr>
          <w:rFonts w:ascii="Arial" w:hAnsi="Arial" w:cs="Arial" w:eastAsia="Arial"/>
          <w:color w:val="231F20"/>
          <w:spacing w:val="-1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Забайкальский</w:t>
      </w:r>
      <w:r>
        <w:rPr>
          <w:rFonts w:ascii="Arial" w:hAnsi="Arial" w:cs="Arial" w:eastAsia="Arial"/>
          <w:color w:val="231F20"/>
          <w:spacing w:val="1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7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См</w:t>
      </w:r>
      <w:r>
        <w:rPr>
          <w:rFonts w:ascii="Arial" w:hAnsi="Arial" w:cs="Arial" w:eastAsia="Arial"/>
          <w:color w:val="231F20"/>
          <w:spacing w:val="-5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ленская</w:t>
      </w:r>
      <w:r>
        <w:rPr>
          <w:rFonts w:ascii="Arial" w:hAnsi="Arial" w:cs="Arial" w:eastAsia="Arial"/>
          <w:color w:val="231F20"/>
          <w:spacing w:val="-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В</w:t>
      </w:r>
      <w:r>
        <w:rPr>
          <w:rFonts w:ascii="Arial" w:hAnsi="Arial" w:cs="Arial" w:eastAsia="Arial"/>
          <w:color w:val="231F20"/>
          <w:spacing w:val="-5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логодская</w:t>
      </w:r>
      <w:r>
        <w:rPr>
          <w:rFonts w:ascii="Arial" w:hAnsi="Arial" w:cs="Arial" w:eastAsia="Arial"/>
          <w:color w:val="231F20"/>
          <w:spacing w:val="-1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Самарская</w:t>
      </w:r>
      <w:r>
        <w:rPr>
          <w:rFonts w:ascii="Arial" w:hAnsi="Arial" w:cs="Arial" w:eastAsia="Arial"/>
          <w:color w:val="231F20"/>
          <w:spacing w:val="-1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обла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ть</w:t>
      </w:r>
      <w:r>
        <w:rPr>
          <w:rFonts w:ascii="Arial" w:hAnsi="Arial" w:cs="Arial" w:eastAsia="Arial"/>
          <w:color w:val="231F20"/>
          <w:w w:val="10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Республика</w:t>
      </w:r>
      <w:r>
        <w:rPr>
          <w:rFonts w:ascii="Arial" w:hAnsi="Arial" w:cs="Arial" w:eastAsia="Arial"/>
          <w:color w:val="231F20"/>
          <w:spacing w:val="-19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Адыгея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29" w:lineRule="exact"/>
        <w:ind w:left="74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ED1C24"/>
          <w:w w:val="105"/>
          <w:sz w:val="14"/>
          <w:szCs w:val="14"/>
        </w:rPr>
        <w:t>3540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40" w:lineRule="exact" w:before="12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984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ED1C24"/>
          <w:w w:val="105"/>
          <w:sz w:val="14"/>
          <w:szCs w:val="14"/>
        </w:rPr>
        <w:t>4950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50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ED1C24"/>
          <w:w w:val="105"/>
          <w:sz w:val="14"/>
          <w:szCs w:val="14"/>
        </w:rPr>
        <w:t>2230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1940" w:right="1300"/>
          <w:cols w:num="3" w:equalWidth="0">
            <w:col w:w="2806" w:space="1515"/>
            <w:col w:w="2655" w:space="1819"/>
            <w:col w:w="1572"/>
          </w:cols>
        </w:sectPr>
      </w:pP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Heading4"/>
        <w:spacing w:line="250" w:lineRule="auto" w:before="61"/>
        <w:ind w:right="1367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1"/>
          <w:w w:val="95"/>
        </w:rPr>
        <w:t>Д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spacing w:val="1"/>
          <w:w w:val="95"/>
        </w:rPr>
        <w:t>ц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w w:val="95"/>
        </w:rPr>
        <w:t>л</w:t>
      </w:r>
      <w:r>
        <w:rPr>
          <w:rFonts w:ascii="Arial" w:hAnsi="Arial" w:cs="Arial" w:eastAsia="Arial"/>
          <w:color w:val="231F20"/>
          <w:spacing w:val="-4"/>
          <w:w w:val="95"/>
        </w:rPr>
        <w:t>ь</w:t>
      </w:r>
      <w:r>
        <w:rPr>
          <w:rFonts w:ascii="Arial" w:hAnsi="Arial" w:cs="Arial" w:eastAsia="Arial"/>
          <w:color w:val="231F20"/>
          <w:w w:val="95"/>
        </w:rPr>
        <w:t>ны</w:t>
      </w:r>
      <w:r>
        <w:rPr>
          <w:rFonts w:ascii="Arial" w:hAnsi="Arial" w:cs="Arial" w:eastAsia="Arial"/>
          <w:color w:val="231F20"/>
          <w:w w:val="95"/>
        </w:rPr>
        <w:t>й</w:t>
      </w:r>
      <w:r>
        <w:rPr>
          <w:rFonts w:ascii="Arial" w:hAnsi="Arial" w:cs="Arial" w:eastAsia="Arial"/>
          <w:color w:val="231F20"/>
          <w:spacing w:val="-51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к</w:t>
      </w:r>
      <w:r>
        <w:rPr>
          <w:rFonts w:ascii="Arial" w:hAnsi="Arial" w:cs="Arial" w:eastAsia="Arial"/>
          <w:color w:val="231F20"/>
          <w:spacing w:val="-2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эф</w:t>
      </w:r>
      <w:r>
        <w:rPr>
          <w:rFonts w:ascii="Arial" w:hAnsi="Arial" w:cs="Arial" w:eastAsia="Arial"/>
          <w:color w:val="231F20"/>
          <w:spacing w:val="-2"/>
          <w:w w:val="95"/>
        </w:rPr>
        <w:t>ф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1"/>
          <w:w w:val="95"/>
        </w:rPr>
        <w:t>ц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т</w:t>
      </w:r>
      <w:r>
        <w:rPr>
          <w:rFonts w:ascii="Arial" w:hAnsi="Arial" w:cs="Arial" w:eastAsia="Arial"/>
          <w:color w:val="231F20"/>
          <w:spacing w:val="-51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э</w:t>
      </w:r>
      <w:r>
        <w:rPr>
          <w:rFonts w:ascii="Arial" w:hAnsi="Arial" w:cs="Arial" w:eastAsia="Arial"/>
          <w:color w:val="231F20"/>
          <w:spacing w:val="-2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м</w:t>
      </w:r>
      <w:r>
        <w:rPr>
          <w:rFonts w:ascii="Arial" w:hAnsi="Arial" w:cs="Arial" w:eastAsia="Arial"/>
          <w:color w:val="231F20"/>
          <w:spacing w:val="-4"/>
          <w:w w:val="95"/>
        </w:rPr>
        <w:t>и</w:t>
      </w:r>
      <w:r>
        <w:rPr>
          <w:rFonts w:ascii="Arial" w:hAnsi="Arial" w:cs="Arial" w:eastAsia="Arial"/>
          <w:color w:val="231F20"/>
          <w:w w:val="95"/>
        </w:rPr>
        <w:t>ч</w:t>
      </w:r>
      <w:r>
        <w:rPr>
          <w:rFonts w:ascii="Arial" w:hAnsi="Arial" w:cs="Arial" w:eastAsia="Arial"/>
          <w:color w:val="231F20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с</w:t>
      </w:r>
      <w:r>
        <w:rPr>
          <w:rFonts w:ascii="Arial" w:hAnsi="Arial" w:cs="Arial" w:eastAsia="Arial"/>
          <w:color w:val="231F20"/>
          <w:spacing w:val="-2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1"/>
          <w:w w:val="95"/>
        </w:rPr>
        <w:t>г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w w:val="94"/>
        </w:rPr>
        <w:t> </w:t>
      </w:r>
      <w:r>
        <w:rPr>
          <w:rFonts w:ascii="Arial" w:hAnsi="Arial" w:cs="Arial" w:eastAsia="Arial"/>
          <w:color w:val="231F20"/>
          <w:spacing w:val="-1"/>
          <w:w w:val="95"/>
        </w:rPr>
        <w:t>р</w:t>
      </w:r>
      <w:r>
        <w:rPr>
          <w:rFonts w:ascii="Arial" w:hAnsi="Arial" w:cs="Arial" w:eastAsia="Arial"/>
          <w:color w:val="231F20"/>
          <w:spacing w:val="-2"/>
          <w:w w:val="95"/>
        </w:rPr>
        <w:t>а</w:t>
      </w:r>
      <w:r>
        <w:rPr>
          <w:rFonts w:ascii="Arial" w:hAnsi="Arial" w:cs="Arial" w:eastAsia="Arial"/>
          <w:color w:val="231F20"/>
          <w:w w:val="95"/>
        </w:rPr>
        <w:t>з</w:t>
      </w:r>
      <w:r>
        <w:rPr>
          <w:rFonts w:ascii="Arial" w:hAnsi="Arial" w:cs="Arial" w:eastAsia="Arial"/>
          <w:color w:val="231F20"/>
          <w:w w:val="95"/>
        </w:rPr>
        <w:t>в</w:t>
      </w:r>
      <w:r>
        <w:rPr>
          <w:rFonts w:ascii="Arial" w:hAnsi="Arial" w:cs="Arial" w:eastAsia="Arial"/>
          <w:color w:val="231F20"/>
          <w:spacing w:val="-1"/>
          <w:w w:val="95"/>
        </w:rPr>
        <w:t>и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w w:val="95"/>
        </w:rPr>
        <w:t>я</w:t>
      </w:r>
      <w:r>
        <w:rPr>
          <w:rFonts w:ascii="Arial" w:hAnsi="Arial" w:cs="Arial" w:eastAsia="Arial"/>
          <w:color w:val="231F20"/>
          <w:spacing w:val="-18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spacing w:val="-2"/>
          <w:w w:val="95"/>
        </w:rPr>
        <w:t>г</w:t>
      </w:r>
      <w:r>
        <w:rPr>
          <w:rFonts w:ascii="Arial" w:hAnsi="Arial" w:cs="Arial" w:eastAsia="Arial"/>
          <w:color w:val="231F20"/>
          <w:spacing w:val="-1"/>
          <w:w w:val="95"/>
        </w:rPr>
        <w:t>и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1"/>
          <w:w w:val="95"/>
        </w:rPr>
        <w:t>нов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327" w:lineRule="exact"/>
        <w:ind w:left="400" w:right="0"/>
        <w:jc w:val="left"/>
      </w:pPr>
      <w:r>
        <w:rPr>
          <w:color w:val="231F20"/>
          <w:spacing w:val="1"/>
          <w:w w:val="95"/>
        </w:rPr>
        <w:t>Отношени</w:t>
      </w:r>
      <w:r>
        <w:rPr>
          <w:color w:val="231F20"/>
          <w:w w:val="95"/>
        </w:rPr>
        <w:t>е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среднедушевы</w:t>
      </w:r>
      <w:r>
        <w:rPr>
          <w:color w:val="231F20"/>
          <w:w w:val="95"/>
        </w:rPr>
        <w:t>х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ВР</w:t>
      </w:r>
      <w:r>
        <w:rPr>
          <w:color w:val="231F20"/>
          <w:w w:val="95"/>
        </w:rPr>
        <w:t>П</w:t>
      </w:r>
      <w:r>
        <w:rPr>
          <w:color w:val="231F20"/>
          <w:spacing w:val="3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самы</w:t>
      </w:r>
      <w:r>
        <w:rPr>
          <w:color w:val="231F20"/>
          <w:w w:val="95"/>
        </w:rPr>
        <w:t>х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экономически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-1"/>
          <w:w w:val="95"/>
        </w:rPr>
        <w:t>развиты</w:t>
      </w:r>
      <w:r>
        <w:rPr>
          <w:color w:val="231F20"/>
          <w:w w:val="95"/>
        </w:rPr>
        <w:t>х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1"/>
          <w:w w:val="95"/>
        </w:rPr>
        <w:t>региона</w:t>
      </w:r>
      <w:r>
        <w:rPr>
          <w:color w:val="231F20"/>
          <w:w w:val="95"/>
        </w:rPr>
        <w:t>х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1"/>
          <w:w w:val="95"/>
        </w:rPr>
        <w:t>10</w:t>
      </w:r>
      <w:r>
        <w:rPr>
          <w:color w:val="231F20"/>
          <w:w w:val="95"/>
        </w:rPr>
        <w:t>%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1"/>
          <w:w w:val="95"/>
        </w:rPr>
        <w:t>самы</w:t>
      </w:r>
      <w:r>
        <w:rPr>
          <w:color w:val="231F20"/>
          <w:w w:val="95"/>
        </w:rPr>
        <w:t>х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1"/>
          <w:w w:val="95"/>
        </w:rPr>
        <w:t>экономически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1"/>
          <w:w w:val="95"/>
        </w:rPr>
        <w:t>неразвиты</w:t>
      </w:r>
      <w:r>
        <w:rPr>
          <w:color w:val="231F20"/>
          <w:w w:val="95"/>
        </w:rPr>
        <w:t>х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10</w:t>
      </w:r>
      <w:r>
        <w:rPr>
          <w:color w:val="231F20"/>
          <w:w w:val="95"/>
        </w:rPr>
        <w:t>%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называетс</w:t>
      </w:r>
      <w:r>
        <w:rPr>
          <w:color w:val="231F20"/>
          <w:w w:val="95"/>
        </w:rPr>
        <w:t>я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децильным</w:t>
      </w:r>
      <w:r>
        <w:rPr>
          <w:color w:val="000000"/>
          <w:w w:val="100"/>
        </w:rPr>
      </w:r>
    </w:p>
    <w:p>
      <w:pPr>
        <w:pStyle w:val="BodyText"/>
        <w:spacing w:line="387" w:lineRule="exact"/>
        <w:ind w:right="0"/>
        <w:jc w:val="left"/>
      </w:pPr>
      <w:r>
        <w:rPr>
          <w:color w:val="231F20"/>
          <w:w w:val="90"/>
        </w:rPr>
        <w:t>коэффициентом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развития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регионов</w:t>
      </w:r>
      <w:r>
        <w:rPr>
          <w:color w:val="231F20"/>
          <w:spacing w:val="28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D</w:t>
      </w:r>
      <w:r>
        <w:rPr>
          <w:color w:val="231F20"/>
          <w:w w:val="90"/>
          <w:position w:val="-8"/>
          <w:sz w:val="16"/>
          <w:szCs w:val="16"/>
        </w:rPr>
        <w:t>Э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277" w:lineRule="exact"/>
        <w:ind w:left="400" w:right="0"/>
        <w:jc w:val="left"/>
      </w:pP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42"/>
          <w:w w:val="85"/>
        </w:rPr>
        <w:t> </w:t>
      </w:r>
      <w:r>
        <w:rPr>
          <w:color w:val="231F20"/>
          <w:w w:val="85"/>
        </w:rPr>
        <w:t>5</w:t>
      </w:r>
      <w:r>
        <w:rPr>
          <w:color w:val="231F20"/>
          <w:spacing w:val="3"/>
          <w:w w:val="85"/>
        </w:rPr>
        <w:t>�</w:t>
      </w:r>
      <w:r>
        <w:rPr>
          <w:color w:val="231F20"/>
          <w:w w:val="85"/>
        </w:rPr>
        <w:t>2</w:t>
      </w:r>
      <w:r>
        <w:rPr>
          <w:color w:val="231F20"/>
          <w:spacing w:val="42"/>
          <w:w w:val="85"/>
        </w:rPr>
        <w:t> </w:t>
      </w:r>
      <w:r>
        <w:rPr>
          <w:color w:val="231F20"/>
          <w:w w:val="90"/>
        </w:rPr>
        <w:t>приведен</w:t>
      </w:r>
      <w:r>
        <w:rPr>
          <w:color w:val="231F20"/>
          <w:w w:val="90"/>
        </w:rPr>
        <w:t>ы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значени</w:t>
      </w:r>
      <w:r>
        <w:rPr>
          <w:color w:val="231F20"/>
          <w:w w:val="90"/>
        </w:rPr>
        <w:t>я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децильног</w:t>
      </w:r>
      <w:r>
        <w:rPr>
          <w:color w:val="231F20"/>
          <w:w w:val="90"/>
        </w:rPr>
        <w:t>о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коэффиц</w:t>
      </w:r>
      <w:r>
        <w:rPr>
          <w:color w:val="231F20"/>
          <w:spacing w:val="4"/>
          <w:w w:val="90"/>
        </w:rPr>
        <w:t>и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1"/>
          <w:w w:val="95"/>
        </w:rPr>
        <w:t>ента</w:t>
      </w:r>
      <w:r>
        <w:rPr>
          <w:color w:val="231F20"/>
          <w:w w:val="95"/>
        </w:rPr>
        <w:t>,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2"/>
          <w:w w:val="95"/>
        </w:rPr>
        <w:t>характеризующег</w:t>
      </w:r>
      <w:r>
        <w:rPr>
          <w:color w:val="231F20"/>
          <w:w w:val="95"/>
        </w:rPr>
        <w:t>о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2"/>
          <w:w w:val="95"/>
        </w:rPr>
        <w:t>неравномерност</w:t>
      </w:r>
      <w:r>
        <w:rPr>
          <w:color w:val="231F20"/>
          <w:w w:val="95"/>
        </w:rPr>
        <w:t>ь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2"/>
          <w:w w:val="95"/>
        </w:rPr>
        <w:t>экономическ</w:t>
      </w:r>
      <w:r>
        <w:rPr>
          <w:color w:val="231F20"/>
          <w:spacing w:val="3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0"/>
        </w:rPr>
        <w:t>го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развития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регионов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2023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49"/>
          <w:w w:val="75"/>
        </w:rPr>
        <w:t> </w:t>
      </w:r>
      <w:r>
        <w:rPr>
          <w:color w:val="231F20"/>
          <w:w w:val="90"/>
        </w:rPr>
        <w:t>(или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близких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лет)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России,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во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всех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остальных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10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крупнейших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мира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числе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ност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размер</w:t>
      </w:r>
      <w:r>
        <w:rPr>
          <w:color w:val="231F20"/>
          <w:w w:val="95"/>
        </w:rPr>
        <w:t>у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территории</w:t>
      </w:r>
      <w:r>
        <w:rPr>
          <w:color w:val="231F20"/>
          <w:w w:val="95"/>
        </w:rPr>
        <w:t>,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Турции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Иране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(всего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17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стран,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включая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ЕС-27)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before="75"/>
        <w:ind w:left="0" w:right="7511" w:firstLine="0"/>
        <w:jc w:val="center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59.311497pt;margin-top:8.825845pt;width:356.607002pt;height:164.7263pt;mso-position-horizontal-relative:page;mso-position-vertical-relative:paragraph;z-index:-12311" coordorigin="1186,177" coordsize="7132,3295">
            <v:group style="position:absolute;left:8190;top:3107;width:120;height:2" coordorigin="8190,3107" coordsize="120,2">
              <v:shape style="position:absolute;left:8190;top:3107;width:120;height:2" coordorigin="8190,3107" coordsize="120,0" path="m8190,3107l8310,3107e" filled="f" stroked="t" strokeweight=".5pt" strokecolor="#939598">
                <v:path arrowok="t"/>
              </v:shape>
            </v:group>
            <v:group style="position:absolute;left:7769;top:3107;width:242;height:2" coordorigin="7769,3107" coordsize="242,2">
              <v:shape style="position:absolute;left:7769;top:3107;width:242;height:2" coordorigin="7769,3107" coordsize="242,0" path="m7769,3107l8012,3107e" filled="f" stroked="t" strokeweight=".5pt" strokecolor="#939598">
                <v:path arrowok="t"/>
              </v:shape>
            </v:group>
            <v:group style="position:absolute;left:7354;top:3107;width:237;height:2" coordorigin="7354,3107" coordsize="237,2">
              <v:shape style="position:absolute;left:7354;top:3107;width:237;height:2" coordorigin="7354,3107" coordsize="237,0" path="m7354,3107l7590,3107e" filled="f" stroked="t" strokeweight=".5pt" strokecolor="#939598">
                <v:path arrowok="t"/>
              </v:shape>
            </v:group>
            <v:group style="position:absolute;left:6941;top:3107;width:234;height:2" coordorigin="6941,3107" coordsize="234,2">
              <v:shape style="position:absolute;left:6941;top:3107;width:234;height:2" coordorigin="6941,3107" coordsize="234,0" path="m6941,3107l7175,3107e" filled="f" stroked="t" strokeweight=".5pt" strokecolor="#939598">
                <v:path arrowok="t"/>
              </v:shape>
            </v:group>
            <v:group style="position:absolute;left:6528;top:3107;width:234;height:2" coordorigin="6528,3107" coordsize="234,2">
              <v:shape style="position:absolute;left:6528;top:3107;width:234;height:2" coordorigin="6528,3107" coordsize="234,0" path="m6528,3107l6762,3107e" filled="f" stroked="t" strokeweight=".5pt" strokecolor="#939598">
                <v:path arrowok="t"/>
              </v:shape>
            </v:group>
            <v:group style="position:absolute;left:6110;top:3107;width:240;height:2" coordorigin="6110,3107" coordsize="240,2">
              <v:shape style="position:absolute;left:6110;top:3107;width:240;height:2" coordorigin="6110,3107" coordsize="240,0" path="m6110,3107l6350,3107e" filled="f" stroked="t" strokeweight=".5pt" strokecolor="#939598">
                <v:path arrowok="t"/>
              </v:shape>
            </v:group>
            <v:group style="position:absolute;left:5687;top:3107;width:244;height:2" coordorigin="5687,3107" coordsize="244,2">
              <v:shape style="position:absolute;left:5687;top:3107;width:244;height:2" coordorigin="5687,3107" coordsize="244,0" path="m5687,3107l5931,3107e" filled="f" stroked="t" strokeweight=".5pt" strokecolor="#939598">
                <v:path arrowok="t"/>
              </v:shape>
            </v:group>
            <v:group style="position:absolute;left:5299;top:3107;width:209;height:2" coordorigin="5299,3107" coordsize="209,2">
              <v:shape style="position:absolute;left:5299;top:3107;width:209;height:2" coordorigin="5299,3107" coordsize="209,0" path="m5299,3107l5509,3107e" filled="f" stroked="t" strokeweight=".5pt" strokecolor="#939598">
                <v:path arrowok="t"/>
              </v:shape>
            </v:group>
            <v:group style="position:absolute;left:4859;top:3107;width:261;height:2" coordorigin="4859,3107" coordsize="261,2">
              <v:shape style="position:absolute;left:4859;top:3107;width:261;height:2" coordorigin="4859,3107" coordsize="261,0" path="m4859,3107l5121,3107e" filled="f" stroked="t" strokeweight=".5pt" strokecolor="#939598">
                <v:path arrowok="t"/>
              </v:shape>
            </v:group>
            <v:group style="position:absolute;left:4453;top:3107;width:228;height:2" coordorigin="4453,3107" coordsize="228,2">
              <v:shape style="position:absolute;left:4453;top:3107;width:228;height:2" coordorigin="4453,3107" coordsize="228,0" path="m4453,3107l4680,3107e" filled="f" stroked="t" strokeweight=".5pt" strokecolor="#939598">
                <v:path arrowok="t"/>
              </v:shape>
            </v:group>
            <v:group style="position:absolute;left:4033;top:3107;width:241;height:2" coordorigin="4033,3107" coordsize="241,2">
              <v:shape style="position:absolute;left:4033;top:3107;width:241;height:2" coordorigin="4033,3107" coordsize="241,0" path="m4033,3107l4274,3107e" filled="f" stroked="t" strokeweight=".5pt" strokecolor="#939598">
                <v:path arrowok="t"/>
              </v:shape>
            </v:group>
            <v:group style="position:absolute;left:3615;top:3107;width:240;height:2" coordorigin="3615,3107" coordsize="240,2">
              <v:shape style="position:absolute;left:3615;top:3107;width:240;height:2" coordorigin="3615,3107" coordsize="240,0" path="m3615,3107l3855,3107e" filled="f" stroked="t" strokeweight=".5pt" strokecolor="#939598">
                <v:path arrowok="t"/>
              </v:shape>
            </v:group>
            <v:group style="position:absolute;left:3202;top:3107;width:234;height:2" coordorigin="3202,3107" coordsize="234,2">
              <v:shape style="position:absolute;left:3202;top:3107;width:234;height:2" coordorigin="3202,3107" coordsize="234,0" path="m3202,3107l3436,3107e" filled="f" stroked="t" strokeweight=".5pt" strokecolor="#939598">
                <v:path arrowok="t"/>
              </v:shape>
            </v:group>
            <v:group style="position:absolute;left:2786;top:3107;width:234;height:2" coordorigin="2786,3107" coordsize="234,2">
              <v:shape style="position:absolute;left:2786;top:3107;width:234;height:2" coordorigin="2786,3107" coordsize="234,0" path="m2786,3107l3020,3107e" filled="f" stroked="t" strokeweight=".5pt" strokecolor="#939598">
                <v:path arrowok="t"/>
              </v:shape>
            </v:group>
            <v:group style="position:absolute;left:2372;top:3107;width:235;height:2" coordorigin="2372,3107" coordsize="235,2">
              <v:shape style="position:absolute;left:2372;top:3107;width:235;height:2" coordorigin="2372,3107" coordsize="235,0" path="m2372,3107l2607,3107e" filled="f" stroked="t" strokeweight=".5pt" strokecolor="#939598">
                <v:path arrowok="t"/>
              </v:shape>
            </v:group>
            <v:group style="position:absolute;left:1957;top:3107;width:236;height:2" coordorigin="1957,3107" coordsize="236,2">
              <v:shape style="position:absolute;left:1957;top:3107;width:236;height:2" coordorigin="1957,3107" coordsize="236,0" path="m1957,3107l2193,3107e" filled="f" stroked="t" strokeweight=".5pt" strokecolor="#939598">
                <v:path arrowok="t"/>
              </v:shape>
            </v:group>
            <v:group style="position:absolute;left:1536;top:3107;width:242;height:2" coordorigin="1536,3107" coordsize="242,2">
              <v:shape style="position:absolute;left:1536;top:3107;width:242;height:2" coordorigin="1536,3107" coordsize="242,0" path="m1536,3107l1778,3107e" filled="f" stroked="t" strokeweight=".5pt" strokecolor="#939598">
                <v:path arrowok="t"/>
              </v:shape>
            </v:group>
            <v:group style="position:absolute;left:1191;top:3107;width:166;height:2" coordorigin="1191,3107" coordsize="166,2">
              <v:shape style="position:absolute;left:1191;top:3107;width:166;height:2" coordorigin="1191,3107" coordsize="166,0" path="m1191,3107l1357,3107e" filled="f" stroked="t" strokeweight=".5pt" strokecolor="#939598">
                <v:path arrowok="t"/>
              </v:shape>
            </v:group>
            <v:group style="position:absolute;left:8190;top:2792;width:120;height:2" coordorigin="8190,2792" coordsize="120,2">
              <v:shape style="position:absolute;left:8190;top:2792;width:120;height:2" coordorigin="8190,2792" coordsize="120,0" path="m8190,2792l8310,2792e" filled="f" stroked="t" strokeweight=".5pt" strokecolor="#939598">
                <v:path arrowok="t"/>
              </v:shape>
            </v:group>
            <v:group style="position:absolute;left:7769;top:2792;width:242;height:2" coordorigin="7769,2792" coordsize="242,2">
              <v:shape style="position:absolute;left:7769;top:2792;width:242;height:2" coordorigin="7769,2792" coordsize="242,0" path="m7769,2792l8012,2792e" filled="f" stroked="t" strokeweight=".5pt" strokecolor="#939598">
                <v:path arrowok="t"/>
              </v:shape>
            </v:group>
            <v:group style="position:absolute;left:7354;top:2792;width:237;height:2" coordorigin="7354,2792" coordsize="237,2">
              <v:shape style="position:absolute;left:7354;top:2792;width:237;height:2" coordorigin="7354,2792" coordsize="237,0" path="m7354,2792l7590,2792e" filled="f" stroked="t" strokeweight=".5pt" strokecolor="#939598">
                <v:path arrowok="t"/>
              </v:shape>
            </v:group>
            <v:group style="position:absolute;left:6941;top:2792;width:234;height:2" coordorigin="6941,2792" coordsize="234,2">
              <v:shape style="position:absolute;left:6941;top:2792;width:234;height:2" coordorigin="6941,2792" coordsize="234,0" path="m6941,2792l7175,2792e" filled="f" stroked="t" strokeweight=".5pt" strokecolor="#939598">
                <v:path arrowok="t"/>
              </v:shape>
            </v:group>
            <v:group style="position:absolute;left:6528;top:2792;width:234;height:2" coordorigin="6528,2792" coordsize="234,2">
              <v:shape style="position:absolute;left:6528;top:2792;width:234;height:2" coordorigin="6528,2792" coordsize="234,0" path="m6528,2792l6762,2792e" filled="f" stroked="t" strokeweight=".5pt" strokecolor="#939598">
                <v:path arrowok="t"/>
              </v:shape>
            </v:group>
            <v:group style="position:absolute;left:6110;top:2792;width:240;height:2" coordorigin="6110,2792" coordsize="240,2">
              <v:shape style="position:absolute;left:6110;top:2792;width:240;height:2" coordorigin="6110,2792" coordsize="240,0" path="m6110,2792l6350,2792e" filled="f" stroked="t" strokeweight=".5pt" strokecolor="#939598">
                <v:path arrowok="t"/>
              </v:shape>
            </v:group>
            <v:group style="position:absolute;left:5687;top:2792;width:244;height:2" coordorigin="5687,2792" coordsize="244,2">
              <v:shape style="position:absolute;left:5687;top:2792;width:244;height:2" coordorigin="5687,2792" coordsize="244,0" path="m5687,2792l5931,2792e" filled="f" stroked="t" strokeweight=".5pt" strokecolor="#939598">
                <v:path arrowok="t"/>
              </v:shape>
            </v:group>
            <v:group style="position:absolute;left:5299;top:2792;width:209;height:2" coordorigin="5299,2792" coordsize="209,2">
              <v:shape style="position:absolute;left:5299;top:2792;width:209;height:2" coordorigin="5299,2792" coordsize="209,0" path="m5299,2792l5509,2792e" filled="f" stroked="t" strokeweight=".5pt" strokecolor="#939598">
                <v:path arrowok="t"/>
              </v:shape>
            </v:group>
            <v:group style="position:absolute;left:4859;top:2792;width:261;height:2" coordorigin="4859,2792" coordsize="261,2">
              <v:shape style="position:absolute;left:4859;top:2792;width:261;height:2" coordorigin="4859,2792" coordsize="261,0" path="m4859,2792l5121,2792e" filled="f" stroked="t" strokeweight=".5pt" strokecolor="#939598">
                <v:path arrowok="t"/>
              </v:shape>
            </v:group>
            <v:group style="position:absolute;left:4453;top:2792;width:228;height:2" coordorigin="4453,2792" coordsize="228,2">
              <v:shape style="position:absolute;left:4453;top:2792;width:228;height:2" coordorigin="4453,2792" coordsize="228,0" path="m4453,2792l4680,2792e" filled="f" stroked="t" strokeweight=".5pt" strokecolor="#939598">
                <v:path arrowok="t"/>
              </v:shape>
            </v:group>
            <v:group style="position:absolute;left:4033;top:2792;width:241;height:2" coordorigin="4033,2792" coordsize="241,2">
              <v:shape style="position:absolute;left:4033;top:2792;width:241;height:2" coordorigin="4033,2792" coordsize="241,0" path="m4033,2792l4274,2792e" filled="f" stroked="t" strokeweight=".5pt" strokecolor="#939598">
                <v:path arrowok="t"/>
              </v:shape>
            </v:group>
            <v:group style="position:absolute;left:3615;top:2792;width:240;height:2" coordorigin="3615,2792" coordsize="240,2">
              <v:shape style="position:absolute;left:3615;top:2792;width:240;height:2" coordorigin="3615,2792" coordsize="240,0" path="m3615,2792l3855,2792e" filled="f" stroked="t" strokeweight=".5pt" strokecolor="#939598">
                <v:path arrowok="t"/>
              </v:shape>
            </v:group>
            <v:group style="position:absolute;left:1191;top:2792;width:2245;height:2" coordorigin="1191,2792" coordsize="2245,2">
              <v:shape style="position:absolute;left:1191;top:2792;width:2245;height:2" coordorigin="1191,2792" coordsize="2245,0" path="m1191,2792l3436,2792e" filled="f" stroked="t" strokeweight=".5pt" strokecolor="#939598">
                <v:path arrowok="t"/>
              </v:shape>
            </v:group>
            <v:group style="position:absolute;left:8190;top:2455;width:120;height:2" coordorigin="8190,2455" coordsize="120,2">
              <v:shape style="position:absolute;left:8190;top:2455;width:120;height:2" coordorigin="8190,2455" coordsize="120,0" path="m8190,2455l8310,2455e" filled="f" stroked="t" strokeweight=".5pt" strokecolor="#939598">
                <v:path arrowok="t"/>
              </v:shape>
            </v:group>
            <v:group style="position:absolute;left:7769;top:2455;width:242;height:2" coordorigin="7769,2455" coordsize="242,2">
              <v:shape style="position:absolute;left:7769;top:2455;width:242;height:2" coordorigin="7769,2455" coordsize="242,0" path="m7769,2455l8012,2455e" filled="f" stroked="t" strokeweight=".5pt" strokecolor="#939598">
                <v:path arrowok="t"/>
              </v:shape>
            </v:group>
            <v:group style="position:absolute;left:7354;top:2455;width:237;height:2" coordorigin="7354,2455" coordsize="237,2">
              <v:shape style="position:absolute;left:7354;top:2455;width:237;height:2" coordorigin="7354,2455" coordsize="237,0" path="m7354,2455l7590,2455e" filled="f" stroked="t" strokeweight=".5pt" strokecolor="#939598">
                <v:path arrowok="t"/>
              </v:shape>
            </v:group>
            <v:group style="position:absolute;left:6941;top:2455;width:234;height:2" coordorigin="6941,2455" coordsize="234,2">
              <v:shape style="position:absolute;left:6941;top:2455;width:234;height:2" coordorigin="6941,2455" coordsize="234,0" path="m6941,2455l7175,2455e" filled="f" stroked="t" strokeweight=".5pt" strokecolor="#939598">
                <v:path arrowok="t"/>
              </v:shape>
            </v:group>
            <v:group style="position:absolute;left:6528;top:2455;width:234;height:2" coordorigin="6528,2455" coordsize="234,2">
              <v:shape style="position:absolute;left:6528;top:2455;width:234;height:2" coordorigin="6528,2455" coordsize="234,0" path="m6528,2455l6762,2455e" filled="f" stroked="t" strokeweight=".5pt" strokecolor="#939598">
                <v:path arrowok="t"/>
              </v:shape>
            </v:group>
            <v:group style="position:absolute;left:6110;top:2455;width:240;height:2" coordorigin="6110,2455" coordsize="240,2">
              <v:shape style="position:absolute;left:6110;top:2455;width:240;height:2" coordorigin="6110,2455" coordsize="240,0" path="m6110,2455l6350,2455e" filled="f" stroked="t" strokeweight=".5pt" strokecolor="#939598">
                <v:path arrowok="t"/>
              </v:shape>
            </v:group>
            <v:group style="position:absolute;left:5687;top:2455;width:244;height:2" coordorigin="5687,2455" coordsize="244,2">
              <v:shape style="position:absolute;left:5687;top:2455;width:244;height:2" coordorigin="5687,2455" coordsize="244,0" path="m5687,2455l5931,2455e" filled="f" stroked="t" strokeweight=".5pt" strokecolor="#939598">
                <v:path arrowok="t"/>
              </v:shape>
            </v:group>
            <v:group style="position:absolute;left:5299;top:2455;width:209;height:2" coordorigin="5299,2455" coordsize="209,2">
              <v:shape style="position:absolute;left:5299;top:2455;width:209;height:2" coordorigin="5299,2455" coordsize="209,0" path="m5299,2455l5509,2455e" filled="f" stroked="t" strokeweight=".5pt" strokecolor="#939598">
                <v:path arrowok="t"/>
              </v:shape>
            </v:group>
            <v:group style="position:absolute;left:4859;top:2455;width:261;height:2" coordorigin="4859,2455" coordsize="261,2">
              <v:shape style="position:absolute;left:4859;top:2455;width:261;height:2" coordorigin="4859,2455" coordsize="261,0" path="m4859,2455l5121,2455e" filled="f" stroked="t" strokeweight=".5pt" strokecolor="#939598">
                <v:path arrowok="t"/>
              </v:shape>
            </v:group>
            <v:group style="position:absolute;left:4453;top:2455;width:228;height:2" coordorigin="4453,2455" coordsize="228,2">
              <v:shape style="position:absolute;left:4453;top:2455;width:228;height:2" coordorigin="4453,2455" coordsize="228,0" path="m4453,2455l4680,2455e" filled="f" stroked="t" strokeweight=".5pt" strokecolor="#939598">
                <v:path arrowok="t"/>
              </v:shape>
            </v:group>
            <v:group style="position:absolute;left:1191;top:2455;width:3083;height:2" coordorigin="1191,2455" coordsize="3083,2">
              <v:shape style="position:absolute;left:1191;top:2455;width:3083;height:2" coordorigin="1191,2455" coordsize="3083,0" path="m1191,2455l4274,2455e" filled="f" stroked="t" strokeweight=".5pt" strokecolor="#939598">
                <v:path arrowok="t"/>
              </v:shape>
            </v:group>
            <v:group style="position:absolute;left:8190;top:2130;width:120;height:2" coordorigin="8190,2130" coordsize="120,2">
              <v:shape style="position:absolute;left:8190;top:2130;width:120;height:2" coordorigin="8190,2130" coordsize="120,0" path="m8190,2130l8310,2130e" filled="f" stroked="t" strokeweight=".5pt" strokecolor="#939598">
                <v:path arrowok="t"/>
              </v:shape>
            </v:group>
            <v:group style="position:absolute;left:7769;top:2130;width:242;height:2" coordorigin="7769,2130" coordsize="242,2">
              <v:shape style="position:absolute;left:7769;top:2130;width:242;height:2" coordorigin="7769,2130" coordsize="242,0" path="m7769,2130l8012,2130e" filled="f" stroked="t" strokeweight=".5pt" strokecolor="#939598">
                <v:path arrowok="t"/>
              </v:shape>
            </v:group>
            <v:group style="position:absolute;left:7354;top:2130;width:237;height:2" coordorigin="7354,2130" coordsize="237,2">
              <v:shape style="position:absolute;left:7354;top:2130;width:237;height:2" coordorigin="7354,2130" coordsize="237,0" path="m7354,2130l7590,2130e" filled="f" stroked="t" strokeweight=".5pt" strokecolor="#939598">
                <v:path arrowok="t"/>
              </v:shape>
            </v:group>
            <v:group style="position:absolute;left:6941;top:2130;width:234;height:2" coordorigin="6941,2130" coordsize="234,2">
              <v:shape style="position:absolute;left:6941;top:2130;width:234;height:2" coordorigin="6941,2130" coordsize="234,0" path="m6941,2130l7175,2130e" filled="f" stroked="t" strokeweight=".5pt" strokecolor="#939598">
                <v:path arrowok="t"/>
              </v:shape>
            </v:group>
            <v:group style="position:absolute;left:6528;top:2130;width:234;height:2" coordorigin="6528,2130" coordsize="234,2">
              <v:shape style="position:absolute;left:6528;top:2130;width:234;height:2" coordorigin="6528,2130" coordsize="234,0" path="m6528,2130l6762,2130e" filled="f" stroked="t" strokeweight=".5pt" strokecolor="#939598">
                <v:path arrowok="t"/>
              </v:shape>
            </v:group>
            <v:group style="position:absolute;left:6110;top:2130;width:240;height:2" coordorigin="6110,2130" coordsize="240,2">
              <v:shape style="position:absolute;left:6110;top:2130;width:240;height:2" coordorigin="6110,2130" coordsize="240,0" path="m6110,2130l6350,2130e" filled="f" stroked="t" strokeweight=".5pt" strokecolor="#939598">
                <v:path arrowok="t"/>
              </v:shape>
            </v:group>
            <v:group style="position:absolute;left:5687;top:2130;width:244;height:2" coordorigin="5687,2130" coordsize="244,2">
              <v:shape style="position:absolute;left:5687;top:2130;width:244;height:2" coordorigin="5687,2130" coordsize="244,0" path="m5687,2130l5931,2130e" filled="f" stroked="t" strokeweight=".5pt" strokecolor="#939598">
                <v:path arrowok="t"/>
              </v:shape>
            </v:group>
            <v:group style="position:absolute;left:1191;top:2130;width:4317;height:2" coordorigin="1191,2130" coordsize="4317,2">
              <v:shape style="position:absolute;left:1191;top:2130;width:4317;height:2" coordorigin="1191,2130" coordsize="4317,0" path="m1191,2130l5509,2130e" filled="f" stroked="t" strokeweight=".5pt" strokecolor="#939598">
                <v:path arrowok="t"/>
              </v:shape>
            </v:group>
            <v:group style="position:absolute;left:8190;top:1812;width:120;height:2" coordorigin="8190,1812" coordsize="120,2">
              <v:shape style="position:absolute;left:8190;top:1812;width:120;height:2" coordorigin="8190,1812" coordsize="120,0" path="m8190,1812l8310,1812e" filled="f" stroked="t" strokeweight=".5pt" strokecolor="#939598">
                <v:path arrowok="t"/>
              </v:shape>
            </v:group>
            <v:group style="position:absolute;left:7769;top:1812;width:242;height:2" coordorigin="7769,1812" coordsize="242,2">
              <v:shape style="position:absolute;left:7769;top:1812;width:242;height:2" coordorigin="7769,1812" coordsize="242,0" path="m7769,1812l8012,1812e" filled="f" stroked="t" strokeweight=".5pt" strokecolor="#939598">
                <v:path arrowok="t"/>
              </v:shape>
            </v:group>
            <v:group style="position:absolute;left:7354;top:1812;width:237;height:2" coordorigin="7354,1812" coordsize="237,2">
              <v:shape style="position:absolute;left:7354;top:1812;width:237;height:2" coordorigin="7354,1812" coordsize="237,0" path="m7354,1812l7590,1812e" filled="f" stroked="t" strokeweight=".5pt" strokecolor="#939598">
                <v:path arrowok="t"/>
              </v:shape>
            </v:group>
            <v:group style="position:absolute;left:6941;top:1812;width:234;height:2" coordorigin="6941,1812" coordsize="234,2">
              <v:shape style="position:absolute;left:6941;top:1812;width:234;height:2" coordorigin="6941,1812" coordsize="234,0" path="m6941,1812l7175,1812e" filled="f" stroked="t" strokeweight=".5pt" strokecolor="#939598">
                <v:path arrowok="t"/>
              </v:shape>
            </v:group>
            <v:group style="position:absolute;left:6528;top:1812;width:234;height:2" coordorigin="6528,1812" coordsize="234,2">
              <v:shape style="position:absolute;left:6528;top:1812;width:234;height:2" coordorigin="6528,1812" coordsize="234,0" path="m6528,1812l6762,1812e" filled="f" stroked="t" strokeweight=".5pt" strokecolor="#939598">
                <v:path arrowok="t"/>
              </v:shape>
            </v:group>
            <v:group style="position:absolute;left:1191;top:1812;width:5158;height:2" coordorigin="1191,1812" coordsize="5158,2">
              <v:shape style="position:absolute;left:1191;top:1812;width:5158;height:2" coordorigin="1191,1812" coordsize="5158,0" path="m1191,1812l6350,1812e" filled="f" stroked="t" strokeweight=".5pt" strokecolor="#939598">
                <v:path arrowok="t"/>
              </v:shape>
            </v:group>
            <v:group style="position:absolute;left:8190;top:1489;width:120;height:2" coordorigin="8190,1489" coordsize="120,2">
              <v:shape style="position:absolute;left:8190;top:1489;width:120;height:2" coordorigin="8190,1489" coordsize="120,0" path="m8190,1489l8310,1489e" filled="f" stroked="t" strokeweight=".5pt" strokecolor="#939598">
                <v:path arrowok="t"/>
              </v:shape>
            </v:group>
            <v:group style="position:absolute;left:7769;top:1489;width:242;height:2" coordorigin="7769,1489" coordsize="242,2">
              <v:shape style="position:absolute;left:7769;top:1489;width:242;height:2" coordorigin="7769,1489" coordsize="242,0" path="m7769,1489l8012,1489e" filled="f" stroked="t" strokeweight=".5pt" strokecolor="#939598">
                <v:path arrowok="t"/>
              </v:shape>
            </v:group>
            <v:group style="position:absolute;left:7354;top:1489;width:237;height:2" coordorigin="7354,1489" coordsize="237,2">
              <v:shape style="position:absolute;left:7354;top:1489;width:237;height:2" coordorigin="7354,1489" coordsize="237,0" path="m7354,1489l7590,1489e" filled="f" stroked="t" strokeweight=".5pt" strokecolor="#939598">
                <v:path arrowok="t"/>
              </v:shape>
            </v:group>
            <v:group style="position:absolute;left:6941;top:1489;width:234;height:2" coordorigin="6941,1489" coordsize="234,2">
              <v:shape style="position:absolute;left:6941;top:1489;width:234;height:2" coordorigin="6941,1489" coordsize="234,0" path="m6941,1489l7175,1489e" filled="f" stroked="t" strokeweight=".5pt" strokecolor="#939598">
                <v:path arrowok="t"/>
              </v:shape>
            </v:group>
            <v:group style="position:absolute;left:6528;top:1489;width:234;height:2" coordorigin="6528,1489" coordsize="234,2">
              <v:shape style="position:absolute;left:6528;top:1489;width:234;height:2" coordorigin="6528,1489" coordsize="234,0" path="m6528,1489l6762,1489e" filled="f" stroked="t" strokeweight=".5pt" strokecolor="#939598">
                <v:path arrowok="t"/>
              </v:shape>
            </v:group>
            <v:group style="position:absolute;left:1191;top:1489;width:5158;height:2" coordorigin="1191,1489" coordsize="5158,2">
              <v:shape style="position:absolute;left:1191;top:1489;width:5158;height:2" coordorigin="1191,1489" coordsize="5158,0" path="m1191,1489l6350,1489e" filled="f" stroked="t" strokeweight=".5pt" strokecolor="#939598">
                <v:path arrowok="t"/>
              </v:shape>
            </v:group>
            <v:group style="position:absolute;left:1194;top:182;width:7119;height:2" coordorigin="1194,182" coordsize="7119,2">
              <v:shape style="position:absolute;left:1194;top:182;width:7119;height:2" coordorigin="1194,182" coordsize="7119,0" path="m1194,182l8313,182e" filled="f" stroked="t" strokeweight=".5pt" strokecolor="#939598">
                <v:path arrowok="t"/>
              </v:shape>
            </v:group>
            <v:group style="position:absolute;left:8190;top:1152;width:123;height:2" coordorigin="8190,1152" coordsize="123,2">
              <v:shape style="position:absolute;left:8190;top:1152;width:123;height:2" coordorigin="8190,1152" coordsize="123,0" path="m8190,1152l8313,1152e" filled="f" stroked="t" strokeweight=".5pt" strokecolor="#939598">
                <v:path arrowok="t"/>
              </v:shape>
            </v:group>
            <v:group style="position:absolute;left:7769;top:1152;width:242;height:2" coordorigin="7769,1152" coordsize="242,2">
              <v:shape style="position:absolute;left:7769;top:1152;width:242;height:2" coordorigin="7769,1152" coordsize="242,0" path="m7769,1152l8012,1152e" filled="f" stroked="t" strokeweight=".5pt" strokecolor="#939598">
                <v:path arrowok="t"/>
              </v:shape>
            </v:group>
            <v:group style="position:absolute;left:7354;top:1152;width:237;height:2" coordorigin="7354,1152" coordsize="237,2">
              <v:shape style="position:absolute;left:7354;top:1152;width:237;height:2" coordorigin="7354,1152" coordsize="237,0" path="m7354,1152l7590,1152e" filled="f" stroked="t" strokeweight=".5pt" strokecolor="#939598">
                <v:path arrowok="t"/>
              </v:shape>
            </v:group>
            <v:group style="position:absolute;left:1194;top:1152;width:5981;height:2" coordorigin="1194,1152" coordsize="5981,2">
              <v:shape style="position:absolute;left:1194;top:1152;width:5981;height:2" coordorigin="1194,1152" coordsize="5981,0" path="m1194,1152l7175,1152e" filled="f" stroked="t" strokeweight=".5pt" strokecolor="#939598">
                <v:path arrowok="t"/>
              </v:shape>
            </v:group>
            <v:group style="position:absolute;left:8190;top:832;width:123;height:2" coordorigin="8190,832" coordsize="123,2">
              <v:shape style="position:absolute;left:8190;top:832;width:123;height:2" coordorigin="8190,832" coordsize="123,0" path="m8190,832l8313,832e" filled="f" stroked="t" strokeweight=".5pt" strokecolor="#939598">
                <v:path arrowok="t"/>
              </v:shape>
            </v:group>
            <v:group style="position:absolute;left:7769;top:832;width:242;height:2" coordorigin="7769,832" coordsize="242,2">
              <v:shape style="position:absolute;left:7769;top:832;width:242;height:2" coordorigin="7769,832" coordsize="242,0" path="m7769,832l8012,832e" filled="f" stroked="t" strokeweight=".5pt" strokecolor="#939598">
                <v:path arrowok="t"/>
              </v:shape>
            </v:group>
            <v:group style="position:absolute;left:1194;top:832;width:6396;height:2" coordorigin="1194,832" coordsize="6396,2">
              <v:shape style="position:absolute;left:1194;top:832;width:6396;height:2" coordorigin="1194,832" coordsize="6396,0" path="m1194,832l7590,832e" filled="f" stroked="t" strokeweight=".5pt" strokecolor="#939598">
                <v:path arrowok="t"/>
              </v:shape>
            </v:group>
            <v:group style="position:absolute;left:1194;top:510;width:7119;height:2" coordorigin="1194,510" coordsize="7119,2">
              <v:shape style="position:absolute;left:1194;top:510;width:7119;height:2" coordorigin="1194,510" coordsize="7119,0" path="m1194,510l8313,510e" filled="f" stroked="t" strokeweight=".5pt" strokecolor="#939598">
                <v:path arrowok="t"/>
              </v:shape>
            </v:group>
            <v:group style="position:absolute;left:1191;top:182;width:7119;height:3261" coordorigin="1191,182" coordsize="7119,3261">
              <v:shape style="position:absolute;left:1191;top:182;width:7119;height:3261" coordorigin="1191,182" coordsize="7119,3261" path="m1191,182l1191,3443,8310,3443e" filled="f" stroked="t" strokeweight=".5pt" strokecolor="#231F20">
                <v:path arrowok="t"/>
              </v:shape>
            </v:group>
            <v:group style="position:absolute;left:1778;top:2889;width:44;height:554" coordorigin="1778,2889" coordsize="44,554">
              <v:shape style="position:absolute;left:1778;top:2889;width:44;height:554" coordorigin="1778,2889" coordsize="44,554" path="m1778,3443l1822,3443,1822,2889,1778,2889,1778,3443xe" filled="t" fillcolor="#BCBEC0" stroked="f">
                <v:path arrowok="t"/>
                <v:fill type="solid"/>
              </v:shape>
            </v:group>
            <v:group style="position:absolute;left:1778;top:2889;width:179;height:554" coordorigin="1778,2889" coordsize="179,554">
              <v:shape style="position:absolute;left:1778;top:2889;width:179;height:554" coordorigin="1778,2889" coordsize="179,554" path="m1957,2889l1778,2889,1778,3443,1957,3443,1957,2889xe" filled="f" stroked="t" strokeweight=".5pt" strokecolor="#231F20">
                <v:path arrowok="t"/>
              </v:shape>
            </v:group>
            <v:group style="position:absolute;left:2341;top:2844;width:31;height:599" coordorigin="2341,2844" coordsize="31,599">
              <v:shape style="position:absolute;left:2341;top:2844;width:31;height:599" coordorigin="2341,2844" coordsize="31,599" path="m2341,3443l2372,3443,2372,2844,2341,2844,2341,3443xe" filled="t" fillcolor="#BCBEC0" stroked="f">
                <v:path arrowok="t"/>
                <v:fill type="solid"/>
              </v:shape>
            </v:group>
            <v:group style="position:absolute;left:2193;top:2844;width:29;height:599" coordorigin="2193,2844" coordsize="29,599">
              <v:shape style="position:absolute;left:2193;top:2844;width:29;height:599" coordorigin="2193,2844" coordsize="29,599" path="m2193,3443l2222,3443,2222,2844,2193,2844,2193,3443xe" filled="t" fillcolor="#BCBEC0" stroked="f">
                <v:path arrowok="t"/>
                <v:fill type="solid"/>
              </v:shape>
            </v:group>
            <v:group style="position:absolute;left:2193;top:2844;width:179;height:599" coordorigin="2193,2844" coordsize="179,599">
              <v:shape style="position:absolute;left:2193;top:2844;width:179;height:599" coordorigin="2193,2844" coordsize="179,599" path="m2372,2844l2193,2844,2193,3443,2372,3443,2372,2844xe" filled="f" stroked="t" strokeweight=".5pt" strokecolor="#231F20">
                <v:path arrowok="t"/>
              </v:shape>
            </v:group>
            <v:group style="position:absolute;left:1534;top:3010;width:2;height:136" coordorigin="1534,3010" coordsize="2,136">
              <v:shape style="position:absolute;left:1534;top:3010;width:2;height:136" coordorigin="1534,3010" coordsize="2,136" path="m1534,3147l1536,3147,1536,3010,1534,3010,1534,3147xe" filled="t" fillcolor="#BCBEC0" stroked="f">
                <v:path arrowok="t"/>
                <v:fill type="solid"/>
              </v:shape>
            </v:group>
            <v:group style="position:absolute;left:1357;top:3010;width:2;height:136" coordorigin="1357,3010" coordsize="2,136">
              <v:shape style="position:absolute;left:1357;top:3010;width:2;height:136" coordorigin="1357,3010" coordsize="1,136" path="m1357,3147l1358,3147,1358,3010,1357,3010,1357,3147xe" filled="t" fillcolor="#BCBEC0" stroked="f">
                <v:path arrowok="t"/>
                <v:fill type="solid"/>
              </v:shape>
            </v:group>
            <v:group style="position:absolute;left:1357;top:3436;width:179;height:7" coordorigin="1357,3436" coordsize="179,7">
              <v:shape style="position:absolute;left:1357;top:3436;width:179;height:7" coordorigin="1357,3436" coordsize="179,7" path="m1357,3443l1536,3443,1536,3436,1357,3436,1357,3443xe" filled="t" fillcolor="#BCBEC0" stroked="f">
                <v:path arrowok="t"/>
                <v:fill type="solid"/>
              </v:shape>
            </v:group>
            <v:group style="position:absolute;left:1357;top:3010;width:179;height:432" coordorigin="1357,3010" coordsize="179,432">
              <v:shape style="position:absolute;left:1357;top:3010;width:179;height:432" coordorigin="1357,3010" coordsize="179,432" path="m1536,3010l1357,3010,1357,3443,1536,3443,1536,3010xe" filled="f" stroked="t" strokeweight=".5pt" strokecolor="#231F20">
                <v:path arrowok="t"/>
              </v:shape>
              <v:shape style="position:absolute;left:2577;top:2808;width:240;height:640" type="#_x0000_t75" stroked="false">
                <v:imagedata r:id="rId53" o:title=""/>
              </v:shape>
            </v:group>
            <v:group style="position:absolute;left:3200;top:2792;width:2;height:651" coordorigin="3200,2792" coordsize="2,651">
              <v:shape style="position:absolute;left:3200;top:2792;width:2;height:651" coordorigin="3200,2792" coordsize="2,651" path="m3200,3443l3202,3443,3202,2792,3200,2792,3200,3443xe" filled="t" fillcolor="#BCBEC0" stroked="f">
                <v:path arrowok="t"/>
                <v:fill type="solid"/>
              </v:shape>
            </v:group>
            <v:group style="position:absolute;left:3020;top:2792;width:2;height:651" coordorigin="3020,2792" coordsize="2,651">
              <v:shape style="position:absolute;left:3020;top:2792;width:2;height:651" coordorigin="3020,2792" coordsize="2,651" path="m3020,3443l3022,3443,3022,2792,3020,2792,3020,3443xe" filled="t" fillcolor="#BCBEC0" stroked="f">
                <v:path arrowok="t"/>
                <v:fill type="solid"/>
              </v:shape>
            </v:group>
            <v:group style="position:absolute;left:3020;top:2792;width:182;height:651" coordorigin="3020,2792" coordsize="182,651">
              <v:shape style="position:absolute;left:3020;top:2792;width:182;height:651" coordorigin="3020,2792" coordsize="182,651" path="m3202,2792l3020,2792,3020,3443,3202,3443,3202,2792xe" filled="f" stroked="t" strokeweight=".5pt" strokecolor="#231F20">
                <v:path arrowok="t"/>
              </v:shape>
            </v:group>
            <v:group style="position:absolute;left:3436;top:2734;width:2;height:708" coordorigin="3436,2734" coordsize="2,708">
              <v:shape style="position:absolute;left:3436;top:2734;width:2;height:708" coordorigin="3436,2734" coordsize="0,708" path="m3436,3443l3436,3443,3436,2734,3436,2734,3436,3443xe" filled="t" fillcolor="#BCBEC0" stroked="f">
                <v:path arrowok="t"/>
                <v:fill type="solid"/>
              </v:shape>
            </v:group>
            <v:group style="position:absolute;left:3436;top:2734;width:179;height:708" coordorigin="3436,2734" coordsize="179,708">
              <v:shape style="position:absolute;left:3436;top:2734;width:179;height:708" coordorigin="3436,2734" coordsize="179,708" path="m3615,2734l3436,2734,3436,3443,3615,3443,3615,2734xe" filled="f" stroked="t" strokeweight=".5pt" strokecolor="#231F20">
                <v:path arrowok="t"/>
              </v:shape>
            </v:group>
            <v:group style="position:absolute;left:4032;top:2523;width:2;height:920" coordorigin="4032,2523" coordsize="2,920">
              <v:shape style="position:absolute;left:4032;top:2523;width:2;height:920" coordorigin="4032,2523" coordsize="1,920" path="m4032,3443l4033,3443,4033,2523,4032,2523,4032,3443xe" filled="t" fillcolor="#BCBEC0" stroked="f">
                <v:path arrowok="t"/>
                <v:fill type="solid"/>
              </v:shape>
            </v:group>
            <v:group style="position:absolute;left:3855;top:2523;width:2;height:920" coordorigin="3855,2523" coordsize="2,920">
              <v:shape style="position:absolute;left:3855;top:2523;width:2;height:920" coordorigin="3855,2523" coordsize="2,920" path="m3855,3443l3856,3443,3856,2523,3855,2523,3855,3443xe" filled="t" fillcolor="#BCBEC0" stroked="f">
                <v:path arrowok="t"/>
                <v:fill type="solid"/>
              </v:shape>
            </v:group>
            <v:group style="position:absolute;left:3855;top:2523;width:179;height:920" coordorigin="3855,2523" coordsize="179,920">
              <v:shape style="position:absolute;left:3855;top:2523;width:179;height:920" coordorigin="3855,2523" coordsize="179,920" path="m4033,2523l3855,2523,3855,3443,4033,3443,4033,2523xe" filled="f" stroked="t" strokeweight=".5pt" strokecolor="#231F20">
                <v:path arrowok="t"/>
              </v:shape>
            </v:group>
            <v:group style="position:absolute;left:5687;top:2091;width:2;height:1352" coordorigin="5687,2091" coordsize="2,1352">
              <v:shape style="position:absolute;left:5687;top:2091;width:2;height:1352" coordorigin="5687,2091" coordsize="0,1352" path="m5687,3443l5687,3443,5687,2091,5687,2091,5687,3443xe" filled="t" fillcolor="#BCBEC0" stroked="f">
                <v:path arrowok="t"/>
                <v:fill type="solid"/>
              </v:shape>
            </v:group>
            <v:group style="position:absolute;left:5509;top:2091;width:2;height:1352" coordorigin="5509,2091" coordsize="2,1352">
              <v:shape style="position:absolute;left:5509;top:2091;width:2;height:1352" coordorigin="5509,2091" coordsize="1,1352" path="m5509,3443l5509,3443,5509,2091,5509,2091,5509,3443xe" filled="t" fillcolor="#BCBEC0" stroked="f">
                <v:path arrowok="t"/>
                <v:fill type="solid"/>
              </v:shape>
            </v:group>
            <v:group style="position:absolute;left:5509;top:2091;width:179;height:1352" coordorigin="5509,2091" coordsize="179,1352">
              <v:shape style="position:absolute;left:5509;top:2091;width:179;height:1352" coordorigin="5509,2091" coordsize="179,1352" path="m5687,2091l5509,2091,5509,3443,5687,3443,5687,2091xe" filled="f" stroked="t" strokeweight=".5pt" strokecolor="#231F20">
                <v:path arrowok="t"/>
              </v:shape>
            </v:group>
            <v:group style="position:absolute;left:5299;top:2130;width:2;height:1313" coordorigin="5299,2130" coordsize="2,1313">
              <v:shape style="position:absolute;left:5299;top:2130;width:2;height:1313" coordorigin="5299,2130" coordsize="0,1313" path="m5299,3443l5299,3443,5299,2130,5299,2130,5299,3443xe" filled="t" fillcolor="#BCBEC0" stroked="f">
                <v:path arrowok="t"/>
                <v:fill type="solid"/>
              </v:shape>
            </v:group>
            <v:group style="position:absolute;left:5121;top:2130;width:2;height:1313" coordorigin="5121,2130" coordsize="2,1313">
              <v:shape style="position:absolute;left:5121;top:2130;width:2;height:1313" coordorigin="5121,2130" coordsize="1,1313" path="m5121,3443l5121,3443,5121,2130,5121,2130,5121,3443xe" filled="t" fillcolor="#BCBEC0" stroked="f">
                <v:path arrowok="t"/>
                <v:fill type="solid"/>
              </v:shape>
            </v:group>
            <v:group style="position:absolute;left:5121;top:2130;width:179;height:1313" coordorigin="5121,2130" coordsize="179,1313">
              <v:shape style="position:absolute;left:5121;top:2130;width:179;height:1313" coordorigin="5121,2130" coordsize="179,1313" path="m5299,2130l5121,2130,5121,3443,5299,3443,5299,2130xe" filled="f" stroked="t" strokeweight=".5pt" strokecolor="#231F20">
                <v:path arrowok="t"/>
              </v:shape>
            </v:group>
            <v:group style="position:absolute;left:5931;top:1970;width:179;height:1473" coordorigin="5931,1970" coordsize="179,1473">
              <v:shape style="position:absolute;left:5931;top:1970;width:179;height:1473" coordorigin="5931,1970" coordsize="179,1473" path="m6110,1970l5931,1970,5931,3443,6110,3443,6110,1970xe" filled="t" fillcolor="#BCBEC0" stroked="f">
                <v:path arrowok="t"/>
                <v:fill type="solid"/>
              </v:shape>
            </v:group>
            <v:group style="position:absolute;left:5931;top:1970;width:179;height:1473" coordorigin="5931,1970" coordsize="179,1473">
              <v:shape style="position:absolute;left:5931;top:1970;width:179;height:1473" coordorigin="5931,1970" coordsize="179,1473" path="m6110,1970l5931,1970,5931,3443,6110,3443,6110,1970xe" filled="f" stroked="t" strokeweight=".5pt" strokecolor="#231F20">
                <v:path arrowok="t"/>
              </v:shape>
            </v:group>
            <v:group style="position:absolute;left:6350;top:1458;width:179;height:1985" coordorigin="6350,1458" coordsize="179,1985">
              <v:shape style="position:absolute;left:6350;top:1458;width:179;height:1985" coordorigin="6350,1458" coordsize="179,1985" path="m6528,1458l6350,1458,6350,3443,6528,3443,6528,1458xe" filled="t" fillcolor="#BCBEC0" stroked="f">
                <v:path arrowok="t"/>
                <v:fill type="solid"/>
              </v:shape>
            </v:group>
            <v:group style="position:absolute;left:6350;top:1458;width:179;height:1985" coordorigin="6350,1458" coordsize="179,1985">
              <v:shape style="position:absolute;left:6350;top:1458;width:179;height:1985" coordorigin="6350,1458" coordsize="179,1985" path="m6528,1458l6350,1458,6350,3443,6528,3443,6528,1458xe" filled="f" stroked="t" strokeweight=".5pt" strokecolor="#231F20">
                <v:path arrowok="t"/>
              </v:shape>
            </v:group>
            <v:group style="position:absolute;left:7174;top:954;width:2;height:2488" coordorigin="7174,954" coordsize="2,2488">
              <v:shape style="position:absolute;left:7174;top:954;width:2;height:2488" coordorigin="7174,954" coordsize="1,2488" path="m7174,3443l7175,3443,7175,954,7174,954,7174,3443xe" filled="t" fillcolor="#BCBEC0" stroked="f">
                <v:path arrowok="t"/>
                <v:fill type="solid"/>
              </v:shape>
            </v:group>
            <v:group style="position:absolute;left:7175;top:954;width:179;height:2489" coordorigin="7175,954" coordsize="179,2489">
              <v:shape style="position:absolute;left:7175;top:954;width:179;height:2489" coordorigin="7175,954" coordsize="179,2489" path="m7354,954l7175,954,7175,3443,7354,3443,7354,954xe" filled="f" stroked="t" strokeweight=".5pt" strokecolor="#231F20">
                <v:path arrowok="t"/>
              </v:shape>
            </v:group>
            <v:group style="position:absolute;left:6762;top:2417;width:2;height:1025" coordorigin="6762,2417" coordsize="2,1025">
              <v:shape style="position:absolute;left:6762;top:2417;width:2;height:1025" coordorigin="6762,2417" coordsize="1,1025" path="m6762,3443l6763,3443,6763,2417,6762,2417,6762,3443xe" filled="t" fillcolor="#BCBEC0" stroked="f">
                <v:path arrowok="t"/>
                <v:fill type="solid"/>
              </v:shape>
            </v:group>
            <v:group style="position:absolute;left:6762;top:1393;width:179;height:2049" coordorigin="6762,1393" coordsize="179,2049">
              <v:shape style="position:absolute;left:6762;top:1393;width:179;height:2049" coordorigin="6762,1393" coordsize="179,2049" path="m6941,1393l6762,1393,6762,3443,6941,3443,6941,1393xe" filled="f" stroked="t" strokeweight=".5pt" strokecolor="#231F20">
                <v:path arrowok="t"/>
              </v:shape>
            </v:group>
            <v:group style="position:absolute;left:7768;top:774;width:2;height:873" coordorigin="7768,774" coordsize="2,873">
              <v:shape style="position:absolute;left:7768;top:774;width:2;height:873" coordorigin="7768,774" coordsize="2,873" path="m7768,1646l7769,1646,7769,774,7768,774,7768,1646xe" filled="t" fillcolor="#BCBEC0" stroked="f">
                <v:path arrowok="t"/>
                <v:fill type="solid"/>
              </v:shape>
            </v:group>
            <v:group style="position:absolute;left:7590;top:774;width:2;height:873" coordorigin="7590,774" coordsize="2,873">
              <v:shape style="position:absolute;left:7590;top:774;width:2;height:873" coordorigin="7590,774" coordsize="1,873" path="m7590,1646l7591,1646,7591,774,7590,774,7590,1646xe" filled="t" fillcolor="#BCBEC0" stroked="f">
                <v:path arrowok="t"/>
                <v:fill type="solid"/>
              </v:shape>
            </v:group>
            <v:group style="position:absolute;left:7590;top:774;width:179;height:2669" coordorigin="7590,774" coordsize="179,2669">
              <v:shape style="position:absolute;left:7590;top:774;width:179;height:2669" coordorigin="7590,774" coordsize="179,2669" path="m7769,774l7590,774,7590,3443,7769,3443,7769,774xe" filled="f" stroked="t" strokeweight=".5pt" strokecolor="#231F20">
                <v:path arrowok="t"/>
              </v:shape>
            </v:group>
            <v:group style="position:absolute;left:8012;top:510;width:179;height:2933" coordorigin="8012,510" coordsize="179,2933">
              <v:shape style="position:absolute;left:8012;top:510;width:179;height:2933" coordorigin="8012,510" coordsize="179,2933" path="m8190,510l8012,510,8012,3443,8190,3443,8190,510xe" filled="t" fillcolor="#BCBEC0" stroked="f">
                <v:path arrowok="t"/>
                <v:fill type="solid"/>
              </v:shape>
            </v:group>
            <v:group style="position:absolute;left:8012;top:510;width:179;height:2933" coordorigin="8012,510" coordsize="179,2933">
              <v:shape style="position:absolute;left:8012;top:510;width:179;height:2933" coordorigin="8012,510" coordsize="179,2933" path="m8190,510l8012,510,8012,3443,8190,3443,8190,510xe" filled="f" stroked="t" strokeweight=".5pt" strokecolor="#231F20">
                <v:path arrowok="t"/>
              </v:shape>
            </v:group>
            <v:group style="position:absolute;left:4274;top:2392;width:2;height:1051" coordorigin="4274,2392" coordsize="2,1051">
              <v:shape style="position:absolute;left:4274;top:2392;width:2;height:1051" coordorigin="4274,2392" coordsize="1,1051" path="m4274,3443l4275,3443,4275,2392,4274,2392,4274,3443xe" filled="t" fillcolor="#BCBEC0" stroked="f">
                <v:path arrowok="t"/>
                <v:fill type="solid"/>
              </v:shape>
            </v:group>
            <v:group style="position:absolute;left:4274;top:2392;width:179;height:1051" coordorigin="4274,2392" coordsize="179,1051">
              <v:shape style="position:absolute;left:4274;top:2392;width:179;height:1051" coordorigin="4274,2392" coordsize="179,1051" path="m4453,2392l4274,2392,4274,3443,4453,3443,4453,2392xe" filled="f" stroked="t" strokeweight=".5pt" strokecolor="#231F20">
                <v:path arrowok="t"/>
              </v:shape>
            </v:group>
            <v:group style="position:absolute;left:4858;top:2289;width:2;height:377" coordorigin="4858,2289" coordsize="2,377">
              <v:shape style="position:absolute;left:4858;top:2289;width:2;height:377" coordorigin="4858,2289" coordsize="2,377" path="m4858,2666l4859,2666,4859,2289,4858,2289,4858,2666xe" filled="t" fillcolor="#BCBEC0" stroked="f">
                <v:path arrowok="t"/>
                <v:fill type="solid"/>
              </v:shape>
            </v:group>
            <v:group style="position:absolute;left:4680;top:2289;width:2;height:377" coordorigin="4680,2289" coordsize="2,377">
              <v:shape style="position:absolute;left:4680;top:2289;width:2;height:377" coordorigin="4680,2289" coordsize="1,377" path="m4680,2666l4681,2666,4681,2289,4680,2289,4680,2666xe" filled="t" fillcolor="#BCBEC0" stroked="f">
                <v:path arrowok="t"/>
                <v:fill type="solid"/>
              </v:shape>
            </v:group>
            <v:group style="position:absolute;left:4680;top:2289;width:179;height:1148" coordorigin="4680,2289" coordsize="179,1148">
              <v:shape style="position:absolute;left:4680;top:2289;width:179;height:1148" coordorigin="4680,2289" coordsize="179,1148" path="m4859,2289l4680,2289,4680,3436,4859,3436,4859,2289xe" filled="f" stroked="t" strokeweight=".5pt" strokecolor="#231F20">
                <v:path arrowok="t"/>
              </v:shape>
            </v:group>
            <v:group style="position:absolute;left:4275;top:2389;width:178;height:1054" coordorigin="4275,2389" coordsize="178,1054">
              <v:shape style="position:absolute;left:4275;top:2389;width:178;height:1054" coordorigin="4275,2389" coordsize="178,1054" path="m4453,3443l4275,3443,4275,2389,4453,2389,4453,3443xe" filled="t" fillcolor="#ED1C24" stroked="f">
                <v:path arrowok="t"/>
                <v:fill type="solid"/>
              </v:shape>
            </v:group>
            <v:group style="position:absolute;left:4275;top:2389;width:178;height:1054" coordorigin="4275,2389" coordsize="178,1054">
              <v:shape style="position:absolute;left:4275;top:2389;width:178;height:1054" coordorigin="4275,2389" coordsize="178,1054" path="m4452,3443l4275,3443,4275,2389,4452,2389,4452,3443xe" filled="f" stroked="t" strokeweight=".5pt" strokecolor="#231F20">
                <v:path arrowok="t"/>
              </v:shape>
            </v:group>
            <v:group style="position:absolute;left:4293;top:2432;width:58;height:55" coordorigin="4293,2432" coordsize="58,55">
              <v:shape style="position:absolute;left:4293;top:2432;width:58;height:55" coordorigin="4293,2432" coordsize="58,55" path="m4322,2432l4313,2450,4293,2453,4307,2467,4304,2487,4322,2478,4338,2478,4336,2467,4351,2453,4331,2450,4322,2432xe" filled="t" fillcolor="#F9ED32" stroked="f">
                <v:path arrowok="t"/>
                <v:fill type="solid"/>
              </v:shape>
              <v:shape style="position:absolute;left:4293;top:2432;width:58;height:55" coordorigin="4293,2432" coordsize="58,55" path="m4338,2478l4322,2478,4340,2487,4338,2478xe" filled="t" fillcolor="#F9ED32" stroked="f">
                <v:path arrowok="t"/>
                <v:fill type="solid"/>
              </v:shape>
            </v:group>
            <v:group style="position:absolute;left:4364;top:2419;width:16;height:15" coordorigin="4364,2419" coordsize="16,15">
              <v:shape style="position:absolute;left:4364;top:2419;width:16;height:15" coordorigin="4364,2419" coordsize="16,15" path="m4372,2419l4370,2424,4364,2425,4368,2429,4367,2434,4372,2432,4377,2432,4376,2429,4380,2425,4375,2424,4372,2419xe" filled="t" fillcolor="#F9ED32" stroked="f">
                <v:path arrowok="t"/>
                <v:fill type="solid"/>
              </v:shape>
              <v:shape style="position:absolute;left:4364;top:2419;width:16;height:15" coordorigin="4364,2419" coordsize="16,15" path="m4377,2432l4372,2432,4377,2434,4377,2432xe" filled="t" fillcolor="#F9ED32" stroked="f">
                <v:path arrowok="t"/>
                <v:fill type="solid"/>
              </v:shape>
            </v:group>
            <v:group style="position:absolute;left:4372;top:2445;width:16;height:15" coordorigin="4372,2445" coordsize="16,15">
              <v:shape style="position:absolute;left:4372;top:2445;width:16;height:15" coordorigin="4372,2445" coordsize="16,15" path="m4380,2445l4378,2450,4372,2450,4376,2454,4375,2460,4380,2457,4385,2457,4384,2454,4388,2450,4383,2450,4380,2445xe" filled="t" fillcolor="#F9ED32" stroked="f">
                <v:path arrowok="t"/>
                <v:fill type="solid"/>
              </v:shape>
              <v:shape style="position:absolute;left:4372;top:2445;width:16;height:15" coordorigin="4372,2445" coordsize="16,15" path="m4385,2457l4380,2457,4385,2460,4385,2457xe" filled="t" fillcolor="#F9ED32" stroked="f">
                <v:path arrowok="t"/>
                <v:fill type="solid"/>
              </v:shape>
            </v:group>
            <v:group style="position:absolute;left:4375;top:2474;width:16;height:15" coordorigin="4375,2474" coordsize="16,15">
              <v:shape style="position:absolute;left:4375;top:2474;width:16;height:15" coordorigin="4375,2474" coordsize="16,15" path="m4383,2474l4381,2479,4375,2480,4379,2484,4378,2489,4383,2487,4388,2487,4387,2484,4391,2480,4386,2479,4383,2474xe" filled="t" fillcolor="#F9ED32" stroked="f">
                <v:path arrowok="t"/>
                <v:fill type="solid"/>
              </v:shape>
              <v:shape style="position:absolute;left:4375;top:2474;width:16;height:15" coordorigin="4375,2474" coordsize="16,15" path="m4388,2487l4383,2487,4388,2489,4388,2487xe" filled="t" fillcolor="#F9ED32" stroked="f">
                <v:path arrowok="t"/>
                <v:fill type="solid"/>
              </v:shape>
            </v:group>
            <v:group style="position:absolute;left:4356;top:2499;width:16;height:15" coordorigin="4356,2499" coordsize="16,15">
              <v:shape style="position:absolute;left:4356;top:2499;width:16;height:15" coordorigin="4356,2499" coordsize="16,15" path="m4364,2499l4362,2504,4356,2504,4360,2508,4359,2514,4364,2511,4369,2511,4368,2508,4372,2504,4367,2504,4364,2499xe" filled="t" fillcolor="#F9ED32" stroked="f">
                <v:path arrowok="t"/>
                <v:fill type="solid"/>
              </v:shape>
              <v:shape style="position:absolute;left:4356;top:2499;width:16;height:15" coordorigin="4356,2499" coordsize="16,15" path="m4369,2511l4364,2511,4369,2514,4369,2511xe" filled="t" fillcolor="#F9ED32" stroked="f">
                <v:path arrowok="t"/>
                <v:fill type="solid"/>
              </v:shape>
            </v:group>
            <v:group style="position:absolute;left:6348;top:2792;width:176;height:650" coordorigin="6348,2792" coordsize="176,650">
              <v:shape style="position:absolute;left:6348;top:2792;width:176;height:650" coordorigin="6348,2792" coordsize="176,650" path="m6348,3442l6524,3442,6524,2792,6348,2792,6348,3442xe" filled="t" fillcolor="#00A650" stroked="f">
                <v:path arrowok="t"/>
                <v:fill type="solid"/>
              </v:shape>
            </v:group>
            <v:group style="position:absolute;left:6348;top:2142;width:176;height:650" coordorigin="6348,2142" coordsize="176,650">
              <v:shape style="position:absolute;left:6348;top:2142;width:176;height:650" coordorigin="6348,2142" coordsize="176,650" path="m6348,2792l6524,2792,6524,2142,6348,2142,6348,2792xe" filled="t" fillcolor="#FFFFFF" stroked="f">
                <v:path arrowok="t"/>
                <v:fill type="solid"/>
              </v:shape>
            </v:group>
            <v:group style="position:absolute;left:6348;top:1455;width:176;height:687" coordorigin="6348,1455" coordsize="176,687">
              <v:shape style="position:absolute;left:6348;top:1455;width:176;height:687" coordorigin="6348,1455" coordsize="176,687" path="m6524,2142l6348,2142,6348,1455,6524,1455,6524,2142xe" filled="t" fillcolor="#FBB040" stroked="f">
                <v:path arrowok="t"/>
                <v:fill type="solid"/>
              </v:shape>
            </v:group>
            <v:group style="position:absolute;left:6348;top:1455;width:176;height:1987" coordorigin="6348,1455" coordsize="176,1987">
              <v:shape style="position:absolute;left:6348;top:1455;width:176;height:1987" coordorigin="6348,1455" coordsize="176,1987" path="m6524,3442l6348,3442,6348,1455,6524,1455,6524,3442xe" filled="f" stroked="t" strokeweight=".5pt" strokecolor="#231F20">
                <v:path arrowok="t"/>
              </v:shape>
            </v:group>
            <v:group style="position:absolute;left:6384;top:2439;width:100;height:100" coordorigin="6384,2439" coordsize="100,100">
              <v:shape style="position:absolute;left:6384;top:2439;width:100;height:100" coordorigin="6384,2439" coordsize="100,100" path="m6436,2514l6431,2514,6434,2540,6436,251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41,2513l6426,2513,6423,2539,6431,2514,6442,2514,6441,2513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42,2514l6436,2514,6444,2539,6442,251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46,2511l6421,2511,6413,2535,6426,2513,6447,2513,6446,2511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47,2513l6441,2513,6454,2535,6447,2513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50,2508l6417,2508,6404,2530,6421,2511,6452,2511,6450,2508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52,2511l6446,2511,6463,2530,6452,2511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54,2504l6413,2504,6396,2523,6417,2508,6457,2508,6454,250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57,2508l6450,2508,6471,2523,6457,2508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57,2500l6411,2500,6390,2515,6413,2504,6463,2504,6457,2500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63,2504l6454,2504,6477,2515,6463,250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58,2495l6409,2495,6386,2505,6411,2500,6469,2500,6458,2495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69,2500l6457,2500,6481,2505,6469,2500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84,2484l6458,2484,6384,2484,6409,2490,6384,2495,6483,2495,6459,2490,6483,2484,6409,2484,6484,248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83,2495l6458,2495,6484,2495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386,2474l6409,2484,6458,2484,6469,2479,6411,2479,6386,247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390,2465l6411,2479,6457,2479,6463,2475,6413,2475,6390,2465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81,2474l6457,2479,6469,2479,6481,247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396,2456l6413,2475,6454,2475,6457,2471,6417,2471,6396,2456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77,2465l6454,2475,6463,2475,6477,2465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04,2449l6417,2471,6450,2471,6452,2468,6421,2468,6404,2449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71,2456l6450,2471,6457,2471,6471,2456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13,2444l6421,2468,6446,2468,6447,2466,6426,2466,6413,244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63,2449l6446,2468,6452,2468,6463,2449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23,2441l6426,2466,6441,2466,6442,2465,6431,2465,6423,2441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54,2444l6441,2466,6447,2466,6454,2444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34,2439l6431,2465,6436,2465,6434,2439xe" filled="t" fillcolor="#1B75BC" stroked="f">
                <v:path arrowok="t"/>
                <v:fill type="solid"/>
              </v:shape>
              <v:shape style="position:absolute;left:6384;top:2439;width:100;height:100" coordorigin="6384,2439" coordsize="100,100" path="m6444,2441l6436,2465,6442,2465,6444,2441xe" filled="t" fillcolor="#1B75BC" stroked="f">
                <v:path arrowok="t"/>
                <v:fill type="solid"/>
              </v:shape>
            </v:group>
            <v:group style="position:absolute;left:6381;top:2436;width:106;height:104" coordorigin="6381,2436" coordsize="106,104">
              <v:shape style="position:absolute;left:6381;top:2436;width:106;height:104" coordorigin="6381,2436" coordsize="106,104" path="m6487,2490l6483,2512,6470,2529,6452,2540,6424,2539,6403,2531,6388,2517,6381,2500,6384,2475,6394,2455,6410,2442,6429,2436,6453,2440,6471,2452,6483,2469,6487,2490xe" filled="f" stroked="t" strokeweight=".25pt" strokecolor="#1B75BC">
                <v:path arrowok="t"/>
              </v:shape>
            </v:group>
            <v:group style="position:absolute;left:5121;top:2126;width:178;height:1315" coordorigin="5121,2126" coordsize="178,1315">
              <v:shape style="position:absolute;left:5121;top:2126;width:178;height:1315" coordorigin="5121,2126" coordsize="178,1315" path="m5299,3441l5121,3441,5121,2126,5299,2126,5299,3441xe" filled="t" fillcolor="#ED1C24" stroked="f">
                <v:path arrowok="t"/>
                <v:fill type="solid"/>
              </v:shape>
            </v:group>
            <v:group style="position:absolute;left:5121;top:2126;width:178;height:1315" coordorigin="5121,2126" coordsize="178,1315">
              <v:shape style="position:absolute;left:5121;top:2126;width:178;height:1315" coordorigin="5121,2126" coordsize="178,1315" path="m5299,3441l5121,3441,5121,2126,5299,2126,5299,3441xe" filled="f" stroked="t" strokeweight=".5pt" strokecolor="#231F20">
                <v:path arrowok="t"/>
              </v:shape>
            </v:group>
            <v:group style="position:absolute;left:5149;top:2162;width:44;height:79" coordorigin="5149,2162" coordsize="44,79">
              <v:shape style="position:absolute;left:5149;top:2162;width:44;height:79" coordorigin="5149,2162" coordsize="44,79" path="m5188,2162l5184,2162,5163,2168,5149,2184,5150,2212,5159,2230,5174,2240,5187,2241,5190,2241,5193,2240,5174,2230,5164,2211,5163,2202,5169,2181,5184,2167,5192,2162,5188,2162xe" filled="t" fillcolor="#FFFFFF" stroked="f">
                <v:path arrowok="t"/>
                <v:fill type="solid"/>
              </v:shape>
            </v:group>
            <v:group style="position:absolute;left:5191;top:2171;width:55;height:53" coordorigin="5191,2171" coordsize="55,53">
              <v:shape style="position:absolute;left:5191;top:2171;width:55;height:53" coordorigin="5191,2171" coordsize="55,53" path="m5218,2171l5210,2188,5191,2191,5205,2205,5201,2224,5218,2215,5234,2215,5232,2205,5246,2191,5227,2188,5218,2171xe" filled="t" fillcolor="#FFFFFF" stroked="f">
                <v:path arrowok="t"/>
                <v:fill type="solid"/>
              </v:shape>
              <v:shape style="position:absolute;left:5191;top:2171;width:55;height:53" coordorigin="5191,2171" coordsize="55,53" path="m5234,2215l5218,2215,5235,2224,5234,2215xe" filled="t" fillcolor="#FFFFFF" stroked="f">
                <v:path arrowok="t"/>
                <v:fill type="solid"/>
              </v:shape>
            </v:group>
            <v:group style="position:absolute;left:4682;top:3044;width:176;height:399" coordorigin="4682,3044" coordsize="176,399">
              <v:shape style="position:absolute;left:4682;top:3044;width:176;height:399" coordorigin="4682,3044" coordsize="176,399" path="m4858,3443l4682,3443,4682,3044,4858,3044,4858,3443xe" filled="t" fillcolor="#ED1C24" stroked="f">
                <v:path arrowok="t"/>
                <v:fill type="solid"/>
              </v:shape>
            </v:group>
            <v:group style="position:absolute;left:4682;top:2666;width:176;height:399" coordorigin="4682,2666" coordsize="176,399">
              <v:shape style="position:absolute;left:4682;top:2666;width:176;height:399" coordorigin="4682,2666" coordsize="176,399" path="m4858,3065l4682,3065,4682,2666,4858,2666,4858,3065xe" filled="t" fillcolor="#FFFFFF" stroked="f">
                <v:path arrowok="t"/>
                <v:fill type="solid"/>
              </v:shape>
            </v:group>
            <v:group style="position:absolute;left:4681;top:2289;width:176;height:399" coordorigin="4681,2289" coordsize="176,399">
              <v:shape style="position:absolute;left:4681;top:2289;width:176;height:399" coordorigin="4681,2289" coordsize="176,399" path="m4858,2688l4681,2688,4681,2289,4858,2289,4858,2688xe" filled="t" fillcolor="#00A650" stroked="f">
                <v:path arrowok="t"/>
                <v:fill type="solid"/>
              </v:shape>
            </v:group>
            <v:group style="position:absolute;left:4682;top:2289;width:176;height:1154" coordorigin="4682,2289" coordsize="176,1154">
              <v:shape style="position:absolute;left:4682;top:2289;width:176;height:1154" coordorigin="4682,2289" coordsize="176,1154" path="m4858,3443l4682,3443,4682,2289,4858,2289,4858,3443xe" filled="f" stroked="t" strokeweight=".5pt" strokecolor="#231F20">
                <v:path arrowok="t"/>
              </v:shape>
            </v:group>
            <v:group style="position:absolute;left:4771;top:2841;width:2;height:75" coordorigin="4771,2841" coordsize="2,75">
              <v:shape style="position:absolute;left:4771;top:2841;width:2;height:75" coordorigin="4771,2841" coordsize="0,75" path="m4771,2841l4771,2916e" filled="f" stroked="t" strokeweight=".25pt" strokecolor="#ED1C24">
                <v:path arrowok="t"/>
              </v:shape>
            </v:group>
            <v:group style="position:absolute;left:4795;top:2849;width:17;height:54" coordorigin="4795,2849" coordsize="17,54">
              <v:shape style="position:absolute;left:4795;top:2849;width:17;height:54" coordorigin="4795,2849" coordsize="17,54" path="m4795,2849l4799,2858,4804,2866,4806,2876,4809,2885,4809,2895,4811,2902,4812,2883,4807,2864,4795,2849xe" filled="t" fillcolor="#ED1C24" stroked="f">
                <v:path arrowok="t"/>
                <v:fill type="solid"/>
              </v:shape>
            </v:group>
            <v:group style="position:absolute;left:4725;top:2852;width:12;height:56" coordorigin="4725,2852" coordsize="12,56">
              <v:shape style="position:absolute;left:4725;top:2852;width:12;height:56" coordorigin="4725,2852" coordsize="12,56" path="m4737,2852l4728,2869,4725,2889,4729,2908,4729,2897,4729,2887,4731,2877,4732,2867,4736,2858,4737,2852xe" filled="t" fillcolor="#ED1C24" stroked="f">
                <v:path arrowok="t"/>
                <v:fill type="solid"/>
              </v:shape>
            </v:group>
            <v:group style="position:absolute;left:4743;top:2851;width:52;height:60" coordorigin="4743,2851" coordsize="52,60">
              <v:shape style="position:absolute;left:4743;top:2851;width:52;height:60" coordorigin="4743,2851" coordsize="52,60" path="m4744,2851l4743,2862,4743,2875,4747,2893,4749,2899,4758,2909,4765,2911,4771,2910,4778,2910,4784,2906,4784,2906,4766,2906,4760,2904,4745,2862,4744,2851xe" filled="t" fillcolor="#ED1C24" stroked="f">
                <v:path arrowok="t"/>
                <v:fill type="solid"/>
              </v:shape>
              <v:shape style="position:absolute;left:4743;top:2851;width:52;height:60" coordorigin="4743,2851" coordsize="52,60" path="m4792,2851l4783,2899,4781,2903,4776,2905,4771,2905,4766,2906,4784,2906,4787,2901,4790,2896,4792,2890,4793,2884,4795,2873,4794,2862,4792,2851xe" filled="t" fillcolor="#ED1C24" stroked="f">
                <v:path arrowok="t"/>
                <v:fill type="solid"/>
              </v:shape>
            </v:group>
            <v:group style="position:absolute;left:5509;top:2094;width:178;height:1347" coordorigin="5509,2094" coordsize="178,1347">
              <v:shape style="position:absolute;left:5509;top:2094;width:178;height:1347" coordorigin="5509,2094" coordsize="178,1347" path="m5687,3441l5509,3441,5509,2094,5687,2094,5687,3441xe" filled="t" fillcolor="#00A650" stroked="f">
                <v:path arrowok="t"/>
                <v:fill type="solid"/>
              </v:shape>
            </v:group>
            <v:group style="position:absolute;left:5509;top:2094;width:178;height:1347" coordorigin="5509,2094" coordsize="178,1347">
              <v:shape style="position:absolute;left:5509;top:2094;width:178;height:1347" coordorigin="5509,2094" coordsize="178,1347" path="m5687,3441l5509,3441,5509,2094,5687,2094,5687,3441xe" filled="f" stroked="t" strokeweight=".5pt" strokecolor="#231F20">
                <v:path arrowok="t"/>
              </v:shape>
            </v:group>
            <v:group style="position:absolute;left:5524;top:2728;width:147;height:106" coordorigin="5524,2728" coordsize="147,106">
              <v:shape style="position:absolute;left:5524;top:2728;width:147;height:106" coordorigin="5524,2728" coordsize="147,106" path="m5599,2728l5524,2783,5599,2834,5671,2783,5599,2728xe" filled="t" fillcolor="#F9ED32" stroked="f">
                <v:path arrowok="t"/>
                <v:fill type="solid"/>
              </v:shape>
            </v:group>
            <v:group style="position:absolute;left:5569;top:2754;width:57;height:57" coordorigin="5569,2754" coordsize="57,57">
              <v:shape style="position:absolute;left:5569;top:2754;width:57;height:57" coordorigin="5569,2754" coordsize="57,57" path="m5597,2754l5577,2763,5569,2783,5578,2803,5598,2811,5618,2802,5626,2782,5626,2781,5617,2762,5597,2754xe" filled="t" fillcolor="#2B3890" stroked="f">
                <v:path arrowok="t"/>
                <v:fill type="solid"/>
              </v:shape>
            </v:group>
            <v:group style="position:absolute;left:5572;top:2769;width:55;height:17" coordorigin="5572,2769" coordsize="55,17">
              <v:shape style="position:absolute;left:5572;top:2769;width:55;height:17" coordorigin="5572,2769" coordsize="55,17" path="m5589,2769l5572,2771,5592,2774,5611,2781,5626,2785,5608,2775,5589,2769xe" filled="t" fillcolor="#FFFFFF" stroked="f">
                <v:path arrowok="t"/>
                <v:fill type="solid"/>
              </v:shape>
            </v:group>
            <v:group style="position:absolute;left:6044;top:1966;width:64;height:1470" coordorigin="6044,1966" coordsize="64,1470">
              <v:shape style="position:absolute;left:6044;top:1966;width:64;height:1470" coordorigin="6044,1966" coordsize="64,1470" path="m6044,3436l6107,3436,6107,1966,6044,1966,6044,3436xe" filled="t" fillcolor="#ED1C24" stroked="f">
                <v:path arrowok="t"/>
                <v:fill type="solid"/>
              </v:shape>
            </v:group>
            <v:group style="position:absolute;left:5927;top:1966;width:64;height:1471" coordorigin="5927,1966" coordsize="64,1471">
              <v:shape style="position:absolute;left:5927;top:1966;width:64;height:1471" coordorigin="5927,1966" coordsize="64,1471" path="m5927,3438l5991,3438,5991,1966,5927,1966,5927,3438xe" filled="t" fillcolor="#00A650" stroked="f">
                <v:path arrowok="t"/>
                <v:fill type="solid"/>
              </v:shape>
            </v:group>
            <v:group style="position:absolute;left:5983;top:1971;width:64;height:1466" coordorigin="5983,1971" coordsize="64,1466">
              <v:shape style="position:absolute;left:5983;top:1971;width:64;height:1466" coordorigin="5983,1971" coordsize="64,1466" path="m5983,3437l6047,3437,6047,1971,5983,1971,5983,3437xe" filled="t" fillcolor="#FFFFFF" stroked="f">
                <v:path arrowok="t"/>
                <v:fill type="solid"/>
              </v:shape>
            </v:group>
            <v:group style="position:absolute;left:5929;top:1971;width:178;height:1471" coordorigin="5929,1971" coordsize="178,1471">
              <v:shape style="position:absolute;left:5929;top:1971;width:178;height:1471" coordorigin="5929,1971" coordsize="178,1471" path="m6107,3442l5929,3442,5929,1971,6107,1971,6107,3442xe" filled="f" stroked="t" strokeweight=".5pt" strokecolor="#231F20">
                <v:path arrowok="t"/>
              </v:shape>
            </v:group>
            <v:group style="position:absolute;left:5999;top:2723;width:35;height:40" coordorigin="5999,2723" coordsize="35,40">
              <v:shape style="position:absolute;left:5999;top:2723;width:35;height:40" coordorigin="5999,2723" coordsize="35,40" path="m6033,2752l6015,2752,6022,2759,6025,2763,6032,2757,6033,2752xe" filled="t" fillcolor="#A97B50" stroked="f">
                <v:path arrowok="t"/>
                <v:fill type="solid"/>
              </v:shape>
              <v:shape style="position:absolute;left:5999;top:2723;width:35;height:40" coordorigin="5999,2723" coordsize="35,40" path="m6019,2723l6001,2728,6011,2735,6014,2746,5999,2755,6006,2759,6015,2752,6033,2752,6036,2745,6032,2732,6019,2723xe" filled="t" fillcolor="#A97B50" stroked="f">
                <v:path arrowok="t"/>
                <v:fill type="solid"/>
              </v:shape>
            </v:group>
            <v:group style="position:absolute;left:5992;top:2751;width:49;height:25" coordorigin="5992,2751" coordsize="49,25">
              <v:shape style="position:absolute;left:5992;top:2751;width:49;height:25" coordorigin="5992,2751" coordsize="49,25" path="m5992,2751l5994,2765,6002,2773,6015,2776,6034,2776,6036,2772,6014,2772,6000,2764,5992,2751xe" filled="t" fillcolor="#A97B50" stroked="f">
                <v:path arrowok="t"/>
                <v:fill type="solid"/>
              </v:shape>
              <v:shape style="position:absolute;left:5992;top:2751;width:49;height:25" coordorigin="5992,2751" coordsize="49,25" path="m6041,2753l6030,2769,6014,2772,6036,2772,6039,2763,6041,2753xe" filled="t" fillcolor="#A97B50" stroked="f">
                <v:path arrowok="t"/>
                <v:fill type="solid"/>
              </v:shape>
            </v:group>
            <v:group style="position:absolute;left:7174;top:952;width:180;height:2488" coordorigin="7174,952" coordsize="180,2488">
              <v:shape style="position:absolute;left:7174;top:952;width:180;height:2488" coordorigin="7174,952" coordsize="180,2488" path="m7355,3440l7174,3440,7174,952,7355,952,7355,3440xe" filled="t" fillcolor="#27AAE1" stroked="f">
                <v:path arrowok="t"/>
                <v:fill type="solid"/>
              </v:shape>
            </v:group>
            <v:group style="position:absolute;left:7174;top:952;width:180;height:2488" coordorigin="7174,952" coordsize="180,2488">
              <v:shape style="position:absolute;left:7174;top:952;width:180;height:2488" coordorigin="7174,952" coordsize="180,2488" path="m7354,3440l7174,3440,7174,952,7354,952,7354,3440xe" filled="f" stroked="t" strokeweight=".5pt" strokecolor="#231F20">
                <v:path arrowok="t"/>
              </v:shape>
            </v:group>
            <v:group style="position:absolute;left:7231;top:2113;width:75;height:76" coordorigin="7231,2113" coordsize="75,76">
              <v:shape style="position:absolute;left:7231;top:2113;width:75;height:76" coordorigin="7231,2113" coordsize="75,76" path="m7273,2170l7266,2170,7266,2189,7269,2170,7273,2170,7273,2170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73,2170l7269,2170,7273,2189,7273,2170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76,2169l7263,2169,7259,2188,7266,2170,7276,2170,7276,2169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76,2170l7273,2170,7279,2188,7276,2170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79,2167l7260,2167,7253,2185,7263,2169,7280,2169,7279,2167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0,2169l7276,2169,7286,2185,7280,2169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2,2165l7257,2165,7247,2182,7260,2167,7283,2167,7282,2165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3,2167l7279,2167,7292,2182,7283,2167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4,2163l7254,2163,7242,2177,7257,2165,7286,2165,7284,2163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6,2165l7282,2165,7297,2177,7286,2165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6,2160l7253,2160,7238,2172,7254,2163,7289,2163,7286,2160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9,2163l7284,2163,7301,2172,7289,2163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7,2157l7251,2157,7234,2166,7253,2160,7293,2160,7287,2157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93,2160l7286,2160,7304,2166,7293,2160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32,2146l7250,2150,7231,2153,7251,2154,7232,2160,7251,2157,7298,2157,7288,2154,7307,2153,7288,2150,7303,2147,7251,2147,7232,2146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98,2157l7287,2157,7306,2160,7298,2157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33,2140l7251,2147,7288,2147,7295,2144,7252,2144,7233,2140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307,2146l7288,2147,7303,2147,7307,2146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36,2133l7252,2144,7287,2144,7291,2141,7253,2141,7236,2133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305,2140l7287,2144,7295,2144,7305,2140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40,2128l7253,2141,7285,2141,7288,2138,7256,2138,7240,2128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303,2133l7285,2141,7291,2141,7303,2133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44,2123l7256,2138,7283,2138,7285,2136,7258,2136,7244,2123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99,2128l7283,2138,7288,2138,7299,2128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50,2119l7258,2136,7280,2136,7281,2134,7261,2134,7250,2119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94,2123l7280,2136,7285,2136,7294,2123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56,2116l7261,2134,7277,2134,7278,2133,7264,2133,7256,2116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9,2119l7277,2134,7281,2134,7289,2119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63,2114l7264,2133,7274,2133,7274,2132,7268,2132,7263,2114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83,2116l7274,2133,7278,2133,7283,2116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69,2113l7268,2132,7271,2132,7269,2113xe" filled="t" fillcolor="#F9ED32" stroked="f">
                <v:path arrowok="t"/>
                <v:fill type="solid"/>
              </v:shape>
              <v:shape style="position:absolute;left:7231;top:2113;width:75;height:76" coordorigin="7231,2113" coordsize="75,76" path="m7276,2114l7271,2132,7274,2132,7276,2114xe" filled="t" fillcolor="#F9ED32" stroked="f">
                <v:path arrowok="t"/>
                <v:fill type="solid"/>
              </v:shape>
            </v:group>
            <v:group style="position:absolute;left:7194;top:1223;width:2;height:1917" coordorigin="7194,1223" coordsize="2,1917">
              <v:shape style="position:absolute;left:7194;top:1223;width:2;height:1917" coordorigin="7194,1223" coordsize="0,1917" path="m7194,1223l7194,3139e" filled="f" stroked="t" strokeweight=".551pt" strokecolor="#F9ED32">
                <v:path arrowok="t"/>
              </v:shape>
            </v:group>
            <v:group style="position:absolute;left:7221;top:2160;width:95;height:55" coordorigin="7221,2160" coordsize="95,55">
              <v:shape style="position:absolute;left:7221;top:2160;width:95;height:55" coordorigin="7221,2160" coordsize="95,55" path="m7271,2209l7269,2211,7269,2215,7272,2209xe" filled="t" fillcolor="#F9ED32" stroked="f">
                <v:path arrowok="t"/>
                <v:fill type="solid"/>
              </v:shape>
              <v:shape style="position:absolute;left:7221;top:2160;width:95;height:55" coordorigin="7221,2160" coordsize="95,55" path="m7221,2164l7229,2179,7243,2193,7261,2204,7268,2206,7271,2209,7273,2208,7291,2198,7270,2198,7251,2192,7235,2180,7221,2164xe" filled="t" fillcolor="#F9ED32" stroked="f">
                <v:path arrowok="t"/>
                <v:fill type="solid"/>
              </v:shape>
              <v:shape style="position:absolute;left:7221;top:2160;width:95;height:55" coordorigin="7221,2160" coordsize="95,55" path="m7316,2160l7308,2179,7293,2193,7270,2198,7291,2198,7300,2194,7312,2177,7316,2160xe" filled="t" fillcolor="#F9ED32" stroked="f">
                <v:path arrowok="t"/>
                <v:fill type="solid"/>
              </v:shape>
            </v:group>
            <v:group style="position:absolute;left:6762;top:1392;width:178;height:1025" coordorigin="6762,1392" coordsize="178,1025">
              <v:shape style="position:absolute;left:6762;top:1392;width:178;height:1025" coordorigin="6762,1392" coordsize="178,1025" path="m6762,1392l6940,1392,6940,2417,6762,2417,6762,1392xe" filled="t" fillcolor="#ED1C24" stroked="f">
                <v:path arrowok="t"/>
                <v:fill type="solid"/>
              </v:shape>
            </v:group>
            <v:group style="position:absolute;left:6763;top:2417;width:178;height:1025" coordorigin="6763,2417" coordsize="178,1025">
              <v:shape style="position:absolute;left:6763;top:2417;width:178;height:1025" coordorigin="6763,2417" coordsize="178,1025" path="m6763,2417l6941,2417,6941,3442,6763,3442,6763,2417xe" filled="t" fillcolor="#FFFFFF" stroked="f">
                <v:path arrowok="t"/>
                <v:fill type="solid"/>
              </v:shape>
            </v:group>
            <v:group style="position:absolute;left:6763;top:1392;width:178;height:2050" coordorigin="6763,1392" coordsize="178,2050">
              <v:shape style="position:absolute;left:6763;top:1392;width:178;height:2050" coordorigin="6763,1392" coordsize="178,2050" path="m6763,1392l6940,1392,6940,3442,6763,3442,6763,1392xe" filled="f" stroked="t" strokeweight=".5pt" strokecolor="#231F20">
                <v:path arrowok="t"/>
              </v:shape>
            </v:group>
            <v:group style="position:absolute;left:2222;top:2843;width:119;height:597" coordorigin="2222,2843" coordsize="119,597">
              <v:shape style="position:absolute;left:2222;top:2843;width:119;height:597" coordorigin="2222,2843" coordsize="119,597" path="m2341,3440l2222,3440,2222,2843,2341,2843,2341,3440xe" filled="t" fillcolor="#FFFFFF" stroked="f">
                <v:path arrowok="t"/>
                <v:fill type="solid"/>
              </v:shape>
            </v:group>
            <v:group style="position:absolute;left:2349;top:2841;width:2;height:597" coordorigin="2349,2841" coordsize="2,597">
              <v:shape style="position:absolute;left:2349;top:2841;width:2;height:597" coordorigin="2349,2841" coordsize="0,597" path="m2349,2841l2349,3438e" filled="f" stroked="t" strokeweight="2.135pt" strokecolor="#ED1C24">
                <v:path arrowok="t"/>
              </v:shape>
            </v:group>
            <v:group style="position:absolute;left:2212;top:2841;width:2;height:597" coordorigin="2212,2841" coordsize="2,597">
              <v:shape style="position:absolute;left:2212;top:2841;width:2;height:597" coordorigin="2212,2841" coordsize="0,597" path="m2212,2841l2212,3438e" filled="f" stroked="t" strokeweight="1.972pt" strokecolor="#ED1C24">
                <v:path arrowok="t"/>
              </v:shape>
            </v:group>
            <v:group style="position:absolute;left:2194;top:2843;width:176;height:599" coordorigin="2194,2843" coordsize="176,599">
              <v:shape style="position:absolute;left:2194;top:2843;width:176;height:599" coordorigin="2194,2843" coordsize="176,599" path="m2370,3442l2194,3442,2194,2843,2370,2843,2370,3442xe" filled="f" stroked="t" strokeweight=".5pt" strokecolor="#231F20">
                <v:path arrowok="t"/>
              </v:shape>
            </v:group>
            <v:group style="position:absolute;left:2257;top:3149;width:50;height:42" coordorigin="2257,3149" coordsize="50,42">
              <v:shape style="position:absolute;left:2257;top:3149;width:50;height:42" coordorigin="2257,3149" coordsize="50,42" path="m2283,3183l2280,3183,2280,3191,2283,3191,2283,3183xe" filled="t" fillcolor="#ED1C24" stroked="f">
                <v:path arrowok="t"/>
                <v:fill type="solid"/>
              </v:shape>
              <v:shape style="position:absolute;left:2257;top:3149;width:50;height:42" coordorigin="2257,3149" coordsize="50,42" path="m2265,3163l2257,3165,2258,3174,2277,3183,2287,3183,2307,3174,2307,3170,2288,3170,2288,3169,2276,3169,2265,3163xe" filled="t" fillcolor="#ED1C24" stroked="f">
                <v:path arrowok="t"/>
                <v:fill type="solid"/>
              </v:shape>
              <v:shape style="position:absolute;left:2257;top:3149;width:50;height:42" coordorigin="2257,3149" coordsize="50,42" path="m2297,3163l2288,3170,2307,3170,2307,3164,2297,3163xe" filled="t" fillcolor="#ED1C24" stroked="f">
                <v:path arrowok="t"/>
                <v:fill type="solid"/>
              </v:shape>
              <v:shape style="position:absolute;left:2257;top:3149;width:50;height:42" coordorigin="2257,3149" coordsize="50,42" path="m2280,3149l2276,3157,2276,3169,2288,3169,2288,3156,2280,3149xe" filled="t" fillcolor="#ED1C24" stroked="f">
                <v:path arrowok="t"/>
                <v:fill type="solid"/>
              </v:shape>
            </v:group>
            <v:group style="position:absolute;left:3022;top:2795;width:178;height:648" coordorigin="3022,2795" coordsize="178,648">
              <v:shape style="position:absolute;left:3022;top:2795;width:178;height:648" coordorigin="3022,2795" coordsize="178,648" path="m3200,3443l3022,3443,3022,2795,3200,2795,3200,3443xe" filled="t" fillcolor="#2B3890" stroked="f">
                <v:path arrowok="t"/>
                <v:fill type="solid"/>
              </v:shape>
            </v:group>
            <v:group style="position:absolute;left:3022;top:2795;width:178;height:648" coordorigin="3022,2795" coordsize="178,648">
              <v:shape style="position:absolute;left:3022;top:2795;width:178;height:648" coordorigin="3022,2795" coordsize="178,648" path="m3200,3443l3022,3443,3022,2795,3200,2795,3200,3443xe" filled="f" stroked="t" strokeweight=".5pt" strokecolor="#231F20">
                <v:path arrowok="t"/>
              </v:shape>
            </v:group>
            <v:group style="position:absolute;left:3102;top:3059;width:16;height:15" coordorigin="3102,3059" coordsize="16,15">
              <v:shape style="position:absolute;left:3102;top:3059;width:16;height:15" coordorigin="3102,3059" coordsize="16,15" path="m3110,3059l3107,3064,3102,3065,3106,3069,3105,3074,3110,3071,3114,3071,3114,3069,3118,3065,3112,3064,3110,3059xe" filled="t" fillcolor="#FBB040" stroked="f">
                <v:path arrowok="t"/>
                <v:fill type="solid"/>
              </v:shape>
              <v:shape style="position:absolute;left:3102;top:3059;width:16;height:15" coordorigin="3102,3059" coordsize="16,15" path="m3114,3071l3110,3071,3115,3074,3114,3071xe" filled="t" fillcolor="#FBB040" stroked="f">
                <v:path arrowok="t"/>
                <v:fill type="solid"/>
              </v:shape>
            </v:group>
            <v:group style="position:absolute;left:3139;top:3077;width:16;height:15" coordorigin="3139,3077" coordsize="16,15">
              <v:shape style="position:absolute;left:3139;top:3077;width:16;height:15" coordorigin="3139,3077" coordsize="16,15" path="m3147,3077l3145,3082,3139,3083,3143,3087,3142,3092,3147,3089,3152,3089,3151,3087,3155,3083,3150,3082,3147,3077xe" filled="t" fillcolor="#FBB040" stroked="f">
                <v:path arrowok="t"/>
                <v:fill type="solid"/>
              </v:shape>
              <v:shape style="position:absolute;left:3139;top:3077;width:16;height:15" coordorigin="3139,3077" coordsize="16,15" path="m3152,3089l3147,3089,3152,3092,3152,3089xe" filled="t" fillcolor="#FBB040" stroked="f">
                <v:path arrowok="t"/>
                <v:fill type="solid"/>
              </v:shape>
            </v:group>
            <v:group style="position:absolute;left:3160;top:3111;width:16;height:15" coordorigin="3160,3111" coordsize="16,15">
              <v:shape style="position:absolute;left:3160;top:3111;width:16;height:15" coordorigin="3160,3111" coordsize="16,15" path="m3168,3111l3165,3116,3160,3116,3164,3120,3163,3126,3168,3123,3172,3123,3172,3120,3176,3116,3170,3116,3168,3111xe" filled="t" fillcolor="#FBB040" stroked="f">
                <v:path arrowok="t"/>
                <v:fill type="solid"/>
              </v:shape>
              <v:shape style="position:absolute;left:3160;top:3111;width:16;height:15" coordorigin="3160,3111" coordsize="16,15" path="m3172,3123l3168,3123,3173,3126,3172,3123xe" filled="t" fillcolor="#FBB040" stroked="f">
                <v:path arrowok="t"/>
                <v:fill type="solid"/>
              </v:shape>
            </v:group>
            <v:group style="position:absolute;left:3144;top:3151;width:16;height:15" coordorigin="3144,3151" coordsize="16,15">
              <v:shape style="position:absolute;left:3144;top:3151;width:16;height:15" coordorigin="3144,3151" coordsize="16,15" path="m3152,3151l3149,3156,3144,3157,3148,3161,3147,3166,3152,3164,3156,3164,3156,3161,3160,3157,3154,3156,3152,3151xe" filled="t" fillcolor="#FBB040" stroked="f">
                <v:path arrowok="t"/>
                <v:fill type="solid"/>
              </v:shape>
              <v:shape style="position:absolute;left:3144;top:3151;width:16;height:15" coordorigin="3144,3151" coordsize="16,15" path="m3156,3164l3152,3164,3157,3166,3156,3164xe" filled="t" fillcolor="#FBB040" stroked="f">
                <v:path arrowok="t"/>
                <v:fill type="solid"/>
              </v:shape>
            </v:group>
            <v:group style="position:absolute;left:3103;top:3165;width:16;height:15" coordorigin="3103,3165" coordsize="16,15">
              <v:shape style="position:absolute;left:3103;top:3165;width:16;height:15" coordorigin="3103,3165" coordsize="16,15" path="m3111,3165l3109,3170,3103,3170,3107,3174,3106,3180,3111,3177,3116,3177,3115,3174,3119,3170,3114,3170,3111,3165xe" filled="t" fillcolor="#FBB040" stroked="f">
                <v:path arrowok="t"/>
                <v:fill type="solid"/>
              </v:shape>
              <v:shape style="position:absolute;left:3103;top:3165;width:16;height:15" coordorigin="3103,3165" coordsize="16,15" path="m3116,3177l3111,3177,3116,3180,3116,3177xe" filled="t" fillcolor="#FBB040" stroked="f">
                <v:path arrowok="t"/>
                <v:fill type="solid"/>
              </v:shape>
            </v:group>
            <v:group style="position:absolute;left:3063;top:3151;width:16;height:15" coordorigin="3063,3151" coordsize="16,15">
              <v:shape style="position:absolute;left:3063;top:3151;width:16;height:15" coordorigin="3063,3151" coordsize="16,15" path="m3071,3151l3068,3156,3063,3157,3067,3161,3066,3166,3071,3164,3075,3164,3075,3161,3079,3157,3073,3156,3071,3151xe" filled="t" fillcolor="#FBB040" stroked="f">
                <v:path arrowok="t"/>
                <v:fill type="solid"/>
              </v:shape>
              <v:shape style="position:absolute;left:3063;top:3151;width:16;height:15" coordorigin="3063,3151" coordsize="16,15" path="m3075,3164l3071,3164,3076,3166,3075,3164xe" filled="t" fillcolor="#FBB040" stroked="f">
                <v:path arrowok="t"/>
                <v:fill type="solid"/>
              </v:shape>
            </v:group>
            <v:group style="position:absolute;left:3047;top:3111;width:16;height:15" coordorigin="3047,3111" coordsize="16,15">
              <v:shape style="position:absolute;left:3047;top:3111;width:16;height:15" coordorigin="3047,3111" coordsize="16,15" path="m3055,3111l3053,3116,3047,3116,3051,3120,3050,3126,3055,3123,3060,3123,3059,3120,3063,3116,3058,3116,3055,3111xe" filled="t" fillcolor="#FBB040" stroked="f">
                <v:path arrowok="t"/>
                <v:fill type="solid"/>
              </v:shape>
              <v:shape style="position:absolute;left:3047;top:3111;width:16;height:15" coordorigin="3047,3111" coordsize="16,15" path="m3060,3123l3055,3123,3060,3126,3060,3123xe" filled="t" fillcolor="#FBB040" stroked="f">
                <v:path arrowok="t"/>
                <v:fill type="solid"/>
              </v:shape>
            </v:group>
            <v:group style="position:absolute;left:3063;top:3077;width:16;height:15" coordorigin="3063,3077" coordsize="16,15">
              <v:shape style="position:absolute;left:3063;top:3077;width:16;height:15" coordorigin="3063,3077" coordsize="16,15" path="m3071,3077l3068,3082,3063,3083,3067,3087,3066,3092,3071,3089,3075,3089,3075,3087,3079,3083,3073,3082,3071,3077xe" filled="t" fillcolor="#FBB040" stroked="f">
                <v:path arrowok="t"/>
                <v:fill type="solid"/>
              </v:shape>
              <v:shape style="position:absolute;left:3063;top:3077;width:16;height:15" coordorigin="3063,3077" coordsize="16,15" path="m3075,3089l3071,3089,3076,3092,3075,3089xe" filled="t" fillcolor="#FBB040" stroked="f">
                <v:path arrowok="t"/>
                <v:fill type="solid"/>
              </v:shape>
            </v:group>
            <v:group style="position:absolute;left:8127;top:509;width:64;height:2928" coordorigin="8127,509" coordsize="64,2928">
              <v:shape style="position:absolute;left:8127;top:509;width:64;height:2928" coordorigin="8127,509" coordsize="64,2928" path="m8127,3437l8191,3437,8191,509,8127,509,8127,3437xe" filled="t" fillcolor="#00A650" stroked="f">
                <v:path arrowok="t"/>
                <v:fill type="solid"/>
              </v:shape>
            </v:group>
            <v:group style="position:absolute;left:8011;top:509;width:64;height:2928" coordorigin="8011,509" coordsize="64,2928">
              <v:shape style="position:absolute;left:8011;top:509;width:64;height:2928" coordorigin="8011,509" coordsize="64,2928" path="m8011,3437l8074,3437,8074,509,8011,509,8011,3437xe" filled="t" fillcolor="#00A650" stroked="f">
                <v:path arrowok="t"/>
                <v:fill type="solid"/>
              </v:shape>
            </v:group>
            <v:group style="position:absolute;left:8067;top:516;width:64;height:2913" coordorigin="8067,516" coordsize="64,2913">
              <v:shape style="position:absolute;left:8067;top:516;width:64;height:2913" coordorigin="8067,516" coordsize="64,2913" path="m8067,3429l8130,3429,8130,516,8067,516,8067,3429xe" filled="t" fillcolor="#FFFFFF" stroked="f">
                <v:path arrowok="t"/>
                <v:fill type="solid"/>
              </v:shape>
            </v:group>
            <v:group style="position:absolute;left:8012;top:516;width:178;height:2922" coordorigin="8012,516" coordsize="178,2922">
              <v:shape style="position:absolute;left:8012;top:516;width:178;height:2922" coordorigin="8012,516" coordsize="178,2922" path="m8190,3439l8012,3439,8012,516,8190,516,8190,3439xe" filled="f" stroked="t" strokeweight=".5pt" strokecolor="#231F20">
                <v:path arrowok="t"/>
              </v:shape>
            </v:group>
            <v:group style="position:absolute;left:3856;top:2519;width:176;height:924" coordorigin="3856,2519" coordsize="176,924">
              <v:shape style="position:absolute;left:3856;top:2519;width:176;height:924" coordorigin="3856,2519" coordsize="176,924" path="m4032,3443l3856,3443,3856,2519,4032,2519,4032,3443xe" filled="t" fillcolor="#00A650" stroked="f">
                <v:path arrowok="t"/>
                <v:fill type="solid"/>
              </v:shape>
            </v:group>
            <v:group style="position:absolute;left:3856;top:2519;width:176;height:924" coordorigin="3856,2519" coordsize="176,924">
              <v:shape style="position:absolute;left:3856;top:2519;width:176;height:924" coordorigin="3856,2519" coordsize="176,924" path="m4032,3443l3856,3443,3856,2519,4032,2519,4032,3443xe" filled="f" stroked="t" strokeweight=".5pt" strokecolor="#231F20">
                <v:path arrowok="t"/>
              </v:shape>
            </v:group>
            <v:group style="position:absolute;left:3907;top:2948;width:78;height:75" coordorigin="3907,2948" coordsize="78,75">
              <v:shape style="position:absolute;left:3907;top:2948;width:78;height:75" coordorigin="3907,2948" coordsize="78,75" path="m3940,2948l3922,2956,3910,2973,3907,2998,3916,3013,3934,3022,3962,3023,3978,3009,3984,2988,3979,2968,3963,2954,3940,2948xe" filled="t" fillcolor="#ED1C24" stroked="f">
                <v:path arrowok="t"/>
                <v:fill type="solid"/>
              </v:shape>
            </v:group>
            <v:group style="position:absolute;left:1359;top:3287;width:176;height:149" coordorigin="1359,3287" coordsize="176,149">
              <v:shape style="position:absolute;left:1359;top:3287;width:176;height:149" coordorigin="1359,3287" coordsize="176,149" path="m1535,3436l1359,3436,1359,3287,1535,3287,1535,3436xe" filled="t" fillcolor="#27AAE1" stroked="f">
                <v:path arrowok="t"/>
                <v:fill type="solid"/>
              </v:shape>
            </v:group>
            <v:group style="position:absolute;left:1359;top:3147;width:176;height:149" coordorigin="1359,3147" coordsize="176,149">
              <v:shape style="position:absolute;left:1359;top:3147;width:176;height:149" coordorigin="1359,3147" coordsize="176,149" path="m1535,3295l1359,3295,1359,3147,1535,3147,1535,3295xe" filled="t" fillcolor="#FFFFFF" stroked="f">
                <v:path arrowok="t"/>
                <v:fill type="solid"/>
              </v:shape>
            </v:group>
            <v:group style="position:absolute;left:1358;top:3006;width:176;height:149" coordorigin="1358,3006" coordsize="176,149">
              <v:shape style="position:absolute;left:1358;top:3006;width:176;height:149" coordorigin="1358,3006" coordsize="176,149" path="m1534,3155l1358,3155,1358,3006,1534,3006,1534,3155xe" filled="t" fillcolor="#27AAE1" stroked="f">
                <v:path arrowok="t"/>
                <v:fill type="solid"/>
              </v:shape>
            </v:group>
            <v:group style="position:absolute;left:1359;top:3006;width:176;height:430" coordorigin="1359,3006" coordsize="176,430">
              <v:shape style="position:absolute;left:1359;top:3006;width:176;height:430" coordorigin="1359,3006" coordsize="176,430" path="m1535,3436l1359,3436,1359,3006,1535,3006,1535,3436xe" filled="f" stroked="t" strokeweight=".5pt" strokecolor="#231F20">
                <v:path arrowok="t"/>
              </v:shape>
            </v:group>
            <v:group style="position:absolute;left:1402;top:3180;width:85;height:85" coordorigin="1402,3180" coordsize="85,85">
              <v:shape style="position:absolute;left:1402;top:3180;width:85;height:85" coordorigin="1402,3180" coordsize="85,85" path="m1446,3244l1442,3244,1444,3265,1446,3244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51,3243l1437,3243,1435,3265,1442,3244,1451,3244,1451,3243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51,3244l1446,3244,1453,3265,1451,3244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55,3241l1433,3241,1427,3262,1437,3243,1455,3243,1455,3241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55,3243l1451,3243,1461,3262,1455,3243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58,3239l1430,3239,1419,3257,1433,3241,1460,3241,1458,3239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60,3241l1455,3241,1469,3257,1460,3241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61,3235l1427,3235,1412,3251,1430,3239,1464,3239,1461,3235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64,3239l1458,3239,1476,3251,1464,3239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63,3232l1425,3232,1407,3244,1427,3235,1469,3235,1463,3232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69,3235l1461,3235,1481,3244,1469,3235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65,3227l1423,3227,1404,3236,1425,3232,1474,3232,1465,3227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74,3232l1463,3232,1484,3236,1474,3232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86,3219l1465,3219,1402,3219,1423,3223,1402,3227,1486,3227,1465,3223,1486,3219,1423,3219,1486,3219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86,3227l1465,3227,1486,3227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04,3210l1423,3219,1465,3219,1474,3214,1425,3214,1404,3210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07,3202l1425,3214,1463,3214,1469,3211,1427,3211,1407,3202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84,3210l1463,3214,1474,3214,1484,3210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12,3195l1427,3211,1461,3211,1464,3207,1430,3207,1412,3195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81,3202l1461,3211,1469,3211,1481,3202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19,3189l1430,3207,1458,3207,1460,3205,1433,3205,1419,3189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76,3195l1458,3207,1464,3207,1476,3195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27,3184l1433,3205,1455,3205,1455,3203,1437,3203,1427,3184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69,3189l1455,3205,1460,3205,1469,3189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35,3181l1437,3203,1451,3203,1451,3202,1442,3202,1435,3181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61,3184l1451,3203,1455,3203,1461,3184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44,3180l1442,3202,1446,3202,1444,3180xe" filled="t" fillcolor="#FBB040" stroked="f">
                <v:path arrowok="t"/>
                <v:fill type="solid"/>
              </v:shape>
              <v:shape style="position:absolute;left:1402;top:3180;width:85;height:85" coordorigin="1402,3180" coordsize="85,85" path="m1453,3181l1446,3202,1451,3202,1453,3181xe" filled="t" fillcolor="#FBB040" stroked="f">
                <v:path arrowok="t"/>
                <v:fill type="solid"/>
              </v:shape>
            </v:group>
            <v:group style="position:absolute;left:1809;top:2890;width:2;height:549" coordorigin="1809,2890" coordsize="2,549">
              <v:shape style="position:absolute;left:1809;top:2890;width:2;height:549" coordorigin="1809,2890" coordsize="0,549" path="m1809,2890l1809,3439e" filled="f" stroked="t" strokeweight="3.179pt" strokecolor="#FFFFFF">
                <v:path arrowok="t"/>
              </v:shape>
            </v:group>
            <v:group style="position:absolute;left:1822;top:2892;width:135;height:549" coordorigin="1822,2892" coordsize="135,549">
              <v:shape style="position:absolute;left:1822;top:2892;width:135;height:549" coordorigin="1822,2892" coordsize="135,549" path="m1957,3441l1822,3441,1822,2892,1957,2892,1957,3441xe" filled="t" fillcolor="#006738" stroked="f">
                <v:path arrowok="t"/>
                <v:fill type="solid"/>
              </v:shape>
            </v:group>
            <v:group style="position:absolute;left:1779;top:2892;width:178;height:551" coordorigin="1779,2892" coordsize="178,551">
              <v:shape style="position:absolute;left:1779;top:2892;width:178;height:551" coordorigin="1779,2892" coordsize="178,551" path="m1957,3443l1779,3443,1779,2892,1957,2892,1957,3443xe" filled="f" stroked="t" strokeweight=".5pt" strokecolor="#231F20">
                <v:path arrowok="t"/>
              </v:shape>
            </v:group>
            <v:group style="position:absolute;left:1843;top:3147;width:78;height:68" coordorigin="1843,3147" coordsize="78,68">
              <v:shape style="position:absolute;left:1843;top:3147;width:78;height:68" coordorigin="1843,3147" coordsize="78,68" path="m1856,3147l1848,3154,1843,3165,1843,3176,1849,3198,1864,3213,1893,3214,1911,3209,1912,3207,1894,3207,1873,3201,1857,3186,1852,3165,1852,3158,1853,3152,1856,3147xe" filled="t" fillcolor="#FFFFFF" stroked="f">
                <v:path arrowok="t"/>
                <v:fill type="solid"/>
              </v:shape>
              <v:shape style="position:absolute;left:1843;top:3147;width:78;height:68" coordorigin="1843,3147" coordsize="78,68" path="m1921,3199l1915,3203,1905,3207,1912,3207,1921,3199xe" filled="t" fillcolor="#FFFFFF" stroked="f">
                <v:path arrowok="t"/>
                <v:fill type="solid"/>
              </v:shape>
            </v:group>
            <v:group style="position:absolute;left:1886;top:3146;width:26;height:25" coordorigin="1886,3146" coordsize="26,25">
              <v:shape style="position:absolute;left:1886;top:3146;width:26;height:25" coordorigin="1886,3146" coordsize="26,25" path="m1899,3146l1895,3154,1886,3155,1893,3162,1891,3171,1899,3166,1907,3166,1906,3162,1913,3155,1903,3154,1899,3146xe" filled="t" fillcolor="#FFFFFF" stroked="f">
                <v:path arrowok="t"/>
                <v:fill type="solid"/>
              </v:shape>
              <v:shape style="position:absolute;left:1886;top:3146;width:26;height:25" coordorigin="1886,3146" coordsize="26,25" path="m1907,3166l1899,3166,1908,3171,1907,3166xe" filled="t" fillcolor="#FFFFFF" stroked="f">
                <v:path arrowok="t"/>
                <v:fill type="solid"/>
              </v:shape>
            </v:group>
            <v:group style="position:absolute;left:3436;top:2733;width:178;height:710" coordorigin="3436,2733" coordsize="178,710">
              <v:shape style="position:absolute;left:3436;top:2733;width:178;height:710" coordorigin="3436,2733" coordsize="178,710" path="m3615,3443l3436,3443,3436,2733,3615,2733,3615,3443xe" filled="t" fillcolor="#2B3890" stroked="f">
                <v:path arrowok="t"/>
                <v:fill type="solid"/>
              </v:shape>
            </v:group>
            <v:group style="position:absolute;left:3442;top:2740;width:73;height:64" coordorigin="3442,2740" coordsize="73,64">
              <v:shape style="position:absolute;left:3442;top:2740;width:73;height:64" coordorigin="3442,2740" coordsize="73,64" path="m3442,2804l3516,2804,3516,2740,3442,2740,3442,2804xe" filled="t" fillcolor="#2B3890" stroked="f">
                <v:path arrowok="t"/>
                <v:fill type="solid"/>
              </v:shape>
            </v:group>
            <v:group style="position:absolute;left:3441;top:2740;width:77;height:66" coordorigin="3441,2740" coordsize="77,66">
              <v:shape style="position:absolute;left:3441;top:2740;width:77;height:66" coordorigin="3441,2740" coordsize="77,66" path="m3448,2740l3441,2747,3512,2806,3518,2798,3448,2740xe" filled="t" fillcolor="#FFFFFF" stroked="f">
                <v:path arrowok="t"/>
                <v:fill type="solid"/>
              </v:shape>
            </v:group>
            <v:group style="position:absolute;left:3441;top:2739;width:76;height:67" coordorigin="3441,2739" coordsize="76,67">
              <v:shape style="position:absolute;left:3441;top:2739;width:76;height:67" coordorigin="3441,2739" coordsize="76,67" path="m3510,2739l3441,2798,3447,2806,3517,2747,3510,2739xe" filled="t" fillcolor="#FFFFFF" stroked="f">
                <v:path arrowok="t"/>
                <v:fill type="solid"/>
              </v:shape>
            </v:group>
            <v:group style="position:absolute;left:3439;top:2739;width:77;height:65" coordorigin="3439,2739" coordsize="77,65">
              <v:shape style="position:absolute;left:3439;top:2739;width:77;height:65" coordorigin="3439,2739" coordsize="77,65" path="m3442,2739l3439,2743,3513,2804,3517,2800,3442,2739xe" filled="t" fillcolor="#ED1C24" stroked="f">
                <v:path arrowok="t"/>
                <v:fill type="solid"/>
              </v:shape>
            </v:group>
            <v:group style="position:absolute;left:3441;top:2740;width:76;height:66" coordorigin="3441,2740" coordsize="76,66">
              <v:shape style="position:absolute;left:3441;top:2740;width:76;height:66" coordorigin="3441,2740" coordsize="76,66" path="m3514,2740l3441,2802,3444,2806,3517,2744,3514,2740xe" filled="t" fillcolor="#ED1C24" stroked="f">
                <v:path arrowok="t"/>
                <v:fill type="solid"/>
              </v:shape>
            </v:group>
            <v:group style="position:absolute;left:3442;top:2766;width:73;height:12" coordorigin="3442,2766" coordsize="73,12">
              <v:shape style="position:absolute;left:3442;top:2766;width:73;height:12" coordorigin="3442,2766" coordsize="73,12" path="m3442,2778l3516,2778,3516,2766,3442,2766,3442,2778xe" filled="t" fillcolor="#FFFFFF" stroked="f">
                <v:path arrowok="t"/>
                <v:fill type="solid"/>
              </v:shape>
            </v:group>
            <v:group style="position:absolute;left:3474;top:2740;width:10;height:65" coordorigin="3474,2740" coordsize="10,65">
              <v:shape style="position:absolute;left:3474;top:2740;width:10;height:65" coordorigin="3474,2740" coordsize="10,65" path="m3474,2804l3484,2804,3484,2740,3474,2740,3474,2804xe" filled="t" fillcolor="#FFFFFF" stroked="f">
                <v:path arrowok="t"/>
                <v:fill type="solid"/>
              </v:shape>
            </v:group>
            <v:group style="position:absolute;left:3441;top:2770;width:77;height:5" coordorigin="3441,2770" coordsize="77,5">
              <v:shape style="position:absolute;left:3441;top:2770;width:77;height:5" coordorigin="3441,2770" coordsize="77,5" path="m3441,2772l3517,2772e" filled="f" stroked="t" strokeweight=".362pt" strokecolor="#ED1C24">
                <v:path arrowok="t"/>
              </v:shape>
            </v:group>
            <v:group style="position:absolute;left:3436;top:2733;width:178;height:710" coordorigin="3436,2733" coordsize="178,710">
              <v:shape style="position:absolute;left:3436;top:2733;width:178;height:710" coordorigin="3436,2733" coordsize="178,710" path="m3614,3443l3436,3443,3436,2733,3614,2733,3614,3443xe" filled="f" stroked="t" strokeweight=".5pt" strokecolor="#231F20">
                <v:path arrowok="t"/>
              </v:shape>
            </v:group>
            <v:group style="position:absolute;left:3476;top:2738;width:6;height:69" coordorigin="3476,2738" coordsize="6,69">
              <v:shape style="position:absolute;left:3476;top:2738;width:6;height:69" coordorigin="3476,2738" coordsize="6,69" path="m3476,2808l3482,2808,3482,2738,3476,2738,3476,2808xe" filled="t" fillcolor="#ED1C24" stroked="f">
                <v:path arrowok="t"/>
                <v:fill type="solid"/>
              </v:shape>
            </v:group>
            <v:group style="position:absolute;left:3456;top:2822;width:36;height:35" coordorigin="3456,2822" coordsize="36,35">
              <v:shape style="position:absolute;left:3456;top:2822;width:36;height:35" coordorigin="3456,2822" coordsize="36,35" path="m3462,2825l3465,2836,3456,2842,3467,2845,3468,2856,3475,2848,3484,2848,3482,2842,3492,2836,3481,2833,3481,2830,3472,2830,3462,2825xe" filled="t" fillcolor="#FFFFFF" stroked="f">
                <v:path arrowok="t"/>
                <v:fill type="solid"/>
              </v:shape>
              <v:shape style="position:absolute;left:3456;top:2822;width:36;height:35" coordorigin="3456,2822" coordsize="36,35" path="m3484,2848l3475,2848,3486,2853,3484,2848xe" filled="t" fillcolor="#FFFFFF" stroked="f">
                <v:path arrowok="t"/>
                <v:fill type="solid"/>
              </v:shape>
              <v:shape style="position:absolute;left:3456;top:2822;width:36;height:35" coordorigin="3456,2822" coordsize="36,35" path="m3480,2822l3472,2830,3481,2830,3480,2822xe" filled="t" fillcolor="#FFFFFF" stroked="f">
                <v:path arrowok="t"/>
                <v:fill type="solid"/>
              </v:shape>
            </v:group>
            <v:group style="position:absolute;left:3544;top:2752;width:24;height:23" coordorigin="3544,2752" coordsize="24,23">
              <v:shape style="position:absolute;left:3544;top:2752;width:24;height:23" coordorigin="3544,2752" coordsize="24,23" path="m3548,2754l3550,2762,3544,2766,3551,2768,3552,2775,3557,2770,3563,2770,3562,2766,3568,2762,3561,2760,3560,2758,3555,2758,3548,2754xe" filled="t" fillcolor="#FFFFFF" stroked="f">
                <v:path arrowok="t"/>
                <v:fill type="solid"/>
              </v:shape>
              <v:shape style="position:absolute;left:3544;top:2752;width:24;height:23" coordorigin="3544,2752" coordsize="24,23" path="m3563,2770l3557,2770,3564,2773,3563,2770xe" filled="t" fillcolor="#FFFFFF" stroked="f">
                <v:path arrowok="t"/>
                <v:fill type="solid"/>
              </v:shape>
              <v:shape style="position:absolute;left:3544;top:2752;width:24;height:23" coordorigin="3544,2752" coordsize="24,23" path="m3560,2752l3555,2758,3560,2758,3560,2752xe" filled="t" fillcolor="#FFFFFF" stroked="f">
                <v:path arrowok="t"/>
                <v:fill type="solid"/>
              </v:shape>
            </v:group>
            <v:group style="position:absolute;left:3529;top:2795;width:24;height:23" coordorigin="3529,2795" coordsize="24,23">
              <v:shape style="position:absolute;left:3529;top:2795;width:24;height:23" coordorigin="3529,2795" coordsize="24,23" path="m3533,2797l3535,2805,3529,2809,3536,2811,3537,2818,3542,2813,3548,2813,3547,2809,3553,2805,3545,2803,3545,2801,3540,2801,3533,2797xe" filled="t" fillcolor="#FFFFFF" stroked="f">
                <v:path arrowok="t"/>
                <v:fill type="solid"/>
              </v:shape>
              <v:shape style="position:absolute;left:3529;top:2795;width:24;height:23" coordorigin="3529,2795" coordsize="24,23" path="m3548,2813l3542,2813,3549,2816,3548,2813xe" filled="t" fillcolor="#FFFFFF" stroked="f">
                <v:path arrowok="t"/>
                <v:fill type="solid"/>
              </v:shape>
              <v:shape style="position:absolute;left:3529;top:2795;width:24;height:23" coordorigin="3529,2795" coordsize="24,23" path="m3545,2795l3540,2801,3545,2801,3545,2795xe" filled="t" fillcolor="#FFFFFF" stroked="f">
                <v:path arrowok="t"/>
                <v:fill type="solid"/>
              </v:shape>
            </v:group>
            <v:group style="position:absolute;left:3559;top:2848;width:18;height:18" coordorigin="3559,2848" coordsize="18,18">
              <v:shape style="position:absolute;left:3559;top:2848;width:18;height:18" coordorigin="3559,2848" coordsize="18,18" path="m3562,2849l3563,2855,3559,2858,3564,2859,3565,2865,3569,2861,3573,2861,3572,2858,3577,2855,3571,2853,3571,2852,3567,2852,3562,2849xe" filled="t" fillcolor="#FFFFFF" stroked="f">
                <v:path arrowok="t"/>
                <v:fill type="solid"/>
              </v:shape>
              <v:shape style="position:absolute;left:3559;top:2848;width:18;height:18" coordorigin="3559,2848" coordsize="18,18" path="m3573,2861l3569,2861,3574,2863,3573,2861xe" filled="t" fillcolor="#FFFFFF" stroked="f">
                <v:path arrowok="t"/>
                <v:fill type="solid"/>
              </v:shape>
              <v:shape style="position:absolute;left:3559;top:2848;width:18;height:18" coordorigin="3559,2848" coordsize="18,18" path="m3571,2848l3567,2852,3571,2852,3571,2848xe" filled="t" fillcolor="#FFFFFF" stroked="f">
                <v:path arrowok="t"/>
                <v:fill type="solid"/>
              </v:shape>
            </v:group>
            <v:group style="position:absolute;left:7592;top:2570;width:176;height:874" coordorigin="7592,2570" coordsize="176,874">
              <v:shape style="position:absolute;left:7592;top:2570;width:176;height:874" coordorigin="7592,2570" coordsize="176,874" path="m7592,3445l7768,3445,7768,2570,7592,2570,7592,3445xe" filled="t" fillcolor="#ED1C24" stroked="f">
                <v:path arrowok="t"/>
                <v:fill type="solid"/>
              </v:shape>
            </v:group>
            <v:group style="position:absolute;left:7592;top:1696;width:176;height:874" coordorigin="7592,1696" coordsize="176,874">
              <v:shape style="position:absolute;left:7592;top:1696;width:176;height:874" coordorigin="7592,1696" coordsize="176,874" path="m7592,2570l7768,2570,7768,1696,7592,1696,7592,2570xe" filled="t" fillcolor="#00AEEF" stroked="f">
                <v:path arrowok="t"/>
                <v:fill type="solid"/>
              </v:shape>
            </v:group>
            <v:group style="position:absolute;left:7591;top:772;width:176;height:924" coordorigin="7591,772" coordsize="176,924">
              <v:shape style="position:absolute;left:7591;top:772;width:176;height:924" coordorigin="7591,772" coordsize="176,924" path="m7768,1696l7591,1696,7591,772,7768,772,7768,1696xe" filled="t" fillcolor="#FFFFFF" stroked="f">
                <v:path arrowok="t"/>
                <v:fill type="solid"/>
              </v:shape>
            </v:group>
            <v:group style="position:absolute;left:7592;top:772;width:176;height:2672" coordorigin="7592,772" coordsize="176,2672">
              <v:shape style="position:absolute;left:7592;top:772;width:176;height:2672" coordorigin="7592,772" coordsize="176,2672" path="m7768,3445l7592,3445,7592,772,7768,772,7768,3445xe" filled="f" stroked="t" strokeweight=".5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i/>
          <w:color w:val="231F20"/>
          <w:w w:val="100"/>
          <w:sz w:val="24"/>
          <w:szCs w:val="24"/>
        </w:rPr>
        <w:t>D</w:t>
      </w:r>
      <w:r>
        <w:rPr>
          <w:rFonts w:ascii="Arial" w:hAnsi="Arial" w:cs="Arial" w:eastAsia="Arial"/>
          <w:color w:val="231F20"/>
          <w:w w:val="100"/>
          <w:position w:val="-3"/>
          <w:sz w:val="14"/>
          <w:szCs w:val="14"/>
        </w:rPr>
        <w:t>Э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32"/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9,0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5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8,0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6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10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1"/>
        <w:rPr>
          <w:sz w:val="14"/>
          <w:szCs w:val="14"/>
        </w:rPr>
      </w:pPr>
      <w:r>
        <w:rPr>
          <w:sz w:val="14"/>
          <w:szCs w:val="14"/>
        </w:rPr>
      </w:r>
    </w:p>
    <w:p>
      <w:pPr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6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194" w:right="75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7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0" w:right="7441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67.706238pt;margin-top:11.466492pt;width:11pt;height:74.972003pt;mso-position-horizontal-relative:page;mso-position-vertical-relative:paragraph;z-index:-1231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Аргентина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8.92823pt;margin-top:11.331492pt;width:11pt;height:70.967002pt;mso-position-horizontal-relative:page;mso-position-vertical-relative:paragraph;z-index:-1230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8"/>
                      <w:szCs w:val="18"/>
                    </w:rPr>
                    <w:t>Паки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3"/>
                      <w:sz w:val="18"/>
                      <w:szCs w:val="18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тан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(2022)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09.66423pt;margin-top:11.466492pt;width:11pt;height:62.192003pt;mso-position-horizontal-relative:page;mso-position-vertical-relative:paragraph;z-index:-1230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8"/>
                      <w:szCs w:val="18"/>
                    </w:rPr>
                    <w:t>Канада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29.428238pt;margin-top:11.466493pt;width:11pt;height:52.220002pt;mso-position-horizontal-relative:page;mso-position-vertical-relative:paragraph;z-index:-1230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8"/>
                      <w:szCs w:val="18"/>
                    </w:rPr>
                    <w:t>США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1.055237pt;margin-top:11.466493pt;width:11pt;height:56.468003pt;mso-position-horizontal-relative:page;mso-position-vertical-relative:paragraph;z-index:-1230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ЕС-27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1.800232pt;margin-top:11.331492pt;width:11pt;height:75.710003pt;mso-position-horizontal-relative:page;mso-position-vertical-relative:paragraph;z-index:-1230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Ав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1"/>
                      <w:sz w:val="18"/>
                      <w:szCs w:val="18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тралия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2.041229pt;margin-top:11.412492pt;width:11pt;height:78.293003pt;mso-position-horizontal-relative:page;mso-position-vertical-relative:paragraph;z-index:-1230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8"/>
                      <w:szCs w:val="18"/>
                    </w:rPr>
                    <w:t>Бан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103"/>
                      <w:sz w:val="18"/>
                      <w:szCs w:val="18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ладеш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(2021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12.948227pt;margin-top:11.457492pt;width:11.0pt;height:56.342003pt;mso-position-horizontal-relative:page;mso-position-vertical-relative:paragraph;z-index:-1230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8"/>
                      <w:szCs w:val="18"/>
                    </w:rPr>
                    <w:t>Китай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4.017227pt;margin-top:11.466493pt;width:11.0pt;height:52.481002pt;mso-position-horizontal-relative:page;mso-position-vertical-relative:paragraph;z-index:-12302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Иран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(2019)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5.635239pt;margin-top:11.925492pt;width:11.0pt;height:60.509003pt;mso-position-horizontal-relative:page;mso-position-vertical-relative:paragraph;z-index:-12301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-10"/>
                      <w:sz w:val="18"/>
                      <w:szCs w:val="18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урция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5.36322pt;margin-top:11.466492pt;width:11.0pt;height:71.642003pt;mso-position-horizontal-relative:page;mso-position-vertical-relative:paragraph;z-index:-1230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Бразилия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(2022)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5.793243pt;margin-top:11.655493pt;width:11.0pt;height:67.106002pt;mso-position-horizontal-relative:page;mso-position-vertical-relative:paragraph;z-index:-1229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8"/>
                      <w:szCs w:val="18"/>
                    </w:rPr>
                    <w:t>Ме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104"/>
                      <w:sz w:val="18"/>
                      <w:szCs w:val="18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w w:val="104"/>
                      <w:sz w:val="18"/>
                      <w:szCs w:val="18"/>
                    </w:rPr>
                    <w:t>сика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(2022)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7.123230pt;margin-top:11.457492pt;width:11pt;height:57.404003pt;mso-position-horizontal-relative:page;mso-position-vertical-relative:paragraph;z-index:-1229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Индия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37.499237pt;margin-top:11.142491pt;width:11.0pt;height:76.961004pt;mso-position-horizontal-relative:page;mso-position-vertical-relative:paragraph;z-index:-1229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Индонезия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8.190247pt;margin-top:11.592493pt;width:11.0pt;height:74.648002pt;mso-position-horizontal-relative:page;mso-position-vertical-relative:paragraph;z-index:-1229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8"/>
                      <w:szCs w:val="18"/>
                    </w:rPr>
                    <w:t>Каза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105"/>
                      <w:sz w:val="18"/>
                      <w:szCs w:val="18"/>
                    </w:rPr>
                    <w:t>х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2"/>
                      <w:sz w:val="18"/>
                      <w:szCs w:val="18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тан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9.046692pt;margin-top:11.457592pt;width:11.0pt;height:63.182003pt;mso-position-horizontal-relative:page;mso-position-vertical-relative:paragraph;z-index:-12295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color w:val="ED1C24"/>
                      <w:sz w:val="18"/>
                      <w:szCs w:val="18"/>
                    </w:rPr>
                    <w:t>Россия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ED1C24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ED1C24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00.562225pt;margin-top:11.457492pt;width:11.0pt;height:66.134003pt;mso-position-horizontal-relative:page;mso-position-vertical-relative:paragraph;z-index:-1229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Нигерия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(2022)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3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0" w:lineRule="auto" w:before="66"/>
        <w:ind w:left="1989" w:right="0" w:hanging="1873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5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3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зви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3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ионов</w:t>
      </w:r>
      <w:r>
        <w:rPr>
          <w:rFonts w:ascii="Arial" w:hAnsi="Arial" w:cs="Arial" w:eastAsia="Arial"/>
          <w:color w:val="231F20"/>
          <w:spacing w:val="-2"/>
          <w:w w:val="97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pStyle w:val="BodyText"/>
        <w:spacing w:line="165" w:lineRule="auto" w:before="97"/>
        <w:ind w:right="463" w:firstLine="283"/>
        <w:jc w:val="both"/>
      </w:pPr>
      <w:r>
        <w:rPr>
          <w:color w:val="231F20"/>
          <w:w w:val="95"/>
        </w:rPr>
        <w:t>Видно,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Россия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2023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7"/>
          <w:w w:val="80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величине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децильного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3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эф</w:t>
      </w:r>
      <w:r>
        <w:rPr>
          <w:color w:val="231F20"/>
          <w:w w:val="95"/>
        </w:rPr>
        <w:t>фицие</w:t>
      </w:r>
      <w:r>
        <w:rPr>
          <w:color w:val="231F20"/>
          <w:w w:val="95"/>
        </w:rPr>
        <w:t>нта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эк</w:t>
      </w:r>
      <w:r>
        <w:rPr>
          <w:color w:val="231F20"/>
          <w:w w:val="95"/>
        </w:rPr>
        <w:t>ономичес</w:t>
      </w:r>
      <w:r>
        <w:rPr>
          <w:color w:val="231F20"/>
          <w:w w:val="95"/>
        </w:rPr>
        <w:t>кого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ра</w:t>
      </w:r>
      <w:r>
        <w:rPr>
          <w:color w:val="231F20"/>
          <w:w w:val="95"/>
        </w:rPr>
        <w:t>звит</w:t>
      </w:r>
      <w:r>
        <w:rPr>
          <w:color w:val="231F20"/>
          <w:w w:val="95"/>
        </w:rPr>
        <w:t>ия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реги</w:t>
      </w:r>
      <w:r>
        <w:rPr>
          <w:color w:val="231F20"/>
          <w:w w:val="95"/>
        </w:rPr>
        <w:t>онов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-1"/>
          <w:w w:val="95"/>
        </w:rPr>
        <w:t>(</w:t>
      </w:r>
      <w:r>
        <w:rPr>
          <w:rFonts w:ascii="Georgia" w:hAnsi="Georgia" w:cs="Georgia" w:eastAsia="Georgia"/>
          <w:i/>
          <w:color w:val="231F20"/>
          <w:w w:val="95"/>
        </w:rPr>
        <w:t>D</w:t>
      </w:r>
      <w:r>
        <w:rPr>
          <w:color w:val="231F20"/>
          <w:w w:val="95"/>
        </w:rPr>
        <w:t>э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8,2</w:t>
      </w:r>
      <w:r>
        <w:rPr>
          <w:color w:val="231F20"/>
          <w:w w:val="95"/>
        </w:rPr>
        <w:t>)</w:t>
      </w:r>
      <w:r>
        <w:rPr>
          <w:color w:val="231F20"/>
          <w:w w:val="121"/>
        </w:rPr>
        <w:t> </w:t>
      </w:r>
      <w:r>
        <w:rPr>
          <w:color w:val="231F20"/>
          <w:spacing w:val="1"/>
          <w:w w:val="95"/>
        </w:rPr>
        <w:t>находилас</w:t>
      </w:r>
      <w:r>
        <w:rPr>
          <w:color w:val="231F20"/>
          <w:w w:val="95"/>
        </w:rPr>
        <w:t>ь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предпоследнем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16-</w:t>
      </w:r>
      <w:r>
        <w:rPr>
          <w:color w:val="231F20"/>
          <w:w w:val="95"/>
        </w:rPr>
        <w:t>м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мест</w:t>
      </w:r>
      <w:r>
        <w:rPr>
          <w:color w:val="231F20"/>
          <w:w w:val="95"/>
        </w:rPr>
        <w:t>е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сред</w:t>
      </w:r>
      <w:r>
        <w:rPr>
          <w:color w:val="231F20"/>
          <w:w w:val="95"/>
        </w:rPr>
        <w:t>и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крупне</w:t>
      </w:r>
      <w:r>
        <w:rPr>
          <w:color w:val="231F20"/>
          <w:spacing w:val="6"/>
          <w:w w:val="95"/>
        </w:rPr>
        <w:t>й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ши</w:t>
      </w:r>
      <w:r>
        <w:rPr>
          <w:color w:val="231F20"/>
          <w:w w:val="95"/>
        </w:rPr>
        <w:t>х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мир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численност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размер</w:t>
      </w:r>
      <w:r>
        <w:rPr>
          <w:color w:val="231F20"/>
          <w:w w:val="95"/>
        </w:rPr>
        <w:t>у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те</w:t>
      </w:r>
      <w:r>
        <w:rPr>
          <w:color w:val="231F20"/>
          <w:spacing w:val="4"/>
          <w:w w:val="95"/>
        </w:rPr>
        <w:t>р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50"/>
          <w:headerReference w:type="even" r:id="rId51"/>
          <w:footerReference w:type="default" r:id="rId52"/>
          <w:pgSz w:w="9355" w:h="13620"/>
          <w:pgMar w:header="775" w:footer="0" w:top="1180" w:bottom="280" w:left="620" w:right="500"/>
          <w:pgNumType w:start="47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63" w:right="117"/>
        <w:jc w:val="left"/>
      </w:pPr>
      <w:r>
        <w:rPr>
          <w:color w:val="231F20"/>
          <w:w w:val="90"/>
        </w:rPr>
        <w:t>ритории</w:t>
      </w:r>
      <w:r>
        <w:rPr>
          <w:color w:val="231F20"/>
          <w:w w:val="90"/>
        </w:rPr>
        <w:t>�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Хуже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только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бедная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Нигерия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(9,0),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перед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Россией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находится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Казахстан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20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D</w:t>
      </w:r>
      <w:r>
        <w:rPr>
          <w:color w:val="231F20"/>
          <w:w w:val="90"/>
        </w:rPr>
        <w:t>э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7,6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after="0" w:line="165" w:lineRule="auto"/>
        <w:jc w:val="left"/>
        <w:sectPr>
          <w:headerReference w:type="default" r:id="rId54"/>
          <w:footerReference w:type="default" r:id="rId55"/>
          <w:pgSz w:w="9355" w:h="13620"/>
          <w:pgMar w:header="775" w:footer="0" w:top="1180" w:bottom="280" w:left="500" w:right="620"/>
        </w:sectPr>
      </w:pPr>
    </w:p>
    <w:p>
      <w:pPr>
        <w:pStyle w:val="BodyText"/>
        <w:spacing w:line="353" w:lineRule="exact"/>
        <w:ind w:left="747" w:right="0"/>
        <w:jc w:val="left"/>
        <w:rPr>
          <w:sz w:val="14"/>
          <w:szCs w:val="14"/>
        </w:rPr>
      </w:pPr>
      <w:r>
        <w:rPr/>
        <w:pict>
          <v:shape style="position:absolute;margin-left:364.461517pt;margin-top:11.694328pt;width:5.036625pt;height:6.9375pt;mso-position-horizontal-relative:page;mso-position-vertical-relative:paragraph;z-index:-12292" type="#_x0000_t202" filled="f" stroked="f">
            <v:textbox inset="0,0,0,0">
              <w:txbxContent>
                <w:p>
                  <w:pPr>
                    <w:spacing w:line="139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4"/>
                      <w:szCs w:val="14"/>
                    </w:rPr>
                  </w:pPr>
                  <w:r>
                    <w:rPr>
                      <w:rFonts w:ascii="Malgun Gothic" w:hAnsi="Malgun Gothic" w:cs="Malgun Gothic" w:eastAsia="Malgun Gothic"/>
                      <w:w w:val="115"/>
                      <w:sz w:val="14"/>
                      <w:szCs w:val="14"/>
                    </w:rPr>
                    <w:t>R</w:t>
                  </w:r>
                  <w:r>
                    <w:rPr>
                      <w:rFonts w:ascii="Malgun Gothic" w:hAnsi="Malgun Gothic" w:cs="Malgun Gothic" w:eastAsia="Malgun Gothic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color w:val="231F20"/>
          <w:spacing w:val="-1"/>
          <w:w w:val="85"/>
        </w:rPr>
        <w:t>Н</w:t>
      </w:r>
      <w:r>
        <w:rPr>
          <w:color w:val="231F20"/>
          <w:w w:val="85"/>
        </w:rPr>
        <w:t>а</w:t>
      </w:r>
      <w:r>
        <w:rPr>
          <w:color w:val="231F20"/>
          <w:spacing w:val="12"/>
          <w:w w:val="85"/>
        </w:rPr>
        <w:t> </w:t>
      </w:r>
      <w:r>
        <w:rPr>
          <w:color w:val="231F20"/>
          <w:spacing w:val="-1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13"/>
          <w:w w:val="85"/>
        </w:rPr>
        <w:t> </w:t>
      </w:r>
      <w:r>
        <w:rPr>
          <w:color w:val="231F20"/>
          <w:spacing w:val="-1"/>
          <w:w w:val="85"/>
        </w:rPr>
        <w:t>5</w:t>
      </w:r>
      <w:r>
        <w:rPr>
          <w:color w:val="231F20"/>
          <w:spacing w:val="-4"/>
          <w:w w:val="85"/>
        </w:rPr>
        <w:t>�</w:t>
      </w:r>
      <w:r>
        <w:rPr>
          <w:color w:val="231F20"/>
          <w:w w:val="85"/>
        </w:rPr>
        <w:t>3</w:t>
      </w:r>
      <w:r>
        <w:rPr>
          <w:color w:val="231F20"/>
          <w:spacing w:val="13"/>
          <w:w w:val="85"/>
        </w:rPr>
        <w:t> </w:t>
      </w:r>
      <w:r>
        <w:rPr>
          <w:color w:val="231F20"/>
          <w:spacing w:val="-1"/>
          <w:w w:val="85"/>
        </w:rPr>
        <w:t>показан</w:t>
      </w:r>
      <w:r>
        <w:rPr>
          <w:color w:val="231F20"/>
          <w:w w:val="85"/>
        </w:rPr>
        <w:t>о</w:t>
      </w:r>
      <w:r>
        <w:rPr>
          <w:color w:val="231F20"/>
          <w:spacing w:val="13"/>
          <w:w w:val="85"/>
        </w:rPr>
        <w:t> </w:t>
      </w:r>
      <w:r>
        <w:rPr>
          <w:color w:val="231F20"/>
          <w:spacing w:val="-1"/>
          <w:w w:val="85"/>
        </w:rPr>
        <w:t>распределени</w:t>
      </w:r>
      <w:r>
        <w:rPr>
          <w:color w:val="231F20"/>
          <w:w w:val="85"/>
        </w:rPr>
        <w:t>е</w:t>
      </w:r>
      <w:r>
        <w:rPr>
          <w:color w:val="231F20"/>
          <w:spacing w:val="12"/>
          <w:w w:val="85"/>
        </w:rPr>
        <w:t> </w:t>
      </w:r>
      <w:r>
        <w:rPr>
          <w:color w:val="231F20"/>
          <w:spacing w:val="-1"/>
          <w:w w:val="85"/>
        </w:rPr>
        <w:t>значени</w:t>
      </w:r>
      <w:r>
        <w:rPr>
          <w:color w:val="231F20"/>
          <w:w w:val="85"/>
        </w:rPr>
        <w:t>й</w:t>
      </w:r>
      <w:r>
        <w:rPr>
          <w:color w:val="231F20"/>
          <w:spacing w:val="79"/>
          <w:w w:val="85"/>
        </w:rPr>
        <w:t> </w:t>
      </w:r>
      <w:r>
        <w:rPr>
          <w:rFonts w:ascii="Georgia" w:hAnsi="Georgia" w:cs="Georgia" w:eastAsia="Georgia"/>
          <w:i/>
          <w:color w:val="000000"/>
          <w:w w:val="85"/>
          <w:position w:val="2"/>
          <w:sz w:val="24"/>
          <w:szCs w:val="24"/>
        </w:rPr>
        <w:t>g</w:t>
      </w:r>
      <w:r>
        <w:rPr>
          <w:rFonts w:ascii="Georgia" w:hAnsi="Georgia" w:cs="Georgia" w:eastAsia="Georgia"/>
          <w:i/>
          <w:color w:val="000000"/>
          <w:spacing w:val="-9"/>
          <w:w w:val="85"/>
          <w:position w:val="2"/>
          <w:sz w:val="24"/>
          <w:szCs w:val="24"/>
        </w:rPr>
        <w:t> </w:t>
      </w:r>
      <w:r>
        <w:rPr>
          <w:color w:val="000000"/>
          <w:w w:val="85"/>
          <w:position w:val="13"/>
          <w:sz w:val="14"/>
          <w:szCs w:val="14"/>
        </w:rPr>
        <w:t>mi</w:t>
      </w:r>
      <w:r>
        <w:rPr>
          <w:color w:val="000000"/>
          <w:w w:val="85"/>
          <w:position w:val="13"/>
          <w:sz w:val="14"/>
          <w:szCs w:val="14"/>
        </w:rPr>
        <w:t>n</w:t>
      </w:r>
      <w:r>
        <w:rPr>
          <w:color w:val="000000"/>
          <w:w w:val="100"/>
          <w:sz w:val="14"/>
          <w:szCs w:val="14"/>
        </w:rPr>
      </w:r>
    </w:p>
    <w:p>
      <w:pPr>
        <w:pStyle w:val="BodyText"/>
        <w:numPr>
          <w:ilvl w:val="0"/>
          <w:numId w:val="2"/>
        </w:numPr>
        <w:tabs>
          <w:tab w:pos="382" w:val="left" w:leader="none"/>
        </w:tabs>
        <w:spacing w:line="353" w:lineRule="exact"/>
        <w:ind w:left="382" w:right="0" w:hanging="317"/>
        <w:jc w:val="left"/>
      </w:pPr>
      <w:r>
        <w:rPr>
          <w:color w:val="231F20"/>
          <w:w w:val="90"/>
        </w:rPr>
        <w:br w:type="column"/>
      </w:r>
      <w:r>
        <w:rPr>
          <w:color w:val="231F20"/>
          <w:spacing w:val="-1"/>
          <w:w w:val="90"/>
        </w:rPr>
        <w:t>сре</w:t>
      </w:r>
      <w:r>
        <w:rPr>
          <w:color w:val="231F20"/>
          <w:w w:val="90"/>
        </w:rPr>
        <w:t>д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spacing w:after="0" w:line="353" w:lineRule="exact"/>
        <w:jc w:val="left"/>
        <w:sectPr>
          <w:type w:val="continuous"/>
          <w:pgSz w:w="9355" w:h="13620"/>
          <w:pgMar w:top="1340" w:bottom="280" w:left="500" w:right="620"/>
          <w:cols w:num="2" w:equalWidth="0">
            <w:col w:w="7025" w:space="40"/>
            <w:col w:w="1170"/>
          </w:cols>
        </w:sectPr>
      </w:pP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1"/>
          <w:w w:val="95"/>
        </w:rPr>
        <w:t>недушевог</w:t>
      </w:r>
      <w:r>
        <w:rPr>
          <w:color w:val="231F20"/>
          <w:w w:val="95"/>
        </w:rPr>
        <w:t>о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ВР</w:t>
      </w:r>
      <w:r>
        <w:rPr>
          <w:color w:val="231F20"/>
          <w:w w:val="95"/>
        </w:rPr>
        <w:t>П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самы</w:t>
      </w:r>
      <w:r>
        <w:rPr>
          <w:color w:val="231F20"/>
          <w:w w:val="95"/>
        </w:rPr>
        <w:t>х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неразвиты</w:t>
      </w:r>
      <w:r>
        <w:rPr>
          <w:color w:val="231F20"/>
          <w:w w:val="95"/>
        </w:rPr>
        <w:t>х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регионах</w:t>
      </w:r>
      <w:r>
        <w:rPr>
          <w:color w:val="231F20"/>
          <w:w w:val="95"/>
        </w:rPr>
        <w:t>,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имеющих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-1"/>
          <w:w w:val="95"/>
        </w:rPr>
        <w:t>окол</w:t>
      </w:r>
      <w:r>
        <w:rPr>
          <w:color w:val="231F20"/>
          <w:w w:val="95"/>
        </w:rPr>
        <w:t>о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10</w:t>
      </w:r>
      <w:r>
        <w:rPr>
          <w:color w:val="231F20"/>
          <w:w w:val="95"/>
        </w:rPr>
        <w:t>%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численност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стран</w:t>
      </w:r>
      <w:r>
        <w:rPr>
          <w:color w:val="231F20"/>
          <w:w w:val="95"/>
        </w:rPr>
        <w:t>ы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других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5"/>
        </w:rPr>
        <w:t>10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крупнейших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населению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территории,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также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0"/>
        </w:rPr>
        <w:t>в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Турции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Иране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60" w:lineRule="exact" w:before="9"/>
        <w:rPr>
          <w:sz w:val="16"/>
          <w:szCs w:val="16"/>
        </w:rPr>
      </w:pPr>
      <w:r>
        <w:rPr>
          <w:sz w:val="16"/>
          <w:szCs w:val="16"/>
        </w:rPr>
      </w:r>
    </w:p>
    <w:p>
      <w:pPr>
        <w:ind w:left="734" w:right="1311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shape style="position:absolute;margin-left:68.462799pt;margin-top:7.892143pt;width:7.828524pt;height:6.996pt;mso-position-horizontal-relative:page;mso-position-vertical-relative:paragraph;z-index:-12291" type="#_x0000_t202" filled="f" stroked="f">
            <v:textbox inset="0,0,0,0">
              <w:txbxContent>
                <w:p>
                  <w:pPr>
                    <w:spacing w:line="140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0"/>
                      <w:sz w:val="14"/>
                      <w:szCs w:val="14"/>
                    </w:rPr>
                    <w:t>R°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i/>
          <w:color w:val="231F20"/>
          <w:w w:val="100"/>
          <w:sz w:val="24"/>
          <w:szCs w:val="24"/>
        </w:rPr>
        <w:t>g</w:t>
      </w:r>
      <w:r>
        <w:rPr>
          <w:rFonts w:ascii="Arial" w:hAnsi="Arial" w:cs="Arial" w:eastAsia="Arial"/>
          <w:i/>
          <w:color w:val="231F20"/>
          <w:w w:val="100"/>
          <w:sz w:val="24"/>
          <w:szCs w:val="24"/>
        </w:rPr>
        <w:t> </w:t>
      </w:r>
      <w:r>
        <w:rPr>
          <w:rFonts w:ascii="Arial" w:hAnsi="Arial" w:cs="Arial" w:eastAsia="Arial"/>
          <w:i/>
          <w:color w:val="231F20"/>
          <w:spacing w:val="23"/>
          <w:w w:val="10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100"/>
          <w:position w:val="10"/>
          <w:sz w:val="14"/>
          <w:szCs w:val="14"/>
        </w:rPr>
        <w:t>min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1"/>
          <w:w w:val="100"/>
          <w:sz w:val="24"/>
          <w:szCs w:val="24"/>
        </w:rPr>
        <w:t> </w:t>
      </w:r>
      <w:r>
        <w:rPr>
          <w:rFonts w:ascii="Georgia" w:hAnsi="Georgia" w:cs="Georgia" w:eastAsia="Georgia"/>
          <w:color w:val="231F20"/>
          <w:w w:val="100"/>
          <w:sz w:val="24"/>
          <w:szCs w:val="24"/>
        </w:rPr>
        <w:t>k</w: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$/чел.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before="46"/>
        <w:ind w:left="566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69.389999pt;margin-top:7.45371pt;width:356.607pt;height:172.8424pt;mso-position-horizontal-relative:page;mso-position-vertical-relative:paragraph;z-index:-12293" coordorigin="1388,149" coordsize="7132,3457">
            <v:group style="position:absolute;left:5061;top:3090;width:3451;height:2" coordorigin="5061,3090" coordsize="3451,2">
              <v:shape style="position:absolute;left:5061;top:3090;width:3451;height:2" coordorigin="5061,3090" coordsize="3451,0" path="m5061,3090l8512,3090e" filled="f" stroked="t" strokeweight=".5pt" strokecolor="#939598">
                <v:path arrowok="t"/>
              </v:shape>
            </v:group>
            <v:group style="position:absolute;left:4654;top:3090;width:228;height:2" coordorigin="4654,3090" coordsize="228,2">
              <v:shape style="position:absolute;left:4654;top:3090;width:228;height:2" coordorigin="4654,3090" coordsize="228,0" path="m4654,3090l4882,3090e" filled="f" stroked="t" strokeweight=".5pt" strokecolor="#939598">
                <v:path arrowok="t"/>
              </v:shape>
            </v:group>
            <v:group style="position:absolute;left:4235;top:3090;width:241;height:2" coordorigin="4235,3090" coordsize="241,2">
              <v:shape style="position:absolute;left:4235;top:3090;width:241;height:2" coordorigin="4235,3090" coordsize="241,0" path="m4235,3090l4476,3090e" filled="f" stroked="t" strokeweight=".5pt" strokecolor="#939598">
                <v:path arrowok="t"/>
              </v:shape>
            </v:group>
            <v:group style="position:absolute;left:3816;top:3090;width:240;height:2" coordorigin="3816,3090" coordsize="240,2">
              <v:shape style="position:absolute;left:3816;top:3090;width:240;height:2" coordorigin="3816,3090" coordsize="240,0" path="m3816,3090l4056,3090e" filled="f" stroked="t" strokeweight=".5pt" strokecolor="#939598">
                <v:path arrowok="t"/>
              </v:shape>
            </v:group>
            <v:group style="position:absolute;left:3404;top:3090;width:234;height:2" coordorigin="3404,3090" coordsize="234,2">
              <v:shape style="position:absolute;left:3404;top:3090;width:234;height:2" coordorigin="3404,3090" coordsize="234,0" path="m3404,3090l3638,3090e" filled="f" stroked="t" strokeweight=".5pt" strokecolor="#939598">
                <v:path arrowok="t"/>
              </v:shape>
            </v:group>
            <v:group style="position:absolute;left:2988;top:3090;width:234;height:2" coordorigin="2988,3090" coordsize="234,2">
              <v:shape style="position:absolute;left:2988;top:3090;width:234;height:2" coordorigin="2988,3090" coordsize="234,0" path="m2988,3090l3222,3090e" filled="f" stroked="t" strokeweight=".5pt" strokecolor="#939598">
                <v:path arrowok="t"/>
              </v:shape>
            </v:group>
            <v:group style="position:absolute;left:2573;top:3090;width:235;height:2" coordorigin="2573,3090" coordsize="235,2">
              <v:shape style="position:absolute;left:2573;top:3090;width:235;height:2" coordorigin="2573,3090" coordsize="235,0" path="m2573,3090l2809,3090e" filled="f" stroked="t" strokeweight=".5pt" strokecolor="#939598">
                <v:path arrowok="t"/>
              </v:shape>
            </v:group>
            <v:group style="position:absolute;left:2159;top:3090;width:236;height:2" coordorigin="2159,3090" coordsize="236,2">
              <v:shape style="position:absolute;left:2159;top:3090;width:236;height:2" coordorigin="2159,3090" coordsize="236,0" path="m2159,3090l2395,3090e" filled="f" stroked="t" strokeweight=".5pt" strokecolor="#939598">
                <v:path arrowok="t"/>
              </v:shape>
            </v:group>
            <v:group style="position:absolute;left:1737;top:3090;width:242;height:2" coordorigin="1737,3090" coordsize="242,2">
              <v:shape style="position:absolute;left:1737;top:3090;width:242;height:2" coordorigin="1737,3090" coordsize="242,0" path="m1737,3090l1980,3090e" filled="f" stroked="t" strokeweight=".5pt" strokecolor="#939598">
                <v:path arrowok="t"/>
              </v:shape>
            </v:group>
            <v:group style="position:absolute;left:1393;top:3090;width:166;height:2" coordorigin="1393,3090" coordsize="166,2">
              <v:shape style="position:absolute;left:1393;top:3090;width:166;height:2" coordorigin="1393,3090" coordsize="166,0" path="m1393,3090l1559,3090e" filled="f" stroked="t" strokeweight=".5pt" strokecolor="#939598">
                <v:path arrowok="t"/>
              </v:shape>
            </v:group>
            <v:group style="position:absolute;left:3404;top:2601;width:5108;height:2" coordorigin="3404,2601" coordsize="5108,2">
              <v:shape style="position:absolute;left:3404;top:2601;width:5108;height:2" coordorigin="3404,2601" coordsize="5108,0" path="m3404,2601l8512,2601e" filled="f" stroked="t" strokeweight=".5pt" strokecolor="#939598">
                <v:path arrowok="t"/>
              </v:shape>
            </v:group>
            <v:group style="position:absolute;left:2988;top:2601;width:234;height:2" coordorigin="2988,2601" coordsize="234,2">
              <v:shape style="position:absolute;left:2988;top:2601;width:234;height:2" coordorigin="2988,2601" coordsize="234,0" path="m2988,2601l3222,2601e" filled="f" stroked="t" strokeweight=".5pt" strokecolor="#939598">
                <v:path arrowok="t"/>
              </v:shape>
            </v:group>
            <v:group style="position:absolute;left:2573;top:2601;width:235;height:2" coordorigin="2573,2601" coordsize="235,2">
              <v:shape style="position:absolute;left:2573;top:2601;width:235;height:2" coordorigin="2573,2601" coordsize="235,0" path="m2573,2601l2809,2601e" filled="f" stroked="t" strokeweight=".5pt" strokecolor="#939598">
                <v:path arrowok="t"/>
              </v:shape>
            </v:group>
            <v:group style="position:absolute;left:2159;top:2601;width:236;height:2" coordorigin="2159,2601" coordsize="236,2">
              <v:shape style="position:absolute;left:2159;top:2601;width:236;height:2" coordorigin="2159,2601" coordsize="236,0" path="m2159,2601l2395,2601e" filled="f" stroked="t" strokeweight=".5pt" strokecolor="#939598">
                <v:path arrowok="t"/>
              </v:shape>
            </v:group>
            <v:group style="position:absolute;left:1737;top:2601;width:242;height:2" coordorigin="1737,2601" coordsize="242,2">
              <v:shape style="position:absolute;left:1737;top:2601;width:242;height:2" coordorigin="1737,2601" coordsize="242,0" path="m1737,2601l1980,2601e" filled="f" stroked="t" strokeweight=".5pt" strokecolor="#939598">
                <v:path arrowok="t"/>
              </v:shape>
            </v:group>
            <v:group style="position:absolute;left:1393;top:2601;width:166;height:2" coordorigin="1393,2601" coordsize="166,2">
              <v:shape style="position:absolute;left:1393;top:2601;width:166;height:2" coordorigin="1393,2601" coordsize="166,0" path="m1393,2601l1559,2601e" filled="f" stroked="t" strokeweight=".5pt" strokecolor="#939598">
                <v:path arrowok="t"/>
              </v:shape>
            </v:group>
            <v:group style="position:absolute;left:2988;top:2118;width:5524;height:2" coordorigin="2988,2118" coordsize="5524,2">
              <v:shape style="position:absolute;left:2988;top:2118;width:5524;height:2" coordorigin="2988,2118" coordsize="5524,0" path="m2988,2118l8512,2118e" filled="f" stroked="t" strokeweight=".5pt" strokecolor="#939598">
                <v:path arrowok="t"/>
              </v:shape>
            </v:group>
            <v:group style="position:absolute;left:2573;top:2118;width:235;height:2" coordorigin="2573,2118" coordsize="235,2">
              <v:shape style="position:absolute;left:2573;top:2118;width:235;height:2" coordorigin="2573,2118" coordsize="235,0" path="m2573,2118l2809,2118e" filled="f" stroked="t" strokeweight=".5pt" strokecolor="#939598">
                <v:path arrowok="t"/>
              </v:shape>
            </v:group>
            <v:group style="position:absolute;left:2159;top:2118;width:236;height:2" coordorigin="2159,2118" coordsize="236,2">
              <v:shape style="position:absolute;left:2159;top:2118;width:236;height:2" coordorigin="2159,2118" coordsize="236,0" path="m2159,2118l2395,2118e" filled="f" stroked="t" strokeweight=".5pt" strokecolor="#939598">
                <v:path arrowok="t"/>
              </v:shape>
            </v:group>
            <v:group style="position:absolute;left:1737;top:2118;width:242;height:2" coordorigin="1737,2118" coordsize="242,2">
              <v:shape style="position:absolute;left:1737;top:2118;width:242;height:2" coordorigin="1737,2118" coordsize="242,0" path="m1737,2118l1980,2118e" filled="f" stroked="t" strokeweight=".5pt" strokecolor="#939598">
                <v:path arrowok="t"/>
              </v:shape>
            </v:group>
            <v:group style="position:absolute;left:1393;top:2118;width:166;height:2" coordorigin="1393,2118" coordsize="166,2">
              <v:shape style="position:absolute;left:1393;top:2118;width:166;height:2" coordorigin="1393,2118" coordsize="166,0" path="m1393,2118l1559,2118e" filled="f" stroked="t" strokeweight=".5pt" strokecolor="#939598">
                <v:path arrowok="t"/>
              </v:shape>
            </v:group>
            <v:group style="position:absolute;left:2988;top:1618;width:5524;height:2" coordorigin="2988,1618" coordsize="5524,2">
              <v:shape style="position:absolute;left:2988;top:1618;width:5524;height:2" coordorigin="2988,1618" coordsize="5524,0" path="m2988,1618l8512,1618e" filled="f" stroked="t" strokeweight=".5pt" strokecolor="#939598">
                <v:path arrowok="t"/>
              </v:shape>
            </v:group>
            <v:group style="position:absolute;left:2573;top:1618;width:235;height:2" coordorigin="2573,1618" coordsize="235,2">
              <v:shape style="position:absolute;left:2573;top:1618;width:235;height:2" coordorigin="2573,1618" coordsize="235,0" path="m2573,1618l2809,1618e" filled="f" stroked="t" strokeweight=".5pt" strokecolor="#939598">
                <v:path arrowok="t"/>
              </v:shape>
            </v:group>
            <v:group style="position:absolute;left:2159;top:1618;width:236;height:2" coordorigin="2159,1618" coordsize="236,2">
              <v:shape style="position:absolute;left:2159;top:1618;width:236;height:2" coordorigin="2159,1618" coordsize="236,0" path="m2159,1618l2395,1618e" filled="f" stroked="t" strokeweight=".5pt" strokecolor="#939598">
                <v:path arrowok="t"/>
              </v:shape>
            </v:group>
            <v:group style="position:absolute;left:1737;top:1618;width:242;height:2" coordorigin="1737,1618" coordsize="242,2">
              <v:shape style="position:absolute;left:1737;top:1618;width:242;height:2" coordorigin="1737,1618" coordsize="242,0" path="m1737,1618l1980,1618e" filled="f" stroked="t" strokeweight=".5pt" strokecolor="#939598">
                <v:path arrowok="t"/>
              </v:shape>
            </v:group>
            <v:group style="position:absolute;left:1393;top:1618;width:166;height:2" coordorigin="1393,1618" coordsize="166,2">
              <v:shape style="position:absolute;left:1393;top:1618;width:166;height:2" coordorigin="1393,1618" coordsize="166,0" path="m1393,1618l1559,1618e" filled="f" stroked="t" strokeweight=".5pt" strokecolor="#939598">
                <v:path arrowok="t"/>
              </v:shape>
            </v:group>
            <v:group style="position:absolute;left:2573;top:1136;width:5939;height:2" coordorigin="2573,1136" coordsize="5939,2">
              <v:shape style="position:absolute;left:2573;top:1136;width:5939;height:2" coordorigin="2573,1136" coordsize="5939,0" path="m2573,1136l8512,1136e" filled="f" stroked="t" strokeweight=".5pt" strokecolor="#939598">
                <v:path arrowok="t"/>
              </v:shape>
            </v:group>
            <v:group style="position:absolute;left:2159;top:1136;width:236;height:2" coordorigin="2159,1136" coordsize="236,2">
              <v:shape style="position:absolute;left:2159;top:1136;width:236;height:2" coordorigin="2159,1136" coordsize="236,0" path="m2159,1136l2395,1136e" filled="f" stroked="t" strokeweight=".5pt" strokecolor="#939598">
                <v:path arrowok="t"/>
              </v:shape>
            </v:group>
            <v:group style="position:absolute;left:1737;top:1136;width:242;height:2" coordorigin="1737,1136" coordsize="242,2">
              <v:shape style="position:absolute;left:1737;top:1136;width:242;height:2" coordorigin="1737,1136" coordsize="242,0" path="m1737,1136l1980,1136e" filled="f" stroked="t" strokeweight=".5pt" strokecolor="#939598">
                <v:path arrowok="t"/>
              </v:shape>
            </v:group>
            <v:group style="position:absolute;left:1393;top:1136;width:166;height:2" coordorigin="1393,1136" coordsize="166,2">
              <v:shape style="position:absolute;left:1393;top:1136;width:166;height:2" coordorigin="1393,1136" coordsize="166,0" path="m1393,1136l1559,1136e" filled="f" stroked="t" strokeweight=".5pt" strokecolor="#939598">
                <v:path arrowok="t"/>
              </v:shape>
            </v:group>
            <v:group style="position:absolute;left:1393;top:634;width:7119;height:2" coordorigin="1393,634" coordsize="7119,2">
              <v:shape style="position:absolute;left:1393;top:634;width:7119;height:2" coordorigin="1393,634" coordsize="7119,0" path="m1393,634l8512,634e" filled="f" stroked="t" strokeweight=".5pt" strokecolor="#939598">
                <v:path arrowok="t"/>
              </v:shape>
            </v:group>
            <v:group style="position:absolute;left:1396;top:154;width:7119;height:2" coordorigin="1396,154" coordsize="7119,2">
              <v:shape style="position:absolute;left:1396;top:154;width:7119;height:2" coordorigin="1396,154" coordsize="7119,0" path="m1396,154l8515,154e" filled="f" stroked="t" strokeweight=".5pt" strokecolor="#939598">
                <v:path arrowok="t"/>
              </v:shape>
            </v:group>
            <v:group style="position:absolute;left:1393;top:154;width:7119;height:3421" coordorigin="1393,154" coordsize="7119,3421">
              <v:shape style="position:absolute;left:1393;top:154;width:7119;height:3421" coordorigin="1393,154" coordsize="7119,3421" path="m1393,154l1393,3575,8512,3575e" filled="f" stroked="t" strokeweight=".5pt" strokecolor="#231F20">
                <v:path arrowok="t"/>
              </v:shape>
            </v:group>
            <v:group style="position:absolute;left:2155;top:815;width:3;height:2761" coordorigin="2155,815" coordsize="3,2761">
              <v:shape style="position:absolute;left:2155;top:815;width:3;height:2761" coordorigin="2155,815" coordsize="3,2761" path="m2155,3575l2159,3575,2159,815,2155,815,2155,3575xe" filled="t" fillcolor="#BCBEC0" stroked="f">
                <v:path arrowok="t"/>
                <v:fill type="solid"/>
              </v:shape>
            </v:group>
            <v:group style="position:absolute;left:1980;top:815;width:179;height:2761" coordorigin="1980,815" coordsize="179,2761">
              <v:shape style="position:absolute;left:1980;top:815;width:179;height:2761" coordorigin="1980,815" coordsize="179,2761" path="m2159,815l1980,815,1980,3575,2159,3575,2159,815xe" filled="f" stroked="t" strokeweight=".5pt" strokecolor="#231F20">
                <v:path arrowok="t"/>
              </v:shape>
            </v:group>
            <v:group style="position:absolute;left:2543;top:1064;width:31;height:2511" coordorigin="2543,1064" coordsize="31,2511">
              <v:shape style="position:absolute;left:2543;top:1064;width:31;height:2511" coordorigin="2543,1064" coordsize="31,2511" path="m2543,3575l2573,3575,2573,1064,2543,1064,2543,3575xe" filled="t" fillcolor="#BCBEC0" stroked="f">
                <v:path arrowok="t"/>
                <v:fill type="solid"/>
              </v:shape>
            </v:group>
            <v:group style="position:absolute;left:2395;top:1064;width:29;height:2511" coordorigin="2395,1064" coordsize="29,2511">
              <v:shape style="position:absolute;left:2395;top:1064;width:29;height:2511" coordorigin="2395,1064" coordsize="29,2511" path="m2395,3575l2424,3575,2424,1064,2395,1064,2395,3575xe" filled="t" fillcolor="#BCBEC0" stroked="f">
                <v:path arrowok="t"/>
                <v:fill type="solid"/>
              </v:shape>
            </v:group>
            <v:group style="position:absolute;left:2395;top:1064;width:179;height:2511" coordorigin="2395,1064" coordsize="179,2511">
              <v:shape style="position:absolute;left:2395;top:1064;width:179;height:2511" coordorigin="2395,1064" coordsize="179,2511" path="m2573,1064l2395,1064,2395,3575,2573,3575,2573,1064xe" filled="f" stroked="t" strokeweight=".5pt" strokecolor="#231F20">
                <v:path arrowok="t"/>
              </v:shape>
            </v:group>
            <v:group style="position:absolute;left:1559;top:723;width:2;height:2853" coordorigin="1559,723" coordsize="2,2853">
              <v:shape style="position:absolute;left:1559;top:723;width:2;height:2853" coordorigin="1559,723" coordsize="1,2853" path="m1559,3575l1560,3575,1560,723,1559,723,1559,3575xe" filled="t" fillcolor="#BCBEC0" stroked="f">
                <v:path arrowok="t"/>
                <v:fill type="solid"/>
              </v:shape>
            </v:group>
            <v:group style="position:absolute;left:1559;top:723;width:179;height:2853" coordorigin="1559,723" coordsize="179,2853">
              <v:shape style="position:absolute;left:1559;top:723;width:179;height:2853" coordorigin="1559,723" coordsize="179,2853" path="m1737,723l1559,723,1559,3575,1737,3575,1737,723xe" filled="f" stroked="t" strokeweight=".5pt" strokecolor="#231F20">
                <v:path arrowok="t"/>
              </v:shape>
            </v:group>
            <v:group style="position:absolute;left:2987;top:1366;width:2;height:2209" coordorigin="2987,1366" coordsize="2,2209">
              <v:shape style="position:absolute;left:2987;top:1366;width:2;height:2209" coordorigin="2987,1366" coordsize="1,2209" path="m2987,3575l2988,3575,2988,1366,2987,1366,2987,3575xe" filled="t" fillcolor="#BCBEC0" stroked="f">
                <v:path arrowok="t"/>
                <v:fill type="solid"/>
              </v:shape>
            </v:group>
            <v:group style="position:absolute;left:2809;top:1366;width:179;height:2209" coordorigin="2809,1366" coordsize="179,2209">
              <v:shape style="position:absolute;left:2809;top:1366;width:179;height:2209" coordorigin="2809,1366" coordsize="179,2209" path="m2988,1366l2809,1366,2809,3575,2988,3575,2988,1366xe" filled="f" stroked="t" strokeweight=".5pt" strokecolor="#231F20">
                <v:path arrowok="t"/>
              </v:shape>
            </v:group>
            <v:group style="position:absolute;left:3222;top:2432;width:182;height:1143" coordorigin="3222,2432" coordsize="182,1143">
              <v:shape style="position:absolute;left:3222;top:2432;width:182;height:1143" coordorigin="3222,2432" coordsize="182,1143" path="m3404,2432l3222,2432,3222,3575,3404,3575,3404,2432xe" filled="t" fillcolor="#BCBEC0" stroked="f">
                <v:path arrowok="t"/>
                <v:fill type="solid"/>
              </v:shape>
            </v:group>
            <v:group style="position:absolute;left:3222;top:2432;width:182;height:1143" coordorigin="3222,2432" coordsize="182,1143">
              <v:shape style="position:absolute;left:3222;top:2432;width:182;height:1143" coordorigin="3222,2432" coordsize="182,1143" path="m3404,2432l3222,2432,3222,3575,3404,3575,3404,2432xe" filled="f" stroked="t" strokeweight=".5pt" strokecolor="#231F20">
                <v:path arrowok="t"/>
              </v:shape>
            </v:group>
            <v:group style="position:absolute;left:3816;top:2738;width:2;height:837" coordorigin="3816,2738" coordsize="2,837">
              <v:shape style="position:absolute;left:3816;top:2738;width:2;height:837" coordorigin="3816,2738" coordsize="0,837" path="m3816,3575l3816,3575,3816,2738,3816,2738,3816,3575xe" filled="t" fillcolor="#BCBEC0" stroked="f">
                <v:path arrowok="t"/>
                <v:fill type="solid"/>
              </v:shape>
            </v:group>
            <v:group style="position:absolute;left:3638;top:2738;width:2;height:837" coordorigin="3638,2738" coordsize="2,837">
              <v:shape style="position:absolute;left:3638;top:2738;width:2;height:837" coordorigin="3638,2738" coordsize="1,837" path="m3638,3575l3638,3575,3638,2738,3638,2738,3638,3575xe" filled="t" fillcolor="#BCBEC0" stroked="f">
                <v:path arrowok="t"/>
                <v:fill type="solid"/>
              </v:shape>
            </v:group>
            <v:group style="position:absolute;left:3638;top:2738;width:179;height:837" coordorigin="3638,2738" coordsize="179,837">
              <v:shape style="position:absolute;left:3638;top:2738;width:179;height:837" coordorigin="3638,2738" coordsize="179,837" path="m3816,2738l3638,2738,3638,3575,3816,3575,3816,2738xe" filled="f" stroked="t" strokeweight=".5pt" strokecolor="#231F20">
                <v:path arrowok="t"/>
              </v:shape>
            </v:group>
            <v:group style="position:absolute;left:4232;top:2882;width:3;height:693" coordorigin="4232,2882" coordsize="3,693">
              <v:shape style="position:absolute;left:4232;top:2882;width:3;height:693" coordorigin="4232,2882" coordsize="3,693" path="m4232,3575l4235,3575,4235,2882,4232,2882,4232,3575xe" filled="t" fillcolor="#BCBEC0" stroked="f">
                <v:path arrowok="t"/>
                <v:fill type="solid"/>
              </v:shape>
            </v:group>
            <v:group style="position:absolute;left:4056;top:2882;width:179;height:693" coordorigin="4056,2882" coordsize="179,693">
              <v:shape style="position:absolute;left:4056;top:2882;width:179;height:693" coordorigin="4056,2882" coordsize="179,693" path="m4235,2882l4056,2882,4056,3575,4235,3575,4235,2882xe" filled="f" stroked="t" strokeweight=".5pt" strokecolor="#231F20">
                <v:path arrowok="t"/>
              </v:shape>
            </v:group>
            <v:group style="position:absolute;left:5889;top:3146;width:2;height:429" coordorigin="5889,3146" coordsize="2,429">
              <v:shape style="position:absolute;left:5889;top:3146;width:2;height:429" coordorigin="5889,3146" coordsize="0,429" path="m5889,3575l5889,3575,5889,3146,5889,3146,5889,3575xe" filled="t" fillcolor="#BCBEC0" stroked="f">
                <v:path arrowok="t"/>
                <v:fill type="solid"/>
              </v:shape>
            </v:group>
            <v:group style="position:absolute;left:5710;top:3146;width:2;height:429" coordorigin="5710,3146" coordsize="2,429">
              <v:shape style="position:absolute;left:5710;top:3146;width:2;height:429" coordorigin="5710,3146" coordsize="1,429" path="m5710,3575l5711,3575,5711,3146,5710,3146,5710,3575xe" filled="t" fillcolor="#BCBEC0" stroked="f">
                <v:path arrowok="t"/>
                <v:fill type="solid"/>
              </v:shape>
            </v:group>
            <v:group style="position:absolute;left:5710;top:3146;width:179;height:429" coordorigin="5710,3146" coordsize="179,429">
              <v:shape style="position:absolute;left:5710;top:3146;width:179;height:429" coordorigin="5710,3146" coordsize="179,429" path="m5889,3146l5710,3146,5710,3575,5889,3575,5889,3146xe" filled="f" stroked="t" strokeweight=".5pt" strokecolor="#231F20">
                <v:path arrowok="t"/>
              </v:shape>
            </v:group>
            <v:group style="position:absolute;left:5322;top:3092;width:179;height:483" coordorigin="5322,3092" coordsize="179,483">
              <v:shape style="position:absolute;left:5322;top:3092;width:179;height:483" coordorigin="5322,3092" coordsize="179,483" path="m5501,3092l5322,3092,5322,3575,5501,3575,5501,3092xe" filled="t" fillcolor="#BCBEC0" stroked="f">
                <v:path arrowok="t"/>
                <v:fill type="solid"/>
              </v:shape>
            </v:group>
            <v:group style="position:absolute;left:5322;top:3092;width:179;height:483" coordorigin="5322,3092" coordsize="179,483">
              <v:shape style="position:absolute;left:5322;top:3092;width:179;height:483" coordorigin="5322,3092" coordsize="179,483" path="m5501,3092l5322,3092,5322,3575,5501,3575,5501,3092xe" filled="f" stroked="t" strokeweight=".5pt" strokecolor="#231F20">
                <v:path arrowok="t"/>
              </v:shape>
            </v:group>
            <v:group style="position:absolute;left:6133;top:3219;width:179;height:357" coordorigin="6133,3219" coordsize="179,357">
              <v:shape style="position:absolute;left:6133;top:3219;width:179;height:357" coordorigin="6133,3219" coordsize="179,357" path="m6311,3219l6133,3219,6133,3575,6311,3575,6311,3219xe" filled="t" fillcolor="#BCBEC0" stroked="f">
                <v:path arrowok="t"/>
                <v:fill type="solid"/>
              </v:shape>
            </v:group>
            <v:group style="position:absolute;left:6133;top:3219;width:179;height:357" coordorigin="6133,3219" coordsize="179,357">
              <v:shape style="position:absolute;left:6133;top:3219;width:179;height:357" coordorigin="6133,3219" coordsize="179,357" path="m6311,3219l6133,3219,6133,3575,6311,3575,6311,3219xe" filled="f" stroked="t" strokeweight=".5pt" strokecolor="#231F20">
                <v:path arrowok="t"/>
              </v:shape>
            </v:group>
            <v:group style="position:absolute;left:6551;top:3412;width:2;height:163" coordorigin="6551,3412" coordsize="2,163">
              <v:shape style="position:absolute;left:6551;top:3412;width:2;height:163" coordorigin="6551,3412" coordsize="1,163" path="m6551,3575l6552,3575,6552,3412,6551,3412,6551,3575xe" filled="t" fillcolor="#BCBEC0" stroked="f">
                <v:path arrowok="t"/>
                <v:fill type="solid"/>
              </v:shape>
            </v:group>
            <v:group style="position:absolute;left:6551;top:3250;width:179;height:325" coordorigin="6551,3250" coordsize="179,325">
              <v:shape style="position:absolute;left:6551;top:3250;width:179;height:325" coordorigin="6551,3250" coordsize="179,325" path="m6730,3250l6551,3250,6551,3575,6730,3575,6730,3250xe" filled="f" stroked="t" strokeweight=".5pt" strokecolor="#231F20">
                <v:path arrowok="t"/>
              </v:shape>
            </v:group>
            <v:group style="position:absolute;left:7377;top:3381;width:179;height:194" coordorigin="7377,3381" coordsize="179,194">
              <v:shape style="position:absolute;left:7377;top:3381;width:179;height:194" coordorigin="7377,3381" coordsize="179,194" path="m7555,3381l7377,3381,7377,3575,7555,3575,7555,3381xe" filled="t" fillcolor="#BCBEC0" stroked="f">
                <v:path arrowok="t"/>
                <v:fill type="solid"/>
              </v:shape>
            </v:group>
            <v:group style="position:absolute;left:7377;top:3381;width:179;height:194" coordorigin="7377,3381" coordsize="179,194">
              <v:shape style="position:absolute;left:7377;top:3381;width:179;height:194" coordorigin="7377,3381" coordsize="179,194" path="m7555,3381l7377,3381,7377,3575,7555,3575,7555,3381xe" filled="f" stroked="t" strokeweight=".5pt" strokecolor="#231F20">
                <v:path arrowok="t"/>
              </v:shape>
            </v:group>
            <v:group style="position:absolute;left:7141;top:3351;width:2;height:225" coordorigin="7141,3351" coordsize="2,225">
              <v:shape style="position:absolute;left:7141;top:3351;width:2;height:225" coordorigin="7141,3351" coordsize="1,225" path="m7141,3575l7142,3575,7142,3351,7141,3351,7141,3575xe" filled="t" fillcolor="#BCBEC0" stroked="f">
                <v:path arrowok="t"/>
                <v:fill type="solid"/>
              </v:shape>
            </v:group>
            <v:group style="position:absolute;left:6964;top:3351;width:2;height:225" coordorigin="6964,3351" coordsize="2,225">
              <v:shape style="position:absolute;left:6964;top:3351;width:2;height:225" coordorigin="6964,3351" coordsize="2,225" path="m6964,3575l6966,3575,6966,3351,6964,3351,6964,3575xe" filled="t" fillcolor="#BCBEC0" stroked="f">
                <v:path arrowok="t"/>
                <v:fill type="solid"/>
              </v:shape>
            </v:group>
            <v:group style="position:absolute;left:6964;top:3351;width:179;height:225" coordorigin="6964,3351" coordsize="179,225">
              <v:shape style="position:absolute;left:6964;top:3351;width:179;height:225" coordorigin="6964,3351" coordsize="179,225" path="m7142,3351l6964,3351,6964,3575,7142,3575,7142,3351xe" filled="f" stroked="t" strokeweight=".5pt" strokecolor="#231F20">
                <v:path arrowok="t"/>
              </v:shape>
            </v:group>
            <v:group style="position:absolute;left:7792;top:3425;width:179;height:151" coordorigin="7792,3425" coordsize="179,151">
              <v:shape style="position:absolute;left:7792;top:3425;width:179;height:151" coordorigin="7792,3425" coordsize="179,151" path="m7971,3425l7792,3425,7792,3575,7971,3575,7971,3425xe" filled="t" fillcolor="#BCBEC0" stroked="f">
                <v:path arrowok="t"/>
                <v:fill type="solid"/>
              </v:shape>
            </v:group>
            <v:group style="position:absolute;left:7792;top:3425;width:179;height:151" coordorigin="7792,3425" coordsize="179,151">
              <v:shape style="position:absolute;left:7792;top:3425;width:179;height:151" coordorigin="7792,3425" coordsize="179,151" path="m7971,3425l7792,3425,7792,3575,7971,3575,7971,3425xe" filled="f" stroked="t" strokeweight=".5pt" strokecolor="#231F20">
                <v:path arrowok="t"/>
              </v:shape>
            </v:group>
            <v:group style="position:absolute;left:8213;top:3423;width:179;height:153" coordorigin="8213,3423" coordsize="179,153">
              <v:shape style="position:absolute;left:8213;top:3423;width:179;height:153" coordorigin="8213,3423" coordsize="179,153" path="m8392,3423l8213,3423,8213,3575,8392,3575,8392,3423xe" filled="t" fillcolor="#BCBEC0" stroked="f">
                <v:path arrowok="t"/>
                <v:fill type="solid"/>
              </v:shape>
            </v:group>
            <v:group style="position:absolute;left:8213;top:3423;width:179;height:153" coordorigin="8213,3423" coordsize="179,153">
              <v:shape style="position:absolute;left:8213;top:3423;width:179;height:153" coordorigin="8213,3423" coordsize="179,153" path="m8392,3423l8213,3423,8213,3575,8392,3575,8392,3423xe" filled="f" stroked="t" strokeweight=".5pt" strokecolor="#231F20">
                <v:path arrowok="t"/>
              </v:shape>
            </v:group>
            <v:group style="position:absolute;left:4653;top:2882;width:2;height:228" coordorigin="4653,2882" coordsize="2,228">
              <v:shape style="position:absolute;left:4653;top:2882;width:2;height:228" coordorigin="4653,2882" coordsize="2,228" path="m4653,3110l4654,3110,4654,2882,4653,2882,4653,3110xe" filled="t" fillcolor="#BCBEC0" stroked="f">
                <v:path arrowok="t"/>
                <v:fill type="solid"/>
              </v:shape>
            </v:group>
            <v:group style="position:absolute;left:4476;top:2882;width:2;height:228" coordorigin="4476,2882" coordsize="2,228">
              <v:shape style="position:absolute;left:4476;top:2882;width:2;height:228" coordorigin="4476,2882" coordsize="1,228" path="m4476,3110l4477,3110,4477,2882,4476,2882,4476,3110xe" filled="t" fillcolor="#BCBEC0" stroked="f">
                <v:path arrowok="t"/>
                <v:fill type="solid"/>
              </v:shape>
            </v:group>
            <v:group style="position:absolute;left:4476;top:2882;width:179;height:693" coordorigin="4476,2882" coordsize="179,693">
              <v:shape style="position:absolute;left:4476;top:2882;width:179;height:693" coordorigin="4476,2882" coordsize="179,693" path="m4654,2882l4476,2882,4476,3575,4654,3575,4654,2882xe" filled="f" stroked="t" strokeweight=".5pt" strokecolor="#231F20">
                <v:path arrowok="t"/>
              </v:shape>
            </v:group>
            <v:group style="position:absolute;left:4882;top:2966;width:179;height:603" coordorigin="4882,2966" coordsize="179,603">
              <v:shape style="position:absolute;left:4882;top:2966;width:179;height:603" coordorigin="4882,2966" coordsize="179,603" path="m5061,2966l4882,2966,4882,3569,5061,3569,5061,2966xe" filled="f" stroked="t" strokeweight=".5pt" strokecolor="#231F20">
                <v:path arrowok="t"/>
              </v:shape>
            </v:group>
            <v:group style="position:absolute;left:4054;top:2882;width:178;height:693" coordorigin="4054,2882" coordsize="178,693">
              <v:shape style="position:absolute;left:4054;top:2882;width:178;height:693" coordorigin="4054,2882" coordsize="178,693" path="m4232,3575l4054,3575,4054,2882,4232,2882,4232,3575xe" filled="t" fillcolor="#ED1C24" stroked="f">
                <v:path arrowok="t"/>
                <v:fill type="solid"/>
              </v:shape>
            </v:group>
            <v:group style="position:absolute;left:4054;top:2882;width:178;height:693" coordorigin="4054,2882" coordsize="178,693">
              <v:shape style="position:absolute;left:4054;top:2882;width:178;height:693" coordorigin="4054,2882" coordsize="178,693" path="m4232,3575l4054,3575,4054,2882,4232,2882,4232,3575xe" filled="f" stroked="t" strokeweight=".5pt" strokecolor="#231F20">
                <v:path arrowok="t"/>
              </v:shape>
            </v:group>
            <v:group style="position:absolute;left:4072;top:2916;width:46;height:44" coordorigin="4072,2916" coordsize="46,44">
              <v:shape style="position:absolute;left:4072;top:2916;width:46;height:44" coordorigin="4072,2916" coordsize="46,44" path="m4095,2916l4088,2931,4072,2933,4083,2944,4081,2960,4095,2953,4108,2953,4106,2944,4118,2933,4102,2931,4095,2916xe" filled="t" fillcolor="#F9ED32" stroked="f">
                <v:path arrowok="t"/>
                <v:fill type="solid"/>
              </v:shape>
              <v:shape style="position:absolute;left:4072;top:2916;width:46;height:44" coordorigin="4072,2916" coordsize="46,44" path="m4108,2953l4095,2953,4109,2960,4108,2953xe" filled="t" fillcolor="#F9ED32" stroked="f">
                <v:path arrowok="t"/>
                <v:fill type="solid"/>
              </v:shape>
            </v:group>
            <v:group style="position:absolute;left:4129;top:2906;width:13;height:12" coordorigin="4129,2906" coordsize="13,12">
              <v:shape style="position:absolute;left:4129;top:2906;width:13;height:12" coordorigin="4129,2906" coordsize="13,12" path="m4135,2906l4133,2910,4129,2911,4132,2914,4131,2918,4135,2916,4138,2916,4138,2914,4141,2911,4137,2910,4135,2906xe" filled="t" fillcolor="#F9ED32" stroked="f">
                <v:path arrowok="t"/>
                <v:fill type="solid"/>
              </v:shape>
              <v:shape style="position:absolute;left:4129;top:2906;width:13;height:12" coordorigin="4129,2906" coordsize="13,12" path="m4138,2916l4135,2916,4139,2918,4138,2916xe" filled="t" fillcolor="#F9ED32" stroked="f">
                <v:path arrowok="t"/>
                <v:fill type="solid"/>
              </v:shape>
            </v:group>
            <v:group style="position:absolute;left:4135;top:2926;width:13;height:12" coordorigin="4135,2926" coordsize="13,12">
              <v:shape style="position:absolute;left:4135;top:2926;width:13;height:12" coordorigin="4135,2926" coordsize="13,12" path="m4141,2926l4139,2930,4135,2931,4138,2934,4137,2938,4141,2936,4145,2936,4144,2934,4147,2931,4143,2930,4141,2926xe" filled="t" fillcolor="#F9ED32" stroked="f">
                <v:path arrowok="t"/>
                <v:fill type="solid"/>
              </v:shape>
              <v:shape style="position:absolute;left:4135;top:2926;width:13;height:12" coordorigin="4135,2926" coordsize="13,12" path="m4145,2936l4141,2936,4145,2938,4145,2936xe" filled="t" fillcolor="#F9ED32" stroked="f">
                <v:path arrowok="t"/>
                <v:fill type="solid"/>
              </v:shape>
            </v:group>
            <v:group style="position:absolute;left:4137;top:2950;width:13;height:12" coordorigin="4137,2950" coordsize="13,12">
              <v:shape style="position:absolute;left:4137;top:2950;width:13;height:12" coordorigin="4137,2950" coordsize="13,12" path="m4143,2950l4141,2953,4137,2954,4140,2957,4139,2962,4143,2960,4147,2960,4147,2957,4150,2954,4145,2953,4143,2950xe" filled="t" fillcolor="#F9ED32" stroked="f">
                <v:path arrowok="t"/>
                <v:fill type="solid"/>
              </v:shape>
              <v:shape style="position:absolute;left:4137;top:2950;width:13;height:12" coordorigin="4137,2950" coordsize="13,12" path="m4147,2960l4143,2960,4147,2962,4147,2960xe" filled="t" fillcolor="#F9ED32" stroked="f">
                <v:path arrowok="t"/>
                <v:fill type="solid"/>
              </v:shape>
            </v:group>
            <v:group style="position:absolute;left:4122;top:2969;width:13;height:12" coordorigin="4122,2969" coordsize="13,12">
              <v:shape style="position:absolute;left:4122;top:2969;width:13;height:12" coordorigin="4122,2969" coordsize="13,12" path="m4129,2969l4127,2973,4122,2974,4125,2977,4125,2981,4129,2979,4132,2979,4132,2977,4135,2974,4130,2973,4129,2969xe" filled="t" fillcolor="#F9ED32" stroked="f">
                <v:path arrowok="t"/>
                <v:fill type="solid"/>
              </v:shape>
              <v:shape style="position:absolute;left:4122;top:2969;width:13;height:12" coordorigin="4122,2969" coordsize="13,12" path="m4132,2979l4129,2979,4132,2981,4132,2979xe" filled="t" fillcolor="#F9ED32" stroked="f">
                <v:path arrowok="t"/>
                <v:fill type="solid"/>
              </v:shape>
            </v:group>
            <v:group style="position:absolute;left:7794;top:3522;width:176;height:54" coordorigin="7794,3522" coordsize="176,54">
              <v:shape style="position:absolute;left:7794;top:3522;width:176;height:54" coordorigin="7794,3522" coordsize="176,54" path="m7794,3576l7970,3576,7970,3522,7794,3522,7794,3576xe" filled="t" fillcolor="#00A650" stroked="f">
                <v:path arrowok="t"/>
                <v:fill type="solid"/>
              </v:shape>
            </v:group>
            <v:group style="position:absolute;left:7794;top:3473;width:176;height:54" coordorigin="7794,3473" coordsize="176,54">
              <v:shape style="position:absolute;left:7794;top:3473;width:176;height:54" coordorigin="7794,3473" coordsize="176,54" path="m7794,3527l7970,3527,7970,3473,7794,3473,7794,3527xe" filled="t" fillcolor="#FFFFFF" stroked="f">
                <v:path arrowok="t"/>
                <v:fill type="solid"/>
              </v:shape>
            </v:group>
            <v:group style="position:absolute;left:7793;top:3424;width:176;height:54" coordorigin="7793,3424" coordsize="176,54">
              <v:shape style="position:absolute;left:7793;top:3424;width:176;height:54" coordorigin="7793,3424" coordsize="176,54" path="m7793,3478l7969,3478,7969,3424,7793,3424,7793,3478xe" filled="t" fillcolor="#FBB040" stroked="f">
                <v:path arrowok="t"/>
                <v:fill type="solid"/>
              </v:shape>
            </v:group>
            <v:group style="position:absolute;left:7794;top:3425;width:176;height:149" coordorigin="7794,3425" coordsize="176,149">
              <v:shape style="position:absolute;left:7794;top:3425;width:176;height:149" coordorigin="7794,3425" coordsize="176,149" path="m7970,3575l7794,3575,7794,3425,7970,3425,7970,3575xe" filled="f" stroked="t" strokeweight=".5pt" strokecolor="#231F20">
                <v:path arrowok="t"/>
              </v:shape>
            </v:group>
            <v:group style="position:absolute;left:7860;top:3482;width:37;height:38" coordorigin="7860,3482" coordsize="37,38">
              <v:shape style="position:absolute;left:7860;top:3482;width:37;height:38" coordorigin="7860,3482" coordsize="37,38" path="m7880,3510l7878,3510,7879,3520,7880,3510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2,3510l7876,3510,7875,3520,7878,3510,7882,3510,7882,3510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2,3510l7880,3510,7883,3520,7882,3510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4,3509l7874,3509,7871,3518,7876,3510,7884,3510,7884,3509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4,3510l7882,3510,7887,3518,7884,3510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5,3508l7872,3508,7867,3516,7874,3509,7886,3509,7885,3508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6,3509l7884,3509,7890,3516,7886,3509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7,3507l7871,3507,7864,3514,7872,3508,7888,3508,7887,3507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8,3508l7885,3508,7893,3514,7888,3508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8,3505l7870,3505,7862,3511,7871,3507,7890,3507,7888,3505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90,3507l7887,3507,7895,3511,7890,3507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8,3503l7869,3503,7860,3507,7870,3505,7893,3505,7888,3503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93,3505l7888,3505,7897,3507,7893,3505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98,3499l7860,3499,7869,3501,7860,3503,7898,3503,7888,3501,7898,3499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60,3495l7869,3499,7888,3499,7892,3497,7870,3497,7860,3495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62,3491l7870,3497,7888,3497,7890,3495,7871,3495,7862,3491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97,3495l7888,3497,7892,3497,7897,3495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64,3488l7871,3495,7887,3495,7888,3494,7872,3494,7864,3488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95,3491l7887,3495,7890,3495,7895,3491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67,3485l7872,3494,7885,3494,7886,3493,7874,3493,7867,3485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93,3488l7885,3494,7888,3494,7893,3488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71,3483l7874,3493,7884,3493,7884,3492,7876,3492,7871,3483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90,3485l7884,3493,7886,3493,7890,3485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75,3482l7876,3492,7882,3492,7882,3491,7878,3491,7875,3482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7,3483l7882,3492,7884,3492,7887,3483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79,3482l7878,3491,7880,3491,7879,3482xe" filled="t" fillcolor="#1B75BC" stroked="f">
                <v:path arrowok="t"/>
                <v:fill type="solid"/>
              </v:shape>
              <v:shape style="position:absolute;left:7860;top:3482;width:37;height:38" coordorigin="7860,3482" coordsize="37,38" path="m7883,3482l7880,3491,7882,3491,7883,3482xe" filled="t" fillcolor="#1B75BC" stroked="f">
                <v:path arrowok="t"/>
                <v:fill type="solid"/>
              </v:shape>
            </v:group>
            <v:group style="position:absolute;left:7858;top:3480;width:41;height:41" coordorigin="7858,3480" coordsize="41,41">
              <v:shape style="position:absolute;left:7858;top:3480;width:41;height:41" coordorigin="7858,3480" coordsize="41,41" path="m7899,3501l7899,3512,7890,3522,7879,3522,7867,3522,7858,3512,7858,3501,7858,3490,7867,3480,7879,3480,7890,3480,7899,3490,7899,3501xe" filled="f" stroked="t" strokeweight=".25pt" strokecolor="#1B75BC">
                <v:path arrowok="t"/>
              </v:shape>
            </v:group>
            <v:group style="position:absolute;left:3638;top:2739;width:178;height:835" coordorigin="3638,2739" coordsize="178,835">
              <v:shape style="position:absolute;left:3638;top:2739;width:178;height:835" coordorigin="3638,2739" coordsize="178,835" path="m3816,3574l3638,3574,3638,2739,3816,2739,3816,3574xe" filled="t" fillcolor="#ED1C24" stroked="f">
                <v:path arrowok="t"/>
                <v:fill type="solid"/>
              </v:shape>
            </v:group>
            <v:group style="position:absolute;left:3638;top:2739;width:178;height:835" coordorigin="3638,2739" coordsize="178,835">
              <v:shape style="position:absolute;left:3638;top:2739;width:178;height:835" coordorigin="3638,2739" coordsize="178,835" path="m3816,3574l3638,3574,3638,2739,3816,2739,3816,3574xe" filled="f" stroked="t" strokeweight=".5pt" strokecolor="#231F20">
                <v:path arrowok="t"/>
              </v:shape>
            </v:group>
            <v:group style="position:absolute;left:3663;top:2770;width:41;height:70" coordorigin="3663,2770" coordsize="41,70">
              <v:shape style="position:absolute;left:3663;top:2770;width:41;height:70" coordorigin="3663,2770" coordsize="41,70" path="m3700,2770l3696,2770,3676,2777,3663,2794,3667,2820,3680,2835,3699,2839,3702,2839,3704,2838,3686,2828,3678,2808,3678,2805,3684,2785,3702,2772,3703,2770,3700,2770xe" filled="t" fillcolor="#FFFFFF" stroked="f">
                <v:path arrowok="t"/>
                <v:fill type="solid"/>
              </v:shape>
            </v:group>
            <v:group style="position:absolute;left:3702;top:2778;width:49;height:46" coordorigin="3702,2778" coordsize="49,46">
              <v:shape style="position:absolute;left:3702;top:2778;width:49;height:46" coordorigin="3702,2778" coordsize="49,46" path="m3726,2778l3719,2793,3702,2796,3714,2807,3711,2824,3726,2816,3740,2816,3739,2807,3751,2796,3734,2793,3726,2778xe" filled="t" fillcolor="#FFFFFF" stroked="f">
                <v:path arrowok="t"/>
                <v:fill type="solid"/>
              </v:shape>
              <v:shape style="position:absolute;left:3702;top:2778;width:49;height:46" coordorigin="3702,2778" coordsize="49,46" path="m3740,2816l3726,2816,3741,2824,3740,2816xe" filled="t" fillcolor="#FFFFFF" stroked="f">
                <v:path arrowok="t"/>
                <v:fill type="solid"/>
              </v:shape>
            </v:group>
            <v:group style="position:absolute;left:6131;top:3451;width:176;height:124" coordorigin="6131,3451" coordsize="176,124">
              <v:shape style="position:absolute;left:6131;top:3451;width:176;height:124" coordorigin="6131,3451" coordsize="176,124" path="m6307,3575l6131,3575,6131,3451,6307,3451,6307,3575xe" filled="t" fillcolor="#ED1C24" stroked="f">
                <v:path arrowok="t"/>
                <v:fill type="solid"/>
              </v:shape>
            </v:group>
            <v:group style="position:absolute;left:6131;top:3333;width:176;height:124" coordorigin="6131,3333" coordsize="176,124">
              <v:shape style="position:absolute;left:6131;top:3333;width:176;height:124" coordorigin="6131,3333" coordsize="176,124" path="m6307,3458l6131,3458,6131,3333,6307,3333,6307,3458xe" filled="t" fillcolor="#FFFFFF" stroked="f">
                <v:path arrowok="t"/>
                <v:fill type="solid"/>
              </v:shape>
            </v:group>
            <v:group style="position:absolute;left:6131;top:3216;width:176;height:124" coordorigin="6131,3216" coordsize="176,124">
              <v:shape style="position:absolute;left:6131;top:3216;width:176;height:124" coordorigin="6131,3216" coordsize="176,124" path="m6307,3340l6131,3340,6131,3216,6307,3216,6307,3340xe" filled="t" fillcolor="#00A650" stroked="f">
                <v:path arrowok="t"/>
                <v:fill type="solid"/>
              </v:shape>
            </v:group>
            <v:group style="position:absolute;left:6131;top:3216;width:176;height:360" coordorigin="6131,3216" coordsize="176,360">
              <v:shape style="position:absolute;left:6131;top:3216;width:176;height:360" coordorigin="6131,3216" coordsize="176,360" path="m6307,3575l6131,3575,6131,3216,6307,3216,6307,3575xe" filled="f" stroked="t" strokeweight=".5pt" strokecolor="#231F20">
                <v:path arrowok="t"/>
              </v:shape>
            </v:group>
            <v:group style="position:absolute;left:6221;top:3371;width:2;height:57" coordorigin="6221,3371" coordsize="2,57">
              <v:shape style="position:absolute;left:6221;top:3371;width:2;height:57" coordorigin="6221,3371" coordsize="0,57" path="m6221,3371l6221,3428e" filled="f" stroked="t" strokeweight=".25pt" strokecolor="#ED1C24">
                <v:path arrowok="t"/>
              </v:shape>
            </v:group>
            <v:group style="position:absolute;left:6240;top:3376;width:13;height:35" coordorigin="6240,3376" coordsize="13,35">
              <v:shape style="position:absolute;left:6240;top:3376;width:13;height:35" coordorigin="6240,3376" coordsize="13,35" path="m6240,3376l6243,3383,6246,3390,6247,3397,6249,3404,6250,3411,6253,3411,6251,3392,6240,3376xe" filled="t" fillcolor="#ED1C24" stroked="f">
                <v:path arrowok="t"/>
                <v:fill type="solid"/>
              </v:shape>
            </v:group>
            <v:group style="position:absolute;left:6186;top:3383;width:9;height:38" coordorigin="6186,3383" coordsize="9,38">
              <v:shape style="position:absolute;left:6186;top:3383;width:9;height:38" coordorigin="6186,3383" coordsize="9,38" path="m6192,3383l6186,3402,6189,3421,6190,3413,6190,3405,6191,3398,6192,3391,6195,3384,6192,3383xe" filled="t" fillcolor="#ED1C24" stroked="f">
                <v:path arrowok="t"/>
                <v:fill type="solid"/>
              </v:shape>
            </v:group>
            <v:group style="position:absolute;left:6200;top:3378;width:40;height:46" coordorigin="6200,3378" coordsize="40,46">
              <v:shape style="position:absolute;left:6200;top:3378;width:40;height:46" coordorigin="6200,3378" coordsize="40,46" path="m6201,3378l6200,3387,6200,3396,6202,3410,6204,3414,6211,3422,6217,3424,6222,3424,6227,3424,6232,3420,6232,3419,6229,3419,6228,3419,6217,3419,6214,3418,6202,3386,6201,3378xe" filled="t" fillcolor="#ED1C24" stroked="f">
                <v:path arrowok="t"/>
                <v:fill type="solid"/>
              </v:shape>
              <v:shape style="position:absolute;left:6200;top:3378;width:40;height:46" coordorigin="6200,3378" coordsize="40,46" path="m6237,3378l6237,3387,6236,3395,6233,3411,6229,3419,6232,3419,6234,3416,6237,3412,6238,3408,6238,3403,6240,3395,6239,3386,6237,3378xe" filled="t" fillcolor="#ED1C24" stroked="f">
                <v:path arrowok="t"/>
                <v:fill type="solid"/>
              </v:shape>
              <v:shape style="position:absolute;left:6200;top:3378;width:40;height:46" coordorigin="6200,3378" coordsize="40,46" path="m6222,3419l6217,3419,6228,3419,6222,3419xe" filled="t" fillcolor="#ED1C24" stroked="f">
                <v:path arrowok="t"/>
                <v:fill type="solid"/>
              </v:shape>
            </v:group>
            <v:group style="position:absolute;left:1560;top:746;width:178;height:1200" coordorigin="1560,746" coordsize="178,1200">
              <v:shape style="position:absolute;left:1560;top:746;width:178;height:1200" coordorigin="1560,746" coordsize="178,1200" path="m1560,1946l1738,1946,1738,746,1560,746,1560,1946xe" filled="t" fillcolor="#FFFFFF" stroked="f">
                <v:path arrowok="t"/>
                <v:fill type="solid"/>
              </v:shape>
            </v:group>
            <v:group style="position:absolute;left:1560;top:2185;width:178;height:614" coordorigin="1560,2185" coordsize="178,614">
              <v:shape style="position:absolute;left:1560;top:2185;width:178;height:614" coordorigin="1560,2185" coordsize="178,614" path="m1560,2799l1738,2799,1738,2185,1560,2185,1560,2799xe" filled="t" fillcolor="#FFFFFF" stroked="f">
                <v:path arrowok="t"/>
                <v:fill type="solid"/>
              </v:shape>
            </v:group>
            <v:group style="position:absolute;left:1560;top:3024;width:178;height:253" coordorigin="1560,3024" coordsize="178,253">
              <v:shape style="position:absolute;left:1560;top:3024;width:178;height:253" coordorigin="1560,3024" coordsize="178,253" path="m1560,3277l1738,3277,1738,3024,1560,3024,1560,3277xe" filled="t" fillcolor="#FFFFFF" stroked="f">
                <v:path arrowok="t"/>
                <v:fill type="solid"/>
              </v:shape>
            </v:group>
            <v:group style="position:absolute;left:1560;top:3572;width:178;height:3" coordorigin="1560,3572" coordsize="178,3">
              <v:shape style="position:absolute;left:1560;top:3572;width:178;height:3" coordorigin="1560,3572" coordsize="178,3" path="m1560,3575l1738,3575,1738,3572,1560,3572,1560,3575xe" filled="t" fillcolor="#FFFFFF" stroked="f">
                <v:path arrowok="t"/>
                <v:fill type="solid"/>
              </v:shape>
            </v:group>
            <v:group style="position:absolute;left:1560;top:3277;width:178;height:295" coordorigin="1560,3277" coordsize="178,295">
              <v:shape style="position:absolute;left:1560;top:3277;width:178;height:295" coordorigin="1560,3277" coordsize="178,295" path="m1738,3572l1560,3572,1560,3277,1738,3277,1738,3572xe" filled="t" fillcolor="#ED1C24" stroked="f">
                <v:path arrowok="t"/>
                <v:fill type="solid"/>
              </v:shape>
            </v:group>
            <v:group style="position:absolute;left:1560;top:2799;width:178;height:224" coordorigin="1560,2799" coordsize="178,224">
              <v:shape style="position:absolute;left:1560;top:2799;width:178;height:224" coordorigin="1560,2799" coordsize="178,224" path="m1738,3024l1560,3024,1560,2799,1738,2799,1738,3024xe" filled="t" fillcolor="#ED1C24" stroked="f">
                <v:path arrowok="t"/>
                <v:fill type="solid"/>
              </v:shape>
            </v:group>
            <v:group style="position:absolute;left:1558;top:2370;width:178;height:252" coordorigin="1558,2370" coordsize="178,252">
              <v:shape style="position:absolute;left:1558;top:2370;width:178;height:252" coordorigin="1558,2370" coordsize="178,252" path="m1736,2621l1558,2621,1558,2370,1736,2370,1736,2621xe" filled="t" fillcolor="#ED1C24" stroked="f">
                <v:path arrowok="t"/>
                <v:fill type="solid"/>
              </v:shape>
            </v:group>
            <v:group style="position:absolute;left:1560;top:1946;width:178;height:239" coordorigin="1560,1946" coordsize="178,239">
              <v:shape style="position:absolute;left:1560;top:1946;width:178;height:239" coordorigin="1560,1946" coordsize="178,239" path="m1738,2185l1560,2185,1560,1946,1738,1946,1738,2185xe" filled="t" fillcolor="#ED1C24" stroked="f">
                <v:path arrowok="t"/>
                <v:fill type="solid"/>
              </v:shape>
            </v:group>
            <v:group style="position:absolute;left:1558;top:1534;width:178;height:224" coordorigin="1558,1534" coordsize="178,224">
              <v:shape style="position:absolute;left:1558;top:1534;width:178;height:224" coordorigin="1558,1534" coordsize="178,224" path="m1736,1758l1558,1758,1558,1534,1736,1534,1736,1758xe" filled="t" fillcolor="#ED1C24" stroked="f">
                <v:path arrowok="t"/>
                <v:fill type="solid"/>
              </v:shape>
            </v:group>
            <v:group style="position:absolute;left:1558;top:1160;width:178;height:224" coordorigin="1558,1160" coordsize="178,224">
              <v:shape style="position:absolute;left:1558;top:1160;width:178;height:224" coordorigin="1558,1160" coordsize="178,224" path="m1736,1384l1558,1384,1558,1160,1736,1160,1736,1384xe" filled="t" fillcolor="#ED1C24" stroked="f">
                <v:path arrowok="t"/>
                <v:fill type="solid"/>
              </v:shape>
            </v:group>
            <v:group style="position:absolute;left:1662;top:819;width:74;height:195" coordorigin="1662,819" coordsize="74,195">
              <v:shape style="position:absolute;left:1662;top:819;width:74;height:195" coordorigin="1662,819" coordsize="74,195" path="m1662,1015l1736,1015,1736,819,1662,819,1662,1015xe" filled="t" fillcolor="#ED1C24" stroked="f">
                <v:path arrowok="t"/>
                <v:fill type="solid"/>
              </v:shape>
            </v:group>
            <v:group style="position:absolute;left:1558;top:819;width:4;height:195" coordorigin="1558,819" coordsize="4,195">
              <v:shape style="position:absolute;left:1558;top:819;width:4;height:195" coordorigin="1558,819" coordsize="4,195" path="m1558,1015l1562,1015,1562,819,1558,819,1558,1015xe" filled="t" fillcolor="#ED1C24" stroked="f">
                <v:path arrowok="t"/>
                <v:fill type="solid"/>
              </v:shape>
            </v:group>
            <v:group style="position:absolute;left:1562;top:722;width:100;height:347" coordorigin="1562,722" coordsize="100,347">
              <v:shape style="position:absolute;left:1562;top:722;width:100;height:347" coordorigin="1562,722" coordsize="100,347" path="m1662,1069l1562,1069,1562,722,1662,722,1662,1069xe" filled="t" fillcolor="#1B75BC" stroked="f">
                <v:path arrowok="t"/>
                <v:fill type="solid"/>
              </v:shape>
            </v:group>
            <v:group style="position:absolute;left:1560;top:722;width:178;height:2850" coordorigin="1560,722" coordsize="178,2850">
              <v:shape style="position:absolute;left:1560;top:722;width:178;height:2850" coordorigin="1560,722" coordsize="178,2850" path="m1738,3572l1560,3572,1560,722,1738,722,1738,3572xe" filled="f" stroked="t" strokeweight=".5pt" strokecolor="#231F20">
                <v:path arrowok="t"/>
              </v:shape>
            </v:group>
            <v:group style="position:absolute;left:1576;top:768;width:7;height:30" coordorigin="1576,768" coordsize="7,30">
              <v:shape style="position:absolute;left:1576;top:768;width:7;height:30" coordorigin="1576,768" coordsize="7,30" path="m1579,768l1578,778,1576,780,1578,787,1577,798,1579,793,1581,793,1581,787,1583,780,1580,778,1579,768xe" filled="t" fillcolor="#FFFFFF" stroked="f">
                <v:path arrowok="t"/>
                <v:fill type="solid"/>
              </v:shape>
              <v:shape style="position:absolute;left:1576;top:768;width:7;height:30" coordorigin="1576,768" coordsize="7,30" path="m1581,793l1579,793,1581,798,1581,793xe" filled="t" fillcolor="#FFFFFF" stroked="f">
                <v:path arrowok="t"/>
                <v:fill type="solid"/>
              </v:shape>
            </v:group>
            <v:group style="position:absolute;left:1584;top:813;width:7;height:30" coordorigin="1584,813" coordsize="7,30">
              <v:shape style="position:absolute;left:1584;top:813;width:7;height:30" coordorigin="1584,813" coordsize="7,30" path="m1587,813l1586,822,1584,824,1585,832,1585,842,1587,837,1589,837,1589,832,1590,824,1588,822,1587,813xe" filled="t" fillcolor="#FFFFFF" stroked="f">
                <v:path arrowok="t"/>
                <v:fill type="solid"/>
              </v:shape>
              <v:shape style="position:absolute;left:1584;top:813;width:7;height:30" coordorigin="1584,813" coordsize="7,30" path="m1589,837l1587,837,1589,842,1589,837xe" filled="t" fillcolor="#FFFFFF" stroked="f">
                <v:path arrowok="t"/>
                <v:fill type="solid"/>
              </v:shape>
            </v:group>
            <v:group style="position:absolute;left:1604;top:806;width:7;height:30" coordorigin="1604,806" coordsize="7,30">
              <v:shape style="position:absolute;left:1604;top:806;width:7;height:30" coordorigin="1604,806" coordsize="7,30" path="m1607,806l1606,816,1604,818,1605,825,1605,836,1607,831,1609,831,1609,825,1610,818,1608,816,1607,806xe" filled="t" fillcolor="#FFFFFF" stroked="f">
                <v:path arrowok="t"/>
                <v:fill type="solid"/>
              </v:shape>
              <v:shape style="position:absolute;left:1604;top:806;width:7;height:30" coordorigin="1604,806" coordsize="7,30" path="m1609,831l1607,831,1609,836,1609,831xe" filled="t" fillcolor="#FFFFFF" stroked="f">
                <v:path arrowok="t"/>
                <v:fill type="solid"/>
              </v:shape>
            </v:group>
            <v:group style="position:absolute;left:1624;top:806;width:7;height:30" coordorigin="1624,806" coordsize="7,30">
              <v:shape style="position:absolute;left:1624;top:806;width:7;height:30" coordorigin="1624,806" coordsize="7,30" path="m1627,806l1626,816,1624,818,1625,825,1625,836,1627,831,1629,831,1629,825,1630,818,1628,816,1627,806xe" filled="t" fillcolor="#FFFFFF" stroked="f">
                <v:path arrowok="t"/>
                <v:fill type="solid"/>
              </v:shape>
              <v:shape style="position:absolute;left:1624;top:806;width:7;height:30" coordorigin="1624,806" coordsize="7,30" path="m1629,831l1627,831,1629,836,1629,831xe" filled="t" fillcolor="#FFFFFF" stroked="f">
                <v:path arrowok="t"/>
                <v:fill type="solid"/>
              </v:shape>
            </v:group>
            <v:group style="position:absolute;left:1653;top:756;width:7;height:30" coordorigin="1653,756" coordsize="7,30">
              <v:shape style="position:absolute;left:1653;top:756;width:7;height:30" coordorigin="1653,756" coordsize="7,30" path="m1657,756l1656,766,1653,768,1655,776,1655,786,1657,781,1659,781,1658,776,1660,768,1658,766,1657,756xe" filled="t" fillcolor="#FFFFFF" stroked="f">
                <v:path arrowok="t"/>
                <v:fill type="solid"/>
              </v:shape>
              <v:shape style="position:absolute;left:1653;top:756;width:7;height:30" coordorigin="1653,756" coordsize="7,30" path="m1659,781l1657,781,1659,786,1659,781xe" filled="t" fillcolor="#FFFFFF" stroked="f">
                <v:path arrowok="t"/>
                <v:fill type="solid"/>
              </v:shape>
            </v:group>
            <v:group style="position:absolute;left:1653;top:853;width:7;height:30" coordorigin="1653,853" coordsize="7,30">
              <v:shape style="position:absolute;left:1653;top:853;width:7;height:30" coordorigin="1653,853" coordsize="7,30" path="m1657,853l1656,863,1653,865,1655,872,1655,883,1657,878,1659,878,1658,872,1660,865,1658,863,1657,853xe" filled="t" fillcolor="#FFFFFF" stroked="f">
                <v:path arrowok="t"/>
                <v:fill type="solid"/>
              </v:shape>
              <v:shape style="position:absolute;left:1653;top:853;width:7;height:30" coordorigin="1653,853" coordsize="7,30" path="m1659,878l1657,878,1659,883,1659,878xe" filled="t" fillcolor="#FFFFFF" stroked="f">
                <v:path arrowok="t"/>
                <v:fill type="solid"/>
              </v:shape>
            </v:group>
            <v:group style="position:absolute;left:1653;top:950;width:7;height:30" coordorigin="1653,950" coordsize="7,30">
              <v:shape style="position:absolute;left:1653;top:950;width:7;height:30" coordorigin="1653,950" coordsize="7,30" path="m1657,950l1656,960,1653,961,1655,969,1655,980,1657,975,1659,975,1658,969,1660,961,1658,960,1657,950xe" filled="t" fillcolor="#FFFFFF" stroked="f">
                <v:path arrowok="t"/>
                <v:fill type="solid"/>
              </v:shape>
              <v:shape style="position:absolute;left:1653;top:950;width:7;height:30" coordorigin="1653,950" coordsize="7,30" path="m1659,975l1657,975,1659,980,1659,975xe" filled="t" fillcolor="#FFFFFF" stroked="f">
                <v:path arrowok="t"/>
                <v:fill type="solid"/>
              </v:shape>
            </v:group>
            <v:group style="position:absolute;left:1624;top:1000;width:7;height:30" coordorigin="1624,1000" coordsize="7,30">
              <v:shape style="position:absolute;left:1624;top:1000;width:7;height:30" coordorigin="1624,1000" coordsize="7,30" path="m1627,1000l1626,1010,1624,1011,1625,1019,1625,1030,1627,1025,1629,1025,1629,1019,1630,1011,1628,1010,1627,1000xe" filled="t" fillcolor="#FFFFFF" stroked="f">
                <v:path arrowok="t"/>
                <v:fill type="solid"/>
              </v:shape>
              <v:shape style="position:absolute;left:1624;top:1000;width:7;height:30" coordorigin="1624,1000" coordsize="7,30" path="m1629,1025l1627,1025,1629,1030,1629,1025xe" filled="t" fillcolor="#FFFFFF" stroked="f">
                <v:path arrowok="t"/>
                <v:fill type="solid"/>
              </v:shape>
            </v:group>
            <v:group style="position:absolute;left:1604;top:1000;width:7;height:30" coordorigin="1604,1000" coordsize="7,30">
              <v:shape style="position:absolute;left:1604;top:1000;width:7;height:30" coordorigin="1604,1000" coordsize="7,30" path="m1607,1000l1606,1010,1604,1011,1605,1019,1605,1030,1607,1025,1609,1025,1609,1019,1610,1011,1608,1010,1607,1000xe" filled="t" fillcolor="#FFFFFF" stroked="f">
                <v:path arrowok="t"/>
                <v:fill type="solid"/>
              </v:shape>
              <v:shape style="position:absolute;left:1604;top:1000;width:7;height:30" coordorigin="1604,1000" coordsize="7,30" path="m1609,1025l1607,1025,1609,1030,1609,1025xe" filled="t" fillcolor="#FFFFFF" stroked="f">
                <v:path arrowok="t"/>
                <v:fill type="solid"/>
              </v:shape>
            </v:group>
            <v:group style="position:absolute;left:1584;top:1006;width:7;height:30" coordorigin="1584,1006" coordsize="7,30">
              <v:shape style="position:absolute;left:1584;top:1006;width:7;height:30" coordorigin="1584,1006" coordsize="7,30" path="m1587,1006l1586,1016,1584,1018,1585,1025,1585,1036,1587,1031,1589,1031,1589,1025,1590,1018,1588,1016,1587,1006xe" filled="t" fillcolor="#FFFFFF" stroked="f">
                <v:path arrowok="t"/>
                <v:fill type="solid"/>
              </v:shape>
              <v:shape style="position:absolute;left:1584;top:1006;width:7;height:30" coordorigin="1584,1006" coordsize="7,30" path="m1589,1031l1587,1031,1589,1036,1589,1031xe" filled="t" fillcolor="#FFFFFF" stroked="f">
                <v:path arrowok="t"/>
                <v:fill type="solid"/>
              </v:shape>
            </v:group>
            <v:group style="position:absolute;left:1576;top:961;width:7;height:30" coordorigin="1576,961" coordsize="7,30">
              <v:shape style="position:absolute;left:1576;top:961;width:7;height:30" coordorigin="1576,961" coordsize="7,30" path="m1579,961l1578,971,1576,972,1578,980,1577,991,1579,985,1581,985,1581,980,1583,972,1580,971,1579,961xe" filled="t" fillcolor="#FFFFFF" stroked="f">
                <v:path arrowok="t"/>
                <v:fill type="solid"/>
              </v:shape>
              <v:shape style="position:absolute;left:1576;top:961;width:7;height:30" coordorigin="1576,961" coordsize="7,30" path="m1581,985l1579,985,1581,991,1581,985xe" filled="t" fillcolor="#FFFFFF" stroked="f">
                <v:path arrowok="t"/>
                <v:fill type="solid"/>
              </v:shape>
            </v:group>
            <v:group style="position:absolute;left:1576;top:865;width:7;height:30" coordorigin="1576,865" coordsize="7,30">
              <v:shape style="position:absolute;left:1576;top:865;width:7;height:30" coordorigin="1576,865" coordsize="7,30" path="m1579,865l1578,875,1576,877,1578,884,1577,895,1579,890,1581,890,1581,884,1583,877,1580,875,1579,865xe" filled="t" fillcolor="#FFFFFF" stroked="f">
                <v:path arrowok="t"/>
                <v:fill type="solid"/>
              </v:shape>
              <v:shape style="position:absolute;left:1576;top:865;width:7;height:30" coordorigin="1576,865" coordsize="7,30" path="m1581,890l1579,890,1581,895,1581,890xe" filled="t" fillcolor="#FFFFFF" stroked="f">
                <v:path arrowok="t"/>
                <v:fill type="solid"/>
              </v:shape>
            </v:group>
            <v:group style="position:absolute;left:1584;top:908;width:7;height:30" coordorigin="1584,908" coordsize="7,30">
              <v:shape style="position:absolute;left:1584;top:908;width:7;height:30" coordorigin="1584,908" coordsize="7,30" path="m1587,908l1586,918,1584,920,1585,927,1585,938,1587,933,1589,933,1589,927,1590,920,1588,918,1587,908xe" filled="t" fillcolor="#FFFFFF" stroked="f">
                <v:path arrowok="t"/>
                <v:fill type="solid"/>
              </v:shape>
              <v:shape style="position:absolute;left:1584;top:908;width:7;height:30" coordorigin="1584,908" coordsize="7,30" path="m1589,933l1587,933,1589,938,1589,933xe" filled="t" fillcolor="#FFFFFF" stroked="f">
                <v:path arrowok="t"/>
                <v:fill type="solid"/>
              </v:shape>
            </v:group>
            <v:group style="position:absolute;left:1604;top:903;width:7;height:30" coordorigin="1604,903" coordsize="7,30">
              <v:shape style="position:absolute;left:1604;top:903;width:7;height:30" coordorigin="1604,903" coordsize="7,30" path="m1607,903l1606,913,1604,915,1605,922,1605,933,1607,928,1609,928,1609,922,1610,915,1608,913,1607,903xe" filled="t" fillcolor="#FFFFFF" stroked="f">
                <v:path arrowok="t"/>
                <v:fill type="solid"/>
              </v:shape>
              <v:shape style="position:absolute;left:1604;top:903;width:7;height:30" coordorigin="1604,903" coordsize="7,30" path="m1609,928l1607,928,1609,933,1609,928xe" filled="t" fillcolor="#FFFFFF" stroked="f">
                <v:path arrowok="t"/>
                <v:fill type="solid"/>
              </v:shape>
            </v:group>
            <v:group style="position:absolute;left:1624;top:903;width:7;height:30" coordorigin="1624,903" coordsize="7,30">
              <v:shape style="position:absolute;left:1624;top:903;width:7;height:30" coordorigin="1624,903" coordsize="7,30" path="m1627,903l1626,913,1624,915,1625,922,1625,933,1627,928,1629,928,1629,922,1630,915,1628,913,1627,903xe" filled="t" fillcolor="#FFFFFF" stroked="f">
                <v:path arrowok="t"/>
                <v:fill type="solid"/>
              </v:shape>
              <v:shape style="position:absolute;left:1624;top:903;width:7;height:30" coordorigin="1624,903" coordsize="7,30" path="m1629,928l1627,928,1629,933,1629,928xe" filled="t" fillcolor="#FFFFFF" stroked="f">
                <v:path arrowok="t"/>
                <v:fill type="solid"/>
              </v:shape>
            </v:group>
            <v:group style="position:absolute;left:1646;top:813;width:7;height:30" coordorigin="1646,813" coordsize="7,30">
              <v:shape style="position:absolute;left:1646;top:813;width:7;height:30" coordorigin="1646,813" coordsize="7,30" path="m1649,813l1648,822,1646,824,1647,832,1647,842,1649,837,1651,837,1651,832,1652,824,1650,822,1649,813xe" filled="t" fillcolor="#FFFFFF" stroked="f">
                <v:path arrowok="t"/>
                <v:fill type="solid"/>
              </v:shape>
              <v:shape style="position:absolute;left:1646;top:813;width:7;height:30" coordorigin="1646,813" coordsize="7,30" path="m1651,837l1649,837,1651,842,1651,837xe" filled="t" fillcolor="#FFFFFF" stroked="f">
                <v:path arrowok="t"/>
                <v:fill type="solid"/>
              </v:shape>
            </v:group>
            <v:group style="position:absolute;left:1646;top:909;width:7;height:30" coordorigin="1646,909" coordsize="7,30">
              <v:shape style="position:absolute;left:1646;top:909;width:7;height:30" coordorigin="1646,909" coordsize="7,30" path="m1649,909l1648,919,1646,921,1647,928,1647,939,1649,934,1651,934,1651,928,1652,921,1650,919,1649,909xe" filled="t" fillcolor="#FFFFFF" stroked="f">
                <v:path arrowok="t"/>
                <v:fill type="solid"/>
              </v:shape>
              <v:shape style="position:absolute;left:1646;top:909;width:7;height:30" coordorigin="1646,909" coordsize="7,30" path="m1651,934l1649,934,1651,939,1651,934xe" filled="t" fillcolor="#FFFFFF" stroked="f">
                <v:path arrowok="t"/>
                <v:fill type="solid"/>
              </v:shape>
            </v:group>
            <v:group style="position:absolute;left:1646;top:1006;width:7;height:30" coordorigin="1646,1006" coordsize="7,30">
              <v:shape style="position:absolute;left:1646;top:1006;width:7;height:30" coordorigin="1646,1006" coordsize="7,30" path="m1649,1006l1648,1016,1646,1018,1647,1025,1647,1036,1649,1031,1651,1031,1651,1025,1652,1018,1650,1016,1649,1006xe" filled="t" fillcolor="#FFFFFF" stroked="f">
                <v:path arrowok="t"/>
                <v:fill type="solid"/>
              </v:shape>
              <v:shape style="position:absolute;left:1646;top:1006;width:7;height:30" coordorigin="1646,1006" coordsize="7,30" path="m1651,1031l1649,1031,1651,1036,1651,1031xe" filled="t" fillcolor="#FFFFFF" stroked="f">
                <v:path arrowok="t"/>
                <v:fill type="solid"/>
              </v:shape>
            </v:group>
            <v:group style="position:absolute;left:1635;top:762;width:7;height:30" coordorigin="1635,762" coordsize="7,30">
              <v:shape style="position:absolute;left:1635;top:762;width:7;height:30" coordorigin="1635,762" coordsize="7,30" path="m1638,762l1637,772,1635,773,1636,781,1636,792,1638,787,1640,787,1640,781,1641,773,1639,772,1638,762xe" filled="t" fillcolor="#FFFFFF" stroked="f">
                <v:path arrowok="t"/>
                <v:fill type="solid"/>
              </v:shape>
              <v:shape style="position:absolute;left:1635;top:762;width:7;height:30" coordorigin="1635,762" coordsize="7,30" path="m1640,787l1638,787,1640,792,1640,787xe" filled="t" fillcolor="#FFFFFF" stroked="f">
                <v:path arrowok="t"/>
                <v:fill type="solid"/>
              </v:shape>
            </v:group>
            <v:group style="position:absolute;left:1635;top:859;width:7;height:30" coordorigin="1635,859" coordsize="7,30">
              <v:shape style="position:absolute;left:1635;top:859;width:7;height:30" coordorigin="1635,859" coordsize="7,30" path="m1638,859l1637,869,1635,870,1636,878,1636,889,1638,884,1640,884,1640,878,1641,870,1639,869,1638,859xe" filled="t" fillcolor="#FFFFFF" stroked="f">
                <v:path arrowok="t"/>
                <v:fill type="solid"/>
              </v:shape>
              <v:shape style="position:absolute;left:1635;top:859;width:7;height:30" coordorigin="1635,859" coordsize="7,30" path="m1640,884l1638,884,1640,889,1640,884xe" filled="t" fillcolor="#FFFFFF" stroked="f">
                <v:path arrowok="t"/>
                <v:fill type="solid"/>
              </v:shape>
            </v:group>
            <v:group style="position:absolute;left:1635;top:956;width:7;height:30" coordorigin="1635,956" coordsize="7,30">
              <v:shape style="position:absolute;left:1635;top:956;width:7;height:30" coordorigin="1635,956" coordsize="7,30" path="m1638,956l1637,965,1635,967,1636,975,1636,985,1638,980,1640,980,1640,975,1641,967,1639,965,1638,956xe" filled="t" fillcolor="#FFFFFF" stroked="f">
                <v:path arrowok="t"/>
                <v:fill type="solid"/>
              </v:shape>
              <v:shape style="position:absolute;left:1635;top:956;width:7;height:30" coordorigin="1635,956" coordsize="7,30" path="m1640,980l1638,980,1640,985,1640,980xe" filled="t" fillcolor="#FFFFFF" stroked="f">
                <v:path arrowok="t"/>
                <v:fill type="solid"/>
              </v:shape>
            </v:group>
            <v:group style="position:absolute;left:1615;top:756;width:7;height:30" coordorigin="1615,756" coordsize="7,30">
              <v:shape style="position:absolute;left:1615;top:756;width:7;height:30" coordorigin="1615,756" coordsize="7,30" path="m1618,756l1617,766,1615,768,1616,776,1616,786,1618,781,1620,781,1619,776,1621,768,1619,766,1618,756xe" filled="t" fillcolor="#FFFFFF" stroked="f">
                <v:path arrowok="t"/>
                <v:fill type="solid"/>
              </v:shape>
              <v:shape style="position:absolute;left:1615;top:756;width:7;height:30" coordorigin="1615,756" coordsize="7,30" path="m1620,781l1618,781,1620,786,1620,781xe" filled="t" fillcolor="#FFFFFF" stroked="f">
                <v:path arrowok="t"/>
                <v:fill type="solid"/>
              </v:shape>
            </v:group>
            <v:group style="position:absolute;left:1615;top:853;width:7;height:30" coordorigin="1615,853" coordsize="7,30">
              <v:shape style="position:absolute;left:1615;top:853;width:7;height:30" coordorigin="1615,853" coordsize="7,30" path="m1618,853l1617,863,1615,865,1616,872,1616,883,1618,878,1620,878,1619,872,1621,865,1619,863,1618,853xe" filled="t" fillcolor="#FFFFFF" stroked="f">
                <v:path arrowok="t"/>
                <v:fill type="solid"/>
              </v:shape>
              <v:shape style="position:absolute;left:1615;top:853;width:7;height:30" coordorigin="1615,853" coordsize="7,30" path="m1620,878l1618,878,1620,883,1620,878xe" filled="t" fillcolor="#FFFFFF" stroked="f">
                <v:path arrowok="t"/>
                <v:fill type="solid"/>
              </v:shape>
            </v:group>
            <v:group style="position:absolute;left:1615;top:950;width:7;height:30" coordorigin="1615,950" coordsize="7,30">
              <v:shape style="position:absolute;left:1615;top:950;width:7;height:30" coordorigin="1615,950" coordsize="7,30" path="m1618,950l1617,960,1615,961,1616,969,1616,980,1618,975,1620,975,1619,969,1621,961,1619,960,1618,950xe" filled="t" fillcolor="#FFFFFF" stroked="f">
                <v:path arrowok="t"/>
                <v:fill type="solid"/>
              </v:shape>
              <v:shape style="position:absolute;left:1615;top:950;width:7;height:30" coordorigin="1615,950" coordsize="7,30" path="m1620,975l1618,975,1620,980,1620,975xe" filled="t" fillcolor="#FFFFFF" stroked="f">
                <v:path arrowok="t"/>
                <v:fill type="solid"/>
              </v:shape>
            </v:group>
            <v:group style="position:absolute;left:1596;top:767;width:7;height:30" coordorigin="1596,767" coordsize="7,30">
              <v:shape style="position:absolute;left:1596;top:767;width:7;height:30" coordorigin="1596,767" coordsize="7,30" path="m1600,767l1599,776,1596,778,1598,786,1598,797,1600,791,1601,791,1601,786,1603,778,1601,776,1600,767xe" filled="t" fillcolor="#FFFFFF" stroked="f">
                <v:path arrowok="t"/>
                <v:fill type="solid"/>
              </v:shape>
              <v:shape style="position:absolute;left:1596;top:767;width:7;height:30" coordorigin="1596,767" coordsize="7,30" path="m1601,791l1600,791,1602,797,1601,791xe" filled="t" fillcolor="#FFFFFF" stroked="f">
                <v:path arrowok="t"/>
                <v:fill type="solid"/>
              </v:shape>
            </v:group>
            <v:group style="position:absolute;left:1596;top:863;width:7;height:30" coordorigin="1596,863" coordsize="7,30">
              <v:shape style="position:absolute;left:1596;top:863;width:7;height:30" coordorigin="1596,863" coordsize="7,30" path="m1600,863l1599,873,1596,875,1598,882,1598,893,1600,888,1601,888,1601,882,1603,875,1601,873,1600,863xe" filled="t" fillcolor="#FFFFFF" stroked="f">
                <v:path arrowok="t"/>
                <v:fill type="solid"/>
              </v:shape>
              <v:shape style="position:absolute;left:1596;top:863;width:7;height:30" coordorigin="1596,863" coordsize="7,30" path="m1601,888l1600,888,1602,893,1601,888xe" filled="t" fillcolor="#FFFFFF" stroked="f">
                <v:path arrowok="t"/>
                <v:fill type="solid"/>
              </v:shape>
            </v:group>
            <v:group style="position:absolute;left:1596;top:960;width:7;height:30" coordorigin="1596,960" coordsize="7,30">
              <v:shape style="position:absolute;left:1596;top:960;width:7;height:30" coordorigin="1596,960" coordsize="7,30" path="m1600,960l1599,970,1596,972,1598,979,1598,990,1600,985,1601,985,1601,979,1603,972,1601,970,1600,960xe" filled="t" fillcolor="#FFFFFF" stroked="f">
                <v:path arrowok="t"/>
                <v:fill type="solid"/>
              </v:shape>
              <v:shape style="position:absolute;left:1596;top:960;width:7;height:30" coordorigin="1596,960" coordsize="7,30" path="m1601,985l1600,985,1602,990,1601,985xe" filled="t" fillcolor="#FFFFFF" stroked="f">
                <v:path arrowok="t"/>
                <v:fill type="solid"/>
              </v:shape>
            </v:group>
            <v:group style="position:absolute;left:1568;top:813;width:7;height:30" coordorigin="1568,813" coordsize="7,30">
              <v:shape style="position:absolute;left:1568;top:813;width:7;height:30" coordorigin="1568,813" coordsize="7,30" path="m1571,813l1570,822,1568,824,1569,832,1569,842,1571,837,1573,837,1573,832,1574,824,1572,822,1571,813xe" filled="t" fillcolor="#FFFFFF" stroked="f">
                <v:path arrowok="t"/>
                <v:fill type="solid"/>
              </v:shape>
              <v:shape style="position:absolute;left:1568;top:813;width:7;height:30" coordorigin="1568,813" coordsize="7,30" path="m1573,837l1571,837,1573,842,1573,837xe" filled="t" fillcolor="#FFFFFF" stroked="f">
                <v:path arrowok="t"/>
                <v:fill type="solid"/>
              </v:shape>
            </v:group>
            <v:group style="position:absolute;left:1568;top:909;width:7;height:30" coordorigin="1568,909" coordsize="7,30">
              <v:shape style="position:absolute;left:1568;top:909;width:7;height:30" coordorigin="1568,909" coordsize="7,30" path="m1571,909l1570,919,1568,921,1569,928,1569,939,1571,934,1573,934,1573,928,1574,921,1572,919,1571,909xe" filled="t" fillcolor="#FFFFFF" stroked="f">
                <v:path arrowok="t"/>
                <v:fill type="solid"/>
              </v:shape>
              <v:shape style="position:absolute;left:1568;top:909;width:7;height:30" coordorigin="1568,909" coordsize="7,30" path="m1573,934l1571,934,1573,939,1573,934xe" filled="t" fillcolor="#FFFFFF" stroked="f">
                <v:path arrowok="t"/>
                <v:fill type="solid"/>
              </v:shape>
            </v:group>
            <v:group style="position:absolute;left:1568;top:1006;width:7;height:30" coordorigin="1568,1006" coordsize="7,30">
              <v:shape style="position:absolute;left:1568;top:1006;width:7;height:30" coordorigin="1568,1006" coordsize="7,30" path="m1571,1006l1570,1016,1568,1018,1569,1025,1569,1036,1571,1031,1573,1031,1573,1025,1574,1018,1572,1016,1571,1006xe" filled="t" fillcolor="#FFFFFF" stroked="f">
                <v:path arrowok="t"/>
                <v:fill type="solid"/>
              </v:shape>
              <v:shape style="position:absolute;left:1568;top:1006;width:7;height:30" coordorigin="1568,1006" coordsize="7,30" path="m1573,1031l1571,1031,1573,1036,1573,1031xe" filled="t" fillcolor="#FFFFFF" stroked="f">
                <v:path arrowok="t"/>
                <v:fill type="solid"/>
              </v:shape>
            </v:group>
            <v:group style="position:absolute;left:5711;top:3146;width:178;height:428" coordorigin="5711,3146" coordsize="178,428">
              <v:shape style="position:absolute;left:5711;top:3146;width:178;height:428" coordorigin="5711,3146" coordsize="178,428" path="m5889,3574l5711,3574,5711,3146,5889,3146,5889,3574xe" filled="t" fillcolor="#00A650" stroked="f">
                <v:path arrowok="t"/>
                <v:fill type="solid"/>
              </v:shape>
            </v:group>
            <v:group style="position:absolute;left:5711;top:3146;width:178;height:428" coordorigin="5711,3146" coordsize="178,428">
              <v:shape style="position:absolute;left:5711;top:3146;width:178;height:428" coordorigin="5711,3146" coordsize="178,428" path="m5888,3574l5711,3574,5711,3146,5888,3146,5888,3574xe" filled="f" stroked="t" strokeweight=".5pt" strokecolor="#231F20">
                <v:path arrowok="t"/>
              </v:shape>
            </v:group>
            <v:group style="position:absolute;left:5726;top:3306;width:147;height:106" coordorigin="5726,3306" coordsize="147,106">
              <v:shape style="position:absolute;left:5726;top:3306;width:147;height:106" coordorigin="5726,3306" coordsize="147,106" path="m5801,3306l5726,3360,5801,3412,5873,3360,5801,3306xe" filled="t" fillcolor="#F9ED32" stroked="f">
                <v:path arrowok="t"/>
                <v:fill type="solid"/>
              </v:shape>
            </v:group>
            <v:group style="position:absolute;left:5771;top:3331;width:57;height:57" coordorigin="5771,3331" coordsize="57,57">
              <v:shape style="position:absolute;left:5771;top:3331;width:57;height:57" coordorigin="5771,3331" coordsize="57,57" path="m5798,3331l5779,3340,5771,3361,5780,3380,5800,3389,5820,3380,5828,3360,5828,3358,5819,3339,5798,3331xe" filled="t" fillcolor="#2B3890" stroked="f">
                <v:path arrowok="t"/>
                <v:fill type="solid"/>
              </v:shape>
            </v:group>
            <v:group style="position:absolute;left:5773;top:3346;width:55;height:17" coordorigin="5773,3346" coordsize="55,17">
              <v:shape style="position:absolute;left:5773;top:3346;width:55;height:17" coordorigin="5773,3346" coordsize="55,17" path="m5791,3346l5773,3349,5793,3352,5812,3359,5828,3363,5810,3352,5791,3346xe" filled="t" fillcolor="#FFFFFF" stroked="f">
                <v:path arrowok="t"/>
                <v:fill type="solid"/>
              </v:shape>
            </v:group>
            <v:group style="position:absolute;left:5438;top:3092;width:64;height:479" coordorigin="5438,3092" coordsize="64,479">
              <v:shape style="position:absolute;left:5438;top:3092;width:64;height:479" coordorigin="5438,3092" coordsize="64,479" path="m5438,3571l5501,3571,5501,3092,5438,3092,5438,3571xe" filled="t" fillcolor="#ED1C24" stroked="f">
                <v:path arrowok="t"/>
                <v:fill type="solid"/>
              </v:shape>
            </v:group>
            <v:group style="position:absolute;left:5321;top:3092;width:64;height:479" coordorigin="5321,3092" coordsize="64,479">
              <v:shape style="position:absolute;left:5321;top:3092;width:64;height:479" coordorigin="5321,3092" coordsize="64,479" path="m5321,3571l5385,3571,5385,3092,5321,3092,5321,3571xe" filled="t" fillcolor="#00A650" stroked="f">
                <v:path arrowok="t"/>
                <v:fill type="solid"/>
              </v:shape>
            </v:group>
            <v:group style="position:absolute;left:5378;top:3094;width:64;height:479" coordorigin="5378,3094" coordsize="64,479">
              <v:shape style="position:absolute;left:5378;top:3094;width:64;height:479" coordorigin="5378,3094" coordsize="64,479" path="m5378,3573l5441,3573,5441,3094,5378,3094,5378,3573xe" filled="t" fillcolor="#FFFFFF" stroked="f">
                <v:path arrowok="t"/>
                <v:fill type="solid"/>
              </v:shape>
            </v:group>
            <v:group style="position:absolute;left:5323;top:3094;width:178;height:481" coordorigin="5323,3094" coordsize="178,481">
              <v:shape style="position:absolute;left:5323;top:3094;width:178;height:481" coordorigin="5323,3094" coordsize="178,481" path="m5501,3574l5323,3574,5323,3094,5501,3094,5501,3574xe" filled="f" stroked="t" strokeweight=".5pt" strokecolor="#231F20">
                <v:path arrowok="t"/>
              </v:shape>
            </v:group>
            <v:group style="position:absolute;left:5393;top:3321;width:35;height:40" coordorigin="5393,3321" coordsize="35,40">
              <v:shape style="position:absolute;left:5393;top:3321;width:35;height:40" coordorigin="5393,3321" coordsize="35,40" path="m5427,3350l5409,3350,5416,3358,5419,3361,5426,3355,5427,3350xe" filled="t" fillcolor="#A97B50" stroked="f">
                <v:path arrowok="t"/>
                <v:fill type="solid"/>
              </v:shape>
              <v:shape style="position:absolute;left:5393;top:3321;width:35;height:40" coordorigin="5393,3321" coordsize="35,40" path="m5413,3321l5395,3326,5405,3333,5408,3344,5393,3353,5400,3358,5409,3350,5427,3350,5430,3343,5426,3331,5413,3321xe" filled="t" fillcolor="#A97B50" stroked="f">
                <v:path arrowok="t"/>
                <v:fill type="solid"/>
              </v:shape>
            </v:group>
            <v:group style="position:absolute;left:5386;top:3349;width:49;height:25" coordorigin="5386,3349" coordsize="49,25">
              <v:shape style="position:absolute;left:5386;top:3349;width:49;height:25" coordorigin="5386,3349" coordsize="49,25" path="m5386,3349l5388,3363,5396,3371,5409,3374,5428,3374,5430,3370,5408,3370,5394,3362,5386,3349xe" filled="t" fillcolor="#A97B50" stroked="f">
                <v:path arrowok="t"/>
                <v:fill type="solid"/>
              </v:shape>
              <v:shape style="position:absolute;left:5386;top:3349;width:49;height:25" coordorigin="5386,3349" coordsize="49,25" path="m5435,3351l5424,3368,5408,3370,5430,3370,5433,3362,5435,3351xe" filled="t" fillcolor="#A97B50" stroked="f">
                <v:path arrowok="t"/>
                <v:fill type="solid"/>
              </v:shape>
            </v:group>
            <v:group style="position:absolute;left:4881;top:2964;width:180;height:608" coordorigin="4881,2964" coordsize="180,608">
              <v:shape style="position:absolute;left:4881;top:2964;width:180;height:608" coordorigin="4881,2964" coordsize="180,608" path="m5062,3573l4881,3573,4881,2964,5062,2964,5062,3573xe" filled="t" fillcolor="#27AAE1" stroked="f">
                <v:path arrowok="t"/>
                <v:fill type="solid"/>
              </v:shape>
            </v:group>
            <v:group style="position:absolute;left:4881;top:2964;width:180;height:608" coordorigin="4881,2964" coordsize="180,608">
              <v:shape style="position:absolute;left:4881;top:2964;width:180;height:608" coordorigin="4881,2964" coordsize="180,608" path="m5061,3573l4881,3573,4881,2964,5061,2964,5061,3573xe" filled="f" stroked="t" strokeweight=".5pt" strokecolor="#231F20">
                <v:path arrowok="t"/>
              </v:shape>
            </v:group>
            <v:group style="position:absolute;left:4945;top:3227;width:62;height:62" coordorigin="4945,3227" coordsize="62,62">
              <v:shape style="position:absolute;left:4945;top:3227;width:62;height:62" coordorigin="4945,3227" coordsize="62,62" path="m4979,3273l4973,3273,4973,3289,4976,3274,4979,3274,4979,3273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79,3274l4976,3274,4979,3289,4979,3274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2,3273l4971,3273,4968,3288,4973,3273,4982,3273,4982,3273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2,3273l4979,3273,4984,3288,4982,3273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4,3271l4968,3271,4963,3286,4971,3273,4985,3273,4984,3271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5,3273l4982,3273,4990,3286,4985,3273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6,3270l4966,3270,4958,3283,4968,3271,4987,3271,4986,3270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7,3271l4984,3271,4994,3283,4987,3271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8,3268l4964,3268,4954,3280,4966,3270,4990,3270,4988,3268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90,3270l4986,3270,4999,3280,4990,3270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90,3265l4963,3265,4950,3275,4964,3268,4993,3268,4990,3265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93,3268l4988,3268,5002,3275,4993,3268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91,3263l4961,3263,4948,3270,4963,3265,4996,3265,4991,3263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96,3265l4990,3265,5005,3270,4996,3265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45,3254l4961,3257,4945,3260,4961,3260,4946,3265,4961,3263,5000,3263,4992,3260,5007,3260,4992,3257,5004,3255,4961,3255,4945,3254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5000,3263l4991,3263,5006,3265,5000,3263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47,3249l4961,3255,4991,3255,4997,3252,4962,3252,4947,3249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5007,3254l4991,3255,5004,3255,5007,3254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49,3243l4962,3252,4990,3252,4994,3250,4963,3250,4949,3243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5006,3249l4990,3252,4997,3252,5006,3249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52,3239l4963,3250,4989,3250,4991,3247,4965,3247,4952,3239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5004,3243l4989,3250,4994,3250,5004,3243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56,3235l4965,3247,4987,3247,4989,3246,4967,3246,4956,3235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5000,3239l4987,3247,4991,3247,5000,3239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60,3232l4967,3246,4985,3246,4986,3244,4969,3244,4960,3232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97,3235l4985,3246,4989,3246,4997,3235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65,3229l4969,3244,4983,3244,4983,3243,4972,3243,4965,3229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92,3232l4983,3244,4986,3244,4992,3232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71,3228l4972,3243,4980,3243,4980,3243,4975,3243,4971,3228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7,3229l4980,3243,4983,3243,4987,3229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76,3227l4975,3243,4978,3243,4976,3227xe" filled="t" fillcolor="#F9ED32" stroked="f">
                <v:path arrowok="t"/>
                <v:fill type="solid"/>
              </v:shape>
              <v:shape style="position:absolute;left:4945;top:3227;width:62;height:62" coordorigin="4945,3227" coordsize="62,62" path="m4982,3228l4978,3243,4980,3243,4982,3228xe" filled="t" fillcolor="#F9ED32" stroked="f">
                <v:path arrowok="t"/>
                <v:fill type="solid"/>
              </v:shape>
            </v:group>
            <v:group style="position:absolute;left:4901;top:3030;width:2;height:469" coordorigin="4901,3030" coordsize="2,469">
              <v:shape style="position:absolute;left:4901;top:3030;width:2;height:469" coordorigin="4901,3030" coordsize="0,469" path="m4901,3030l4901,3499e" filled="f" stroked="t" strokeweight=".551pt" strokecolor="#F9ED32">
                <v:path arrowok="t"/>
              </v:shape>
            </v:group>
            <v:group style="position:absolute;left:4937;top:3262;width:79;height:48" coordorigin="4937,3262" coordsize="79,48">
              <v:shape style="position:absolute;left:4937;top:3262;width:79;height:48" coordorigin="4937,3262" coordsize="79,48" path="m4978,3305l4976,3307,4976,3310,4978,3306xe" filled="t" fillcolor="#F9ED32" stroked="f">
                <v:path arrowok="t"/>
                <v:fill type="solid"/>
              </v:shape>
              <v:shape style="position:absolute;left:4937;top:3262;width:79;height:48" coordorigin="4937,3262" coordsize="79,48" path="m4937,3268l4939,3275,4952,3290,4970,3301,4975,3303,4978,3305,4979,3304,4997,3296,4999,3294,4968,3294,4951,3284,4937,3268xe" filled="t" fillcolor="#F9ED32" stroked="f">
                <v:path arrowok="t"/>
                <v:fill type="solid"/>
              </v:shape>
              <v:shape style="position:absolute;left:4937;top:3262;width:79;height:48" coordorigin="4937,3262" coordsize="79,48" path="m5015,3262l5008,3280,4994,3291,4968,3294,4999,3294,5010,3281,5015,3262xe" filled="t" fillcolor="#F9ED32" stroked="f">
                <v:path arrowok="t"/>
                <v:fill type="solid"/>
              </v:shape>
            </v:group>
            <v:group style="position:absolute;left:6551;top:3249;width:178;height:163" coordorigin="6551,3249" coordsize="178,163">
              <v:shape style="position:absolute;left:6551;top:3249;width:178;height:163" coordorigin="6551,3249" coordsize="178,163" path="m6551,3249l6729,3249,6729,3412,6551,3412,6551,3249xe" filled="t" fillcolor="#ED1C24" stroked="f">
                <v:path arrowok="t"/>
                <v:fill type="solid"/>
              </v:shape>
            </v:group>
            <v:group style="position:absolute;left:6552;top:3412;width:178;height:163" coordorigin="6552,3412" coordsize="178,163">
              <v:shape style="position:absolute;left:6552;top:3412;width:178;height:163" coordorigin="6552,3412" coordsize="178,163" path="m6552,3412l6730,3412,6730,3575,6552,3575,6552,3412xe" filled="t" fillcolor="#FFFFFF" stroked="f">
                <v:path arrowok="t"/>
                <v:fill type="solid"/>
              </v:shape>
            </v:group>
            <v:group style="position:absolute;left:6552;top:3249;width:178;height:326" coordorigin="6552,3249" coordsize="178,326">
              <v:shape style="position:absolute;left:6552;top:3249;width:178;height:326" coordorigin="6552,3249" coordsize="178,326" path="m6552,3249l6729,3249,6729,3575,6552,3575,6552,3249xe" filled="f" stroked="t" strokeweight=".5pt" strokecolor="#231F20">
                <v:path arrowok="t"/>
              </v:shape>
            </v:group>
            <v:group style="position:absolute;left:2424;top:1068;width:119;height:2499" coordorigin="2424,1068" coordsize="119,2499">
              <v:shape style="position:absolute;left:2424;top:1068;width:119;height:2499" coordorigin="2424,1068" coordsize="119,2499" path="m2543,3567l2424,3567,2424,1068,2543,1068,2543,3567xe" filled="t" fillcolor="#FFFFFF" stroked="f">
                <v:path arrowok="t"/>
                <v:fill type="solid"/>
              </v:shape>
            </v:group>
            <v:group style="position:absolute;left:2551;top:1060;width:2;height:2515" coordorigin="2551,1060" coordsize="2,2515">
              <v:shape style="position:absolute;left:2551;top:1060;width:2;height:2515" coordorigin="2551,1060" coordsize="0,2515" path="m2551,1060l2551,3575e" filled="f" stroked="t" strokeweight="2.135pt" strokecolor="#ED1C24">
                <v:path arrowok="t"/>
              </v:shape>
            </v:group>
            <v:group style="position:absolute;left:2414;top:1060;width:2;height:2515" coordorigin="2414,1060" coordsize="2,2515">
              <v:shape style="position:absolute;left:2414;top:1060;width:2;height:2515" coordorigin="2414,1060" coordsize="0,2515" path="m2414,1060l2414,3575e" filled="f" stroked="t" strokeweight="1.972pt" strokecolor="#ED1C24">
                <v:path arrowok="t"/>
              </v:shape>
            </v:group>
            <v:group style="position:absolute;left:2395;top:1068;width:176;height:2507" coordorigin="2395,1068" coordsize="176,2507">
              <v:shape style="position:absolute;left:2395;top:1068;width:176;height:2507" coordorigin="2395,1068" coordsize="176,2507" path="m2572,3575l2395,3575,2395,1068,2572,1068,2572,3575xe" filled="f" stroked="t" strokeweight=".5pt" strokecolor="#231F20">
                <v:path arrowok="t"/>
              </v:shape>
            </v:group>
            <v:group style="position:absolute;left:2458;top:2316;width:50;height:42" coordorigin="2458,2316" coordsize="50,42">
              <v:shape style="position:absolute;left:2458;top:2316;width:50;height:42" coordorigin="2458,2316" coordsize="50,42" path="m2485,2349l2482,2349,2482,2358,2485,2358,2485,2349xe" filled="t" fillcolor="#ED1C24" stroked="f">
                <v:path arrowok="t"/>
                <v:fill type="solid"/>
              </v:shape>
              <v:shape style="position:absolute;left:2458;top:2316;width:50;height:42" coordorigin="2458,2316" coordsize="50,42" path="m2467,2329l2458,2331,2460,2340,2478,2349,2489,2349,2509,2341,2509,2336,2490,2336,2490,2336,2477,2336,2467,2329xe" filled="t" fillcolor="#ED1C24" stroked="f">
                <v:path arrowok="t"/>
                <v:fill type="solid"/>
              </v:shape>
              <v:shape style="position:absolute;left:2458;top:2316;width:50;height:42" coordorigin="2458,2316" coordsize="50,42" path="m2499,2330l2490,2336,2509,2336,2509,2330,2499,2330xe" filled="t" fillcolor="#ED1C24" stroked="f">
                <v:path arrowok="t"/>
                <v:fill type="solid"/>
              </v:shape>
              <v:shape style="position:absolute;left:2458;top:2316;width:50;height:42" coordorigin="2458,2316" coordsize="50,42" path="m2482,2316l2477,2324,2477,2336,2490,2336,2490,2323,2482,2316xe" filled="t" fillcolor="#ED1C24" stroked="f">
                <v:path arrowok="t"/>
                <v:fill type="solid"/>
              </v:shape>
            </v:group>
            <v:group style="position:absolute;left:2808;top:1366;width:178;height:2210" coordorigin="2808,1366" coordsize="178,2210">
              <v:shape style="position:absolute;left:2808;top:1366;width:178;height:2210" coordorigin="2808,1366" coordsize="178,2210" path="m2987,3576l2808,3576,2808,1366,2987,1366,2987,3576xe" filled="t" fillcolor="#2B3890" stroked="f">
                <v:path arrowok="t"/>
                <v:fill type="solid"/>
              </v:shape>
            </v:group>
            <v:group style="position:absolute;left:2808;top:1366;width:178;height:2210" coordorigin="2808,1366" coordsize="178,2210">
              <v:shape style="position:absolute;left:2808;top:1366;width:178;height:2210" coordorigin="2808,1366" coordsize="178,2210" path="m2987,3576l2808,3576,2808,1366,2987,1366,2987,3576xe" filled="f" stroked="t" strokeweight=".5pt" strokecolor="#231F20">
                <v:path arrowok="t"/>
              </v:shape>
            </v:group>
            <v:group style="position:absolute;left:2888;top:2358;width:17;height:16" coordorigin="2888,2358" coordsize="17,16">
              <v:shape style="position:absolute;left:2888;top:2358;width:17;height:16" coordorigin="2888,2358" coordsize="17,16" path="m2896,2358l2894,2364,2888,2364,2892,2369,2891,2375,2896,2372,2901,2372,2901,2369,2905,2364,2899,2364,2896,2358xe" filled="t" fillcolor="#FBB040" stroked="f">
                <v:path arrowok="t"/>
                <v:fill type="solid"/>
              </v:shape>
              <v:shape style="position:absolute;left:2888;top:2358;width:17;height:16" coordorigin="2888,2358" coordsize="17,16" path="m2901,2372l2896,2372,2902,2375,2901,2372xe" filled="t" fillcolor="#FBB040" stroked="f">
                <v:path arrowok="t"/>
                <v:fill type="solid"/>
              </v:shape>
            </v:group>
            <v:group style="position:absolute;left:2928;top:2378;width:17;height:16" coordorigin="2928,2378" coordsize="17,16">
              <v:shape style="position:absolute;left:2928;top:2378;width:17;height:16" coordorigin="2928,2378" coordsize="17,16" path="m2937,2378l2934,2383,2928,2384,2933,2388,2932,2394,2937,2392,2942,2392,2941,2388,2946,2384,2940,2383,2937,2378xe" filled="t" fillcolor="#FBB040" stroked="f">
                <v:path arrowok="t"/>
                <v:fill type="solid"/>
              </v:shape>
              <v:shape style="position:absolute;left:2928;top:2378;width:17;height:16" coordorigin="2928,2378" coordsize="17,16" path="m2942,2392l2937,2392,2942,2394,2942,2392xe" filled="t" fillcolor="#FBB040" stroked="f">
                <v:path arrowok="t"/>
                <v:fill type="solid"/>
              </v:shape>
            </v:group>
            <v:group style="position:absolute;left:2951;top:2415;width:17;height:16" coordorigin="2951,2415" coordsize="17,16">
              <v:shape style="position:absolute;left:2951;top:2415;width:17;height:16" coordorigin="2951,2415" coordsize="17,16" path="m2959,2415l2957,2420,2951,2421,2955,2425,2954,2431,2959,2428,2964,2428,2964,2425,2968,2421,2962,2420,2959,2415xe" filled="t" fillcolor="#FBB040" stroked="f">
                <v:path arrowok="t"/>
                <v:fill type="solid"/>
              </v:shape>
              <v:shape style="position:absolute;left:2951;top:2415;width:17;height:16" coordorigin="2951,2415" coordsize="17,16" path="m2964,2428l2959,2428,2965,2431,2964,2428xe" filled="t" fillcolor="#FBB040" stroked="f">
                <v:path arrowok="t"/>
                <v:fill type="solid"/>
              </v:shape>
            </v:group>
            <v:group style="position:absolute;left:2934;top:2459;width:17;height:16" coordorigin="2934,2459" coordsize="17,16">
              <v:shape style="position:absolute;left:2934;top:2459;width:17;height:16" coordorigin="2934,2459" coordsize="17,16" path="m2942,2459l2939,2464,2934,2465,2938,2469,2937,2475,2942,2473,2947,2473,2946,2469,2951,2465,2945,2464,2942,2459xe" filled="t" fillcolor="#FBB040" stroked="f">
                <v:path arrowok="t"/>
                <v:fill type="solid"/>
              </v:shape>
              <v:shape style="position:absolute;left:2934;top:2459;width:17;height:16" coordorigin="2934,2459" coordsize="17,16" path="m2947,2473l2942,2473,2948,2475,2947,2473xe" filled="t" fillcolor="#FBB040" stroked="f">
                <v:path arrowok="t"/>
                <v:fill type="solid"/>
              </v:shape>
            </v:group>
            <v:group style="position:absolute;left:2889;top:2474;width:17;height:16" coordorigin="2889,2474" coordsize="17,16">
              <v:shape style="position:absolute;left:2889;top:2474;width:17;height:16" coordorigin="2889,2474" coordsize="17,16" path="m2898,2474l2895,2479,2889,2480,2893,2484,2892,2490,2898,2487,2902,2487,2902,2484,2906,2480,2900,2479,2898,2474xe" filled="t" fillcolor="#FBB040" stroked="f">
                <v:path arrowok="t"/>
                <v:fill type="solid"/>
              </v:shape>
              <v:shape style="position:absolute;left:2889;top:2474;width:17;height:16" coordorigin="2889,2474" coordsize="17,16" path="m2902,2487l2898,2487,2903,2490,2902,2487xe" filled="t" fillcolor="#FBB040" stroked="f">
                <v:path arrowok="t"/>
                <v:fill type="solid"/>
              </v:shape>
            </v:group>
            <v:group style="position:absolute;left:2845;top:2459;width:17;height:16" coordorigin="2845,2459" coordsize="17,16">
              <v:shape style="position:absolute;left:2845;top:2459;width:17;height:16" coordorigin="2845,2459" coordsize="17,16" path="m2854,2459l2851,2464,2845,2465,2849,2469,2848,2475,2854,2473,2858,2473,2858,2469,2862,2465,2856,2464,2854,2459xe" filled="t" fillcolor="#FBB040" stroked="f">
                <v:path arrowok="t"/>
                <v:fill type="solid"/>
              </v:shape>
              <v:shape style="position:absolute;left:2845;top:2459;width:17;height:16" coordorigin="2845,2459" coordsize="17,16" path="m2858,2473l2854,2473,2859,2475,2858,2473xe" filled="t" fillcolor="#FBB040" stroked="f">
                <v:path arrowok="t"/>
                <v:fill type="solid"/>
              </v:shape>
            </v:group>
            <v:group style="position:absolute;left:2828;top:2415;width:17;height:16" coordorigin="2828,2415" coordsize="17,16">
              <v:shape style="position:absolute;left:2828;top:2415;width:17;height:16" coordorigin="2828,2415" coordsize="17,16" path="m2836,2415l2834,2420,2828,2421,2832,2425,2831,2431,2836,2428,2841,2428,2841,2425,2845,2421,2839,2420,2836,2415xe" filled="t" fillcolor="#FBB040" stroked="f">
                <v:path arrowok="t"/>
                <v:fill type="solid"/>
              </v:shape>
              <v:shape style="position:absolute;left:2828;top:2415;width:17;height:16" coordorigin="2828,2415" coordsize="17,16" path="m2841,2428l2836,2428,2842,2431,2841,2428xe" filled="t" fillcolor="#FBB040" stroked="f">
                <v:path arrowok="t"/>
                <v:fill type="solid"/>
              </v:shape>
            </v:group>
            <v:group style="position:absolute;left:2845;top:2378;width:17;height:16" coordorigin="2845,2378" coordsize="17,16">
              <v:shape style="position:absolute;left:2845;top:2378;width:17;height:16" coordorigin="2845,2378" coordsize="17,16" path="m2854,2378l2851,2383,2845,2384,2849,2388,2848,2394,2854,2392,2858,2392,2858,2388,2862,2384,2856,2383,2854,2378xe" filled="t" fillcolor="#FBB040" stroked="f">
                <v:path arrowok="t"/>
                <v:fill type="solid"/>
              </v:shape>
              <v:shape style="position:absolute;left:2845;top:2378;width:17;height:16" coordorigin="2845,2378" coordsize="17,16" path="m2858,2392l2854,2392,2859,2394,2858,2392xe" filled="t" fillcolor="#FBB040" stroked="f">
                <v:path arrowok="t"/>
                <v:fill type="solid"/>
              </v:shape>
            </v:group>
            <v:group style="position:absolute;left:8329;top:3420;width:64;height:151" coordorigin="8329,3420" coordsize="64,151">
              <v:shape style="position:absolute;left:8329;top:3420;width:64;height:151" coordorigin="8329,3420" coordsize="64,151" path="m8329,3570l8392,3570,8392,3420,8329,3420,8329,3570xe" filled="t" fillcolor="#00A650" stroked="f">
                <v:path arrowok="t"/>
                <v:fill type="solid"/>
              </v:shape>
            </v:group>
            <v:group style="position:absolute;left:8212;top:3420;width:64;height:151" coordorigin="8212,3420" coordsize="64,151">
              <v:shape style="position:absolute;left:8212;top:3420;width:64;height:151" coordorigin="8212,3420" coordsize="64,151" path="m8212,3570l8276,3570,8276,3420,8212,3420,8212,3570xe" filled="t" fillcolor="#00A650" stroked="f">
                <v:path arrowok="t"/>
                <v:fill type="solid"/>
              </v:shape>
            </v:group>
            <v:group style="position:absolute;left:8268;top:3420;width:64;height:151" coordorigin="8268,3420" coordsize="64,151">
              <v:shape style="position:absolute;left:8268;top:3420;width:64;height:151" coordorigin="8268,3420" coordsize="64,151" path="m8268,3571l8332,3571,8332,3420,8268,3420,8268,3571xe" filled="t" fillcolor="#FFFFFF" stroked="f">
                <v:path arrowok="t"/>
                <v:fill type="solid"/>
              </v:shape>
            </v:group>
            <v:group style="position:absolute;left:8214;top:3420;width:178;height:151" coordorigin="8214,3420" coordsize="178,151">
              <v:shape style="position:absolute;left:8214;top:3420;width:178;height:151" coordorigin="8214,3420" coordsize="178,151" path="m8392,3571l8214,3571,8214,3420,8392,3420,8392,3571xe" filled="f" stroked="t" strokeweight=".5pt" strokecolor="#231F20">
                <v:path arrowok="t"/>
              </v:shape>
            </v:group>
            <v:group style="position:absolute;left:6966;top:3351;width:176;height:224" coordorigin="6966,3351" coordsize="176,224">
              <v:shape style="position:absolute;left:6966;top:3351;width:176;height:224" coordorigin="6966,3351" coordsize="176,224" path="m7141,3576l6966,3576,6966,3351,7141,3351,7141,3576xe" filled="t" fillcolor="#00A650" stroked="f">
                <v:path arrowok="t"/>
                <v:fill type="solid"/>
              </v:shape>
            </v:group>
            <v:group style="position:absolute;left:6965;top:3351;width:176;height:224" coordorigin="6965,3351" coordsize="176,224">
              <v:shape style="position:absolute;left:6965;top:3351;width:176;height:224" coordorigin="6965,3351" coordsize="176,224" path="m7141,3576l6965,3576,6965,3351,7141,3351,7141,3576xe" filled="f" stroked="t" strokeweight=".5pt" strokecolor="#231F20">
                <v:path arrowok="t"/>
              </v:shape>
            </v:group>
            <v:group style="position:absolute;left:7015;top:3429;width:78;height:73" coordorigin="7015,3429" coordsize="78,73">
              <v:shape style="position:absolute;left:7015;top:3429;width:78;height:73" coordorigin="7015,3429" coordsize="78,73" path="m7051,3429l7033,3435,7020,3451,7015,3476,7024,3491,7043,3500,7071,3502,7087,3488,7094,3467,7089,3450,7074,3435,7051,3429xe" filled="t" fillcolor="#ED1C24" stroked="f">
                <v:path arrowok="t"/>
                <v:fill type="solid"/>
              </v:shape>
            </v:group>
            <v:group style="position:absolute;left:3225;top:3175;width:176;height:393" coordorigin="3225,3175" coordsize="176,393">
              <v:shape style="position:absolute;left:3225;top:3175;width:176;height:393" coordorigin="3225,3175" coordsize="176,393" path="m3401,3569l3225,3569,3225,3175,3401,3175,3401,3569xe" filled="t" fillcolor="#27AAE1" stroked="f">
                <v:path arrowok="t"/>
                <v:fill type="solid"/>
              </v:shape>
            </v:group>
            <v:group style="position:absolute;left:3225;top:2803;width:176;height:393" coordorigin="3225,2803" coordsize="176,393">
              <v:shape style="position:absolute;left:3225;top:2803;width:176;height:393" coordorigin="3225,2803" coordsize="176,393" path="m3401,3196l3225,3196,3225,2803,3401,2803,3401,3196xe" filled="t" fillcolor="#FFFFFF" stroked="f">
                <v:path arrowok="t"/>
                <v:fill type="solid"/>
              </v:shape>
            </v:group>
            <v:group style="position:absolute;left:3224;top:2431;width:176;height:393" coordorigin="3224,2431" coordsize="176,393">
              <v:shape style="position:absolute;left:3224;top:2431;width:176;height:393" coordorigin="3224,2431" coordsize="176,393" path="m3400,2824l3224,2824,3224,2431,3400,2431,3400,2824xe" filled="t" fillcolor="#27AAE1" stroked="f">
                <v:path arrowok="t"/>
                <v:fill type="solid"/>
              </v:shape>
            </v:group>
            <v:group style="position:absolute;left:3225;top:2431;width:176;height:1138" coordorigin="3225,2431" coordsize="176,1138">
              <v:shape style="position:absolute;left:3225;top:2431;width:176;height:1138" coordorigin="3225,2431" coordsize="176,1138" path="m3401,3569l3225,3569,3225,2431,3401,2431,3401,3569xe" filled="f" stroked="t" strokeweight=".5pt" strokecolor="#231F20">
                <v:path arrowok="t"/>
              </v:shape>
            </v:group>
            <v:group style="position:absolute;left:3273;top:2974;width:87;height:87" coordorigin="3273,2974" coordsize="87,87">
              <v:shape style="position:absolute;left:3273;top:2974;width:87;height:87" coordorigin="3273,2974" coordsize="87,87" path="m3318,3040l3314,3040,3316,3062,3318,3040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23,3039l3309,3039,3307,3061,3314,3040,3323,3040,3323,3039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23,3040l3318,3040,3325,3061,3323,3040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27,3037l3305,3037,3298,3058,3309,3039,3328,3039,3327,3037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28,3039l3323,3039,3334,3058,3328,3039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31,3034l3302,3034,3290,3053,3305,3037,3332,3037,3331,3034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32,3037l3327,3037,3342,3053,3332,3037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34,3031l3298,3031,3284,3047,3302,3034,3337,3034,3334,3031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37,3034l3331,3034,3349,3047,3337,3034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36,3027l3296,3027,3278,3040,3298,3031,3342,3031,3336,3027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42,3031l3334,3031,3354,3040,3342,3031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38,3023l3295,3023,3275,3032,3296,3027,3347,3027,3338,3023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47,3027l3336,3027,3358,3032,3347,3027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60,3014l3338,3014,3273,3014,3294,3018,3273,3023,3359,3023,3338,3018,3359,3014,3295,3014,3360,3014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59,3023l3338,3023,3360,3023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275,3005l3295,3014,3338,3014,3347,3009,3296,3009,3275,3005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278,2996l3296,3009,3336,3009,3342,3005,3298,3005,3278,2996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58,3005l3336,3009,3347,3009,3358,3005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284,2989l3298,3005,3334,3005,3337,3002,3302,3002,3284,2989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54,2996l3334,3005,3342,3005,3354,2996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290,2983l3302,3002,3331,3002,3332,2999,3305,2999,3290,2983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49,2989l3331,3002,3337,3002,3349,2989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298,2978l3305,2999,3327,2999,3328,2997,3309,2997,3298,2978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42,2983l3327,2999,3332,2999,3342,2983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07,2975l3309,2997,3323,2997,3323,2996,3314,2996,3307,2975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34,2978l3323,2997,3328,2997,3334,2978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16,2974l3314,2996,3318,2996,3316,2974xe" filled="t" fillcolor="#FBB040" stroked="f">
                <v:path arrowok="t"/>
                <v:fill type="solid"/>
              </v:shape>
              <v:shape style="position:absolute;left:3273;top:2974;width:87;height:87" coordorigin="3273,2974" coordsize="87,87" path="m3325,2975l3318,2996,3323,2996,3325,2975xe" filled="t" fillcolor="#FBB040" stroked="f">
                <v:path arrowok="t"/>
                <v:fill type="solid"/>
              </v:shape>
            </v:group>
            <v:group style="position:absolute;left:7407;top:3383;width:2;height:191" coordorigin="7407,3383" coordsize="2,191">
              <v:shape style="position:absolute;left:7407;top:3383;width:2;height:191" coordorigin="7407,3383" coordsize="0,191" path="m7407,3383l7407,3574e" filled="f" stroked="t" strokeweight="3.179pt" strokecolor="#FFFFFF">
                <v:path arrowok="t"/>
              </v:shape>
            </v:group>
            <v:group style="position:absolute;left:7420;top:3384;width:135;height:191" coordorigin="7420,3384" coordsize="135,191">
              <v:shape style="position:absolute;left:7420;top:3384;width:135;height:191" coordorigin="7420,3384" coordsize="135,191" path="m7555,3575l7420,3575,7420,3384,7555,3384,7555,3575xe" filled="t" fillcolor="#006738" stroked="f">
                <v:path arrowok="t"/>
                <v:fill type="solid"/>
              </v:shape>
            </v:group>
            <v:group style="position:absolute;left:7377;top:3384;width:178;height:192" coordorigin="7377,3384" coordsize="178,192">
              <v:shape style="position:absolute;left:7377;top:3384;width:178;height:192" coordorigin="7377,3384" coordsize="178,192" path="m7555,3575l7377,3575,7377,3384,7555,3384,7555,3575xe" filled="f" stroked="t" strokeweight=".5pt" strokecolor="#231F20">
                <v:path arrowok="t"/>
              </v:shape>
            </v:group>
            <v:group style="position:absolute;left:7442;top:3443;width:72;height:90" coordorigin="7442,3443" coordsize="72,90">
              <v:shape style="position:absolute;left:7442;top:3443;width:72;height:90" coordorigin="7442,3443" coordsize="72,90" path="m7454,3443l7446,3453,7442,3467,7442,3481,7446,3506,7458,3524,7476,3534,7498,3530,7511,3520,7492,3520,7473,3515,7459,3499,7451,3477,7450,3458,7451,3450,7454,3443xe" filled="t" fillcolor="#FFFFFF" stroked="f">
                <v:path arrowok="t"/>
                <v:fill type="solid"/>
              </v:shape>
              <v:shape style="position:absolute;left:7442;top:3443;width:72;height:90" coordorigin="7442,3443" coordsize="72,90" path="m7513,3515l7503,3520,7511,3520,7514,3518,7513,3515xe" filled="t" fillcolor="#FFFFFF" stroked="f">
                <v:path arrowok="t"/>
                <v:fill type="solid"/>
              </v:shape>
            </v:group>
            <v:group style="position:absolute;left:7484;top:3442;width:26;height:32" coordorigin="7484,3442" coordsize="26,32">
              <v:shape style="position:absolute;left:7484;top:3442;width:26;height:32" coordorigin="7484,3442" coordsize="26,32" path="m7498,3442l7494,3453,7484,3454,7491,3463,7490,3474,7498,3469,7505,3469,7504,3463,7511,3454,7502,3453,7498,3442xe" filled="t" fillcolor="#FFFFFF" stroked="f">
                <v:path arrowok="t"/>
                <v:fill type="solid"/>
              </v:shape>
              <v:shape style="position:absolute;left:7484;top:3442;width:26;height:32" coordorigin="7484,3442" coordsize="26,32" path="m7505,3469l7498,3469,7506,3474,7505,3469xe" filled="t" fillcolor="#FFFFFF" stroked="f">
                <v:path arrowok="t"/>
                <v:fill type="solid"/>
              </v:shape>
            </v:group>
            <v:group style="position:absolute;left:1977;top:810;width:178;height:2765" coordorigin="1977,810" coordsize="178,2765">
              <v:shape style="position:absolute;left:1977;top:810;width:178;height:2765" coordorigin="1977,810" coordsize="178,2765" path="m2155,3575l1977,3575,1977,810,2155,810,2155,3575xe" filled="t" fillcolor="#2B3890" stroked="f">
                <v:path arrowok="t"/>
                <v:fill type="solid"/>
              </v:shape>
            </v:group>
            <v:group style="position:absolute;left:1983;top:830;width:73;height:64" coordorigin="1983,830" coordsize="73,64">
              <v:shape style="position:absolute;left:1983;top:830;width:73;height:64" coordorigin="1983,830" coordsize="73,64" path="m1983,894l2056,894,2056,830,1983,830,1983,894xe" filled="t" fillcolor="#2B3890" stroked="f">
                <v:path arrowok="t"/>
                <v:fill type="solid"/>
              </v:shape>
            </v:group>
            <v:group style="position:absolute;left:1982;top:829;width:77;height:66" coordorigin="1982,829" coordsize="77,66">
              <v:shape style="position:absolute;left:1982;top:829;width:77;height:66" coordorigin="1982,829" coordsize="77,66" path="m1988,829l1982,837,2052,895,2059,888,1988,829xe" filled="t" fillcolor="#FFFFFF" stroked="f">
                <v:path arrowok="t"/>
                <v:fill type="solid"/>
              </v:shape>
            </v:group>
            <v:group style="position:absolute;left:1982;top:829;width:76;height:67" coordorigin="1982,829" coordsize="76,67">
              <v:shape style="position:absolute;left:1982;top:829;width:76;height:67" coordorigin="1982,829" coordsize="76,67" path="m2051,829l1982,888,1988,896,2058,837,2051,829xe" filled="t" fillcolor="#FFFFFF" stroked="f">
                <v:path arrowok="t"/>
                <v:fill type="solid"/>
              </v:shape>
            </v:group>
            <v:group style="position:absolute;left:1980;top:829;width:77;height:65" coordorigin="1980,829" coordsize="77,65">
              <v:shape style="position:absolute;left:1980;top:829;width:77;height:65" coordorigin="1980,829" coordsize="77,65" path="m1983,829l1980,833,2054,894,2057,890,1983,829xe" filled="t" fillcolor="#ED1C24" stroked="f">
                <v:path arrowok="t"/>
                <v:fill type="solid"/>
              </v:shape>
            </v:group>
            <v:group style="position:absolute;left:1981;top:829;width:76;height:66" coordorigin="1981,829" coordsize="76,66">
              <v:shape style="position:absolute;left:1981;top:829;width:76;height:66" coordorigin="1981,829" coordsize="76,66" path="m2054,829l1981,892,1985,896,2058,833,2054,829xe" filled="t" fillcolor="#ED1C24" stroked="f">
                <v:path arrowok="t"/>
                <v:fill type="solid"/>
              </v:shape>
            </v:group>
            <v:group style="position:absolute;left:1983;top:856;width:73;height:12" coordorigin="1983,856" coordsize="73,12">
              <v:shape style="position:absolute;left:1983;top:856;width:73;height:12" coordorigin="1983,856" coordsize="73,12" path="m1983,868l2056,868,2056,856,1983,856,1983,868xe" filled="t" fillcolor="#FFFFFF" stroked="f">
                <v:path arrowok="t"/>
                <v:fill type="solid"/>
              </v:shape>
            </v:group>
            <v:group style="position:absolute;left:2014;top:829;width:10;height:65" coordorigin="2014,829" coordsize="10,65">
              <v:shape style="position:absolute;left:2014;top:829;width:10;height:65" coordorigin="2014,829" coordsize="10,65" path="m2014,894l2025,894,2025,829,2014,829,2014,894xe" filled="t" fillcolor="#FFFFFF" stroked="f">
                <v:path arrowok="t"/>
                <v:fill type="solid"/>
              </v:shape>
            </v:group>
            <v:group style="position:absolute;left:1981;top:860;width:77;height:5" coordorigin="1981,860" coordsize="77,5">
              <v:shape style="position:absolute;left:1981;top:860;width:77;height:5" coordorigin="1981,860" coordsize="77,5" path="m1981,862l2058,862e" filled="f" stroked="t" strokeweight=".361pt" strokecolor="#ED1C24">
                <v:path arrowok="t"/>
              </v:shape>
            </v:group>
            <v:group style="position:absolute;left:1977;top:810;width:178;height:2765" coordorigin="1977,810" coordsize="178,2765">
              <v:shape style="position:absolute;left:1977;top:810;width:178;height:2765" coordorigin="1977,810" coordsize="178,2765" path="m2155,3575l1977,3575,1977,810,2155,810,2155,3575xe" filled="f" stroked="t" strokeweight=".5pt" strokecolor="#231F20">
                <v:path arrowok="t"/>
              </v:shape>
            </v:group>
            <v:group style="position:absolute;left:2017;top:828;width:6;height:69" coordorigin="2017,828" coordsize="6,69">
              <v:shape style="position:absolute;left:2017;top:828;width:6;height:69" coordorigin="2017,828" coordsize="6,69" path="m2017,897l2023,897,2023,828,2017,828,2017,897xe" filled="t" fillcolor="#ED1C24" stroked="f">
                <v:path arrowok="t"/>
                <v:fill type="solid"/>
              </v:shape>
            </v:group>
            <v:group style="position:absolute;left:1996;top:911;width:36;height:35" coordorigin="1996,911" coordsize="36,35">
              <v:shape style="position:absolute;left:1996;top:911;width:36;height:35" coordorigin="1996,911" coordsize="36,35" path="m2003,915l2006,926,1996,932,2007,935,2008,946,2016,938,2025,938,2023,932,2033,926,2021,923,2021,920,2013,920,2003,915xe" filled="t" fillcolor="#FFFFFF" stroked="f">
                <v:path arrowok="t"/>
                <v:fill type="solid"/>
              </v:shape>
              <v:shape style="position:absolute;left:1996;top:911;width:36;height:35" coordorigin="1996,911" coordsize="36,35" path="m2025,938l2016,938,2026,943,2025,938xe" filled="t" fillcolor="#FFFFFF" stroked="f">
                <v:path arrowok="t"/>
                <v:fill type="solid"/>
              </v:shape>
              <v:shape style="position:absolute;left:1996;top:911;width:36;height:35" coordorigin="1996,911" coordsize="36,35" path="m2021,911l2013,920,2021,920,2021,911xe" filled="t" fillcolor="#FFFFFF" stroked="f">
                <v:path arrowok="t"/>
                <v:fill type="solid"/>
              </v:shape>
            </v:group>
            <v:group style="position:absolute;left:2085;top:842;width:24;height:23" coordorigin="2085,842" coordsize="24,23">
              <v:shape style="position:absolute;left:2085;top:842;width:24;height:23" coordorigin="2085,842" coordsize="24,23" path="m2089,844l2091,851,2085,856,2092,857,2093,865,2098,859,2103,859,2102,855,2108,851,2101,850,2101,848,2096,848,2089,844xe" filled="t" fillcolor="#FFFFFF" stroked="f">
                <v:path arrowok="t"/>
                <v:fill type="solid"/>
              </v:shape>
              <v:shape style="position:absolute;left:2085;top:842;width:24;height:23" coordorigin="2085,842" coordsize="24,23" path="m2103,859l2098,859,2104,863,2103,859xe" filled="t" fillcolor="#FFFFFF" stroked="f">
                <v:path arrowok="t"/>
                <v:fill type="solid"/>
              </v:shape>
              <v:shape style="position:absolute;left:2085;top:842;width:24;height:23" coordorigin="2085,842" coordsize="24,23" path="m2101,842l2096,848,2101,848,2101,842xe" filled="t" fillcolor="#FFFFFF" stroked="f">
                <v:path arrowok="t"/>
                <v:fill type="solid"/>
              </v:shape>
            </v:group>
            <v:group style="position:absolute;left:2069;top:885;width:24;height:23" coordorigin="2069,885" coordsize="24,23">
              <v:shape style="position:absolute;left:2069;top:885;width:24;height:23" coordorigin="2069,885" coordsize="24,23" path="m2074,887l2076,894,2069,899,2077,900,2077,908,2083,902,2088,902,2087,899,2094,894,2086,893,2086,890,2080,890,2074,887xe" filled="t" fillcolor="#FFFFFF" stroked="f">
                <v:path arrowok="t"/>
                <v:fill type="solid"/>
              </v:shape>
              <v:shape style="position:absolute;left:2069;top:885;width:24;height:23" coordorigin="2069,885" coordsize="24,23" path="m2088,902l2083,902,2089,906,2088,902xe" filled="t" fillcolor="#FFFFFF" stroked="f">
                <v:path arrowok="t"/>
                <v:fill type="solid"/>
              </v:shape>
              <v:shape style="position:absolute;left:2069;top:885;width:24;height:23" coordorigin="2069,885" coordsize="24,23" path="m2086,885l2080,890,2086,890,2086,885xe" filled="t" fillcolor="#FFFFFF" stroked="f">
                <v:path arrowok="t"/>
                <v:fill type="solid"/>
              </v:shape>
            </v:group>
            <v:group style="position:absolute;left:2099;top:937;width:18;height:18" coordorigin="2099,937" coordsize="18,18">
              <v:shape style="position:absolute;left:2099;top:937;width:18;height:18" coordorigin="2099,937" coordsize="18,18" path="m2102,939l2104,945,2099,948,2105,949,2105,955,2109,951,2114,951,2113,948,2118,945,2112,943,2112,942,2108,942,2102,939xe" filled="t" fillcolor="#FFFFFF" stroked="f">
                <v:path arrowok="t"/>
                <v:fill type="solid"/>
              </v:shape>
              <v:shape style="position:absolute;left:2099;top:937;width:18;height:18" coordorigin="2099,937" coordsize="18,18" path="m2114,951l2109,951,2114,953,2114,951xe" filled="t" fillcolor="#FFFFFF" stroked="f">
                <v:path arrowok="t"/>
                <v:fill type="solid"/>
              </v:shape>
              <v:shape style="position:absolute;left:2099;top:937;width:18;height:18" coordorigin="2099,937" coordsize="18,18" path="m2112,937l2108,942,2112,942,2112,937xe" filled="t" fillcolor="#FFFFFF" stroked="f">
                <v:path arrowok="t"/>
                <v:fill type="solid"/>
              </v:shape>
            </v:group>
            <v:group style="position:absolute;left:4477;top:3337;width:176;height:240" coordorigin="4477,3337" coordsize="176,240">
              <v:shape style="position:absolute;left:4477;top:3337;width:176;height:240" coordorigin="4477,3337" coordsize="176,240" path="m4653,3577l4477,3577,4477,3337,4653,3337,4653,3577xe" filled="t" fillcolor="#ED1C24" stroked="f">
                <v:path arrowok="t"/>
                <v:fill type="solid"/>
              </v:shape>
            </v:group>
            <v:group style="position:absolute;left:4477;top:3110;width:176;height:240" coordorigin="4477,3110" coordsize="176,240">
              <v:shape style="position:absolute;left:4477;top:3110;width:176;height:240" coordorigin="4477,3110" coordsize="176,240" path="m4653,3350l4477,3350,4477,3110,4653,3110,4653,3350xe" filled="t" fillcolor="#00AEEF" stroked="f">
                <v:path arrowok="t"/>
                <v:fill type="solid"/>
              </v:shape>
            </v:group>
            <v:group style="position:absolute;left:4477;top:2884;width:176;height:240" coordorigin="4477,2884" coordsize="176,240">
              <v:shape style="position:absolute;left:4477;top:2884;width:176;height:240" coordorigin="4477,2884" coordsize="176,240" path="m4653,3123l4477,3123,4477,2884,4653,2884,4653,3123xe" filled="t" fillcolor="#FFFFFF" stroked="f">
                <v:path arrowok="t"/>
                <v:fill type="solid"/>
              </v:shape>
            </v:group>
            <v:group style="position:absolute;left:4477;top:2884;width:176;height:694" coordorigin="4477,2884" coordsize="176,694">
              <v:shape style="position:absolute;left:4477;top:2884;width:176;height:694" coordorigin="4477,2884" coordsize="176,694" path="m4653,3577l4477,3577,4477,2884,4653,2884,4653,3577xe" filled="f" stroked="t" strokeweight=".5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0" w:lineRule="exact" w:before="2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before="77"/>
        <w:ind w:left="566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213" w:right="711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16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213" w:right="711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15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213" w:right="711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7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213" w:right="711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10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213" w:right="711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313" w:right="7112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77.051735pt;margin-top:11.437094pt;width:11pt;height:52.220002pt;mso-position-horizontal-relative:page;mso-position-vertical-relative:paragraph;z-index:-1228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8"/>
                      <w:szCs w:val="18"/>
                    </w:rPr>
                    <w:t>США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8.849731pt;margin-top:11.302094pt;width:11pt;height:75.710003pt;mso-position-horizontal-relative:page;mso-position-vertical-relative:paragraph;z-index:-1228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Ав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1"/>
                      <w:sz w:val="18"/>
                      <w:szCs w:val="18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тралия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9.756737pt;margin-top:11.437094pt;width:11pt;height:62.192003pt;mso-position-horizontal-relative:page;mso-position-vertical-relative:paragraph;z-index:-1228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8"/>
                      <w:szCs w:val="18"/>
                    </w:rPr>
                    <w:t>Канада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40.393738pt;margin-top:11.437094pt;width:11pt;height:56.468003pt;mso-position-horizontal-relative:page;mso-position-vertical-relative:paragraph;z-index:-1228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ЕС-27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1.021729pt;margin-top:11.437093pt;width:11.0pt;height:74.972003pt;mso-position-horizontal-relative:page;mso-position-vertical-relative:paragraph;z-index:-1228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Аргентина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81.496735pt;margin-top:11.905093pt;width:11pt;height:60.509003pt;mso-position-horizontal-relative:page;mso-position-vertical-relative:paragraph;z-index:-1228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-10"/>
                      <w:sz w:val="18"/>
                      <w:szCs w:val="18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урция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1.899734pt;margin-top:11.437094pt;width:11pt;height:56.342003pt;mso-position-horizontal-relative:page;mso-position-vertical-relative:paragraph;z-index:-1228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8"/>
                      <w:szCs w:val="18"/>
                    </w:rPr>
                    <w:t>Китай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3.309189pt;margin-top:11.436093pt;width:11.0pt;height:63.182003pt;mso-position-horizontal-relative:page;mso-position-vertical-relative:paragraph;z-index:-12282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color w:val="ED1C24"/>
                      <w:sz w:val="18"/>
                      <w:szCs w:val="18"/>
                    </w:rPr>
                    <w:t>Россия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ED1C24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ED1C24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43.551727pt;margin-top:11.572094pt;width:11.0pt;height:74.648002pt;mso-position-horizontal-relative:page;mso-position-vertical-relative:paragraph;z-index:-12281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5"/>
                      <w:sz w:val="18"/>
                      <w:szCs w:val="18"/>
                    </w:rPr>
                    <w:t>Каза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105"/>
                      <w:sz w:val="18"/>
                      <w:szCs w:val="18"/>
                    </w:rPr>
                    <w:t>х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2"/>
                      <w:sz w:val="18"/>
                      <w:szCs w:val="18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тан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5.511719pt;margin-top:11.635094pt;width:11pt;height:67.106002pt;mso-position-horizontal-relative:page;mso-position-vertical-relative:paragraph;z-index:-1228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8"/>
                      <w:szCs w:val="18"/>
                    </w:rPr>
                    <w:t>Ме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104"/>
                      <w:sz w:val="18"/>
                      <w:szCs w:val="18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w w:val="104"/>
                      <w:sz w:val="18"/>
                      <w:szCs w:val="18"/>
                    </w:rPr>
                    <w:t>сика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(2022)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85.455719pt;margin-top:11.437093pt;width:11.0pt;height:71.642003pt;mso-position-horizontal-relative:page;mso-position-vertical-relative:paragraph;z-index:-1227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Бразилия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(2022)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06.497742pt;margin-top:11.437094pt;width:11pt;height:52.481002pt;mso-position-horizontal-relative:page;mso-position-vertical-relative:paragraph;z-index:-1227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Иран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(2019)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6.954742pt;margin-top:11.122092pt;width:11pt;height:76.961004pt;mso-position-horizontal-relative:page;mso-position-vertical-relative:paragraph;z-index:-1227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Индонезия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7.519745pt;margin-top:11.392094pt;width:11.0pt;height:78.293003pt;mso-position-horizontal-relative:page;mso-position-vertical-relative:paragraph;z-index:-1227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8"/>
                      <w:szCs w:val="18"/>
                    </w:rPr>
                    <w:t>Бан</w:t>
                  </w:r>
                  <w:r>
                    <w:rPr>
                      <w:rFonts w:ascii="Arial" w:hAnsi="Arial" w:cs="Arial" w:eastAsia="Arial"/>
                      <w:color w:val="231F20"/>
                      <w:spacing w:val="-6"/>
                      <w:w w:val="103"/>
                      <w:sz w:val="18"/>
                      <w:szCs w:val="18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ладеш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(2021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8.858734pt;margin-top:11.302094pt;width:11.0pt;height:70.967002pt;mso-position-horizontal-relative:page;mso-position-vertical-relative:paragraph;z-index:-1227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8"/>
                      <w:szCs w:val="18"/>
                    </w:rPr>
                    <w:t>Паки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103"/>
                      <w:sz w:val="18"/>
                      <w:szCs w:val="18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тан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(2022)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89.396729pt;margin-top:11.437094pt;width:11pt;height:57.404003pt;mso-position-horizontal-relative:page;mso-position-vertical-relative:paragraph;z-index:-1227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Индия</w:t>
                  </w: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(2023)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10.645721pt;margin-top:11.437093pt;width:11pt;height:66.134003pt;mso-position-horizontal-relative:page;mso-position-vertical-relative:paragraph;z-index:-1227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Нигерия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(2022)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1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0" w:lineRule="auto" w:before="66"/>
        <w:ind w:left="476" w:right="129" w:hanging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0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8"/>
          <w:w w:val="9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4"/>
          <w:w w:val="90"/>
          <w:sz w:val="24"/>
          <w:szCs w:val="24"/>
        </w:rPr>
        <w:t>5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1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1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ш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1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1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зви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4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ио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4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4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4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4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4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8"/>
          <w:w w:val="90"/>
          <w:sz w:val="24"/>
          <w:szCs w:val="24"/>
        </w:rPr>
        <w:t>~</w:t>
      </w:r>
      <w:r>
        <w:rPr>
          <w:rFonts w:ascii="Arial" w:hAnsi="Arial" w:cs="Arial" w:eastAsia="Arial"/>
          <w:color w:val="231F20"/>
          <w:spacing w:val="-14"/>
          <w:w w:val="90"/>
          <w:sz w:val="24"/>
          <w:szCs w:val="24"/>
        </w:rPr>
        <w:t>1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%</w:t>
      </w:r>
      <w:r>
        <w:rPr>
          <w:rFonts w:ascii="Arial" w:hAnsi="Arial" w:cs="Arial" w:eastAsia="Arial"/>
          <w:color w:val="231F20"/>
          <w:spacing w:val="4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0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450" w:lineRule="exact"/>
        <w:ind w:left="747" w:right="0" w:firstLine="0"/>
        <w:jc w:val="left"/>
        <w:rPr>
          <w:rFonts w:ascii="Malgun Gothic" w:hAnsi="Malgun Gothic" w:cs="Malgun Gothic" w:eastAsia="Malgun Gothic"/>
          <w:sz w:val="14"/>
          <w:szCs w:val="14"/>
        </w:rPr>
      </w:pPr>
      <w:r>
        <w:rPr/>
        <w:pict>
          <v:shape style="position:absolute;margin-left:210.888321pt;margin-top:16.273396pt;width:5.036625pt;height:6.9375pt;mso-position-horizontal-relative:page;mso-position-vertical-relative:paragraph;z-index:-12290" type="#_x0000_t202" filled="f" stroked="f">
            <v:textbox inset="0,0,0,0">
              <w:txbxContent>
                <w:p>
                  <w:pPr>
                    <w:spacing w:line="139" w:lineRule="exact"/>
                    <w:ind w:left="0" w:right="0" w:firstLine="0"/>
                    <w:jc w:val="left"/>
                    <w:rPr>
                      <w:rFonts w:ascii="Malgun Gothic" w:hAnsi="Malgun Gothic" w:cs="Malgun Gothic" w:eastAsia="Malgun Gothic"/>
                      <w:sz w:val="14"/>
                      <w:szCs w:val="14"/>
                    </w:rPr>
                  </w:pPr>
                  <w:r>
                    <w:rPr>
                      <w:rFonts w:ascii="Malgun Gothic" w:hAnsi="Malgun Gothic" w:cs="Malgun Gothic" w:eastAsia="Malgun Gothic"/>
                      <w:w w:val="115"/>
                      <w:sz w:val="14"/>
                      <w:szCs w:val="14"/>
                    </w:rPr>
                    <w:t>R</w:t>
                  </w:r>
                  <w:r>
                    <w:rPr>
                      <w:rFonts w:ascii="Malgun Gothic" w:hAnsi="Malgun Gothic" w:cs="Malgun Gothic" w:eastAsia="Malgun Gothic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Росси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величин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77"/>
          <w:w w:val="95"/>
          <w:sz w:val="28"/>
          <w:szCs w:val="28"/>
        </w:rPr>
        <w:t> </w:t>
      </w:r>
      <w:r>
        <w:rPr>
          <w:rFonts w:ascii="Georgia" w:hAnsi="Georgia" w:cs="Georgia" w:eastAsia="Georgia"/>
          <w:i/>
          <w:color w:val="000000"/>
          <w:w w:val="95"/>
          <w:position w:val="3"/>
          <w:sz w:val="24"/>
          <w:szCs w:val="24"/>
        </w:rPr>
        <w:t>g</w:t>
      </w:r>
      <w:r>
        <w:rPr>
          <w:rFonts w:ascii="Georgia" w:hAnsi="Georgia" w:cs="Georgia" w:eastAsia="Georgia"/>
          <w:i/>
          <w:color w:val="000000"/>
          <w:spacing w:val="-26"/>
          <w:w w:val="95"/>
          <w:position w:val="3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000000"/>
          <w:w w:val="95"/>
          <w:position w:val="14"/>
          <w:sz w:val="14"/>
          <w:szCs w:val="14"/>
        </w:rPr>
        <w:t>mi</w:t>
      </w:r>
      <w:r>
        <w:rPr>
          <w:rFonts w:ascii="Malgun Gothic" w:hAnsi="Malgun Gothic" w:cs="Malgun Gothic" w:eastAsia="Malgun Gothic"/>
          <w:color w:val="000000"/>
          <w:w w:val="95"/>
          <w:position w:val="14"/>
          <w:sz w:val="14"/>
          <w:szCs w:val="14"/>
        </w:rPr>
        <w:t>n</w:t>
      </w:r>
      <w:r>
        <w:rPr>
          <w:rFonts w:ascii="Malgun Gothic" w:hAnsi="Malgun Gothic" w:cs="Malgun Gothic" w:eastAsia="Malgun Gothic"/>
          <w:color w:val="000000"/>
          <w:w w:val="100"/>
          <w:sz w:val="14"/>
          <w:szCs w:val="14"/>
        </w:rPr>
      </w:r>
    </w:p>
    <w:p>
      <w:pPr>
        <w:pStyle w:val="BodyText"/>
        <w:spacing w:line="450" w:lineRule="exact"/>
        <w:ind w:left="118" w:right="0"/>
        <w:jc w:val="left"/>
      </w:pPr>
      <w:r>
        <w:rPr>
          <w:w w:val="100"/>
        </w:rPr>
        <w:br w:type="column"/>
      </w:r>
      <w:r>
        <w:rPr>
          <w:color w:val="231F20"/>
          <w:spacing w:val="1"/>
          <w:w w:val="100"/>
        </w:rPr>
        <w:t>существенн</w:t>
      </w:r>
      <w:r>
        <w:rPr>
          <w:color w:val="231F20"/>
          <w:w w:val="100"/>
        </w:rPr>
        <w:t>о</w:t>
      </w:r>
      <w:r>
        <w:rPr>
          <w:color w:val="231F20"/>
          <w:spacing w:val="8"/>
          <w:w w:val="100"/>
        </w:rPr>
        <w:t> </w:t>
      </w:r>
      <w:r>
        <w:rPr>
          <w:color w:val="231F20"/>
          <w:spacing w:val="1"/>
          <w:w w:val="100"/>
        </w:rPr>
        <w:t>отстае</w:t>
      </w:r>
      <w:r>
        <w:rPr>
          <w:color w:val="231F20"/>
          <w:w w:val="100"/>
        </w:rPr>
        <w:t>т</w:t>
      </w:r>
      <w:r>
        <w:rPr>
          <w:color w:val="231F20"/>
          <w:spacing w:val="8"/>
          <w:w w:val="100"/>
        </w:rPr>
        <w:t> </w:t>
      </w:r>
      <w:r>
        <w:rPr>
          <w:color w:val="231F20"/>
          <w:spacing w:val="1"/>
          <w:w w:val="100"/>
        </w:rPr>
        <w:t>о</w:t>
      </w:r>
      <w:r>
        <w:rPr>
          <w:color w:val="231F20"/>
          <w:w w:val="100"/>
        </w:rPr>
        <w:t>т</w:t>
      </w:r>
      <w:r>
        <w:rPr>
          <w:color w:val="231F20"/>
          <w:spacing w:val="8"/>
          <w:w w:val="100"/>
        </w:rPr>
        <w:t> </w:t>
      </w:r>
      <w:r>
        <w:rPr>
          <w:color w:val="231F20"/>
          <w:w w:val="100"/>
        </w:rPr>
        <w:t>США,</w:t>
      </w:r>
      <w:r>
        <w:rPr>
          <w:color w:val="000000"/>
          <w:w w:val="100"/>
        </w:rPr>
      </w:r>
    </w:p>
    <w:p>
      <w:pPr>
        <w:spacing w:after="0" w:line="450" w:lineRule="exact"/>
        <w:jc w:val="left"/>
        <w:sectPr>
          <w:type w:val="continuous"/>
          <w:pgSz w:w="9355" w:h="13620"/>
          <w:pgMar w:top="1340" w:bottom="280" w:left="500" w:right="620"/>
          <w:cols w:num="2" w:equalWidth="0">
            <w:col w:w="3954" w:space="40"/>
            <w:col w:w="4241"/>
          </w:cols>
        </w:sectPr>
      </w:pP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100"/>
        </w:rPr>
        <w:t>Канады,</w:t>
      </w:r>
      <w:r>
        <w:rPr>
          <w:color w:val="231F20"/>
          <w:spacing w:val="-7"/>
          <w:w w:val="100"/>
        </w:rPr>
        <w:t> </w:t>
      </w:r>
      <w:r>
        <w:rPr>
          <w:color w:val="231F20"/>
          <w:w w:val="100"/>
        </w:rPr>
        <w:t>Австралии,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ЕС-27,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а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также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от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Аргентины,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Турции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0"/>
        </w:rPr>
        <w:t>и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даже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Китая,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75"/>
        </w:rPr>
        <w:t>т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35"/>
          <w:w w:val="75"/>
        </w:rPr>
        <w:t> </w:t>
      </w:r>
      <w:r>
        <w:rPr>
          <w:color w:val="231F20"/>
          <w:w w:val="90"/>
        </w:rPr>
        <w:t>самые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бедные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провинции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Китая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чуть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б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5"/>
        </w:rPr>
        <w:t>лее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развиты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чем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самые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95"/>
        </w:rPr>
        <w:t>бедные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регионы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747" w:right="0"/>
        <w:jc w:val="left"/>
      </w:pPr>
      <w:r>
        <w:rPr>
          <w:color w:val="231F20"/>
          <w:spacing w:val="-2"/>
          <w:w w:val="95"/>
        </w:rPr>
        <w:t>Росси</w:t>
      </w:r>
      <w:r>
        <w:rPr>
          <w:color w:val="231F20"/>
          <w:w w:val="95"/>
        </w:rPr>
        <w:t>я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-3"/>
          <w:w w:val="95"/>
        </w:rPr>
        <w:t>сред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-2"/>
          <w:w w:val="95"/>
        </w:rPr>
        <w:t>крупнейши</w:t>
      </w:r>
      <w:r>
        <w:rPr>
          <w:color w:val="231F20"/>
          <w:w w:val="95"/>
        </w:rPr>
        <w:t>х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-2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-3"/>
          <w:w w:val="95"/>
        </w:rPr>
        <w:t>мир</w:t>
      </w:r>
      <w:r>
        <w:rPr>
          <w:color w:val="231F20"/>
          <w:w w:val="95"/>
        </w:rPr>
        <w:t>а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-2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-2"/>
          <w:w w:val="95"/>
        </w:rPr>
        <w:t>численности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-3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-4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4"/>
          <w:w w:val="95"/>
        </w:rPr>
        <w:t>размер</w:t>
      </w:r>
      <w:r>
        <w:rPr>
          <w:color w:val="231F20"/>
          <w:w w:val="95"/>
        </w:rPr>
        <w:t>у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4"/>
          <w:w w:val="95"/>
        </w:rPr>
        <w:t>территори</w:t>
      </w:r>
      <w:r>
        <w:rPr>
          <w:color w:val="231F20"/>
          <w:w w:val="95"/>
        </w:rPr>
        <w:t>й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4"/>
          <w:w w:val="95"/>
        </w:rPr>
        <w:t>имее</w:t>
      </w:r>
      <w:r>
        <w:rPr>
          <w:color w:val="231F20"/>
          <w:w w:val="95"/>
        </w:rPr>
        <w:t>т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4"/>
          <w:w w:val="95"/>
        </w:rPr>
        <w:t>самы</w:t>
      </w:r>
      <w:r>
        <w:rPr>
          <w:color w:val="231F20"/>
          <w:w w:val="95"/>
        </w:rPr>
        <w:t>е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3"/>
          <w:w w:val="95"/>
        </w:rPr>
        <w:t>худши</w:t>
      </w:r>
      <w:r>
        <w:rPr>
          <w:color w:val="231F20"/>
          <w:w w:val="95"/>
        </w:rPr>
        <w:t>е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4"/>
          <w:w w:val="95"/>
        </w:rPr>
        <w:t>показ</w:t>
      </w:r>
      <w:r>
        <w:rPr>
          <w:color w:val="231F20"/>
          <w:spacing w:val="-7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type w:val="continuous"/>
          <w:pgSz w:w="9355" w:h="13620"/>
          <w:pgMar w:top="1340" w:bottom="280" w:left="500" w:right="620"/>
        </w:sectPr>
      </w:pPr>
    </w:p>
    <w:p>
      <w:pPr>
        <w:tabs>
          <w:tab w:pos="7889" w:val="left" w:leader="none"/>
        </w:tabs>
        <w:spacing w:before="52"/>
        <w:ind w:left="1364" w:right="0" w:firstLine="0"/>
        <w:jc w:val="lef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12272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6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6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8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5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9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6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тд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ионо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spacing w:val="-6"/>
          <w:w w:val="80"/>
          <w:sz w:val="26"/>
          <w:szCs w:val="26"/>
        </w:rPr>
        <w:t>49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200" w:lineRule="exact" w:before="14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right="443"/>
        <w:jc w:val="both"/>
      </w:pPr>
      <w:r>
        <w:rPr>
          <w:color w:val="231F20"/>
          <w:spacing w:val="-4"/>
          <w:w w:val="95"/>
        </w:rPr>
        <w:t>тел</w:t>
      </w:r>
      <w:r>
        <w:rPr>
          <w:color w:val="231F20"/>
          <w:w w:val="95"/>
        </w:rPr>
        <w:t>и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5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5"/>
          <w:w w:val="95"/>
        </w:rPr>
        <w:t>неравномерност</w:t>
      </w:r>
      <w:r>
        <w:rPr>
          <w:color w:val="231F20"/>
          <w:w w:val="95"/>
        </w:rPr>
        <w:t>и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4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4"/>
          <w:w w:val="95"/>
        </w:rPr>
        <w:t>развити</w:t>
      </w:r>
      <w:r>
        <w:rPr>
          <w:color w:val="231F20"/>
          <w:w w:val="95"/>
        </w:rPr>
        <w:t>я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5"/>
          <w:w w:val="95"/>
        </w:rPr>
        <w:t>регионов</w:t>
      </w:r>
      <w:r>
        <w:rPr>
          <w:color w:val="231F20"/>
          <w:spacing w:val="-4"/>
          <w:w w:val="93"/>
        </w:rPr>
        <w:t> </w:t>
      </w:r>
      <w:r>
        <w:rPr>
          <w:color w:val="231F20"/>
          <w:spacing w:val="-4"/>
          <w:w w:val="100"/>
        </w:rPr>
        <w:t>(провинций</w:t>
      </w:r>
      <w:r>
        <w:rPr>
          <w:color w:val="231F20"/>
          <w:w w:val="100"/>
        </w:rPr>
        <w:t>,</w:t>
      </w:r>
      <w:r>
        <w:rPr>
          <w:color w:val="231F20"/>
          <w:spacing w:val="-78"/>
          <w:w w:val="100"/>
        </w:rPr>
        <w:t> </w:t>
      </w:r>
      <w:r>
        <w:rPr>
          <w:color w:val="231F20"/>
          <w:spacing w:val="-3"/>
          <w:w w:val="100"/>
        </w:rPr>
        <w:t>штатов</w:t>
      </w:r>
      <w:r>
        <w:rPr>
          <w:color w:val="231F20"/>
          <w:w w:val="100"/>
        </w:rPr>
        <w:t>,</w:t>
      </w:r>
      <w:r>
        <w:rPr>
          <w:color w:val="231F20"/>
          <w:spacing w:val="-77"/>
          <w:w w:val="100"/>
        </w:rPr>
        <w:t> </w:t>
      </w:r>
      <w:r>
        <w:rPr>
          <w:color w:val="231F20"/>
          <w:spacing w:val="-4"/>
          <w:w w:val="100"/>
        </w:rPr>
        <w:t>стра</w:t>
      </w:r>
      <w:r>
        <w:rPr>
          <w:color w:val="231F20"/>
          <w:w w:val="100"/>
        </w:rPr>
        <w:t>н</w:t>
      </w:r>
      <w:r>
        <w:rPr>
          <w:color w:val="231F20"/>
          <w:spacing w:val="-77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78"/>
          <w:w w:val="100"/>
        </w:rPr>
        <w:t> </w:t>
      </w:r>
      <w:r>
        <w:rPr>
          <w:color w:val="231F20"/>
          <w:spacing w:val="-3"/>
          <w:w w:val="100"/>
        </w:rPr>
        <w:t>ЕС-27)</w:t>
      </w:r>
      <w:r>
        <w:rPr>
          <w:color w:val="231F20"/>
          <w:w w:val="100"/>
        </w:rPr>
        <w:t>�</w:t>
      </w:r>
      <w:r>
        <w:rPr>
          <w:color w:val="231F20"/>
          <w:spacing w:val="-77"/>
          <w:w w:val="100"/>
        </w:rPr>
        <w:t> </w:t>
      </w:r>
      <w:r>
        <w:rPr>
          <w:color w:val="231F20"/>
          <w:spacing w:val="-4"/>
          <w:w w:val="100"/>
        </w:rPr>
        <w:t>З</w:t>
      </w:r>
      <w:r>
        <w:rPr>
          <w:color w:val="231F20"/>
          <w:w w:val="100"/>
        </w:rPr>
        <w:t>а</w:t>
      </w:r>
      <w:r>
        <w:rPr>
          <w:color w:val="231F20"/>
          <w:spacing w:val="-77"/>
          <w:w w:val="100"/>
        </w:rPr>
        <w:t> </w:t>
      </w:r>
      <w:r>
        <w:rPr>
          <w:color w:val="231F20"/>
          <w:spacing w:val="-4"/>
          <w:w w:val="100"/>
        </w:rPr>
        <w:t>вс</w:t>
      </w:r>
      <w:r>
        <w:rPr>
          <w:color w:val="231F20"/>
          <w:w w:val="100"/>
        </w:rPr>
        <w:t>е</w:t>
      </w:r>
      <w:r>
        <w:rPr>
          <w:color w:val="231F20"/>
          <w:spacing w:val="-78"/>
          <w:w w:val="100"/>
        </w:rPr>
        <w:t> </w:t>
      </w:r>
      <w:r>
        <w:rPr>
          <w:color w:val="231F20"/>
          <w:spacing w:val="-4"/>
          <w:w w:val="100"/>
        </w:rPr>
        <w:t>год</w:t>
      </w:r>
      <w:r>
        <w:rPr>
          <w:color w:val="231F20"/>
          <w:w w:val="100"/>
        </w:rPr>
        <w:t>ы</w:t>
      </w:r>
      <w:r>
        <w:rPr>
          <w:color w:val="231F20"/>
          <w:spacing w:val="-77"/>
          <w:w w:val="100"/>
        </w:rPr>
        <w:t> </w:t>
      </w:r>
      <w:r>
        <w:rPr>
          <w:color w:val="231F20"/>
          <w:spacing w:val="-4"/>
          <w:w w:val="100"/>
        </w:rPr>
        <w:t>существова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100"/>
        </w:rPr>
        <w:t>ни</w:t>
      </w:r>
      <w:r>
        <w:rPr>
          <w:color w:val="231F20"/>
          <w:w w:val="100"/>
        </w:rPr>
        <w:t>я</w:t>
      </w:r>
      <w:r>
        <w:rPr>
          <w:color w:val="231F20"/>
          <w:spacing w:val="-56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100"/>
        </w:rPr>
        <w:t>ново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-28"/>
          <w:w w:val="100"/>
        </w:rPr>
        <w:t> </w:t>
      </w:r>
      <w:r>
        <w:rPr>
          <w:color w:val="231F20"/>
          <w:spacing w:val="-3"/>
          <w:w w:val="100"/>
        </w:rPr>
        <w:t>Росси</w:t>
      </w:r>
      <w:r>
        <w:rPr>
          <w:color w:val="231F20"/>
          <w:w w:val="100"/>
        </w:rPr>
        <w:t>и</w:t>
      </w:r>
      <w:r>
        <w:rPr>
          <w:color w:val="231F20"/>
          <w:spacing w:val="-56"/>
          <w:w w:val="100"/>
        </w:rPr>
        <w:t> </w:t>
      </w:r>
      <w:r>
        <w:rPr>
          <w:color w:val="231F20"/>
          <w:spacing w:val="-4"/>
          <w:w w:val="100"/>
        </w:rPr>
        <w:t>государственны</w:t>
      </w:r>
      <w:r>
        <w:rPr>
          <w:color w:val="231F20"/>
          <w:w w:val="100"/>
        </w:rPr>
        <w:t>е</w:t>
      </w:r>
      <w:r>
        <w:rPr>
          <w:color w:val="231F20"/>
          <w:spacing w:val="-56"/>
          <w:w w:val="100"/>
        </w:rPr>
        <w:t> </w:t>
      </w:r>
      <w:r>
        <w:rPr>
          <w:color w:val="231F20"/>
          <w:spacing w:val="-3"/>
          <w:w w:val="100"/>
        </w:rPr>
        <w:t>институт</w:t>
      </w:r>
      <w:r>
        <w:rPr>
          <w:color w:val="231F20"/>
          <w:w w:val="100"/>
        </w:rPr>
        <w:t>ы</w:t>
      </w:r>
      <w:r>
        <w:rPr>
          <w:color w:val="231F20"/>
          <w:spacing w:val="-56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56"/>
          <w:w w:val="100"/>
        </w:rPr>
        <w:t> </w:t>
      </w:r>
      <w:r>
        <w:rPr>
          <w:color w:val="231F20"/>
          <w:spacing w:val="-4"/>
          <w:w w:val="100"/>
        </w:rPr>
        <w:t>власт</w:t>
      </w:r>
      <w:r>
        <w:rPr>
          <w:color w:val="231F20"/>
          <w:w w:val="100"/>
        </w:rPr>
        <w:t>ь</w:t>
      </w:r>
      <w:r>
        <w:rPr>
          <w:color w:val="231F20"/>
          <w:spacing w:val="-56"/>
          <w:w w:val="100"/>
        </w:rPr>
        <w:t> </w:t>
      </w:r>
      <w:r>
        <w:rPr>
          <w:color w:val="231F20"/>
          <w:spacing w:val="-4"/>
          <w:w w:val="100"/>
        </w:rPr>
        <w:t>н</w:t>
      </w:r>
      <w:r>
        <w:rPr>
          <w:color w:val="231F20"/>
          <w:w w:val="100"/>
        </w:rPr>
        <w:t>е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4"/>
          <w:w w:val="100"/>
        </w:rPr>
        <w:t>вы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100"/>
        </w:rPr>
        <w:t>работал</w:t>
      </w:r>
      <w:r>
        <w:rPr>
          <w:color w:val="231F20"/>
          <w:w w:val="100"/>
        </w:rPr>
        <w:t>и</w:t>
      </w:r>
      <w:r>
        <w:rPr>
          <w:color w:val="231F20"/>
          <w:spacing w:val="-38"/>
          <w:w w:val="100"/>
        </w:rPr>
        <w:t> </w:t>
      </w:r>
      <w:r>
        <w:rPr>
          <w:color w:val="231F20"/>
          <w:spacing w:val="-3"/>
          <w:w w:val="100"/>
        </w:rPr>
        <w:t>механиз</w:t>
      </w:r>
      <w:r>
        <w:rPr>
          <w:color w:val="231F20"/>
          <w:w w:val="100"/>
        </w:rPr>
        <w:t>м</w:t>
      </w:r>
      <w:r>
        <w:rPr>
          <w:color w:val="231F20"/>
          <w:spacing w:val="-37"/>
          <w:w w:val="100"/>
        </w:rPr>
        <w:t> </w:t>
      </w:r>
      <w:r>
        <w:rPr>
          <w:color w:val="231F20"/>
          <w:spacing w:val="-3"/>
          <w:w w:val="100"/>
        </w:rPr>
        <w:t>п</w:t>
      </w:r>
      <w:r>
        <w:rPr>
          <w:color w:val="231F20"/>
          <w:w w:val="100"/>
        </w:rPr>
        <w:t>о</w:t>
      </w:r>
      <w:r>
        <w:rPr>
          <w:color w:val="231F20"/>
          <w:spacing w:val="-38"/>
          <w:w w:val="100"/>
        </w:rPr>
        <w:t> </w:t>
      </w:r>
      <w:r>
        <w:rPr>
          <w:color w:val="231F20"/>
          <w:spacing w:val="-3"/>
          <w:w w:val="100"/>
        </w:rPr>
        <w:t>снижени</w:t>
      </w:r>
      <w:r>
        <w:rPr>
          <w:color w:val="231F20"/>
          <w:w w:val="100"/>
        </w:rPr>
        <w:t>ю</w:t>
      </w:r>
      <w:r>
        <w:rPr>
          <w:color w:val="231F20"/>
          <w:spacing w:val="-37"/>
          <w:w w:val="100"/>
        </w:rPr>
        <w:t> </w:t>
      </w:r>
      <w:r>
        <w:rPr>
          <w:color w:val="231F20"/>
          <w:spacing w:val="-3"/>
          <w:w w:val="100"/>
        </w:rPr>
        <w:t>стол</w:t>
      </w:r>
      <w:r>
        <w:rPr>
          <w:color w:val="231F20"/>
          <w:w w:val="100"/>
        </w:rPr>
        <w:t>ь</w:t>
      </w:r>
      <w:r>
        <w:rPr>
          <w:color w:val="231F20"/>
          <w:spacing w:val="-37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</w:rPr>
        <w:t>сильнейше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</w:rPr>
        <w:t>неравн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95"/>
        </w:rPr>
        <w:t>мерност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20"/>
          <w:w w:val="95"/>
        </w:rPr>
        <w:t> </w:t>
      </w:r>
      <w:r>
        <w:rPr>
          <w:color w:val="231F20"/>
          <w:spacing w:val="-2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2"/>
          <w:w w:val="95"/>
        </w:rPr>
        <w:t>развити</w:t>
      </w:r>
      <w:r>
        <w:rPr>
          <w:color w:val="231F20"/>
          <w:w w:val="95"/>
        </w:rPr>
        <w:t>я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регионов</w:t>
      </w:r>
      <w:r>
        <w:rPr>
          <w:color w:val="231F20"/>
          <w:w w:val="95"/>
        </w:rPr>
        <w:t>�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2"/>
          <w:w w:val="95"/>
        </w:rPr>
        <w:t>Естественно,</w:t>
      </w:r>
      <w:r>
        <w:rPr>
          <w:color w:val="231F20"/>
          <w:spacing w:val="-2"/>
          <w:w w:val="100"/>
        </w:rPr>
        <w:t> </w:t>
      </w:r>
      <w:r>
        <w:rPr>
          <w:color w:val="231F20"/>
          <w:spacing w:val="-3"/>
          <w:w w:val="95"/>
        </w:rPr>
        <w:t>он</w:t>
      </w:r>
      <w:r>
        <w:rPr>
          <w:color w:val="231F20"/>
          <w:w w:val="95"/>
        </w:rPr>
        <w:t>а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проявляетс</w:t>
      </w:r>
      <w:r>
        <w:rPr>
          <w:color w:val="231F20"/>
          <w:w w:val="95"/>
        </w:rPr>
        <w:t>я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2"/>
          <w:w w:val="95"/>
        </w:rPr>
        <w:t>глубоко</w:t>
      </w:r>
      <w:r>
        <w:rPr>
          <w:color w:val="231F20"/>
          <w:w w:val="95"/>
        </w:rPr>
        <w:t>м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2"/>
          <w:w w:val="95"/>
        </w:rPr>
        <w:t>социально-экономическо</w:t>
      </w:r>
      <w:r>
        <w:rPr>
          <w:color w:val="231F20"/>
          <w:w w:val="95"/>
        </w:rPr>
        <w:t>м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3"/>
          <w:w w:val="95"/>
        </w:rPr>
        <w:t>ра</w:t>
      </w:r>
      <w:r>
        <w:rPr>
          <w:color w:val="231F20"/>
          <w:spacing w:val="-5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100"/>
        </w:rPr>
        <w:t>р</w:t>
      </w:r>
      <w:r>
        <w:rPr>
          <w:color w:val="231F20"/>
          <w:spacing w:val="-1"/>
          <w:w w:val="100"/>
        </w:rPr>
        <w:t>ы</w:t>
      </w:r>
      <w:r>
        <w:rPr>
          <w:color w:val="231F20"/>
          <w:spacing w:val="-2"/>
          <w:w w:val="100"/>
        </w:rPr>
        <w:t>в</w:t>
      </w:r>
      <w:r>
        <w:rPr>
          <w:color w:val="231F20"/>
          <w:w w:val="100"/>
        </w:rPr>
        <w:t>е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22"/>
          <w:w w:val="100"/>
        </w:rPr>
        <w:t> </w:t>
      </w:r>
      <w:r>
        <w:rPr>
          <w:color w:val="231F20"/>
          <w:spacing w:val="-2"/>
          <w:w w:val="100"/>
        </w:rPr>
        <w:t>у</w:t>
      </w:r>
      <w:r>
        <w:rPr>
          <w:color w:val="231F20"/>
          <w:spacing w:val="-2"/>
          <w:w w:val="100"/>
        </w:rPr>
        <w:t>ро</w:t>
      </w:r>
      <w:r>
        <w:rPr>
          <w:color w:val="231F20"/>
          <w:spacing w:val="-2"/>
          <w:w w:val="100"/>
        </w:rPr>
        <w:t>в</w:t>
      </w:r>
      <w:r>
        <w:rPr>
          <w:color w:val="231F20"/>
          <w:spacing w:val="-1"/>
          <w:w w:val="100"/>
        </w:rPr>
        <w:t>н</w:t>
      </w:r>
      <w:r>
        <w:rPr>
          <w:color w:val="231F20"/>
          <w:w w:val="100"/>
        </w:rPr>
        <w:t>е</w:t>
      </w:r>
      <w:r>
        <w:rPr>
          <w:color w:val="231F20"/>
          <w:spacing w:val="-22"/>
          <w:w w:val="100"/>
        </w:rPr>
        <w:t> </w:t>
      </w:r>
      <w:r>
        <w:rPr>
          <w:color w:val="231F20"/>
          <w:spacing w:val="-2"/>
          <w:w w:val="100"/>
        </w:rPr>
        <w:t>ж</w:t>
      </w:r>
      <w:r>
        <w:rPr>
          <w:color w:val="231F20"/>
          <w:spacing w:val="-1"/>
          <w:w w:val="100"/>
        </w:rPr>
        <w:t>и</w:t>
      </w:r>
      <w:r>
        <w:rPr>
          <w:color w:val="231F20"/>
          <w:spacing w:val="-2"/>
          <w:w w:val="100"/>
        </w:rPr>
        <w:t>з</w:t>
      </w:r>
      <w:r>
        <w:rPr>
          <w:color w:val="231F20"/>
          <w:spacing w:val="-1"/>
          <w:w w:val="100"/>
        </w:rPr>
        <w:t>н</w:t>
      </w:r>
      <w:r>
        <w:rPr>
          <w:color w:val="231F20"/>
          <w:w w:val="100"/>
        </w:rPr>
        <w:t>и</w:t>
      </w:r>
      <w:r>
        <w:rPr>
          <w:color w:val="231F20"/>
          <w:spacing w:val="-22"/>
          <w:w w:val="100"/>
        </w:rPr>
        <w:t> </w:t>
      </w:r>
      <w:r>
        <w:rPr>
          <w:color w:val="231F20"/>
          <w:spacing w:val="-2"/>
          <w:w w:val="100"/>
        </w:rPr>
        <w:t>ж</w:t>
      </w:r>
      <w:r>
        <w:rPr>
          <w:color w:val="231F20"/>
          <w:spacing w:val="-1"/>
          <w:w w:val="100"/>
        </w:rPr>
        <w:t>ит</w:t>
      </w:r>
      <w:r>
        <w:rPr>
          <w:color w:val="231F20"/>
          <w:spacing w:val="-2"/>
          <w:w w:val="100"/>
        </w:rPr>
        <w:t>е</w:t>
      </w:r>
      <w:r>
        <w:rPr>
          <w:color w:val="231F20"/>
          <w:spacing w:val="-2"/>
          <w:w w:val="100"/>
        </w:rPr>
        <w:t>л</w:t>
      </w:r>
      <w:r>
        <w:rPr>
          <w:color w:val="231F20"/>
          <w:spacing w:val="-2"/>
          <w:w w:val="100"/>
        </w:rPr>
        <w:t>е</w:t>
      </w:r>
      <w:r>
        <w:rPr>
          <w:color w:val="231F20"/>
          <w:w w:val="100"/>
        </w:rPr>
        <w:t>й</w:t>
      </w:r>
      <w:r>
        <w:rPr>
          <w:color w:val="231F20"/>
          <w:spacing w:val="-22"/>
          <w:w w:val="100"/>
        </w:rPr>
        <w:t> </w:t>
      </w:r>
      <w:r>
        <w:rPr>
          <w:color w:val="231F20"/>
          <w:spacing w:val="-2"/>
          <w:w w:val="100"/>
        </w:rPr>
        <w:t>б</w:t>
      </w:r>
      <w:r>
        <w:rPr>
          <w:color w:val="231F20"/>
          <w:spacing w:val="-2"/>
          <w:w w:val="100"/>
        </w:rPr>
        <w:t>о</w:t>
      </w:r>
      <w:r>
        <w:rPr>
          <w:color w:val="231F20"/>
          <w:spacing w:val="-1"/>
          <w:w w:val="100"/>
        </w:rPr>
        <w:t>г</w:t>
      </w:r>
      <w:r>
        <w:rPr>
          <w:color w:val="231F20"/>
          <w:spacing w:val="-2"/>
          <w:w w:val="100"/>
        </w:rPr>
        <w:t>а</w:t>
      </w:r>
      <w:r>
        <w:rPr>
          <w:color w:val="231F20"/>
          <w:spacing w:val="-1"/>
          <w:w w:val="100"/>
        </w:rPr>
        <w:t>т</w:t>
      </w:r>
      <w:r>
        <w:rPr>
          <w:color w:val="231F20"/>
          <w:spacing w:val="-1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spacing w:val="-22"/>
          <w:w w:val="100"/>
        </w:rPr>
        <w:t> </w:t>
      </w:r>
      <w:r>
        <w:rPr>
          <w:color w:val="231F20"/>
          <w:spacing w:val="-2"/>
          <w:w w:val="100"/>
        </w:rPr>
        <w:t>р</w:t>
      </w:r>
      <w:r>
        <w:rPr>
          <w:color w:val="231F20"/>
          <w:spacing w:val="-2"/>
          <w:w w:val="100"/>
        </w:rPr>
        <w:t>е</w:t>
      </w:r>
      <w:r>
        <w:rPr>
          <w:color w:val="231F20"/>
          <w:spacing w:val="-1"/>
          <w:w w:val="100"/>
        </w:rPr>
        <w:t>ги</w:t>
      </w:r>
      <w:r>
        <w:rPr>
          <w:color w:val="231F20"/>
          <w:spacing w:val="-2"/>
          <w:w w:val="100"/>
        </w:rPr>
        <w:t>о</w:t>
      </w:r>
      <w:r>
        <w:rPr>
          <w:color w:val="231F20"/>
          <w:spacing w:val="-1"/>
          <w:w w:val="100"/>
        </w:rPr>
        <w:t>н</w:t>
      </w:r>
      <w:r>
        <w:rPr>
          <w:color w:val="231F20"/>
          <w:spacing w:val="-2"/>
          <w:w w:val="100"/>
        </w:rPr>
        <w:t>о</w:t>
      </w:r>
      <w:r>
        <w:rPr>
          <w:color w:val="231F20"/>
          <w:w w:val="100"/>
        </w:rPr>
        <w:t>в</w:t>
      </w:r>
      <w:r>
        <w:rPr>
          <w:color w:val="231F20"/>
          <w:spacing w:val="-22"/>
          <w:w w:val="100"/>
        </w:rPr>
        <w:t> </w:t>
      </w:r>
      <w:r>
        <w:rPr>
          <w:color w:val="231F20"/>
          <w:spacing w:val="-1"/>
          <w:w w:val="100"/>
        </w:rPr>
        <w:t>(</w:t>
      </w:r>
      <w:r>
        <w:rPr>
          <w:color w:val="231F20"/>
          <w:spacing w:val="-1"/>
          <w:w w:val="100"/>
        </w:rPr>
        <w:t>М</w:t>
      </w:r>
      <w:r>
        <w:rPr>
          <w:color w:val="231F20"/>
          <w:spacing w:val="-2"/>
          <w:w w:val="100"/>
        </w:rPr>
        <w:t>о</w:t>
      </w:r>
      <w:r>
        <w:rPr>
          <w:color w:val="231F20"/>
          <w:spacing w:val="-1"/>
          <w:w w:val="100"/>
        </w:rPr>
        <w:t>с</w:t>
      </w:r>
      <w:r>
        <w:rPr>
          <w:color w:val="231F20"/>
          <w:spacing w:val="-1"/>
          <w:w w:val="100"/>
        </w:rPr>
        <w:t>к</w:t>
      </w:r>
      <w:r>
        <w:rPr>
          <w:color w:val="231F20"/>
          <w:spacing w:val="-2"/>
          <w:w w:val="100"/>
        </w:rPr>
        <w:t>в</w:t>
      </w:r>
      <w:r>
        <w:rPr>
          <w:color w:val="231F20"/>
          <w:spacing w:val="-2"/>
          <w:w w:val="100"/>
        </w:rPr>
        <w:t>а</w:t>
      </w:r>
      <w:r>
        <w:rPr>
          <w:color w:val="231F20"/>
          <w:w w:val="100"/>
        </w:rPr>
        <w:t>,</w:t>
      </w:r>
      <w:r>
        <w:rPr>
          <w:color w:val="231F20"/>
          <w:w w:val="140"/>
        </w:rPr>
        <w:t> </w:t>
      </w:r>
      <w:r>
        <w:rPr>
          <w:color w:val="231F20"/>
          <w:spacing w:val="-5"/>
          <w:w w:val="100"/>
        </w:rPr>
        <w:t>Санкт-Петербург</w:t>
      </w:r>
      <w:r>
        <w:rPr>
          <w:color w:val="231F20"/>
          <w:w w:val="100"/>
        </w:rPr>
        <w:t>,</w:t>
      </w:r>
      <w:r>
        <w:rPr>
          <w:color w:val="231F20"/>
          <w:spacing w:val="-75"/>
          <w:w w:val="100"/>
        </w:rPr>
        <w:t> </w:t>
      </w:r>
      <w:r>
        <w:rPr>
          <w:color w:val="231F20"/>
          <w:spacing w:val="-5"/>
          <w:w w:val="100"/>
        </w:rPr>
        <w:t>Московска</w:t>
      </w:r>
      <w:r>
        <w:rPr>
          <w:color w:val="231F20"/>
          <w:w w:val="100"/>
        </w:rPr>
        <w:t>я</w:t>
      </w:r>
      <w:r>
        <w:rPr>
          <w:color w:val="231F20"/>
          <w:spacing w:val="-75"/>
          <w:w w:val="100"/>
        </w:rPr>
        <w:t> </w:t>
      </w:r>
      <w:r>
        <w:rPr>
          <w:color w:val="231F20"/>
          <w:spacing w:val="-5"/>
          <w:w w:val="100"/>
        </w:rPr>
        <w:t>область</w:t>
      </w:r>
      <w:r>
        <w:rPr>
          <w:color w:val="231F20"/>
          <w:w w:val="100"/>
        </w:rPr>
        <w:t>)</w:t>
      </w:r>
      <w:r>
        <w:rPr>
          <w:color w:val="231F20"/>
          <w:spacing w:val="-74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75"/>
          <w:w w:val="100"/>
        </w:rPr>
        <w:t> </w:t>
      </w:r>
      <w:r>
        <w:rPr>
          <w:color w:val="231F20"/>
          <w:spacing w:val="-5"/>
          <w:w w:val="100"/>
        </w:rPr>
        <w:t>остальны</w:t>
      </w:r>
      <w:r>
        <w:rPr>
          <w:color w:val="231F20"/>
          <w:w w:val="100"/>
        </w:rPr>
        <w:t>х</w:t>
      </w:r>
      <w:r>
        <w:rPr>
          <w:color w:val="231F20"/>
          <w:spacing w:val="-74"/>
          <w:w w:val="100"/>
        </w:rPr>
        <w:t> </w:t>
      </w:r>
      <w:r>
        <w:rPr>
          <w:color w:val="231F20"/>
          <w:spacing w:val="-5"/>
          <w:w w:val="100"/>
        </w:rPr>
        <w:t>регионов</w:t>
      </w:r>
      <w:r>
        <w:rPr>
          <w:color w:val="231F20"/>
          <w:spacing w:val="-4"/>
          <w:w w:val="93"/>
        </w:rPr>
        <w:t> </w:t>
      </w:r>
      <w:r>
        <w:rPr>
          <w:color w:val="231F20"/>
          <w:spacing w:val="-3"/>
          <w:w w:val="95"/>
        </w:rPr>
        <w:t>страны</w:t>
      </w:r>
      <w:r>
        <w:rPr>
          <w:color w:val="231F20"/>
          <w:w w:val="95"/>
        </w:rPr>
        <w:t>�</w:t>
      </w:r>
      <w:r>
        <w:rPr>
          <w:color w:val="231F20"/>
          <w:spacing w:val="-51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4"/>
          <w:w w:val="95"/>
        </w:rPr>
        <w:t>годам</w:t>
      </w:r>
      <w:r>
        <w:rPr>
          <w:color w:val="231F20"/>
          <w:w w:val="95"/>
        </w:rPr>
        <w:t>и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3"/>
          <w:w w:val="95"/>
        </w:rPr>
        <w:t>эт</w:t>
      </w:r>
      <w:r>
        <w:rPr>
          <w:color w:val="231F20"/>
          <w:w w:val="95"/>
        </w:rPr>
        <w:t>а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4"/>
          <w:w w:val="95"/>
        </w:rPr>
        <w:t>неравномерност</w:t>
      </w:r>
      <w:r>
        <w:rPr>
          <w:color w:val="231F20"/>
          <w:w w:val="95"/>
        </w:rPr>
        <w:t>ь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3"/>
          <w:w w:val="95"/>
        </w:rPr>
        <w:t>тольк</w:t>
      </w:r>
      <w:r>
        <w:rPr>
          <w:color w:val="231F20"/>
          <w:w w:val="95"/>
        </w:rPr>
        <w:t>о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4"/>
          <w:w w:val="95"/>
        </w:rPr>
        <w:t>увеличивалась</w:t>
      </w:r>
      <w:r>
        <w:rPr>
          <w:color w:val="231F20"/>
          <w:spacing w:val="-3"/>
          <w:w w:val="93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6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</w:rPr>
        <w:t>продолжае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95"/>
        </w:rPr>
        <w:t>увеличиваться</w:t>
      </w:r>
      <w:r>
        <w:rPr>
          <w:color w:val="231F20"/>
          <w:w w:val="95"/>
        </w:rPr>
        <w:t>�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3"/>
          <w:w w:val="95"/>
        </w:rPr>
        <w:t>сожалению</w:t>
      </w:r>
      <w:r>
        <w:rPr>
          <w:color w:val="231F20"/>
          <w:w w:val="95"/>
        </w:rPr>
        <w:t>,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данна</w:t>
      </w:r>
      <w:r>
        <w:rPr>
          <w:color w:val="231F20"/>
          <w:w w:val="95"/>
        </w:rPr>
        <w:t>я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4"/>
          <w:w w:val="95"/>
        </w:rPr>
        <w:t>проблема</w:t>
      </w:r>
      <w:r>
        <w:rPr>
          <w:color w:val="231F20"/>
          <w:spacing w:val="-3"/>
          <w:w w:val="91"/>
        </w:rPr>
        <w:t> </w:t>
      </w:r>
      <w:r>
        <w:rPr>
          <w:color w:val="231F20"/>
          <w:spacing w:val="-3"/>
          <w:w w:val="100"/>
        </w:rPr>
        <w:t>н</w:t>
      </w:r>
      <w:r>
        <w:rPr>
          <w:color w:val="231F20"/>
          <w:w w:val="100"/>
        </w:rPr>
        <w:t>е</w:t>
      </w:r>
      <w:r>
        <w:rPr>
          <w:color w:val="231F20"/>
          <w:spacing w:val="-63"/>
          <w:w w:val="100"/>
        </w:rPr>
        <w:t> </w:t>
      </w:r>
      <w:r>
        <w:rPr>
          <w:color w:val="231F20"/>
          <w:spacing w:val="-3"/>
          <w:w w:val="100"/>
        </w:rPr>
        <w:t>стал</w:t>
      </w:r>
      <w:r>
        <w:rPr>
          <w:color w:val="231F20"/>
          <w:w w:val="100"/>
        </w:rPr>
        <w:t>а</w:t>
      </w:r>
      <w:r>
        <w:rPr>
          <w:color w:val="231F20"/>
          <w:spacing w:val="-62"/>
          <w:w w:val="100"/>
        </w:rPr>
        <w:t> </w:t>
      </w:r>
      <w:r>
        <w:rPr>
          <w:color w:val="231F20"/>
          <w:spacing w:val="-3"/>
          <w:w w:val="100"/>
        </w:rPr>
        <w:t>предмето</w:t>
      </w:r>
      <w:r>
        <w:rPr>
          <w:color w:val="231F20"/>
          <w:w w:val="100"/>
        </w:rPr>
        <w:t>м</w:t>
      </w:r>
      <w:r>
        <w:rPr>
          <w:color w:val="231F20"/>
          <w:spacing w:val="-62"/>
          <w:w w:val="100"/>
        </w:rPr>
        <w:t> </w:t>
      </w:r>
      <w:r>
        <w:rPr>
          <w:color w:val="231F20"/>
          <w:spacing w:val="-3"/>
          <w:w w:val="100"/>
        </w:rPr>
        <w:t>серьезно</w:t>
      </w:r>
      <w:r>
        <w:rPr>
          <w:color w:val="231F20"/>
          <w:w w:val="100"/>
        </w:rPr>
        <w:t>й</w:t>
      </w:r>
      <w:r>
        <w:rPr>
          <w:color w:val="231F20"/>
          <w:spacing w:val="-62"/>
          <w:w w:val="100"/>
        </w:rPr>
        <w:t> </w:t>
      </w:r>
      <w:r>
        <w:rPr>
          <w:color w:val="231F20"/>
          <w:spacing w:val="-3"/>
          <w:w w:val="100"/>
        </w:rPr>
        <w:t>озабоченност</w:t>
      </w:r>
      <w:r>
        <w:rPr>
          <w:color w:val="231F20"/>
          <w:w w:val="100"/>
        </w:rPr>
        <w:t>и</w:t>
      </w:r>
      <w:r>
        <w:rPr>
          <w:color w:val="231F20"/>
          <w:spacing w:val="-62"/>
          <w:w w:val="100"/>
        </w:rPr>
        <w:t> </w:t>
      </w:r>
      <w:r>
        <w:rPr>
          <w:color w:val="231F20"/>
          <w:spacing w:val="-3"/>
          <w:w w:val="100"/>
        </w:rPr>
        <w:t>Администр</w:t>
      </w:r>
      <w:r>
        <w:rPr>
          <w:color w:val="231F20"/>
          <w:spacing w:val="3"/>
          <w:w w:val="100"/>
        </w:rPr>
        <w:t>а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4"/>
          <w:w w:val="100"/>
        </w:rPr>
        <w:t>ци</w:t>
      </w:r>
      <w:r>
        <w:rPr>
          <w:color w:val="231F20"/>
          <w:w w:val="100"/>
        </w:rPr>
        <w:t>и</w:t>
      </w:r>
      <w:r>
        <w:rPr>
          <w:color w:val="231F20"/>
          <w:spacing w:val="-40"/>
          <w:w w:val="100"/>
        </w:rPr>
        <w:t> </w:t>
      </w:r>
      <w:r>
        <w:rPr>
          <w:color w:val="231F20"/>
          <w:spacing w:val="-4"/>
          <w:w w:val="100"/>
        </w:rPr>
        <w:t>Президента</w:t>
      </w:r>
      <w:r>
        <w:rPr>
          <w:color w:val="231F20"/>
          <w:w w:val="100"/>
        </w:rPr>
        <w:t>,</w:t>
      </w:r>
      <w:r>
        <w:rPr>
          <w:color w:val="231F20"/>
          <w:spacing w:val="-39"/>
          <w:w w:val="100"/>
        </w:rPr>
        <w:t> </w:t>
      </w:r>
      <w:r>
        <w:rPr>
          <w:color w:val="231F20"/>
          <w:spacing w:val="-4"/>
          <w:w w:val="100"/>
        </w:rPr>
        <w:t>Правительств</w:t>
      </w:r>
      <w:r>
        <w:rPr>
          <w:color w:val="231F20"/>
          <w:w w:val="100"/>
        </w:rPr>
        <w:t>а</w:t>
      </w:r>
      <w:r>
        <w:rPr>
          <w:color w:val="231F20"/>
          <w:spacing w:val="-40"/>
          <w:w w:val="100"/>
        </w:rPr>
        <w:t> </w:t>
      </w:r>
      <w:r>
        <w:rPr>
          <w:color w:val="231F20"/>
          <w:spacing w:val="-3"/>
          <w:w w:val="100"/>
        </w:rPr>
        <w:t>РФ</w:t>
      </w:r>
      <w:r>
        <w:rPr>
          <w:color w:val="231F20"/>
          <w:w w:val="100"/>
        </w:rPr>
        <w:t>,</w:t>
      </w:r>
      <w:r>
        <w:rPr>
          <w:color w:val="231F20"/>
          <w:spacing w:val="-39"/>
          <w:w w:val="100"/>
        </w:rPr>
        <w:t> </w:t>
      </w:r>
      <w:r>
        <w:rPr>
          <w:color w:val="231F20"/>
          <w:spacing w:val="-4"/>
          <w:w w:val="100"/>
        </w:rPr>
        <w:t>Государственно</w:t>
      </w:r>
      <w:r>
        <w:rPr>
          <w:color w:val="231F20"/>
          <w:w w:val="100"/>
        </w:rPr>
        <w:t>й</w:t>
      </w:r>
      <w:r>
        <w:rPr>
          <w:color w:val="231F20"/>
          <w:spacing w:val="-39"/>
          <w:w w:val="100"/>
        </w:rPr>
        <w:t> </w:t>
      </w:r>
      <w:r>
        <w:rPr>
          <w:color w:val="231F20"/>
          <w:spacing w:val="-3"/>
          <w:w w:val="100"/>
        </w:rPr>
        <w:t>думы,</w:t>
      </w:r>
      <w:r>
        <w:rPr>
          <w:color w:val="231F20"/>
          <w:spacing w:val="-3"/>
          <w:w w:val="99"/>
        </w:rPr>
        <w:t> </w:t>
      </w:r>
      <w:r>
        <w:rPr>
          <w:color w:val="231F20"/>
          <w:spacing w:val="-4"/>
          <w:w w:val="95"/>
        </w:rPr>
        <w:t>губернаторског</w:t>
      </w:r>
      <w:r>
        <w:rPr>
          <w:color w:val="231F20"/>
          <w:w w:val="95"/>
        </w:rPr>
        <w:t>о</w:t>
      </w:r>
      <w:r>
        <w:rPr>
          <w:color w:val="231F20"/>
          <w:spacing w:val="-65"/>
          <w:w w:val="95"/>
        </w:rPr>
        <w:t> </w:t>
      </w:r>
      <w:r>
        <w:rPr>
          <w:color w:val="231F20"/>
          <w:spacing w:val="-3"/>
          <w:w w:val="95"/>
        </w:rPr>
        <w:t>корпус</w:t>
      </w:r>
      <w:r>
        <w:rPr>
          <w:color w:val="231F20"/>
          <w:w w:val="95"/>
        </w:rPr>
        <w:t>а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4"/>
          <w:w w:val="95"/>
        </w:rPr>
        <w:t> </w:t>
      </w:r>
      <w:r>
        <w:rPr>
          <w:color w:val="231F20"/>
          <w:spacing w:val="-3"/>
          <w:w w:val="95"/>
        </w:rPr>
        <w:t>политически</w:t>
      </w:r>
      <w:r>
        <w:rPr>
          <w:color w:val="231F20"/>
          <w:w w:val="95"/>
        </w:rPr>
        <w:t>х</w:t>
      </w:r>
      <w:r>
        <w:rPr>
          <w:color w:val="231F20"/>
          <w:spacing w:val="-65"/>
          <w:w w:val="95"/>
        </w:rPr>
        <w:t> </w:t>
      </w:r>
      <w:r>
        <w:rPr>
          <w:color w:val="231F20"/>
          <w:spacing w:val="-3"/>
          <w:w w:val="95"/>
        </w:rPr>
        <w:t>партий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2" w:firstLine="283"/>
        <w:jc w:val="both"/>
      </w:pPr>
      <w:r>
        <w:rPr>
          <w:color w:val="231F20"/>
          <w:w w:val="95"/>
        </w:rPr>
        <w:t>Высока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неравномерност</w:t>
      </w:r>
      <w:r>
        <w:rPr>
          <w:color w:val="231F20"/>
          <w:w w:val="95"/>
        </w:rPr>
        <w:t>ь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развити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4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гионо</w:t>
      </w:r>
      <w:r>
        <w:rPr>
          <w:color w:val="231F20"/>
          <w:w w:val="95"/>
        </w:rPr>
        <w:t>в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38"/>
          <w:w w:val="95"/>
        </w:rPr>
        <w:t> </w:t>
      </w:r>
      <w:r>
        <w:rPr>
          <w:color w:val="231F20"/>
          <w:w w:val="95"/>
        </w:rPr>
        <w:t>являетс</w:t>
      </w:r>
      <w:r>
        <w:rPr>
          <w:color w:val="231F20"/>
          <w:w w:val="95"/>
        </w:rPr>
        <w:t>я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определяюще</w:t>
      </w:r>
      <w:r>
        <w:rPr>
          <w:color w:val="231F20"/>
          <w:w w:val="95"/>
        </w:rPr>
        <w:t>й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причино</w:t>
      </w:r>
      <w:r>
        <w:rPr>
          <w:color w:val="231F20"/>
          <w:w w:val="95"/>
        </w:rPr>
        <w:t>й</w:t>
      </w:r>
      <w:r>
        <w:rPr>
          <w:color w:val="231F20"/>
          <w:spacing w:val="39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слабого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7"/>
        </w:rPr>
        <w:t> </w:t>
      </w:r>
      <w:r>
        <w:rPr>
          <w:color w:val="231F20"/>
          <w:w w:val="90"/>
        </w:rPr>
        <w:t>социально-экономического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развития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страны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3"/>
        <w:numPr>
          <w:ilvl w:val="0"/>
          <w:numId w:val="3"/>
        </w:numPr>
        <w:tabs>
          <w:tab w:pos="461" w:val="left" w:leader="none"/>
        </w:tabs>
        <w:spacing w:line="250" w:lineRule="auto"/>
        <w:ind w:left="118" w:right="1604" w:hanging="2"/>
        <w:jc w:val="left"/>
        <w:rPr>
          <w:b w:val="0"/>
          <w:bCs w:val="0"/>
        </w:rPr>
      </w:pPr>
      <w:r>
        <w:rPr>
          <w:color w:val="231F20"/>
          <w:w w:val="85"/>
        </w:rPr>
        <w:t>Ч</w:t>
      </w:r>
      <w:r>
        <w:rPr>
          <w:color w:val="231F20"/>
          <w:w w:val="85"/>
        </w:rPr>
        <w:t>И</w:t>
      </w:r>
      <w:r>
        <w:rPr>
          <w:color w:val="231F20"/>
          <w:spacing w:val="11"/>
          <w:w w:val="85"/>
        </w:rPr>
        <w:t>С</w:t>
      </w:r>
      <w:r>
        <w:rPr>
          <w:color w:val="231F20"/>
          <w:w w:val="85"/>
        </w:rPr>
        <w:t>Л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НН</w:t>
      </w:r>
      <w:r>
        <w:rPr>
          <w:color w:val="231F20"/>
          <w:spacing w:val="1"/>
          <w:w w:val="85"/>
        </w:rPr>
        <w:t>О</w:t>
      </w:r>
      <w:r>
        <w:rPr>
          <w:color w:val="231F20"/>
          <w:spacing w:val="9"/>
          <w:w w:val="85"/>
        </w:rPr>
        <w:t>С</w:t>
      </w:r>
      <w:r>
        <w:rPr>
          <w:color w:val="231F20"/>
          <w:spacing w:val="1"/>
          <w:w w:val="85"/>
        </w:rPr>
        <w:t>Т</w:t>
      </w:r>
      <w:r>
        <w:rPr>
          <w:color w:val="231F20"/>
          <w:w w:val="85"/>
        </w:rPr>
        <w:t>Ь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59"/>
          <w:w w:val="85"/>
        </w:rPr>
        <w:t> </w:t>
      </w:r>
      <w:r>
        <w:rPr>
          <w:color w:val="231F20"/>
          <w:spacing w:val="9"/>
          <w:w w:val="85"/>
        </w:rPr>
        <w:t>С</w:t>
      </w:r>
      <w:r>
        <w:rPr>
          <w:color w:val="231F20"/>
          <w:spacing w:val="1"/>
          <w:w w:val="85"/>
        </w:rPr>
        <w:t>Т</w:t>
      </w:r>
      <w:r>
        <w:rPr>
          <w:color w:val="231F20"/>
          <w:w w:val="85"/>
        </w:rPr>
        <w:t>Р</w:t>
      </w:r>
      <w:r>
        <w:rPr>
          <w:color w:val="231F20"/>
          <w:spacing w:val="4"/>
          <w:w w:val="85"/>
        </w:rPr>
        <w:t>У</w:t>
      </w:r>
      <w:r>
        <w:rPr>
          <w:color w:val="231F20"/>
          <w:spacing w:val="7"/>
          <w:w w:val="85"/>
        </w:rPr>
        <w:t>К</w:t>
      </w:r>
      <w:r>
        <w:rPr>
          <w:color w:val="231F20"/>
          <w:spacing w:val="14"/>
          <w:w w:val="85"/>
        </w:rPr>
        <w:t>Т</w:t>
      </w:r>
      <w:r>
        <w:rPr>
          <w:color w:val="231F20"/>
          <w:spacing w:val="4"/>
          <w:w w:val="85"/>
        </w:rPr>
        <w:t>У</w:t>
      </w:r>
      <w:r>
        <w:rPr>
          <w:color w:val="231F20"/>
          <w:spacing w:val="-8"/>
          <w:w w:val="85"/>
        </w:rPr>
        <w:t>Р</w:t>
      </w:r>
      <w:r>
        <w:rPr>
          <w:color w:val="231F20"/>
          <w:w w:val="85"/>
        </w:rPr>
        <w:t>А</w:t>
      </w:r>
      <w:r>
        <w:rPr>
          <w:color w:val="231F20"/>
          <w:spacing w:val="60"/>
          <w:w w:val="85"/>
        </w:rPr>
        <w:t> </w:t>
      </w:r>
      <w:r>
        <w:rPr>
          <w:color w:val="231F20"/>
          <w:spacing w:val="4"/>
          <w:w w:val="85"/>
        </w:rPr>
        <w:t>Н</w:t>
      </w:r>
      <w:r>
        <w:rPr>
          <w:color w:val="231F20"/>
          <w:spacing w:val="-3"/>
          <w:w w:val="85"/>
        </w:rPr>
        <w:t>А</w:t>
      </w:r>
      <w:r>
        <w:rPr>
          <w:color w:val="231F20"/>
          <w:spacing w:val="1"/>
          <w:w w:val="85"/>
        </w:rPr>
        <w:t>С</w:t>
      </w:r>
      <w:r>
        <w:rPr>
          <w:color w:val="231F20"/>
          <w:spacing w:val="7"/>
          <w:w w:val="85"/>
        </w:rPr>
        <w:t>Е</w:t>
      </w:r>
      <w:r>
        <w:rPr>
          <w:color w:val="231F20"/>
          <w:w w:val="85"/>
        </w:rPr>
        <w:t>Л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Н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Я</w:t>
      </w:r>
      <w:r>
        <w:rPr>
          <w:color w:val="231F20"/>
          <w:w w:val="84"/>
        </w:rPr>
        <w:t> 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-7"/>
          <w:w w:val="90"/>
        </w:rPr>
        <w:t>С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ИИ</w:t>
      </w:r>
      <w:r>
        <w:rPr>
          <w:color w:val="231F20"/>
          <w:spacing w:val="-44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44"/>
          <w:w w:val="90"/>
        </w:rPr>
        <w:t> </w:t>
      </w:r>
      <w:r>
        <w:rPr>
          <w:color w:val="231F20"/>
          <w:spacing w:val="-1"/>
          <w:w w:val="90"/>
        </w:rPr>
        <w:t>О</w:t>
      </w:r>
      <w:r>
        <w:rPr>
          <w:color w:val="231F20"/>
          <w:spacing w:val="-12"/>
          <w:w w:val="90"/>
        </w:rPr>
        <w:t>Т</w:t>
      </w:r>
      <w:r>
        <w:rPr>
          <w:color w:val="231F20"/>
          <w:spacing w:val="2"/>
          <w:w w:val="90"/>
        </w:rPr>
        <w:t>Д</w:t>
      </w:r>
      <w:r>
        <w:rPr>
          <w:color w:val="231F20"/>
          <w:spacing w:val="8"/>
          <w:w w:val="90"/>
        </w:rPr>
        <w:t>Е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Ь</w:t>
      </w:r>
      <w:r>
        <w:rPr>
          <w:color w:val="231F20"/>
          <w:w w:val="90"/>
        </w:rPr>
        <w:t>Н</w:t>
      </w:r>
      <w:r>
        <w:rPr>
          <w:color w:val="231F20"/>
          <w:spacing w:val="4"/>
          <w:w w:val="90"/>
        </w:rPr>
        <w:t>Ы</w:t>
      </w:r>
      <w:r>
        <w:rPr>
          <w:color w:val="231F20"/>
          <w:w w:val="90"/>
        </w:rPr>
        <w:t>Х</w:t>
      </w:r>
      <w:r>
        <w:rPr>
          <w:color w:val="231F20"/>
          <w:spacing w:val="-44"/>
          <w:w w:val="90"/>
        </w:rPr>
        <w:t> </w:t>
      </w:r>
      <w:r>
        <w:rPr>
          <w:color w:val="231F20"/>
          <w:spacing w:val="-1"/>
          <w:w w:val="90"/>
        </w:rPr>
        <w:t>Р</w:t>
      </w:r>
      <w:r>
        <w:rPr>
          <w:color w:val="231F20"/>
          <w:w w:val="90"/>
        </w:rPr>
        <w:t>Е</w:t>
      </w:r>
      <w:r>
        <w:rPr>
          <w:color w:val="231F20"/>
          <w:spacing w:val="2"/>
          <w:w w:val="90"/>
        </w:rPr>
        <w:t>Г</w:t>
      </w:r>
      <w:r>
        <w:rPr>
          <w:color w:val="231F20"/>
          <w:w w:val="90"/>
        </w:rPr>
        <w:t>ИО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В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65" w:lineRule="auto" w:before="76"/>
        <w:ind w:right="437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202</w:t>
      </w:r>
      <w:r>
        <w:rPr>
          <w:color w:val="231F20"/>
          <w:w w:val="90"/>
        </w:rPr>
        <w:t>4</w:t>
      </w:r>
      <w:r>
        <w:rPr>
          <w:color w:val="231F20"/>
          <w:spacing w:val="61"/>
          <w:w w:val="90"/>
        </w:rPr>
        <w:t> </w:t>
      </w:r>
      <w:r>
        <w:rPr>
          <w:color w:val="231F20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1"/>
          <w:w w:val="75"/>
        </w:rPr>
        <w:t> </w:t>
      </w:r>
      <w:r>
        <w:rPr>
          <w:color w:val="231F20"/>
          <w:w w:val="90"/>
        </w:rPr>
        <w:t>естественна</w:t>
      </w:r>
      <w:r>
        <w:rPr>
          <w:color w:val="231F20"/>
          <w:w w:val="90"/>
        </w:rPr>
        <w:t>я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убыл</w:t>
      </w:r>
      <w:r>
        <w:rPr>
          <w:color w:val="231F20"/>
          <w:w w:val="90"/>
        </w:rPr>
        <w:t>ь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населени</w:t>
      </w:r>
      <w:r>
        <w:rPr>
          <w:color w:val="231F20"/>
          <w:w w:val="90"/>
        </w:rPr>
        <w:t>я</w:t>
      </w:r>
      <w:r>
        <w:rPr>
          <w:color w:val="231F20"/>
          <w:spacing w:val="61"/>
          <w:w w:val="90"/>
        </w:rPr>
        <w:t> </w:t>
      </w:r>
      <w:r>
        <w:rPr>
          <w:color w:val="231F20"/>
          <w:w w:val="90"/>
        </w:rPr>
        <w:t>(пр</w:t>
      </w:r>
      <w:r>
        <w:rPr>
          <w:color w:val="231F20"/>
          <w:spacing w:val="5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вышени</w:t>
      </w:r>
      <w:r>
        <w:rPr>
          <w:color w:val="231F20"/>
          <w:w w:val="90"/>
        </w:rPr>
        <w:t>е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числ</w:t>
      </w:r>
      <w:r>
        <w:rPr>
          <w:color w:val="231F20"/>
          <w:w w:val="90"/>
        </w:rPr>
        <w:t>а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умерши</w:t>
      </w:r>
      <w:r>
        <w:rPr>
          <w:color w:val="231F20"/>
          <w:w w:val="90"/>
        </w:rPr>
        <w:t>х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w w:val="90"/>
        </w:rPr>
        <w:t>д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число</w:t>
      </w:r>
      <w:r>
        <w:rPr>
          <w:color w:val="231F20"/>
          <w:w w:val="90"/>
        </w:rPr>
        <w:t>м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родившихся</w:t>
      </w:r>
      <w:r>
        <w:rPr>
          <w:color w:val="231F20"/>
          <w:w w:val="90"/>
        </w:rPr>
        <w:t>)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увели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чилась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почти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500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тыс</w:t>
      </w:r>
      <w:r>
        <w:rPr>
          <w:color w:val="231F20"/>
          <w:w w:val="90"/>
        </w:rPr>
        <w:t>�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(2023)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-21"/>
          <w:w w:val="90"/>
        </w:rPr>
        <w:t> </w:t>
      </w:r>
      <w:r>
        <w:rPr>
          <w:color w:val="231F20"/>
          <w:w w:val="90"/>
        </w:rPr>
        <w:t>почти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600</w:t>
      </w:r>
      <w:r>
        <w:rPr>
          <w:color w:val="231F20"/>
          <w:spacing w:val="-21"/>
          <w:w w:val="90"/>
        </w:rPr>
        <w:t> </w:t>
      </w:r>
      <w:r>
        <w:rPr>
          <w:color w:val="231F20"/>
          <w:w w:val="90"/>
        </w:rPr>
        <w:t>тыс</w:t>
      </w:r>
      <w:r>
        <w:rPr>
          <w:color w:val="231F20"/>
          <w:w w:val="90"/>
        </w:rPr>
        <w:t>�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Число</w:t>
      </w:r>
      <w:r>
        <w:rPr>
          <w:color w:val="231F20"/>
          <w:w w:val="98"/>
        </w:rPr>
        <w:t> </w:t>
      </w:r>
      <w:r>
        <w:rPr>
          <w:color w:val="231F20"/>
          <w:w w:val="90"/>
        </w:rPr>
        <w:t>умерших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возросло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3,3%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(с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1,760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1,819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),</w:t>
      </w:r>
      <w:r>
        <w:rPr>
          <w:color w:val="231F20"/>
          <w:w w:val="129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-1"/>
          <w:w w:val="90"/>
        </w:rPr>
        <w:t>числ</w:t>
      </w:r>
      <w:r>
        <w:rPr>
          <w:color w:val="231F20"/>
          <w:w w:val="90"/>
        </w:rPr>
        <w:t>о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-1"/>
          <w:w w:val="90"/>
        </w:rPr>
        <w:t>родившихс</w:t>
      </w:r>
      <w:r>
        <w:rPr>
          <w:color w:val="231F20"/>
          <w:w w:val="90"/>
        </w:rPr>
        <w:t>я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-1"/>
          <w:w w:val="90"/>
        </w:rPr>
        <w:t>дете</w:t>
      </w:r>
      <w:r>
        <w:rPr>
          <w:color w:val="231F20"/>
          <w:w w:val="90"/>
        </w:rPr>
        <w:t>й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-1"/>
          <w:w w:val="90"/>
        </w:rPr>
        <w:t>уменьшилос</w:t>
      </w:r>
      <w:r>
        <w:rPr>
          <w:color w:val="231F20"/>
          <w:w w:val="90"/>
        </w:rPr>
        <w:t>ь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-1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-1"/>
          <w:w w:val="90"/>
        </w:rPr>
        <w:t>3,4</w:t>
      </w:r>
      <w:r>
        <w:rPr>
          <w:color w:val="231F20"/>
          <w:w w:val="90"/>
        </w:rPr>
        <w:t>%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-1"/>
          <w:w w:val="90"/>
        </w:rPr>
        <w:t>(</w:t>
      </w:r>
      <w:r>
        <w:rPr>
          <w:color w:val="231F20"/>
          <w:w w:val="90"/>
        </w:rPr>
        <w:t>с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-1"/>
          <w:w w:val="90"/>
        </w:rPr>
        <w:t>1,26</w:t>
      </w:r>
      <w:r>
        <w:rPr>
          <w:color w:val="231F20"/>
          <w:w w:val="90"/>
        </w:rPr>
        <w:t>5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-1"/>
          <w:w w:val="90"/>
        </w:rPr>
        <w:t>млн</w:t>
      </w:r>
      <w:r>
        <w:rPr>
          <w:color w:val="231F20"/>
          <w:spacing w:val="-1"/>
          <w:w w:val="97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1,222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млн),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75"/>
        </w:rPr>
        <w:t>т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36"/>
          <w:w w:val="75"/>
        </w:rPr>
        <w:t> </w:t>
      </w:r>
      <w:r>
        <w:rPr>
          <w:color w:val="231F20"/>
          <w:w w:val="90"/>
        </w:rPr>
        <w:t>практически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сравнялось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числом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детей,</w:t>
      </w:r>
      <w:r>
        <w:rPr>
          <w:color w:val="231F20"/>
          <w:w w:val="96"/>
        </w:rPr>
        <w:t> </w:t>
      </w:r>
      <w:r>
        <w:rPr>
          <w:color w:val="231F20"/>
          <w:spacing w:val="-1"/>
          <w:w w:val="90"/>
        </w:rPr>
        <w:t>родившихс</w:t>
      </w:r>
      <w:r>
        <w:rPr>
          <w:color w:val="231F20"/>
          <w:w w:val="90"/>
        </w:rPr>
        <w:t>я</w:t>
      </w:r>
      <w:r>
        <w:rPr>
          <w:color w:val="231F20"/>
          <w:spacing w:val="-13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1"/>
          <w:w w:val="90"/>
        </w:rPr>
        <w:t>199</w:t>
      </w:r>
      <w:r>
        <w:rPr>
          <w:color w:val="231F20"/>
          <w:w w:val="90"/>
        </w:rPr>
        <w:t>9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1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2"/>
          <w:w w:val="75"/>
        </w:rPr>
        <w:t> </w:t>
      </w:r>
      <w:r>
        <w:rPr>
          <w:color w:val="231F20"/>
          <w:spacing w:val="-1"/>
          <w:w w:val="90"/>
        </w:rPr>
        <w:t>(1,21</w:t>
      </w:r>
      <w:r>
        <w:rPr>
          <w:color w:val="231F20"/>
          <w:w w:val="90"/>
        </w:rPr>
        <w:t>4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1"/>
          <w:w w:val="90"/>
        </w:rPr>
        <w:t>млн)</w:t>
      </w:r>
      <w:r>
        <w:rPr>
          <w:color w:val="231F20"/>
          <w:w w:val="90"/>
        </w:rPr>
        <w:t>,</w:t>
      </w:r>
      <w:r>
        <w:rPr>
          <w:color w:val="231F20"/>
          <w:spacing w:val="-12"/>
          <w:w w:val="90"/>
        </w:rPr>
        <w:t> </w:t>
      </w:r>
      <w:r>
        <w:rPr>
          <w:color w:val="231F20"/>
          <w:spacing w:val="-1"/>
          <w:w w:val="90"/>
        </w:rPr>
        <w:t>когд</w:t>
      </w:r>
      <w:r>
        <w:rPr>
          <w:color w:val="231F20"/>
          <w:w w:val="90"/>
        </w:rPr>
        <w:t>а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1"/>
          <w:w w:val="90"/>
        </w:rPr>
        <w:t>посл</w:t>
      </w:r>
      <w:r>
        <w:rPr>
          <w:color w:val="231F20"/>
          <w:w w:val="90"/>
        </w:rPr>
        <w:t>е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1"/>
          <w:w w:val="90"/>
        </w:rPr>
        <w:t>дефолт</w:t>
      </w:r>
      <w:r>
        <w:rPr>
          <w:color w:val="231F20"/>
          <w:w w:val="90"/>
        </w:rPr>
        <w:t>а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1"/>
          <w:w w:val="90"/>
        </w:rPr>
        <w:t>199</w:t>
      </w:r>
      <w:r>
        <w:rPr>
          <w:color w:val="231F20"/>
          <w:w w:val="90"/>
        </w:rPr>
        <w:t>8</w:t>
      </w:r>
      <w:r>
        <w:rPr>
          <w:color w:val="231F20"/>
          <w:spacing w:val="-12"/>
          <w:w w:val="90"/>
        </w:rPr>
        <w:t> </w:t>
      </w:r>
      <w:r>
        <w:rPr>
          <w:color w:val="231F20"/>
          <w:spacing w:val="-1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ис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о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ов</w:t>
      </w:r>
      <w:r>
        <w:rPr>
          <w:color w:val="231F20"/>
          <w:w w:val="90"/>
        </w:rPr>
        <w:t>ор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жд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ны</w:t>
      </w:r>
      <w:r>
        <w:rPr>
          <w:color w:val="231F20"/>
          <w:w w:val="90"/>
        </w:rPr>
        <w:t>х</w:t>
      </w:r>
      <w:r>
        <w:rPr>
          <w:color w:val="231F20"/>
          <w:spacing w:val="3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ра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уп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ло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д</w:t>
      </w:r>
      <w:r>
        <w:rPr>
          <w:color w:val="231F20"/>
          <w:w w:val="90"/>
        </w:rPr>
        <w:t>о</w:t>
      </w:r>
      <w:r>
        <w:rPr>
          <w:color w:val="231F20"/>
          <w:spacing w:val="32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ни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ум</w:t>
      </w:r>
      <w:r>
        <w:rPr>
          <w:color w:val="231F20"/>
          <w:w w:val="90"/>
        </w:rPr>
        <w:t>а</w:t>
      </w:r>
      <w:r>
        <w:rPr>
          <w:color w:val="231F20"/>
          <w:spacing w:val="32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о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вр</w:t>
      </w:r>
      <w:r>
        <w:rPr>
          <w:color w:val="231F20"/>
          <w:spacing w:val="4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мен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Великой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Отечественной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войны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w w:val="90"/>
        </w:rPr>
        <w:t>Аномальная</w:t>
      </w:r>
      <w:r>
        <w:rPr>
          <w:color w:val="231F20"/>
          <w:spacing w:val="48"/>
          <w:w w:val="90"/>
        </w:rPr>
        <w:t> </w:t>
      </w:r>
      <w:r>
        <w:rPr>
          <w:color w:val="231F20"/>
          <w:w w:val="90"/>
        </w:rPr>
        <w:t>естественная</w:t>
      </w:r>
      <w:r>
        <w:rPr>
          <w:color w:val="231F20"/>
          <w:spacing w:val="48"/>
          <w:w w:val="90"/>
        </w:rPr>
        <w:t> </w:t>
      </w:r>
      <w:r>
        <w:rPr>
          <w:color w:val="231F20"/>
          <w:w w:val="90"/>
        </w:rPr>
        <w:t>убыль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4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48"/>
          <w:w w:val="90"/>
        </w:rPr>
        <w:t> </w:t>
      </w:r>
      <w:r>
        <w:rPr>
          <w:color w:val="231F20"/>
          <w:w w:val="90"/>
        </w:rPr>
        <w:t>про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изошла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ковидные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2020–2021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60" w:lineRule="exact" w:before="3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169" w:lineRule="auto"/>
        <w:ind w:left="117" w:right="44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Так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202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5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естественна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убыл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составил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огромну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велич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702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: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од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4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1398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2138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грационный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приток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составил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109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headerReference w:type="even" r:id="rId56"/>
          <w:footerReference w:type="even" r:id="rId57"/>
          <w:pgSz w:w="9355" w:h="13620"/>
          <w:pgMar w:header="0" w:footer="0" w:top="760" w:bottom="280" w:left="620" w:right="520"/>
        </w:sectPr>
      </w:pPr>
    </w:p>
    <w:p>
      <w:pPr>
        <w:spacing w:before="52"/>
        <w:ind w:left="0" w:right="1303" w:firstLine="0"/>
        <w:jc w:val="center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7.905499pt;margin-top:.921127pt;width:.1pt;height:19.842pt;mso-position-horizontal-relative:page;mso-position-vertical-relative:paragraph;z-index:-12271" coordorigin="958,18" coordsize="2,397">
            <v:shape style="position:absolute;left:958;top:18;width:2;height:397" coordorigin="958,18" coordsize="0,397" path="m958,18l958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3"/>
          <w:w w:val="80"/>
          <w:sz w:val="26"/>
          <w:szCs w:val="26"/>
        </w:rPr>
        <w:t>5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0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  </w:t>
      </w:r>
      <w:r>
        <w:rPr>
          <w:rFonts w:ascii="Arial" w:hAnsi="Arial" w:cs="Arial" w:eastAsia="Arial"/>
          <w:b/>
          <w:bCs/>
          <w:color w:val="231F20"/>
          <w:spacing w:val="40"/>
          <w:w w:val="80"/>
          <w:sz w:val="26"/>
          <w:szCs w:val="26"/>
        </w:rPr>
        <w:t> 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6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8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5"/>
          <w:w w:val="8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9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7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тд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8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4"/>
          <w:w w:val="8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8"/>
          <w:w w:val="8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ионов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20" w:lineRule="exact" w:before="3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169" w:lineRule="auto"/>
        <w:ind w:left="46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следующем,</w:t>
      </w:r>
      <w:r>
        <w:rPr>
          <w:rFonts w:ascii="Malgun Gothic" w:hAnsi="Malgun Gothic" w:cs="Malgun Gothic" w:eastAsia="Malgun Gothic"/>
          <w:color w:val="231F20"/>
          <w:spacing w:val="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2021</w:t>
      </w:r>
      <w:r>
        <w:rPr>
          <w:rFonts w:ascii="Malgun Gothic" w:hAnsi="Malgun Gothic" w:cs="Malgun Gothic" w:eastAsia="Malgun Gothic"/>
          <w:color w:val="231F20"/>
          <w:spacing w:val="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7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естественная</w:t>
      </w:r>
      <w:r>
        <w:rPr>
          <w:rFonts w:ascii="Malgun Gothic" w:hAnsi="Malgun Gothic" w:cs="Malgun Gothic" w:eastAsia="Malgun Gothic"/>
          <w:color w:val="231F20"/>
          <w:spacing w:val="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убыль</w:t>
      </w:r>
      <w:r>
        <w:rPr>
          <w:rFonts w:ascii="Malgun Gothic" w:hAnsi="Malgun Gothic" w:cs="Malgun Gothic" w:eastAsia="Malgun Gothic"/>
          <w:color w:val="231F20"/>
          <w:spacing w:val="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составила</w:t>
      </w:r>
      <w:r>
        <w:rPr>
          <w:rFonts w:ascii="Malgun Gothic" w:hAnsi="Malgun Gothic" w:cs="Malgun Gothic" w:eastAsia="Malgun Gothic"/>
          <w:color w:val="231F20"/>
          <w:spacing w:val="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еще</w:t>
      </w:r>
      <w:r>
        <w:rPr>
          <w:rFonts w:ascii="Malgun Gothic" w:hAnsi="Malgun Gothic" w:cs="Malgun Gothic" w:eastAsia="Malgun Gothic"/>
          <w:color w:val="231F20"/>
          <w:spacing w:val="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большую</w:t>
      </w:r>
      <w:r>
        <w:rPr>
          <w:rFonts w:ascii="Malgun Gothic" w:hAnsi="Malgun Gothic" w:cs="Malgun Gothic" w:eastAsia="Malgun Gothic"/>
          <w:color w:val="231F20"/>
          <w:spacing w:val="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личину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1043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: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родилось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1398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умерло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2441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грационный</w:t>
      </w:r>
      <w:r>
        <w:rPr>
          <w:rFonts w:ascii="Malgun Gothic" w:hAnsi="Malgun Gothic" w:cs="Malgun Gothic" w:eastAsia="Malgun Gothic"/>
          <w:color w:val="231F20"/>
          <w:spacing w:val="-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прирост</w:t>
      </w:r>
      <w:r>
        <w:rPr>
          <w:rFonts w:ascii="Malgun Gothic" w:hAnsi="Malgun Gothic" w:cs="Malgun Gothic" w:eastAsia="Malgun Gothic"/>
          <w:color w:val="231F20"/>
          <w:spacing w:val="-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составил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430</w:t>
      </w:r>
      <w:r>
        <w:rPr>
          <w:rFonts w:ascii="Malgun Gothic" w:hAnsi="Malgun Gothic" w:cs="Malgun Gothic" w:eastAsia="Malgun Gothic"/>
          <w:color w:val="231F20"/>
          <w:spacing w:val="-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463" w:right="11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3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22</w:t>
      </w:r>
      <w:r>
        <w:rPr>
          <w:rFonts w:ascii="Malgun Gothic" w:hAnsi="Malgun Gothic" w:cs="Malgun Gothic" w:eastAsia="Malgun Gothic"/>
          <w:color w:val="231F20"/>
          <w:spacing w:val="3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1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3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ш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составила</w:t>
      </w:r>
      <w:r>
        <w:rPr>
          <w:rFonts w:ascii="Malgun Gothic" w:hAnsi="Malgun Gothic" w:cs="Malgun Gothic" w:eastAsia="Malgun Gothic"/>
          <w:color w:val="231F20"/>
          <w:spacing w:val="-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большую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величину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600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: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родилось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1306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умерло</w:t>
      </w:r>
      <w:r>
        <w:rPr>
          <w:rFonts w:ascii="Malgun Gothic" w:hAnsi="Malgun Gothic" w:cs="Malgun Gothic" w:eastAsia="Malgun Gothic"/>
          <w:color w:val="231F20"/>
          <w:w w:val="9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1906</w:t>
      </w:r>
      <w:r>
        <w:rPr>
          <w:rFonts w:ascii="Malgun Gothic" w:hAnsi="Malgun Gothic" w:cs="Malgun Gothic" w:eastAsia="Malgun Gothic"/>
          <w:color w:val="231F20"/>
          <w:spacing w:val="-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Миграционный</w:t>
      </w:r>
      <w:r>
        <w:rPr>
          <w:rFonts w:ascii="Malgun Gothic" w:hAnsi="Malgun Gothic" w:cs="Malgun Gothic" w:eastAsia="Malgun Gothic"/>
          <w:color w:val="231F20"/>
          <w:spacing w:val="-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прирост</w:t>
      </w:r>
      <w:r>
        <w:rPr>
          <w:rFonts w:ascii="Malgun Gothic" w:hAnsi="Malgun Gothic" w:cs="Malgun Gothic" w:eastAsia="Malgun Gothic"/>
          <w:color w:val="231F20"/>
          <w:spacing w:val="-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62</w:t>
      </w:r>
      <w:r>
        <w:rPr>
          <w:rFonts w:ascii="Malgun Gothic" w:hAnsi="Malgun Gothic" w:cs="Malgun Gothic" w:eastAsia="Malgun Gothic"/>
          <w:color w:val="231F20"/>
          <w:spacing w:val="-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70" w:lineRule="exact" w:before="8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spacing w:line="165" w:lineRule="auto"/>
        <w:ind w:left="463" w:right="110" w:firstLine="283"/>
        <w:jc w:val="right"/>
      </w:pPr>
      <w:r>
        <w:rPr>
          <w:color w:val="231F20"/>
          <w:spacing w:val="-7"/>
          <w:w w:val="95"/>
        </w:rPr>
        <w:t>Государственна</w:t>
      </w:r>
      <w:r>
        <w:rPr>
          <w:color w:val="231F20"/>
          <w:w w:val="95"/>
        </w:rPr>
        <w:t>я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7"/>
          <w:w w:val="95"/>
        </w:rPr>
        <w:t>дума</w:t>
      </w:r>
      <w:r>
        <w:rPr>
          <w:color w:val="231F20"/>
          <w:w w:val="95"/>
        </w:rPr>
        <w:t>,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7"/>
          <w:w w:val="95"/>
        </w:rPr>
        <w:t>Сове</w:t>
      </w:r>
      <w:r>
        <w:rPr>
          <w:color w:val="231F20"/>
          <w:w w:val="95"/>
        </w:rPr>
        <w:t>т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7"/>
          <w:w w:val="95"/>
        </w:rPr>
        <w:t>Федерации</w:t>
      </w:r>
      <w:r>
        <w:rPr>
          <w:color w:val="231F20"/>
          <w:w w:val="95"/>
        </w:rPr>
        <w:t>,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7"/>
          <w:w w:val="95"/>
        </w:rPr>
        <w:t>Правительств</w:t>
      </w:r>
      <w:r>
        <w:rPr>
          <w:color w:val="231F20"/>
          <w:w w:val="95"/>
        </w:rPr>
        <w:t>о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6"/>
          <w:w w:val="95"/>
        </w:rPr>
        <w:t>РФ</w:t>
      </w:r>
      <w:r>
        <w:rPr>
          <w:color w:val="231F20"/>
          <w:spacing w:val="-7"/>
          <w:w w:val="114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5"/>
          <w:w w:val="95"/>
        </w:rPr>
        <w:t>многи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spacing w:val="-5"/>
          <w:w w:val="95"/>
        </w:rPr>
        <w:t>оппозиционны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spacing w:val="-5"/>
          <w:w w:val="95"/>
        </w:rPr>
        <w:t>парти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spacing w:val="-6"/>
          <w:w w:val="95"/>
        </w:rPr>
        <w:t>ещ</w:t>
      </w:r>
      <w:r>
        <w:rPr>
          <w:color w:val="231F20"/>
          <w:w w:val="95"/>
        </w:rPr>
        <w:t>е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6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 </w:t>
      </w:r>
      <w:r>
        <w:rPr>
          <w:color w:val="231F20"/>
          <w:spacing w:val="-5"/>
          <w:w w:val="95"/>
        </w:rPr>
        <w:t>конц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 </w:t>
      </w:r>
      <w:r>
        <w:rPr>
          <w:color w:val="231F20"/>
          <w:spacing w:val="-6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spacing w:val="-6"/>
          <w:w w:val="95"/>
        </w:rPr>
        <w:t>осознали</w:t>
      </w:r>
      <w:r>
        <w:rPr>
          <w:color w:val="231F20"/>
          <w:spacing w:val="-5"/>
          <w:w w:val="94"/>
        </w:rPr>
        <w:t> </w:t>
      </w:r>
      <w:r>
        <w:rPr>
          <w:color w:val="231F20"/>
          <w:spacing w:val="-6"/>
          <w:w w:val="95"/>
        </w:rPr>
        <w:t>масшта</w:t>
      </w:r>
      <w:r>
        <w:rPr>
          <w:color w:val="231F20"/>
          <w:w w:val="95"/>
        </w:rPr>
        <w:t>б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7"/>
          <w:w w:val="95"/>
        </w:rPr>
        <w:t>реальны</w:t>
      </w:r>
      <w:r>
        <w:rPr>
          <w:color w:val="231F20"/>
          <w:w w:val="95"/>
        </w:rPr>
        <w:t>й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7"/>
          <w:w w:val="95"/>
        </w:rPr>
        <w:t>ущер</w:t>
      </w:r>
      <w:r>
        <w:rPr>
          <w:color w:val="231F20"/>
          <w:w w:val="95"/>
        </w:rPr>
        <w:t>б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6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6"/>
          <w:w w:val="95"/>
        </w:rPr>
        <w:t>естественно</w:t>
      </w:r>
      <w:r>
        <w:rPr>
          <w:color w:val="231F20"/>
          <w:w w:val="95"/>
        </w:rPr>
        <w:t>й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-6"/>
          <w:w w:val="95"/>
        </w:rPr>
        <w:t>убыл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6"/>
          <w:w w:val="95"/>
        </w:rPr>
        <w:t>населения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7"/>
          <w:w w:val="95"/>
        </w:rPr>
        <w:t>последни</w:t>
      </w:r>
      <w:r>
        <w:rPr>
          <w:color w:val="231F20"/>
          <w:w w:val="95"/>
        </w:rPr>
        <w:t>е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5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6"/>
          <w:w w:val="95"/>
        </w:rPr>
        <w:t>ле</w:t>
      </w:r>
      <w:r>
        <w:rPr>
          <w:color w:val="231F20"/>
          <w:w w:val="95"/>
        </w:rPr>
        <w:t>т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6"/>
          <w:w w:val="95"/>
        </w:rPr>
        <w:t>(2020–2024)</w:t>
      </w:r>
      <w:r>
        <w:rPr>
          <w:color w:val="231F20"/>
          <w:w w:val="95"/>
        </w:rPr>
        <w:t>,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6"/>
          <w:w w:val="95"/>
        </w:rPr>
        <w:t>которы</w:t>
      </w:r>
      <w:r>
        <w:rPr>
          <w:color w:val="231F20"/>
          <w:w w:val="95"/>
        </w:rPr>
        <w:t>й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-6"/>
          <w:w w:val="95"/>
        </w:rPr>
        <w:t>состави</w:t>
      </w:r>
      <w:r>
        <w:rPr>
          <w:color w:val="231F20"/>
          <w:w w:val="95"/>
        </w:rPr>
        <w:t>л</w:t>
      </w:r>
      <w:r>
        <w:rPr>
          <w:color w:val="231F20"/>
          <w:spacing w:val="-3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6"/>
          <w:w w:val="95"/>
        </w:rPr>
        <w:t>3,4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4</w:t>
      </w: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7"/>
          <w:w w:val="95"/>
        </w:rPr>
        <w:t>мл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-6"/>
          <w:w w:val="95"/>
        </w:rPr>
        <w:t> </w:t>
      </w:r>
      <w:r>
        <w:rPr>
          <w:color w:val="231F20"/>
          <w:spacing w:val="-6"/>
          <w:w w:val="80"/>
        </w:rPr>
        <w:t>чел</w:t>
      </w:r>
      <w:r>
        <w:rPr>
          <w:color w:val="231F20"/>
          <w:w w:val="8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80"/>
        </w:rPr>
        <w:t>рис</w:t>
      </w:r>
      <w:r>
        <w:rPr>
          <w:color w:val="231F20"/>
          <w:w w:val="80"/>
        </w:rPr>
        <w:t>�</w:t>
      </w:r>
      <w:r>
        <w:rPr>
          <w:color w:val="231F20"/>
          <w:spacing w:val="-14"/>
          <w:w w:val="80"/>
        </w:rPr>
        <w:t> </w:t>
      </w:r>
      <w:r>
        <w:rPr>
          <w:color w:val="231F20"/>
          <w:w w:val="80"/>
        </w:rPr>
        <w:t>6</w:t>
      </w:r>
      <w:r>
        <w:rPr>
          <w:color w:val="231F20"/>
          <w:spacing w:val="2"/>
          <w:w w:val="80"/>
        </w:rPr>
        <w:t>�</w:t>
      </w:r>
      <w:r>
        <w:rPr>
          <w:color w:val="231F20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spacing w:val="-14"/>
          <w:w w:val="80"/>
        </w:rPr>
        <w:t> </w:t>
      </w:r>
      <w:r>
        <w:rPr>
          <w:color w:val="231F20"/>
          <w:spacing w:val="1"/>
          <w:w w:val="95"/>
        </w:rPr>
        <w:t>показан</w:t>
      </w:r>
      <w:r>
        <w:rPr>
          <w:color w:val="231F20"/>
          <w:w w:val="95"/>
        </w:rPr>
        <w:t>а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1"/>
          <w:w w:val="95"/>
        </w:rPr>
        <w:t>динамик</w:t>
      </w:r>
      <w:r>
        <w:rPr>
          <w:color w:val="231F20"/>
          <w:w w:val="95"/>
        </w:rPr>
        <w:t>а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1"/>
          <w:w w:val="95"/>
        </w:rPr>
        <w:t>численност</w:t>
      </w:r>
      <w:r>
        <w:rPr>
          <w:color w:val="231F20"/>
          <w:w w:val="95"/>
        </w:rPr>
        <w:t>и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1"/>
          <w:w w:val="95"/>
        </w:rPr>
        <w:t>населения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перио</w:t>
      </w:r>
      <w:r>
        <w:rPr>
          <w:color w:val="231F20"/>
          <w:w w:val="95"/>
        </w:rPr>
        <w:t>д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1980–202</w:t>
      </w:r>
      <w:r>
        <w:rPr>
          <w:color w:val="231F20"/>
          <w:w w:val="95"/>
        </w:rPr>
        <w:t>5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80"/>
        </w:rPr>
        <w:t>гг</w:t>
      </w:r>
      <w:r>
        <w:rPr>
          <w:color w:val="231F20"/>
          <w:w w:val="80"/>
        </w:rPr>
        <w:t>�</w:t>
      </w:r>
      <w:r>
        <w:rPr>
          <w:color w:val="231F20"/>
          <w:spacing w:val="13"/>
          <w:w w:val="80"/>
        </w:rPr>
        <w:t> </w:t>
      </w:r>
      <w:r>
        <w:rPr>
          <w:color w:val="231F20"/>
          <w:w w:val="95"/>
        </w:rPr>
        <w:t>(н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1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январ</w:t>
      </w:r>
      <w:r>
        <w:rPr>
          <w:color w:val="231F20"/>
          <w:w w:val="95"/>
        </w:rPr>
        <w:t>я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соответству</w:t>
      </w:r>
      <w:r>
        <w:rPr>
          <w:color w:val="231F20"/>
          <w:spacing w:val="3"/>
          <w:w w:val="95"/>
        </w:rPr>
        <w:t>ю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53" w:lineRule="exact"/>
        <w:ind w:left="463" w:right="1577"/>
        <w:jc w:val="center"/>
      </w:pPr>
      <w:r>
        <w:rPr>
          <w:color w:val="231F20"/>
          <w:w w:val="90"/>
        </w:rPr>
        <w:t>щего</w:t>
      </w:r>
      <w:r>
        <w:rPr>
          <w:color w:val="231F20"/>
          <w:spacing w:val="-13"/>
          <w:w w:val="90"/>
        </w:rPr>
        <w:t> </w:t>
      </w:r>
      <w:r>
        <w:rPr>
          <w:color w:val="231F20"/>
          <w:w w:val="90"/>
        </w:rPr>
        <w:t>года,</w:t>
      </w:r>
      <w:r>
        <w:rPr>
          <w:color w:val="231F20"/>
          <w:spacing w:val="-13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-12"/>
          <w:w w:val="90"/>
        </w:rPr>
        <w:t> </w:t>
      </w:r>
      <w:r>
        <w:rPr>
          <w:color w:val="231F20"/>
          <w:w w:val="90"/>
        </w:rPr>
        <w:t>учетом</w:t>
      </w:r>
      <w:r>
        <w:rPr>
          <w:color w:val="231F20"/>
          <w:spacing w:val="-13"/>
          <w:w w:val="90"/>
        </w:rPr>
        <w:t> </w:t>
      </w:r>
      <w:r>
        <w:rPr>
          <w:color w:val="231F20"/>
          <w:w w:val="90"/>
        </w:rPr>
        <w:t>переписи</w:t>
      </w:r>
      <w:r>
        <w:rPr>
          <w:color w:val="231F20"/>
          <w:spacing w:val="-12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-13"/>
          <w:w w:val="90"/>
        </w:rPr>
        <w:t> </w:t>
      </w:r>
      <w:r>
        <w:rPr>
          <w:color w:val="231F20"/>
          <w:w w:val="90"/>
        </w:rPr>
        <w:t>2020</w:t>
      </w:r>
      <w:r>
        <w:rPr>
          <w:color w:val="231F20"/>
          <w:spacing w:val="-12"/>
          <w:w w:val="90"/>
        </w:rPr>
        <w:t> </w:t>
      </w:r>
      <w:r>
        <w:rPr>
          <w:color w:val="231F20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)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spacing w:before="80"/>
        <w:ind w:left="7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87.851303pt;margin-top:8.119340pt;width:336.244pt;height:264.2446pt;mso-position-horizontal-relative:page;mso-position-vertical-relative:paragraph;z-index:-12270" coordorigin="1757,162" coordsize="6725,5285">
            <v:group style="position:absolute;left:1832;top:4621;width:6645;height:2" coordorigin="1832,4621" coordsize="6645,2">
              <v:shape style="position:absolute;left:1832;top:4621;width:6645;height:2" coordorigin="1832,4621" coordsize="6645,0" path="m1832,4621l8477,4621e" filled="f" stroked="t" strokeweight=".5pt" strokecolor="#939598">
                <v:path arrowok="t"/>
              </v:shape>
            </v:group>
            <v:group style="position:absolute;left:1832;top:3879;width:6645;height:2" coordorigin="1832,3879" coordsize="6645,2">
              <v:shape style="position:absolute;left:1832;top:3879;width:6645;height:2" coordorigin="1832,3879" coordsize="6645,0" path="m1832,3879l8477,3879e" filled="f" stroked="t" strokeweight=".5pt" strokecolor="#939598">
                <v:path arrowok="t"/>
              </v:shape>
            </v:group>
            <v:group style="position:absolute;left:1832;top:3147;width:6645;height:2" coordorigin="1832,3147" coordsize="6645,2">
              <v:shape style="position:absolute;left:1832;top:3147;width:6645;height:2" coordorigin="1832,3147" coordsize="6645,0" path="m1832,3147l8477,3147e" filled="f" stroked="t" strokeweight=".5pt" strokecolor="#939598">
                <v:path arrowok="t"/>
              </v:shape>
            </v:group>
            <v:group style="position:absolute;left:8155;top:2402;width:322;height:2" coordorigin="8155,2402" coordsize="322,2">
              <v:shape style="position:absolute;left:8155;top:2402;width:322;height:2" coordorigin="8155,2402" coordsize="322,0" path="m8155,2402l8477,2402e" filled="f" stroked="t" strokeweight=".5pt" strokecolor="#939598">
                <v:path arrowok="t"/>
              </v:shape>
            </v:group>
            <v:group style="position:absolute;left:6849;top:2402;width:1209;height:2" coordorigin="6849,2402" coordsize="1209,2">
              <v:shape style="position:absolute;left:6849;top:2402;width:1209;height:2" coordorigin="6849,2402" coordsize="1209,0" path="m6849,2402l8058,2402e" filled="f" stroked="t" strokeweight=".5pt" strokecolor="#939598">
                <v:path arrowok="t"/>
              </v:shape>
            </v:group>
            <v:group style="position:absolute;left:1832;top:2402;width:4920;height:2" coordorigin="1832,2402" coordsize="4920,2">
              <v:shape style="position:absolute;left:1832;top:2402;width:4920;height:2" coordorigin="1832,2402" coordsize="4920,0" path="m1832,2402l6752,2402e" filled="f" stroked="t" strokeweight=".5pt" strokecolor="#939598">
                <v:path arrowok="t"/>
              </v:shape>
            </v:group>
            <v:group style="position:absolute;left:3099;top:1658;width:5378;height:2" coordorigin="3099,1658" coordsize="5378,2">
              <v:shape style="position:absolute;left:3099;top:1658;width:5378;height:2" coordorigin="3099,1658" coordsize="5378,0" path="m3099,1658l8477,1658e" filled="f" stroked="t" strokeweight=".5pt" strokecolor="#939598">
                <v:path arrowok="t"/>
              </v:shape>
            </v:group>
            <v:group style="position:absolute;left:1832;top:1658;width:1170;height:2" coordorigin="1832,1658" coordsize="1170,2">
              <v:shape style="position:absolute;left:1832;top:1658;width:1170;height:2" coordorigin="1832,1658" coordsize="1170,0" path="m1832,1658l3002,1658e" filled="f" stroked="t" strokeweight=".5pt" strokecolor="#939598">
                <v:path arrowok="t"/>
              </v:shape>
            </v:group>
            <v:group style="position:absolute;left:7722;top:927;width:755;height:2" coordorigin="7722,927" coordsize="755,2">
              <v:shape style="position:absolute;left:7722;top:927;width:755;height:2" coordorigin="7722,927" coordsize="755,0" path="m7722,927l8477,927e" filled="f" stroked="t" strokeweight=".5pt" strokecolor="#939598">
                <v:path arrowok="t"/>
              </v:shape>
            </v:group>
            <v:group style="position:absolute;left:4394;top:927;width:3231;height:2" coordorigin="4394,927" coordsize="3231,2">
              <v:shape style="position:absolute;left:4394;top:927;width:3231;height:2" coordorigin="4394,927" coordsize="3231,0" path="m4394,927l7625,927e" filled="f" stroked="t" strokeweight=".5pt" strokecolor="#939598">
                <v:path arrowok="t"/>
              </v:shape>
            </v:group>
            <v:group style="position:absolute;left:1832;top:927;width:2466;height:2" coordorigin="1832,927" coordsize="2466,2">
              <v:shape style="position:absolute;left:1832;top:927;width:2466;height:2" coordorigin="1832,927" coordsize="2466,0" path="m1832,927l4297,927e" filled="f" stroked="t" strokeweight=".5pt" strokecolor="#939598">
                <v:path arrowok="t"/>
              </v:shape>
            </v:group>
            <v:group style="position:absolute;left:1832;top:173;width:6645;height:2" coordorigin="1832,173" coordsize="6645,2">
              <v:shape style="position:absolute;left:1832;top:173;width:6645;height:2" coordorigin="1832,173" coordsize="6645,0" path="m1832,173l8477,173e" filled="f" stroked="t" strokeweight=".5pt" strokecolor="#939598">
                <v:path arrowok="t"/>
              </v:shape>
            </v:group>
            <v:group style="position:absolute;left:1832;top:173;width:6645;height:5191" coordorigin="1832,173" coordsize="6645,5191">
              <v:shape style="position:absolute;left:1832;top:173;width:6645;height:5191" coordorigin="1832,173" coordsize="6645,5191" path="m1832,173l1832,5364,8477,5364e" filled="f" stroked="t" strokeweight=".5pt" strokecolor="#231F20">
                <v:path arrowok="t"/>
              </v:shape>
            </v:group>
            <v:group style="position:absolute;left:1762;top:5364;width:70;height:2" coordorigin="1762,5364" coordsize="70,2">
              <v:shape style="position:absolute;left:1762;top:5364;width:70;height:2" coordorigin="1762,5364" coordsize="70,0" path="m1832,5364l1762,5364e" filled="f" stroked="t" strokeweight=".5pt" strokecolor="#231F20">
                <v:path arrowok="t"/>
              </v:shape>
            </v:group>
            <v:group style="position:absolute;left:1762;top:4621;width:70;height:2" coordorigin="1762,4621" coordsize="70,2">
              <v:shape style="position:absolute;left:1762;top:4621;width:70;height:2" coordorigin="1762,4621" coordsize="70,0" path="m1832,4621l1762,4621e" filled="f" stroked="t" strokeweight=".5pt" strokecolor="#231F20">
                <v:path arrowok="t"/>
              </v:shape>
            </v:group>
            <v:group style="position:absolute;left:1762;top:3879;width:70;height:2" coordorigin="1762,3879" coordsize="70,2">
              <v:shape style="position:absolute;left:1762;top:3879;width:70;height:2" coordorigin="1762,3879" coordsize="70,0" path="m1832,3879l1762,3879e" filled="f" stroked="t" strokeweight=".5pt" strokecolor="#231F20">
                <v:path arrowok="t"/>
              </v:shape>
            </v:group>
            <v:group style="position:absolute;left:1762;top:3147;width:70;height:2" coordorigin="1762,3147" coordsize="70,2">
              <v:shape style="position:absolute;left:1762;top:3147;width:70;height:2" coordorigin="1762,3147" coordsize="70,0" path="m1832,3147l1762,3147e" filled="f" stroked="t" strokeweight=".5pt" strokecolor="#231F20">
                <v:path arrowok="t"/>
              </v:shape>
            </v:group>
            <v:group style="position:absolute;left:1762;top:2402;width:70;height:2" coordorigin="1762,2402" coordsize="70,2">
              <v:shape style="position:absolute;left:1762;top:2402;width:70;height:2" coordorigin="1762,2402" coordsize="70,0" path="m1832,2402l1762,2402e" filled="f" stroked="t" strokeweight=".5pt" strokecolor="#231F20">
                <v:path arrowok="t"/>
              </v:shape>
            </v:group>
            <v:group style="position:absolute;left:1762;top:1658;width:70;height:2" coordorigin="1762,1658" coordsize="70,2">
              <v:shape style="position:absolute;left:1762;top:1658;width:70;height:2" coordorigin="1762,1658" coordsize="70,0" path="m1832,1658l1762,1658e" filled="f" stroked="t" strokeweight=".5pt" strokecolor="#231F20">
                <v:path arrowok="t"/>
              </v:shape>
            </v:group>
            <v:group style="position:absolute;left:1762;top:927;width:70;height:2" coordorigin="1762,927" coordsize="70,2">
              <v:shape style="position:absolute;left:1762;top:927;width:70;height:2" coordorigin="1762,927" coordsize="70,0" path="m1832,927l1762,927e" filled="f" stroked="t" strokeweight=".5pt" strokecolor="#231F20">
                <v:path arrowok="t"/>
              </v:shape>
            </v:group>
            <v:group style="position:absolute;left:1762;top:173;width:70;height:2" coordorigin="1762,173" coordsize="70,2">
              <v:shape style="position:absolute;left:1762;top:173;width:70;height:2" coordorigin="1762,173" coordsize="70,0" path="m1832,173l1762,173e" filled="f" stroked="t" strokeweight=".5pt" strokecolor="#231F20">
                <v:path arrowok="t"/>
              </v:shape>
            </v:group>
            <v:group style="position:absolute;left:1832;top:5364;width:2;height:70" coordorigin="1832,5364" coordsize="2,70">
              <v:shape style="position:absolute;left:1832;top:5364;width:2;height:70" coordorigin="1832,5364" coordsize="0,70" path="m1832,5434l1832,5364e" filled="f" stroked="t" strokeweight=".5pt" strokecolor="#231F20">
                <v:path arrowok="t"/>
              </v:shape>
            </v:group>
            <v:group style="position:absolute;left:1967;top:5364;width:2;height:70" coordorigin="1967,5364" coordsize="2,70">
              <v:shape style="position:absolute;left:1967;top:5364;width:2;height:70" coordorigin="1967,5364" coordsize="0,70" path="m1967,5434l1967,5364e" filled="f" stroked="t" strokeweight=".5pt" strokecolor="#231F20">
                <v:path arrowok="t"/>
              </v:shape>
            </v:group>
            <v:group style="position:absolute;left:2118;top:5364;width:2;height:70" coordorigin="2118,5364" coordsize="2,70">
              <v:shape style="position:absolute;left:2118;top:5364;width:2;height:70" coordorigin="2118,5364" coordsize="0,70" path="m2118,5434l2118,5364e" filled="f" stroked="t" strokeweight=".5pt" strokecolor="#231F20">
                <v:path arrowok="t"/>
              </v:shape>
            </v:group>
            <v:group style="position:absolute;left:2263;top:5364;width:2;height:70" coordorigin="2263,5364" coordsize="2,70">
              <v:shape style="position:absolute;left:2263;top:5364;width:2;height:70" coordorigin="2263,5364" coordsize="0,70" path="m2263,5434l2263,5364e" filled="f" stroked="t" strokeweight=".5pt" strokecolor="#231F20">
                <v:path arrowok="t"/>
              </v:shape>
            </v:group>
            <v:group style="position:absolute;left:2398;top:5364;width:2;height:70" coordorigin="2398,5364" coordsize="2,70">
              <v:shape style="position:absolute;left:2398;top:5364;width:2;height:70" coordorigin="2398,5364" coordsize="0,70" path="m2398,5434l2398,5364e" filled="f" stroked="t" strokeweight=".5pt" strokecolor="#231F20">
                <v:path arrowok="t"/>
              </v:shape>
            </v:group>
            <v:group style="position:absolute;left:2549;top:5364;width:2;height:70" coordorigin="2549,5364" coordsize="2,70">
              <v:shape style="position:absolute;left:2549;top:5364;width:2;height:70" coordorigin="2549,5364" coordsize="0,70" path="m2549,5434l2549,5364e" filled="f" stroked="t" strokeweight=".5pt" strokecolor="#231F20">
                <v:path arrowok="t"/>
              </v:shape>
            </v:group>
            <v:group style="position:absolute;left:2700;top:173;width:2;height:5261" coordorigin="2700,173" coordsize="2,5261">
              <v:shape style="position:absolute;left:2700;top:173;width:2;height:5261" coordorigin="2700,173" coordsize="0,5261" path="m2700,173l2700,5434e" filled="f" stroked="t" strokeweight=".5004pt" strokecolor="#231F20">
                <v:path arrowok="t"/>
              </v:shape>
            </v:group>
            <v:group style="position:absolute;left:2835;top:5364;width:2;height:70" coordorigin="2835,5364" coordsize="2,70">
              <v:shape style="position:absolute;left:2835;top:5364;width:2;height:70" coordorigin="2835,5364" coordsize="0,70" path="m2835,5434l2835,5364e" filled="f" stroked="t" strokeweight=".5pt" strokecolor="#231F20">
                <v:path arrowok="t"/>
              </v:shape>
            </v:group>
            <v:group style="position:absolute;left:2986;top:5364;width:2;height:70" coordorigin="2986,5364" coordsize="2,70">
              <v:shape style="position:absolute;left:2986;top:5364;width:2;height:70" coordorigin="2986,5364" coordsize="0,70" path="m2986,5434l2986,5364e" filled="f" stroked="t" strokeweight=".5pt" strokecolor="#231F20">
                <v:path arrowok="t"/>
              </v:shape>
            </v:group>
            <v:group style="position:absolute;left:3128;top:5364;width:2;height:70" coordorigin="3128,5364" coordsize="2,70">
              <v:shape style="position:absolute;left:3128;top:5364;width:2;height:70" coordorigin="3128,5364" coordsize="0,70" path="m3128,5434l3128,5364e" filled="f" stroked="t" strokeweight=".5pt" strokecolor="#231F20">
                <v:path arrowok="t"/>
              </v:shape>
            </v:group>
            <v:group style="position:absolute;left:3264;top:5364;width:2;height:70" coordorigin="3264,5364" coordsize="2,70">
              <v:shape style="position:absolute;left:3264;top:5364;width:2;height:70" coordorigin="3264,5364" coordsize="0,70" path="m3264,5434l3264,5364e" filled="f" stroked="t" strokeweight=".5pt" strokecolor="#231F20">
                <v:path arrowok="t"/>
              </v:shape>
            </v:group>
            <v:group style="position:absolute;left:3414;top:5364;width:2;height:70" coordorigin="3414,5364" coordsize="2,70">
              <v:shape style="position:absolute;left:3414;top:5364;width:2;height:70" coordorigin="3414,5364" coordsize="0,70" path="m3414,5434l3414,5364e" filled="f" stroked="t" strokeweight=".5pt" strokecolor="#231F20">
                <v:path arrowok="t"/>
              </v:shape>
            </v:group>
            <v:group style="position:absolute;left:3556;top:5364;width:2;height:70" coordorigin="3556,5364" coordsize="2,70">
              <v:shape style="position:absolute;left:3556;top:5364;width:2;height:70" coordorigin="3556,5364" coordsize="0,70" path="m3556,5434l3556,5364e" filled="f" stroked="t" strokeweight=".5pt" strokecolor="#231F20">
                <v:path arrowok="t"/>
              </v:shape>
            </v:group>
            <v:group style="position:absolute;left:3705;top:5364;width:2;height:70" coordorigin="3705,5364" coordsize="2,70">
              <v:shape style="position:absolute;left:3705;top:5364;width:2;height:70" coordorigin="3705,5364" coordsize="0,70" path="m3705,5434l3705,5364e" filled="f" stroked="t" strokeweight=".5pt" strokecolor="#231F20">
                <v:path arrowok="t"/>
              </v:shape>
            </v:group>
            <v:group style="position:absolute;left:3856;top:5364;width:2;height:70" coordorigin="3856,5364" coordsize="2,70">
              <v:shape style="position:absolute;left:3856;top:5364;width:2;height:70" coordorigin="3856,5364" coordsize="0,70" path="m3856,5434l3856,5364e" filled="f" stroked="t" strokeweight=".5pt" strokecolor="#231F20">
                <v:path arrowok="t"/>
              </v:shape>
            </v:group>
            <v:group style="position:absolute;left:3988;top:5364;width:2;height:70" coordorigin="3988,5364" coordsize="2,70">
              <v:shape style="position:absolute;left:3988;top:5364;width:2;height:70" coordorigin="3988,5364" coordsize="0,70" path="m3988,5434l3988,5364e" filled="f" stroked="t" strokeweight=".5pt" strokecolor="#231F20">
                <v:path arrowok="t"/>
              </v:shape>
            </v:group>
            <v:group style="position:absolute;left:4137;top:5364;width:2;height:70" coordorigin="4137,5364" coordsize="2,70">
              <v:shape style="position:absolute;left:4137;top:5364;width:2;height:70" coordorigin="4137,5364" coordsize="0,70" path="m4137,5434l4137,5364e" filled="f" stroked="t" strokeweight=".5pt" strokecolor="#231F20">
                <v:path arrowok="t"/>
              </v:shape>
            </v:group>
            <v:group style="position:absolute;left:4285;top:173;width:2;height:5264" coordorigin="4285,173" coordsize="2,5264">
              <v:shape style="position:absolute;left:4285;top:173;width:2;height:5264" coordorigin="4285,173" coordsize="0,5264" path="m4285,173l4285,5437e" filled="f" stroked="t" strokeweight=".5001pt" strokecolor="#231F20">
                <v:path arrowok="t"/>
              </v:shape>
            </v:group>
            <v:group style="position:absolute;left:4422;top:5364;width:2;height:70" coordorigin="4422,5364" coordsize="2,70">
              <v:shape style="position:absolute;left:4422;top:5364;width:2;height:70" coordorigin="4422,5364" coordsize="0,70" path="m4422,5434l4422,5364e" filled="f" stroked="t" strokeweight=".5pt" strokecolor="#231F20">
                <v:path arrowok="t"/>
              </v:shape>
            </v:group>
            <v:group style="position:absolute;left:4571;top:5364;width:2;height:70" coordorigin="4571,5364" coordsize="2,70">
              <v:shape style="position:absolute;left:4571;top:5364;width:2;height:70" coordorigin="4571,5364" coordsize="0,70" path="m4571,5434l4571,5364e" filled="f" stroked="t" strokeweight=".5pt" strokecolor="#231F20">
                <v:path arrowok="t"/>
              </v:shape>
            </v:group>
            <v:group style="position:absolute;left:4719;top:5367;width:2;height:70" coordorigin="4719,5367" coordsize="2,70">
              <v:shape style="position:absolute;left:4719;top:5367;width:2;height:70" coordorigin="4719,5367" coordsize="0,70" path="m4719,5437l4719,5367e" filled="f" stroked="t" strokeweight=".5pt" strokecolor="#231F20">
                <v:path arrowok="t"/>
              </v:shape>
            </v:group>
            <v:group style="position:absolute;left:4857;top:5364;width:2;height:70" coordorigin="4857,5364" coordsize="2,70">
              <v:shape style="position:absolute;left:4857;top:5364;width:2;height:70" coordorigin="4857,5364" coordsize="0,70" path="m4857,5434l4857,5364e" filled="f" stroked="t" strokeweight=".5pt" strokecolor="#231F20">
                <v:path arrowok="t"/>
              </v:shape>
            </v:group>
            <v:group style="position:absolute;left:5006;top:5364;width:2;height:70" coordorigin="5006,5364" coordsize="2,70">
              <v:shape style="position:absolute;left:5006;top:5364;width:2;height:70" coordorigin="5006,5364" coordsize="0,70" path="m5006,5434l5006,5364e" filled="f" stroked="t" strokeweight=".5pt" strokecolor="#231F20">
                <v:path arrowok="t"/>
              </v:shape>
            </v:group>
            <v:group style="position:absolute;left:5154;top:5367;width:2;height:70" coordorigin="5154,5367" coordsize="2,70">
              <v:shape style="position:absolute;left:5154;top:5367;width:2;height:70" coordorigin="5154,5367" coordsize="0,70" path="m5154,5437l5154,5367e" filled="f" stroked="t" strokeweight=".5pt" strokecolor="#231F20">
                <v:path arrowok="t"/>
              </v:shape>
            </v:group>
            <v:group style="position:absolute;left:5290;top:5364;width:2;height:70" coordorigin="5290,5364" coordsize="2,70">
              <v:shape style="position:absolute;left:5290;top:5364;width:2;height:70" coordorigin="5290,5364" coordsize="0,70" path="m5290,5434l5290,5364e" filled="f" stroked="t" strokeweight=".5pt" strokecolor="#231F20">
                <v:path arrowok="t"/>
              </v:shape>
            </v:group>
            <v:group style="position:absolute;left:5439;top:5364;width:2;height:70" coordorigin="5439,5364" coordsize="2,70">
              <v:shape style="position:absolute;left:5439;top:5364;width:2;height:70" coordorigin="5439,5364" coordsize="0,70" path="m5439,5434l5439,5364e" filled="f" stroked="t" strokeweight=".5pt" strokecolor="#231F20">
                <v:path arrowok="t"/>
              </v:shape>
            </v:group>
            <v:group style="position:absolute;left:5587;top:5367;width:2;height:70" coordorigin="5587,5367" coordsize="2,70">
              <v:shape style="position:absolute;left:5587;top:5367;width:2;height:70" coordorigin="5587,5367" coordsize="0,70" path="m5587,5437l5587,5367e" filled="f" stroked="t" strokeweight=".5pt" strokecolor="#231F20">
                <v:path arrowok="t"/>
              </v:shape>
            </v:group>
            <v:group style="position:absolute;left:5726;top:5364;width:2;height:70" coordorigin="5726,5364" coordsize="2,70">
              <v:shape style="position:absolute;left:5726;top:5364;width:2;height:70" coordorigin="5726,5364" coordsize="0,70" path="m5726,5434l5726,5364e" filled="f" stroked="t" strokeweight=".5pt" strokecolor="#231F20">
                <v:path arrowok="t"/>
              </v:shape>
            </v:group>
            <v:group style="position:absolute;left:5875;top:5364;width:2;height:70" coordorigin="5875,5364" coordsize="2,70">
              <v:shape style="position:absolute;left:5875;top:5364;width:2;height:70" coordorigin="5875,5364" coordsize="0,70" path="m5875,5434l5875,5364e" filled="f" stroked="t" strokeweight=".5pt" strokecolor="#231F20">
                <v:path arrowok="t"/>
              </v:shape>
            </v:group>
            <v:group style="position:absolute;left:6023;top:5367;width:2;height:70" coordorigin="6023,5367" coordsize="2,70">
              <v:shape style="position:absolute;left:6023;top:5367;width:2;height:70" coordorigin="6023,5367" coordsize="0,70" path="m6023,5437l6023,5367e" filled="f" stroked="t" strokeweight=".5pt" strokecolor="#231F20">
                <v:path arrowok="t"/>
              </v:shape>
            </v:group>
            <v:group style="position:absolute;left:6158;top:5364;width:2;height:70" coordorigin="6158,5364" coordsize="2,70">
              <v:shape style="position:absolute;left:6158;top:5364;width:2;height:70" coordorigin="6158,5364" coordsize="0,70" path="m6158,5434l6158,5364e" filled="f" stroked="t" strokeweight=".5pt" strokecolor="#231F20">
                <v:path arrowok="t"/>
              </v:shape>
            </v:group>
            <v:group style="position:absolute;left:6307;top:5364;width:2;height:70" coordorigin="6307,5364" coordsize="2,70">
              <v:shape style="position:absolute;left:6307;top:5364;width:2;height:70" coordorigin="6307,5364" coordsize="0,70" path="m6307,5434l6307,5364e" filled="f" stroked="t" strokeweight=".5pt" strokecolor="#231F20">
                <v:path arrowok="t"/>
              </v:shape>
            </v:group>
            <v:group style="position:absolute;left:6455;top:173;width:2;height:5264" coordorigin="6455,173" coordsize="2,5264">
              <v:shape style="position:absolute;left:6455;top:173;width:2;height:5264" coordorigin="6455,173" coordsize="0,5264" path="m6455,173l6455,5437e" filled="f" stroked="t" strokeweight=".5001pt" strokecolor="#231F20">
                <v:path arrowok="t"/>
              </v:shape>
            </v:group>
            <v:group style="position:absolute;left:6588;top:5364;width:2;height:70" coordorigin="6588,5364" coordsize="2,70">
              <v:shape style="position:absolute;left:6588;top:5364;width:2;height:70" coordorigin="6588,5364" coordsize="0,70" path="m6588,5434l6588,5364e" filled="f" stroked="t" strokeweight=".5pt" strokecolor="#231F20">
                <v:path arrowok="t"/>
              </v:shape>
            </v:group>
            <v:group style="position:absolute;left:6737;top:5364;width:2;height:70" coordorigin="6737,5364" coordsize="2,70">
              <v:shape style="position:absolute;left:6737;top:5364;width:2;height:70" coordorigin="6737,5364" coordsize="0,70" path="m6737,5434l6737,5364e" filled="f" stroked="t" strokeweight=".5pt" strokecolor="#231F20">
                <v:path arrowok="t"/>
              </v:shape>
            </v:group>
            <v:group style="position:absolute;left:6890;top:173;width:2;height:5264" coordorigin="6890,173" coordsize="2,5264">
              <v:shape style="position:absolute;left:6890;top:173;width:2;height:5264" coordorigin="6890,173" coordsize="0,5264" path="m6890,173l6890,5437e" filled="f" stroked="t" strokeweight=".9241pt" strokecolor="#231F20">
                <v:path arrowok="t"/>
              </v:shape>
            </v:group>
            <v:group style="position:absolute;left:7023;top:5364;width:2;height:70" coordorigin="7023,5364" coordsize="2,70">
              <v:shape style="position:absolute;left:7023;top:5364;width:2;height:70" coordorigin="7023,5364" coordsize="0,70" path="m7023,5434l7023,5364e" filled="f" stroked="t" strokeweight=".5pt" strokecolor="#231F20">
                <v:path arrowok="t"/>
              </v:shape>
            </v:group>
            <v:group style="position:absolute;left:7171;top:5364;width:2;height:70" coordorigin="7171,5364" coordsize="2,70">
              <v:shape style="position:absolute;left:7171;top:5364;width:2;height:70" coordorigin="7171,5364" coordsize="0,70" path="m7171,5434l7171,5364e" filled="f" stroked="t" strokeweight=".5pt" strokecolor="#231F20">
                <v:path arrowok="t"/>
              </v:shape>
            </v:group>
            <v:group style="position:absolute;left:7319;top:5367;width:2;height:70" coordorigin="7319,5367" coordsize="2,70">
              <v:shape style="position:absolute;left:7319;top:5367;width:2;height:70" coordorigin="7319,5367" coordsize="0,70" path="m7319,5437l7319,5367e" filled="f" stroked="t" strokeweight=".5pt" strokecolor="#231F20">
                <v:path arrowok="t"/>
              </v:shape>
            </v:group>
            <v:group style="position:absolute;left:7455;top:5364;width:2;height:70" coordorigin="7455,5364" coordsize="2,70">
              <v:shape style="position:absolute;left:7455;top:5364;width:2;height:70" coordorigin="7455,5364" coordsize="0,70" path="m7455,5434l7455,5364e" filled="f" stroked="t" strokeweight=".5pt" strokecolor="#231F20">
                <v:path arrowok="t"/>
              </v:shape>
            </v:group>
            <v:group style="position:absolute;left:7604;top:5364;width:2;height:70" coordorigin="7604,5364" coordsize="2,70">
              <v:shape style="position:absolute;left:7604;top:5364;width:2;height:70" coordorigin="7604,5364" coordsize="0,70" path="m7604,5434l7604,5364e" filled="f" stroked="t" strokeweight=".5pt" strokecolor="#231F20">
                <v:path arrowok="t"/>
              </v:shape>
            </v:group>
            <v:group style="position:absolute;left:7752;top:5367;width:2;height:70" coordorigin="7752,5367" coordsize="2,70">
              <v:shape style="position:absolute;left:7752;top:5367;width:2;height:70" coordorigin="7752,5367" coordsize="0,70" path="m7752,5437l7752,5367e" filled="f" stroked="t" strokeweight=".5pt" strokecolor="#231F20">
                <v:path arrowok="t"/>
              </v:shape>
            </v:group>
            <v:group style="position:absolute;left:7896;top:5364;width:2;height:70" coordorigin="7896,5364" coordsize="2,70">
              <v:shape style="position:absolute;left:7896;top:5364;width:2;height:70" coordorigin="7896,5364" coordsize="0,70" path="m7896,5434l7896,5364e" filled="f" stroked="t" strokeweight=".5pt" strokecolor="#231F20">
                <v:path arrowok="t"/>
              </v:shape>
            </v:group>
            <v:group style="position:absolute;left:8045;top:5364;width:2;height:70" coordorigin="8045,5364" coordsize="2,70">
              <v:shape style="position:absolute;left:8045;top:5364;width:2;height:70" coordorigin="8045,5364" coordsize="0,70" path="m8045,5434l8045,5364e" filled="f" stroked="t" strokeweight=".5pt" strokecolor="#231F20">
                <v:path arrowok="t"/>
              </v:shape>
            </v:group>
            <v:group style="position:absolute;left:8193;top:5367;width:2;height:70" coordorigin="8193,5367" coordsize="2,70">
              <v:shape style="position:absolute;left:8193;top:5367;width:2;height:70" coordorigin="8193,5367" coordsize="0,70" path="m8193,5437l8193,5367e" filled="f" stroked="t" strokeweight=".5pt" strokecolor="#231F20">
                <v:path arrowok="t"/>
              </v:shape>
            </v:group>
            <v:group style="position:absolute;left:8322;top:173;width:2;height:5264" coordorigin="8322,173" coordsize="2,5264">
              <v:shape style="position:absolute;left:8322;top:173;width:2;height:5264" coordorigin="8322,173" coordsize="0,5264" path="m8322,173l8322,5437e" filled="f" stroked="t" strokeweight="1.0549pt" strokecolor="#231F20">
                <v:path arrowok="t"/>
              </v:shape>
            </v:group>
            <v:group style="position:absolute;left:8477;top:5367;width:2;height:70" coordorigin="8477,5367" coordsize="2,70">
              <v:shape style="position:absolute;left:8477;top:5367;width:2;height:70" coordorigin="8477,5367" coordsize="0,70" path="m8477,5437l8477,5367e" filled="f" stroked="t" strokeweight=".5pt" strokecolor="#231F20">
                <v:path arrowok="t"/>
              </v:shape>
            </v:group>
            <v:group style="position:absolute;left:1896;top:690;width:6344;height:3893" coordorigin="1896,690" coordsize="6344,3893">
              <v:shape style="position:absolute;left:1896;top:690;width:6344;height:3893" coordorigin="1896,690" coordsize="6344,3893" path="m1896,4583l2039,4323,2181,4033,2325,3696,2472,3291,2623,2956,2758,2585,2914,2107,3049,1658,3195,1141,3338,1031,3491,774,3628,726,3774,690,3917,820,4065,745,4198,810,4346,927,4506,994,4639,1104,4786,1325,4933,1555,5074,1955,5202,2028,5371,2318,5503,2585,5648,2846,5801,2846,5942,2896,6079,2896,6225,2837,6375,2823,6521,2706,6661,2559,6800,2387,6959,1381,7092,1228,7231,1087,7388,1012,7522,987,7674,937,7825,1124,7961,1300,8109,1489,8240,1582e" filled="f" stroked="t" strokeweight="2pt" strokecolor="#ED1C24">
                <v:path arrowok="t"/>
              </v:shape>
            </v:group>
            <v:group style="position:absolute;left:6800;top:2367;width:22;height:21" coordorigin="6800,2367" coordsize="22,21">
              <v:shape style="position:absolute;left:6800;top:2367;width:22;height:21" coordorigin="6800,2367" coordsize="22,21" path="m6800,2387l6822,2367e" filled="f" stroked="t" strokeweight="2pt" strokecolor="#ED1C24">
                <v:path arrowok="t"/>
              </v:shape>
            </v:group>
            <v:group style="position:absolute;left:6865;top:1859;width:761;height:466" coordorigin="6865,1859" coordsize="761,466">
              <v:shape style="position:absolute;left:6865;top:1859;width:761;height:466" coordorigin="6865,1859" coordsize="761,466" path="m6865,2326l6960,2236,7102,2095,7248,1955,7384,1894,7522,1873,7626,1859e" filled="f" stroked="t" strokeweight="2pt" strokecolor="#ED1C24">
                <v:path arrowok="t"/>
                <v:stroke dashstyle="dash"/>
              </v:shape>
            </v:group>
            <v:group style="position:absolute;left:7656;top:1851;width:47;height:24" coordorigin="7656,1851" coordsize="47,24">
              <v:shape style="position:absolute;left:7656;top:1851;width:47;height:24" coordorigin="7656,1851" coordsize="47,24" path="m7656,1855l7685,1851,7703,1876e" filled="f" stroked="t" strokeweight="2pt" strokecolor="#ED1C24">
                <v:path arrowok="t"/>
              </v:shape>
            </v:group>
            <v:group style="position:absolute;left:7740;top:1927;width:474;height:554" coordorigin="7740,1927" coordsize="474,554">
              <v:shape style="position:absolute;left:7740;top:1927;width:474;height:554" coordorigin="7740,1927" coordsize="474,554" path="m7740,1927l7811,2025,7958,2212,8116,2402,8214,2481e" filled="f" stroked="t" strokeweight="2pt" strokecolor="#ED1C24">
                <v:path arrowok="t"/>
                <v:stroke dashstyle="dash"/>
              </v:shape>
            </v:group>
            <v:group style="position:absolute;left:8239;top:2501;width:23;height:19" coordorigin="8239,2501" coordsize="23,19">
              <v:shape style="position:absolute;left:8239;top:2501;width:23;height:19" coordorigin="8239,2501" coordsize="23,19" path="m8239,2501l8262,2520e" filled="f" stroked="t" strokeweight="2pt" strokecolor="#ED1C24">
                <v:path arrowok="t"/>
              </v:shape>
            </v:group>
            <v:group style="position:absolute;left:1841;top:4523;width:97;height:97" coordorigin="1841,4523" coordsize="97,97">
              <v:shape style="position:absolute;left:1841;top:4523;width:97;height:97" coordorigin="1841,4523" coordsize="97,97" path="m1841,4523l1938,4523,1938,4621,1841,4621,1841,4523xe" filled="t" fillcolor="#ED1C24" stroked="f">
                <v:path arrowok="t"/>
                <v:fill type="solid"/>
              </v:shape>
            </v:group>
            <v:group style="position:absolute;left:1981;top:4275;width:97;height:97" coordorigin="1981,4275" coordsize="97,97">
              <v:shape style="position:absolute;left:1981;top:4275;width:97;height:97" coordorigin="1981,4275" coordsize="97,97" path="m1981,4275l2078,4275,2078,4372,1981,4372,1981,4275xe" filled="t" fillcolor="#ED1C24" stroked="f">
                <v:path arrowok="t"/>
                <v:fill type="solid"/>
              </v:shape>
            </v:group>
            <v:group style="position:absolute;left:2131;top:3986;width:97;height:97" coordorigin="2131,3986" coordsize="97,97">
              <v:shape style="position:absolute;left:2131;top:3986;width:97;height:97" coordorigin="2131,3986" coordsize="97,97" path="m2131,3986l2228,3986,2228,4083,2131,4083,2131,3986xe" filled="t" fillcolor="#ED1C24" stroked="f">
                <v:path arrowok="t"/>
                <v:fill type="solid"/>
              </v:shape>
            </v:group>
            <v:group style="position:absolute;left:2268;top:3650;width:97;height:97" coordorigin="2268,3650" coordsize="97,97">
              <v:shape style="position:absolute;left:2268;top:3650;width:97;height:97" coordorigin="2268,3650" coordsize="97,97" path="m2268,3650l2365,3650,2365,3747,2268,3747,2268,3650xe" filled="t" fillcolor="#ED1C24" stroked="f">
                <v:path arrowok="t"/>
                <v:fill type="solid"/>
              </v:shape>
            </v:group>
            <v:group style="position:absolute;left:2423;top:3230;width:97;height:97" coordorigin="2423,3230" coordsize="97,97">
              <v:shape style="position:absolute;left:2423;top:3230;width:97;height:97" coordorigin="2423,3230" coordsize="97,97" path="m2423,3230l2520,3230,2520,3327,2423,3327,2423,3230xe" filled="t" fillcolor="#ED1C24" stroked="f">
                <v:path arrowok="t"/>
                <v:fill type="solid"/>
              </v:shape>
            </v:group>
            <v:group style="position:absolute;left:2559;top:2905;width:97;height:97" coordorigin="2559,2905" coordsize="97,97">
              <v:shape style="position:absolute;left:2559;top:2905;width:97;height:97" coordorigin="2559,2905" coordsize="97,97" path="m2559,2905l2656,2905,2656,3002,2559,3002,2559,2905xe" filled="t" fillcolor="#ED1C24" stroked="f">
                <v:path arrowok="t"/>
                <v:fill type="solid"/>
              </v:shape>
            </v:group>
            <v:group style="position:absolute;left:2716;top:2522;width:97;height:97" coordorigin="2716,2522" coordsize="97,97">
              <v:shape style="position:absolute;left:2716;top:2522;width:97;height:97" coordorigin="2716,2522" coordsize="97,97" path="m2716,2522l2813,2522,2813,2619,2716,2619,2716,2522xe" filled="t" fillcolor="#ED1C24" stroked="f">
                <v:path arrowok="t"/>
                <v:fill type="solid"/>
              </v:shape>
            </v:group>
            <v:group style="position:absolute;left:2854;top:2054;width:97;height:97" coordorigin="2854,2054" coordsize="97,97">
              <v:shape style="position:absolute;left:2854;top:2054;width:97;height:97" coordorigin="2854,2054" coordsize="97,97" path="m2854,2054l2951,2054,2951,2151,2854,2151,2854,2054xe" filled="t" fillcolor="#ED1C24" stroked="f">
                <v:path arrowok="t"/>
                <v:fill type="solid"/>
              </v:shape>
            </v:group>
            <v:group style="position:absolute;left:3002;top:1609;width:97;height:97" coordorigin="3002,1609" coordsize="97,97">
              <v:shape style="position:absolute;left:3002;top:1609;width:97;height:97" coordorigin="3002,1609" coordsize="97,97" path="m3002,1609l3099,1609,3099,1706,3002,1706,3002,1609xe" filled="t" fillcolor="#ED1C24" stroked="f">
                <v:path arrowok="t"/>
                <v:fill type="solid"/>
              </v:shape>
            </v:group>
            <v:group style="position:absolute;left:3136;top:1089;width:97;height:97" coordorigin="3136,1089" coordsize="97,97">
              <v:shape style="position:absolute;left:3136;top:1089;width:97;height:97" coordorigin="3136,1089" coordsize="97,97" path="m3136,1089l3234,1089,3234,1186,3136,1186,3136,1089xe" filled="t" fillcolor="#ED1C24" stroked="f">
                <v:path arrowok="t"/>
                <v:fill type="solid"/>
              </v:shape>
            </v:group>
            <v:group style="position:absolute;left:3289;top:980;width:97;height:97" coordorigin="3289,980" coordsize="97,97">
              <v:shape style="position:absolute;left:3289;top:980;width:97;height:97" coordorigin="3289,980" coordsize="97,97" path="m3289,980l3386,980,3386,1077,3289,1077,3289,980xe" filled="t" fillcolor="#ED1C24" stroked="f">
                <v:path arrowok="t"/>
                <v:fill type="solid"/>
              </v:shape>
            </v:group>
            <v:group style="position:absolute;left:3438;top:726;width:97;height:97" coordorigin="3438,726" coordsize="97,97">
              <v:shape style="position:absolute;left:3438;top:726;width:97;height:97" coordorigin="3438,726" coordsize="97,97" path="m3438,726l3535,726,3535,823,3438,823,3438,726xe" filled="t" fillcolor="#ED1C24" stroked="f">
                <v:path arrowok="t"/>
                <v:fill type="solid"/>
              </v:shape>
            </v:group>
            <v:group style="position:absolute;left:3577;top:668;width:97;height:97" coordorigin="3577,668" coordsize="97,97">
              <v:shape style="position:absolute;left:3577;top:668;width:97;height:97" coordorigin="3577,668" coordsize="97,97" path="m3577,668l3674,668,3674,765,3577,765,3577,668xe" filled="t" fillcolor="#ED1C24" stroked="f">
                <v:path arrowok="t"/>
                <v:fill type="solid"/>
              </v:shape>
            </v:group>
            <v:group style="position:absolute;left:3724;top:652;width:97;height:97" coordorigin="3724,652" coordsize="97,97">
              <v:shape style="position:absolute;left:3724;top:652;width:97;height:97" coordorigin="3724,652" coordsize="97,97" path="m3724,652l3821,652,3821,749,3724,749,3724,652xe" filled="t" fillcolor="#ED1C24" stroked="f">
                <v:path arrowok="t"/>
                <v:fill type="solid"/>
              </v:shape>
            </v:group>
            <v:group style="position:absolute;left:3864;top:762;width:97;height:97" coordorigin="3864,762" coordsize="97,97">
              <v:shape style="position:absolute;left:3864;top:762;width:97;height:97" coordorigin="3864,762" coordsize="97,97" path="m3864,762l3961,762,3961,859,3864,859,3864,762xe" filled="t" fillcolor="#ED1C24" stroked="f">
                <v:path arrowok="t"/>
                <v:fill type="solid"/>
              </v:shape>
            </v:group>
            <v:group style="position:absolute;left:4011;top:680;width:97;height:97" coordorigin="4011,680" coordsize="97,97">
              <v:shape style="position:absolute;left:4011;top:680;width:97;height:97" coordorigin="4011,680" coordsize="97,97" path="m4011,680l4108,680,4108,777,4011,777,4011,680xe" filled="t" fillcolor="#ED1C24" stroked="f">
                <v:path arrowok="t"/>
                <v:fill type="solid"/>
              </v:shape>
            </v:group>
            <v:group style="position:absolute;left:4156;top:762;width:97;height:97" coordorigin="4156,762" coordsize="97,97">
              <v:shape style="position:absolute;left:4156;top:762;width:97;height:97" coordorigin="4156,762" coordsize="97,97" path="m4156,762l4253,762,4253,859,4156,859,4156,762xe" filled="t" fillcolor="#ED1C24" stroked="f">
                <v:path arrowok="t"/>
                <v:fill type="solid"/>
              </v:shape>
            </v:group>
            <v:group style="position:absolute;left:4297;top:870;width:97;height:97" coordorigin="4297,870" coordsize="97,97">
              <v:shape style="position:absolute;left:4297;top:870;width:97;height:97" coordorigin="4297,870" coordsize="97,97" path="m4297,870l4394,870,4394,967,4297,967,4297,870xe" filled="t" fillcolor="#ED1C24" stroked="f">
                <v:path arrowok="t"/>
                <v:fill type="solid"/>
              </v:shape>
            </v:group>
            <v:group style="position:absolute;left:4451;top:931;width:97;height:97" coordorigin="4451,931" coordsize="97,97">
              <v:shape style="position:absolute;left:4451;top:931;width:97;height:97" coordorigin="4451,931" coordsize="97,97" path="m4451,931l4548,931,4548,1028,4451,1028,4451,931xe" filled="t" fillcolor="#ED1C24" stroked="f">
                <v:path arrowok="t"/>
                <v:fill type="solid"/>
              </v:shape>
            </v:group>
            <v:group style="position:absolute;left:4588;top:1051;width:97;height:97" coordorigin="4588,1051" coordsize="97,97">
              <v:shape style="position:absolute;left:4588;top:1051;width:97;height:97" coordorigin="4588,1051" coordsize="97,97" path="m4588,1051l4685,1051,4685,1148,4588,1148,4588,1051xe" filled="t" fillcolor="#ED1C24" stroked="f">
                <v:path arrowok="t"/>
                <v:fill type="solid"/>
              </v:shape>
            </v:group>
            <v:group style="position:absolute;left:4734;top:1276;width:97;height:97" coordorigin="4734,1276" coordsize="97,97">
              <v:shape style="position:absolute;left:4734;top:1276;width:97;height:97" coordorigin="4734,1276" coordsize="97,97" path="m4734,1276l4831,1276,4831,1373,4734,1373,4734,1276xe" filled="t" fillcolor="#ED1C24" stroked="f">
                <v:path arrowok="t"/>
                <v:fill type="solid"/>
              </v:shape>
            </v:group>
            <v:group style="position:absolute;left:4878;top:1497;width:97;height:97" coordorigin="4878,1497" coordsize="97,97">
              <v:shape style="position:absolute;left:4878;top:1497;width:97;height:97" coordorigin="4878,1497" coordsize="97,97" path="m4878,1497l4975,1497,4975,1594,4878,1594,4878,1497xe" filled="t" fillcolor="#ED1C24" stroked="f">
                <v:path arrowok="t"/>
                <v:fill type="solid"/>
              </v:shape>
            </v:group>
            <v:group style="position:absolute;left:5020;top:1896;width:97;height:97" coordorigin="5020,1896" coordsize="97,97">
              <v:shape style="position:absolute;left:5020;top:1896;width:97;height:97" coordorigin="5020,1896" coordsize="97,97" path="m5020,1896l5117,1896,5117,1993,5020,1993,5020,1896xe" filled="t" fillcolor="#ED1C24" stroked="f">
                <v:path arrowok="t"/>
                <v:fill type="solid"/>
              </v:shape>
            </v:group>
            <v:group style="position:absolute;left:5164;top:1981;width:97;height:97" coordorigin="5164,1981" coordsize="97,97">
              <v:shape style="position:absolute;left:5164;top:1981;width:97;height:97" coordorigin="5164,1981" coordsize="97,97" path="m5164,1981l5261,1981,5261,2078,5164,2078,5164,1981xe" filled="t" fillcolor="#ED1C24" stroked="f">
                <v:path arrowok="t"/>
                <v:fill type="solid"/>
              </v:shape>
            </v:group>
            <v:group style="position:absolute;left:5310;top:2278;width:97;height:97" coordorigin="5310,2278" coordsize="97,97">
              <v:shape style="position:absolute;left:5310;top:2278;width:97;height:97" coordorigin="5310,2278" coordsize="97,97" path="m5310,2278l5407,2278,5407,2375,5310,2375,5310,2278xe" filled="t" fillcolor="#ED1C24" stroked="f">
                <v:path arrowok="t"/>
                <v:fill type="solid"/>
              </v:shape>
            </v:group>
            <v:group style="position:absolute;left:5454;top:2534;width:97;height:97" coordorigin="5454,2534" coordsize="97,97">
              <v:shape style="position:absolute;left:5454;top:2534;width:97;height:97" coordorigin="5454,2534" coordsize="97,97" path="m5454,2534l5551,2534,5551,2631,5454,2631,5454,2534xe" filled="t" fillcolor="#ED1C24" stroked="f">
                <v:path arrowok="t"/>
                <v:fill type="solid"/>
              </v:shape>
            </v:group>
            <v:group style="position:absolute;left:5596;top:2797;width:97;height:97" coordorigin="5596,2797" coordsize="97,97">
              <v:shape style="position:absolute;left:5596;top:2797;width:97;height:97" coordorigin="5596,2797" coordsize="97,97" path="m5596,2797l5693,2797,5693,2894,5596,2894,5596,2797xe" filled="t" fillcolor="#ED1C24" stroked="f">
                <v:path arrowok="t"/>
                <v:fill type="solid"/>
              </v:shape>
            </v:group>
            <v:group style="position:absolute;left:5746;top:2797;width:97;height:97" coordorigin="5746,2797" coordsize="97,97">
              <v:shape style="position:absolute;left:5746;top:2797;width:97;height:97" coordorigin="5746,2797" coordsize="97,97" path="m5746,2797l5843,2797,5843,2894,5746,2894,5746,2797xe" filled="t" fillcolor="#ED1C24" stroked="f">
                <v:path arrowok="t"/>
                <v:fill type="solid"/>
              </v:shape>
            </v:group>
            <v:group style="position:absolute;left:5889;top:2838;width:97;height:97" coordorigin="5889,2838" coordsize="97,97">
              <v:shape style="position:absolute;left:5889;top:2838;width:97;height:97" coordorigin="5889,2838" coordsize="97,97" path="m5889,2838l5986,2838,5986,2935,5889,2935,5889,2838xe" filled="t" fillcolor="#ED1C24" stroked="f">
                <v:path arrowok="t"/>
                <v:fill type="solid"/>
              </v:shape>
            </v:group>
            <v:group style="position:absolute;left:6040;top:2838;width:97;height:97" coordorigin="6040,2838" coordsize="97,97">
              <v:shape style="position:absolute;left:6040;top:2838;width:97;height:97" coordorigin="6040,2838" coordsize="97,97" path="m6040,2838l6137,2838,6137,2935,6040,2935,6040,2838xe" filled="t" fillcolor="#ED1C24" stroked="f">
                <v:path arrowok="t"/>
                <v:fill type="solid"/>
              </v:shape>
            </v:group>
            <v:group style="position:absolute;left:6183;top:2775;width:97;height:97" coordorigin="6183,2775" coordsize="97,97">
              <v:shape style="position:absolute;left:6183;top:2775;width:97;height:97" coordorigin="6183,2775" coordsize="97,97" path="m6183,2775l6280,2775,6280,2872,6183,2872,6183,2775xe" filled="t" fillcolor="#ED1C24" stroked="f">
                <v:path arrowok="t"/>
                <v:fill type="solid"/>
              </v:shape>
            </v:group>
            <v:group style="position:absolute;left:6328;top:2769;width:97;height:97" coordorigin="6328,2769" coordsize="97,97">
              <v:shape style="position:absolute;left:6328;top:2769;width:97;height:97" coordorigin="6328,2769" coordsize="97,97" path="m6328,2769l6425,2769,6425,2866,6328,2866,6328,2769xe" filled="t" fillcolor="#ED1C24" stroked="f">
                <v:path arrowok="t"/>
                <v:fill type="solid"/>
              </v:shape>
            </v:group>
            <v:group style="position:absolute;left:6466;top:2649;width:97;height:97" coordorigin="6466,2649" coordsize="97,97">
              <v:shape style="position:absolute;left:6466;top:2649;width:97;height:97" coordorigin="6466,2649" coordsize="97,97" path="m6466,2649l6563,2649,6563,2746,6466,2746,6466,2649xe" filled="t" fillcolor="#ED1C24" stroked="f">
                <v:path arrowok="t"/>
                <v:fill type="solid"/>
              </v:shape>
            </v:group>
            <v:group style="position:absolute;left:6607;top:2498;width:97;height:97" coordorigin="6607,2498" coordsize="97,97">
              <v:shape style="position:absolute;left:6607;top:2498;width:97;height:97" coordorigin="6607,2498" coordsize="97,97" path="m6607,2498l6704,2498,6704,2595,6607,2595,6607,2498xe" filled="t" fillcolor="#ED1C24" stroked="f">
                <v:path arrowok="t"/>
                <v:fill type="solid"/>
              </v:shape>
            </v:group>
            <v:group style="position:absolute;left:6752;top:2340;width:97;height:97" coordorigin="6752,2340" coordsize="97,97">
              <v:shape style="position:absolute;left:6752;top:2340;width:97;height:97" coordorigin="6752,2340" coordsize="97,97" path="m6752,2340l6849,2340,6849,2437,6752,2437,6752,2340xe" filled="t" fillcolor="#ED1C24" stroked="f">
                <v:path arrowok="t"/>
                <v:fill type="solid"/>
              </v:shape>
            </v:group>
            <v:group style="position:absolute;left:6902;top:2186;width:97;height:97" coordorigin="6902,2186" coordsize="97,97">
              <v:shape style="position:absolute;left:6902;top:2186;width:97;height:97" coordorigin="6902,2186" coordsize="97,97" path="m6902,2186l6999,2186,6999,2283,6902,2283,6902,2186xe" filled="t" fillcolor="#ED1C24" stroked="f">
                <v:path arrowok="t"/>
                <v:fill type="solid"/>
              </v:shape>
            </v:group>
            <v:group style="position:absolute;left:7045;top:2041;width:97;height:97" coordorigin="7045,2041" coordsize="97,97">
              <v:shape style="position:absolute;left:7045;top:2041;width:97;height:97" coordorigin="7045,2041" coordsize="97,97" path="m7045,2041l7142,2041,7142,2138,7045,2138,7045,2041xe" filled="t" fillcolor="#ED1C24" stroked="f">
                <v:path arrowok="t"/>
                <v:fill type="solid"/>
              </v:shape>
            </v:group>
            <v:group style="position:absolute;left:7191;top:1898;width:97;height:97" coordorigin="7191,1898" coordsize="97,97">
              <v:shape style="position:absolute;left:7191;top:1898;width:97;height:97" coordorigin="7191,1898" coordsize="97,97" path="m7191,1898l7288,1898,7288,1995,7191,1995,7191,1898xe" filled="t" fillcolor="#ED1C24" stroked="f">
                <v:path arrowok="t"/>
                <v:fill type="solid"/>
              </v:shape>
            </v:group>
            <v:group style="position:absolute;left:7332;top:1830;width:97;height:97" coordorigin="7332,1830" coordsize="97,97">
              <v:shape style="position:absolute;left:7332;top:1830;width:97;height:97" coordorigin="7332,1830" coordsize="97,97" path="m7332,1830l7429,1830,7429,1927,7332,1927,7332,1830xe" filled="t" fillcolor="#ED1C24" stroked="f">
                <v:path arrowok="t"/>
                <v:fill type="solid"/>
              </v:shape>
            </v:group>
            <v:group style="position:absolute;left:7480;top:1822;width:97;height:97" coordorigin="7480,1822" coordsize="97,97">
              <v:shape style="position:absolute;left:7480;top:1822;width:97;height:97" coordorigin="7480,1822" coordsize="97,97" path="m7480,1822l7577,1822,7577,1919,7480,1919,7480,1822xe" filled="t" fillcolor="#ED1C24" stroked="f">
                <v:path arrowok="t"/>
                <v:fill type="solid"/>
              </v:shape>
            </v:group>
            <v:group style="position:absolute;left:7625;top:1792;width:97;height:97" coordorigin="7625,1792" coordsize="97,97">
              <v:shape style="position:absolute;left:7625;top:1792;width:97;height:97" coordorigin="7625,1792" coordsize="97,97" path="m7625,1792l7722,1792,7722,1889,7625,1889,7625,1792xe" filled="t" fillcolor="#ED1C24" stroked="f">
                <v:path arrowok="t"/>
                <v:fill type="solid"/>
              </v:shape>
            </v:group>
            <v:group style="position:absolute;left:7766;top:1981;width:97;height:97" coordorigin="7766,1981" coordsize="97,97">
              <v:shape style="position:absolute;left:7766;top:1981;width:97;height:97" coordorigin="7766,1981" coordsize="97,97" path="m7766,1981l7863,1981,7863,2078,7766,2078,7766,1981xe" filled="t" fillcolor="#ED1C24" stroked="f">
                <v:path arrowok="t"/>
                <v:fill type="solid"/>
              </v:shape>
            </v:group>
            <v:group style="position:absolute;left:7910;top:2165;width:97;height:97" coordorigin="7910,2165" coordsize="97,97">
              <v:shape style="position:absolute;left:7910;top:2165;width:97;height:97" coordorigin="7910,2165" coordsize="97,97" path="m7910,2165l8007,2165,8007,2262,7910,2262,7910,2165xe" filled="t" fillcolor="#ED1C24" stroked="f">
                <v:path arrowok="t"/>
                <v:fill type="solid"/>
              </v:shape>
            </v:group>
            <v:group style="position:absolute;left:8058;top:2358;width:97;height:97" coordorigin="8058,2358" coordsize="97,97">
              <v:shape style="position:absolute;left:8058;top:2358;width:97;height:97" coordorigin="8058,2358" coordsize="97,97" path="m8058,2358l8155,2358,8155,2455,8058,2455,8058,2358xe" filled="t" fillcolor="#ED1C24" stroked="f">
                <v:path arrowok="t"/>
                <v:fill type="solid"/>
              </v:shape>
            </v:group>
            <v:group style="position:absolute;left:8192;top:2472;width:97;height:97" coordorigin="8192,2472" coordsize="97,97">
              <v:shape style="position:absolute;left:8192;top:2472;width:97;height:97" coordorigin="8192,2472" coordsize="97,97" path="m8192,2472l8289,2472,8289,2569,8192,2569,8192,2472xe" filled="t" fillcolor="#ED1C24" stroked="f">
                <v:path arrowok="t"/>
                <v:fill type="solid"/>
              </v:shape>
            </v:group>
            <v:group style="position:absolute;left:8200;top:1542;width:97;height:97" coordorigin="8200,1542" coordsize="97,97">
              <v:shape style="position:absolute;left:8200;top:1542;width:97;height:97" coordorigin="8200,1542" coordsize="97,97" path="m8200,1542l8298,1542,8298,1639,8200,1639,8200,1542xe" filled="t" fillcolor="#ED1C24" stroked="f">
                <v:path arrowok="t"/>
                <v:fill type="solid"/>
              </v:shape>
            </v:group>
            <v:group style="position:absolute;left:8058;top:1445;width:97;height:97" coordorigin="8058,1445" coordsize="97,97">
              <v:shape style="position:absolute;left:8058;top:1445;width:97;height:97" coordorigin="8058,1445" coordsize="97,97" path="m8058,1445l8155,1445,8155,1542,8058,1542,8058,1445xe" filled="t" fillcolor="#ED1C24" stroked="f">
                <v:path arrowok="t"/>
                <v:fill type="solid"/>
              </v:shape>
            </v:group>
            <v:group style="position:absolute;left:7910;top:1244;width:97;height:97" coordorigin="7910,1244" coordsize="97,97">
              <v:shape style="position:absolute;left:7910;top:1244;width:97;height:97" coordorigin="7910,1244" coordsize="97,97" path="m7910,1244l8007,1244,8007,1341,7910,1341,7910,1244xe" filled="t" fillcolor="#ED1C24" stroked="f">
                <v:path arrowok="t"/>
                <v:fill type="solid"/>
              </v:shape>
            </v:group>
            <v:group style="position:absolute;left:7766;top:1073;width:97;height:97" coordorigin="7766,1073" coordsize="97,97">
              <v:shape style="position:absolute;left:7766;top:1073;width:97;height:97" coordorigin="7766,1073" coordsize="97,97" path="m7766,1073l7863,1073,7863,1170,7766,1170,7766,1073xe" filled="t" fillcolor="#ED1C24" stroked="f">
                <v:path arrowok="t"/>
                <v:fill type="solid"/>
              </v:shape>
            </v:group>
            <v:group style="position:absolute;left:7625;top:880;width:97;height:97" coordorigin="7625,880" coordsize="97,97">
              <v:shape style="position:absolute;left:7625;top:880;width:97;height:97" coordorigin="7625,880" coordsize="97,97" path="m7625,880l7722,880,7722,977,7625,977,7625,880xe" filled="t" fillcolor="#ED1C24" stroked="f">
                <v:path arrowok="t"/>
                <v:fill type="solid"/>
              </v:shape>
            </v:group>
            <v:group style="position:absolute;left:7483;top:929;width:97;height:97" coordorigin="7483,929" coordsize="97,97">
              <v:shape style="position:absolute;left:7483;top:929;width:97;height:97" coordorigin="7483,929" coordsize="97,97" path="m7483,929l7580,929,7580,1026,7483,1026,7483,929xe" filled="t" fillcolor="#ED1C24" stroked="f">
                <v:path arrowok="t"/>
                <v:fill type="solid"/>
              </v:shape>
            </v:group>
            <v:group style="position:absolute;left:7338;top:952;width:97;height:97" coordorigin="7338,952" coordsize="97,97">
              <v:shape style="position:absolute;left:7338;top:952;width:97;height:97" coordorigin="7338,952" coordsize="97,97" path="m7338,952l7436,952,7436,1050,7338,1050,7338,952xe" filled="t" fillcolor="#ED1C24" stroked="f">
                <v:path arrowok="t"/>
                <v:fill type="solid"/>
              </v:shape>
            </v:group>
            <v:group style="position:absolute;left:7191;top:1025;width:97;height:97" coordorigin="7191,1025" coordsize="97,97">
              <v:shape style="position:absolute;left:7191;top:1025;width:97;height:97" coordorigin="7191,1025" coordsize="97,97" path="m7191,1025l7288,1025,7288,1122,7191,1122,7191,1025xe" filled="t" fillcolor="#ED1C24" stroked="f">
                <v:path arrowok="t"/>
                <v:fill type="solid"/>
              </v:shape>
            </v:group>
            <v:group style="position:absolute;left:7043;top:1168;width:97;height:97" coordorigin="7043,1168" coordsize="97,97">
              <v:shape style="position:absolute;left:7043;top:1168;width:97;height:97" coordorigin="7043,1168" coordsize="97,97" path="m7043,1168l7140,1168,7140,1265,7043,1265,7043,1168xe" filled="t" fillcolor="#ED1C24" stroked="f">
                <v:path arrowok="t"/>
                <v:fill type="solid"/>
              </v:shape>
            </v:group>
            <v:group style="position:absolute;left:6909;top:1327;width:97;height:97" coordorigin="6909,1327" coordsize="97,97">
              <v:shape style="position:absolute;left:6909;top:1327;width:97;height:97" coordorigin="6909,1327" coordsize="97,97" path="m6909,1327l7006,1327,7006,1424,6909,1424,6909,1327xe" filled="t" fillcolor="#ED1C24" stroked="f">
                <v:path arrowok="t"/>
                <v:fill type="solid"/>
              </v:shape>
            </v:group>
            <v:group style="position:absolute;left:3548;top:173;width:2;height:5191" coordorigin="3548,173" coordsize="2,5191">
              <v:shape style="position:absolute;left:3548;top:173;width:2;height:5191" coordorigin="3548,173" coordsize="0,5191" path="m3548,5364l3548,173e" filled="f" stroked="t" strokeweight="1pt" strokecolor="#231F20">
                <v:path arrowok="t"/>
              </v:shape>
            </v:group>
            <v:group style="position:absolute;left:5706;top:173;width:2;height:5191" coordorigin="5706,173" coordsize="2,5191">
              <v:shape style="position:absolute;left:5706;top:173;width:2;height:5191" coordorigin="5706,173" coordsize="0,5191" path="m5706,5364l5706,173e" filled="f" stroked="t" strokeweight=".5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150,0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18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after="0" w:line="280" w:lineRule="exact"/>
        <w:rPr>
          <w:sz w:val="28"/>
          <w:szCs w:val="28"/>
        </w:rPr>
        <w:sectPr>
          <w:headerReference w:type="default" r:id="rId58"/>
          <w:footerReference w:type="default" r:id="rId59"/>
          <w:pgSz w:w="9355" w:h="13620"/>
          <w:pgMar w:header="0" w:footer="0" w:top="760" w:bottom="280" w:left="500" w:right="620"/>
        </w:sectPr>
      </w:pPr>
    </w:p>
    <w:p>
      <w:pPr>
        <w:spacing w:line="200" w:lineRule="exact" w:before="13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7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148,0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4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7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146,0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10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7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54.432735pt;margin-top:-12.981898pt;width:11pt;height:39.656002pt;mso-position-horizontal-relative:page;mso-position-vertical-relative:paragraph;z-index:-1226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Млн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чел.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144,0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1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7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142,0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9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7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140,0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7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7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138,0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3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77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90.731537pt;margin-top:15.212093pt;width:11pt;height:22.232001pt;mso-position-horizontal-relative:page;mso-position-vertical-relative:paragraph;z-index:-1226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1.998535pt;margin-top:15.212093pt;width:11pt;height:22.232001pt;mso-position-horizontal-relative:page;mso-position-vertical-relative:paragraph;z-index:-1226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33.841537pt;margin-top:15.212093pt;width:11pt;height:22.232001pt;mso-position-horizontal-relative:page;mso-position-vertical-relative:paragraph;z-index:-1226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5.108536pt;margin-top:15.212093pt;width:11pt;height:22.232001pt;mso-position-horizontal-relative:page;mso-position-vertical-relative:paragraph;z-index:-1226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7.347534pt;margin-top:15.212093pt;width:11pt;height:22.232001pt;mso-position-horizontal-relative:page;mso-position-vertical-relative:paragraph;z-index:-1226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8.614532pt;margin-top:15.212093pt;width:11pt;height:22.232001pt;mso-position-horizontal-relative:page;mso-position-vertical-relative:paragraph;z-index:-1226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2.788528pt;margin-top:15.212093pt;width:11pt;height:22.232001pt;mso-position-horizontal-relative:page;mso-position-vertical-relative:paragraph;z-index:-12262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44.055527pt;margin-top:15.212093pt;width:11pt;height:22.232001pt;mso-position-horizontal-relative:page;mso-position-vertical-relative:paragraph;z-index:-12261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4.008545pt;margin-top:15.212093pt;width:11pt;height:22.232001pt;mso-position-horizontal-relative:page;mso-position-vertical-relative:paragraph;z-index:-12260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85.275543pt;margin-top:15.212093pt;width:11pt;height:22.232001pt;mso-position-horizontal-relative:page;mso-position-vertical-relative:paragraph;z-index:-1225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08.108521pt;margin-top:15.212093pt;width:11pt;height:22.232001pt;mso-position-horizontal-relative:page;mso-position-vertical-relative:paragraph;z-index:-1225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9.375519pt;margin-top:15.212093pt;width:11pt;height:22.232001pt;mso-position-horizontal-relative:page;mso-position-vertical-relative:paragraph;z-index:-1225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1.245544pt;margin-top:15.212093pt;width:11pt;height:22.232001pt;mso-position-horizontal-relative:page;mso-position-vertical-relative:paragraph;z-index:-12256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2.512543pt;margin-top:15.212093pt;width:11.0pt;height:22.232001pt;mso-position-horizontal-relative:page;mso-position-vertical-relative:paragraph;z-index:-1225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4.580536pt;margin-top:15.212093pt;width:11.0pt;height:22.232001pt;mso-position-horizontal-relative:page;mso-position-vertical-relative:paragraph;z-index:-1225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136,0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76"/>
        <w:ind w:left="968" w:right="72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С</w:t>
      </w:r>
      <w:r>
        <w:rPr>
          <w:rFonts w:ascii="Arial" w:hAnsi="Arial" w:cs="Arial" w:eastAsia="Arial"/>
          <w:b/>
          <w:bCs/>
          <w:color w:val="ED1C24"/>
          <w:spacing w:val="16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Крымом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9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986" w:right="72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w w:val="105"/>
          <w:sz w:val="18"/>
          <w:szCs w:val="18"/>
        </w:rPr>
        <w:t>Без</w:t>
      </w:r>
      <w:r>
        <w:rPr>
          <w:rFonts w:ascii="Arial" w:hAnsi="Arial" w:cs="Arial" w:eastAsia="Arial"/>
          <w:b/>
          <w:bCs/>
          <w:color w:val="ED1C24"/>
          <w:spacing w:val="-28"/>
          <w:w w:val="10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5"/>
          <w:sz w:val="18"/>
          <w:szCs w:val="18"/>
        </w:rPr>
        <w:t>Крыма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9"/>
        <w:ind w:left="310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и</w:t>
      </w:r>
      <w:r>
        <w:rPr>
          <w:rFonts w:ascii="Arial" w:hAnsi="Arial" w:cs="Arial" w:eastAsia="Arial"/>
          <w:b/>
          <w:bCs/>
          <w:color w:val="ED1C24"/>
          <w:spacing w:val="-4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г.</w:t>
      </w:r>
      <w:r>
        <w:rPr>
          <w:rFonts w:ascii="Arial" w:hAnsi="Arial" w:cs="Arial" w:eastAsia="Arial"/>
          <w:b/>
          <w:bCs/>
          <w:color w:val="ED1C24"/>
          <w:spacing w:val="-4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Севастополя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500" w:right="620"/>
          <w:cols w:num="2" w:equalWidth="0">
            <w:col w:w="1228" w:space="4257"/>
            <w:col w:w="2750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2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50" w:lineRule="auto" w:before="66"/>
        <w:ind w:left="463" w:right="117" w:hanging="1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2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6</w:t>
      </w:r>
      <w:r>
        <w:rPr>
          <w:rFonts w:ascii="Arial" w:hAnsi="Arial" w:cs="Arial" w:eastAsia="Arial"/>
          <w:b/>
          <w:bCs/>
          <w:color w:val="231F20"/>
          <w:spacing w:val="-18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8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74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8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9" w:lineRule="auto" w:before="35"/>
        <w:ind w:left="117" w:right="44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распада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Советского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Союза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период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1980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1991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численность</w:t>
      </w:r>
      <w:r>
        <w:rPr>
          <w:rFonts w:ascii="Malgun Gothic" w:hAnsi="Malgun Gothic" w:cs="Malgun Gothic" w:eastAsia="Malgun Gothic"/>
          <w:color w:val="231F20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населения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(РСФСР)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постоянно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росла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увеличилась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10,4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млн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spacing w:val="2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3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7,7%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33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Наоборот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ново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сначала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перио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1992–</w:t>
      </w:r>
      <w:r>
        <w:rPr>
          <w:rFonts w:ascii="Malgun Gothic" w:hAnsi="Malgun Gothic" w:cs="Malgun Gothic" w:eastAsia="Malgun Gothic"/>
          <w:color w:val="231F20"/>
          <w:spacing w:val="1"/>
          <w:w w:val="9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199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7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spacing w:val="-3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4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численност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населени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практическ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оставалас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одно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уровне,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148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0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ее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1992–199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7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201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6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численност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населени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снизилас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5,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млн</w:t>
      </w:r>
      <w:r>
        <w:rPr>
          <w:rFonts w:ascii="Malgun Gothic" w:hAnsi="Malgun Gothic" w:cs="Malgun Gothic" w:eastAsia="Malgun Gothic"/>
          <w:color w:val="231F20"/>
          <w:spacing w:val="-1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0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(минус</w:t>
      </w:r>
      <w:r>
        <w:rPr>
          <w:rFonts w:ascii="Malgun Gothic" w:hAnsi="Malgun Gothic" w:cs="Malgun Gothic" w:eastAsia="Malgun Gothic"/>
          <w:color w:val="231F20"/>
          <w:spacing w:val="-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3,8%)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38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структура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населения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сильно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меняется,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ее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динамика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близка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динамике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структуры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населения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Польши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Новых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сниже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ние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посл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распад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Советског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Союз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дол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дете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(0–1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ростом</w:t>
      </w:r>
      <w:r>
        <w:rPr>
          <w:rFonts w:ascii="Malgun Gothic" w:hAnsi="Malgun Gothic" w:cs="Malgun Gothic" w:eastAsia="Malgun Gothic"/>
          <w:color w:val="231F20"/>
          <w:spacing w:val="1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раз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дол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старши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возрастны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груп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(6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ле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старше)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Вырос</w:t>
      </w:r>
      <w:r>
        <w:rPr>
          <w:rFonts w:ascii="Malgun Gothic" w:hAnsi="Malgun Gothic" w:cs="Malgun Gothic" w:eastAsia="Malgun Gothic"/>
          <w:color w:val="231F20"/>
          <w:spacing w:val="1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ний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возр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аст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елен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ия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33,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41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приблизи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лся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озр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асту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населения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Новых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(42,5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года)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Старых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(44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года)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w w:val="100"/>
        </w:rPr>
        <w:t>В</w:t>
      </w:r>
      <w:r>
        <w:rPr>
          <w:color w:val="231F20"/>
          <w:spacing w:val="3"/>
          <w:w w:val="100"/>
        </w:rPr>
        <w:t> </w:t>
      </w:r>
      <w:r>
        <w:rPr>
          <w:color w:val="231F20"/>
          <w:spacing w:val="1"/>
          <w:w w:val="100"/>
        </w:rPr>
        <w:t>р</w:t>
      </w:r>
      <w:r>
        <w:rPr>
          <w:color w:val="231F20"/>
          <w:spacing w:val="1"/>
          <w:w w:val="100"/>
        </w:rPr>
        <w:t>ез</w:t>
      </w:r>
      <w:r>
        <w:rPr>
          <w:color w:val="231F20"/>
          <w:spacing w:val="1"/>
          <w:w w:val="100"/>
        </w:rPr>
        <w:t>у</w:t>
      </w:r>
      <w:r>
        <w:rPr>
          <w:color w:val="231F20"/>
          <w:spacing w:val="1"/>
          <w:w w:val="100"/>
        </w:rPr>
        <w:t>л</w:t>
      </w:r>
      <w:r>
        <w:rPr>
          <w:color w:val="231F20"/>
          <w:spacing w:val="1"/>
          <w:w w:val="100"/>
        </w:rPr>
        <w:t>ь</w:t>
      </w:r>
      <w:r>
        <w:rPr>
          <w:color w:val="231F20"/>
          <w:w w:val="100"/>
        </w:rPr>
        <w:t>т</w:t>
      </w:r>
      <w:r>
        <w:rPr>
          <w:color w:val="231F20"/>
          <w:spacing w:val="1"/>
          <w:w w:val="100"/>
        </w:rPr>
        <w:t>а</w:t>
      </w:r>
      <w:r>
        <w:rPr>
          <w:color w:val="231F20"/>
          <w:w w:val="100"/>
        </w:rPr>
        <w:t>т</w:t>
      </w:r>
      <w:r>
        <w:rPr>
          <w:color w:val="231F20"/>
          <w:w w:val="100"/>
        </w:rPr>
        <w:t>е</w:t>
      </w:r>
      <w:r>
        <w:rPr>
          <w:color w:val="231F20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р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с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ц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а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ь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100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‑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э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н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м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ч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с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п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л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т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к</w:t>
      </w:r>
      <w:r>
        <w:rPr>
          <w:rFonts w:ascii="Times New Roman" w:hAnsi="Times New Roman" w:cs="Times New Roman" w:eastAsia="Times New Roman"/>
          <w:i/>
          <w:color w:val="231F20"/>
          <w:w w:val="100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3"/>
        </w:rPr>
        <w:t> </w:t>
      </w:r>
      <w:r>
        <w:rPr>
          <w:color w:val="231F20"/>
          <w:w w:val="95"/>
        </w:rPr>
        <w:t>произошло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сильное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снижение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численности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ос</w:t>
      </w:r>
      <w:r>
        <w:rPr>
          <w:color w:val="231F20"/>
          <w:w w:val="95"/>
        </w:rPr>
        <w:t>ит</w:t>
      </w:r>
      <w:r>
        <w:rPr>
          <w:color w:val="231F20"/>
          <w:w w:val="95"/>
        </w:rPr>
        <w:t>ел</w:t>
      </w:r>
      <w:r>
        <w:rPr>
          <w:color w:val="231F20"/>
          <w:w w:val="95"/>
        </w:rPr>
        <w:t>ьн</w:t>
      </w:r>
      <w:r>
        <w:rPr>
          <w:color w:val="231F20"/>
          <w:w w:val="95"/>
        </w:rPr>
        <w:t>о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ед</w:t>
      </w:r>
      <w:r>
        <w:rPr>
          <w:color w:val="231F20"/>
          <w:w w:val="95"/>
        </w:rPr>
        <w:t>ны</w:t>
      </w:r>
      <w:r>
        <w:rPr>
          <w:color w:val="231F20"/>
          <w:w w:val="95"/>
        </w:rPr>
        <w:t>х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ре</w:t>
      </w:r>
      <w:r>
        <w:rPr>
          <w:color w:val="231F20"/>
          <w:w w:val="95"/>
        </w:rPr>
        <w:t>ги</w:t>
      </w:r>
      <w:r>
        <w:rPr>
          <w:color w:val="231F20"/>
          <w:w w:val="95"/>
        </w:rPr>
        <w:t>онах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(к</w:t>
      </w:r>
      <w:r>
        <w:rPr>
          <w:color w:val="231F20"/>
          <w:w w:val="95"/>
        </w:rPr>
        <w:t>ро</w:t>
      </w:r>
      <w:r>
        <w:rPr>
          <w:color w:val="231F20"/>
          <w:w w:val="95"/>
        </w:rPr>
        <w:t>ме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егион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ев</w:t>
      </w:r>
      <w:r>
        <w:rPr>
          <w:color w:val="231F20"/>
          <w:w w:val="95"/>
        </w:rPr>
        <w:t>ер</w:t>
      </w:r>
      <w:r>
        <w:rPr>
          <w:color w:val="231F20"/>
          <w:w w:val="95"/>
        </w:rPr>
        <w:t>о-</w:t>
      </w:r>
      <w:r>
        <w:rPr>
          <w:color w:val="231F20"/>
          <w:w w:val="95"/>
        </w:rPr>
        <w:t>Ка</w:t>
      </w:r>
      <w:r>
        <w:rPr>
          <w:color w:val="231F20"/>
          <w:spacing w:val="1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казского</w:t>
      </w:r>
      <w:r>
        <w:rPr>
          <w:color w:val="231F20"/>
          <w:spacing w:val="-60"/>
          <w:w w:val="100"/>
        </w:rPr>
        <w:t> </w:t>
      </w:r>
      <w:r>
        <w:rPr>
          <w:color w:val="231F20"/>
          <w:w w:val="100"/>
        </w:rPr>
        <w:t>федерального</w:t>
      </w:r>
      <w:r>
        <w:rPr>
          <w:color w:val="231F20"/>
          <w:spacing w:val="-60"/>
          <w:w w:val="100"/>
        </w:rPr>
        <w:t> </w:t>
      </w:r>
      <w:r>
        <w:rPr>
          <w:color w:val="231F20"/>
          <w:w w:val="100"/>
        </w:rPr>
        <w:t>округа)</w:t>
      </w:r>
      <w:r>
        <w:rPr>
          <w:color w:val="231F20"/>
          <w:spacing w:val="-60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59"/>
          <w:w w:val="100"/>
        </w:rPr>
        <w:t> </w:t>
      </w:r>
      <w:r>
        <w:rPr>
          <w:color w:val="231F20"/>
          <w:w w:val="100"/>
        </w:rPr>
        <w:t>рост</w:t>
      </w:r>
      <w:r>
        <w:rPr>
          <w:color w:val="231F20"/>
          <w:spacing w:val="-60"/>
          <w:w w:val="100"/>
        </w:rPr>
        <w:t> </w:t>
      </w:r>
      <w:r>
        <w:rPr>
          <w:color w:val="231F20"/>
          <w:w w:val="100"/>
        </w:rPr>
        <w:t>численности</w:t>
      </w:r>
      <w:r>
        <w:rPr>
          <w:color w:val="231F20"/>
          <w:spacing w:val="-60"/>
          <w:w w:val="100"/>
        </w:rPr>
        <w:t> </w:t>
      </w:r>
      <w:r>
        <w:rPr>
          <w:color w:val="231F20"/>
          <w:w w:val="100"/>
        </w:rPr>
        <w:t>населе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ния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64"/>
          <w:w w:val="100"/>
        </w:rPr>
        <w:t> </w:t>
      </w:r>
      <w:r>
        <w:rPr>
          <w:color w:val="231F20"/>
          <w:w w:val="100"/>
        </w:rPr>
        <w:t>относительно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богатых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регионах:</w:t>
      </w:r>
      <w:r>
        <w:rPr>
          <w:color w:val="231F20"/>
          <w:spacing w:val="-64"/>
          <w:w w:val="100"/>
        </w:rPr>
        <w:t> </w:t>
      </w:r>
      <w:r>
        <w:rPr>
          <w:color w:val="231F20"/>
          <w:w w:val="100"/>
        </w:rPr>
        <w:t>Москве,</w:t>
      </w:r>
      <w:r>
        <w:rPr>
          <w:color w:val="231F20"/>
          <w:spacing w:val="-64"/>
          <w:w w:val="100"/>
        </w:rPr>
        <w:t> </w:t>
      </w:r>
      <w:r>
        <w:rPr>
          <w:color w:val="231F20"/>
          <w:w w:val="100"/>
        </w:rPr>
        <w:t>Московской</w:t>
      </w:r>
      <w:r>
        <w:rPr>
          <w:color w:val="231F20"/>
          <w:w w:val="97"/>
        </w:rPr>
        <w:t> </w:t>
      </w:r>
      <w:r>
        <w:rPr>
          <w:color w:val="231F20"/>
          <w:spacing w:val="-2"/>
          <w:w w:val="100"/>
        </w:rPr>
        <w:t>области</w:t>
      </w:r>
      <w:r>
        <w:rPr>
          <w:color w:val="231F20"/>
          <w:w w:val="100"/>
        </w:rPr>
        <w:t>,</w:t>
      </w:r>
      <w:r>
        <w:rPr>
          <w:color w:val="231F20"/>
          <w:spacing w:val="-61"/>
          <w:w w:val="100"/>
        </w:rPr>
        <w:t> </w:t>
      </w:r>
      <w:r>
        <w:rPr>
          <w:color w:val="231F20"/>
          <w:spacing w:val="-2"/>
          <w:w w:val="100"/>
        </w:rPr>
        <w:t>Санкт-Петербург</w:t>
      </w:r>
      <w:r>
        <w:rPr>
          <w:color w:val="231F20"/>
          <w:w w:val="100"/>
        </w:rPr>
        <w:t>е</w:t>
      </w:r>
      <w:r>
        <w:rPr>
          <w:color w:val="231F20"/>
          <w:spacing w:val="-60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60"/>
          <w:w w:val="100"/>
        </w:rPr>
        <w:t> </w:t>
      </w:r>
      <w:r>
        <w:rPr>
          <w:color w:val="231F20"/>
          <w:spacing w:val="-2"/>
          <w:w w:val="100"/>
        </w:rPr>
        <w:t>Ленинградско</w:t>
      </w:r>
      <w:r>
        <w:rPr>
          <w:color w:val="231F20"/>
          <w:w w:val="100"/>
        </w:rPr>
        <w:t>й</w:t>
      </w:r>
      <w:r>
        <w:rPr>
          <w:color w:val="231F20"/>
          <w:spacing w:val="-60"/>
          <w:w w:val="100"/>
        </w:rPr>
        <w:t> </w:t>
      </w:r>
      <w:r>
        <w:rPr>
          <w:color w:val="231F20"/>
          <w:spacing w:val="-2"/>
          <w:w w:val="100"/>
        </w:rPr>
        <w:t>области</w:t>
      </w:r>
      <w:r>
        <w:rPr>
          <w:color w:val="231F20"/>
          <w:w w:val="100"/>
        </w:rPr>
        <w:t>,</w:t>
      </w:r>
      <w:r>
        <w:rPr>
          <w:color w:val="231F20"/>
          <w:spacing w:val="-60"/>
          <w:w w:val="100"/>
        </w:rPr>
        <w:t> </w:t>
      </w:r>
      <w:r>
        <w:rPr>
          <w:color w:val="231F20"/>
          <w:w w:val="100"/>
        </w:rPr>
        <w:t>а</w:t>
      </w:r>
      <w:r>
        <w:rPr>
          <w:color w:val="231F20"/>
          <w:spacing w:val="-60"/>
          <w:w w:val="100"/>
        </w:rPr>
        <w:t> </w:t>
      </w:r>
      <w:r>
        <w:rPr>
          <w:color w:val="231F20"/>
          <w:spacing w:val="-1"/>
          <w:w w:val="100"/>
        </w:rPr>
        <w:t>та</w:t>
      </w:r>
      <w:r>
        <w:rPr>
          <w:color w:val="231F20"/>
          <w:spacing w:val="4"/>
          <w:w w:val="100"/>
        </w:rPr>
        <w:t>к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же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нефтегазовых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регионах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Уральского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федерального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окру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100"/>
        </w:rPr>
        <w:t>г</w:t>
      </w:r>
      <w:r>
        <w:rPr>
          <w:color w:val="231F20"/>
          <w:w w:val="100"/>
        </w:rPr>
        <w:t>а</w:t>
      </w:r>
      <w:r>
        <w:rPr>
          <w:color w:val="231F20"/>
          <w:spacing w:val="-7"/>
          <w:w w:val="100"/>
        </w:rPr>
        <w:t> </w:t>
      </w:r>
      <w:r>
        <w:rPr>
          <w:color w:val="231F20"/>
          <w:spacing w:val="1"/>
          <w:w w:val="100"/>
        </w:rPr>
        <w:t>(Ханты-Мансийски</w:t>
      </w:r>
      <w:r>
        <w:rPr>
          <w:color w:val="231F20"/>
          <w:w w:val="100"/>
        </w:rPr>
        <w:t>й</w:t>
      </w:r>
      <w:r>
        <w:rPr>
          <w:color w:val="231F20"/>
          <w:spacing w:val="-6"/>
          <w:w w:val="100"/>
        </w:rPr>
        <w:t> </w:t>
      </w:r>
      <w:r>
        <w:rPr>
          <w:color w:val="231F20"/>
          <w:spacing w:val="1"/>
          <w:w w:val="100"/>
        </w:rPr>
        <w:t>автономны</w:t>
      </w:r>
      <w:r>
        <w:rPr>
          <w:color w:val="231F20"/>
          <w:w w:val="100"/>
        </w:rPr>
        <w:t>й</w:t>
      </w:r>
      <w:r>
        <w:rPr>
          <w:color w:val="231F20"/>
          <w:spacing w:val="-6"/>
          <w:w w:val="100"/>
        </w:rPr>
        <w:t> </w:t>
      </w:r>
      <w:r>
        <w:rPr>
          <w:color w:val="231F20"/>
          <w:spacing w:val="1"/>
          <w:w w:val="100"/>
        </w:rPr>
        <w:t>окру</w:t>
      </w:r>
      <w:r>
        <w:rPr>
          <w:color w:val="231F20"/>
          <w:w w:val="100"/>
        </w:rPr>
        <w:t>г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—</w:t>
      </w:r>
      <w:r>
        <w:rPr>
          <w:color w:val="231F20"/>
          <w:spacing w:val="-6"/>
          <w:w w:val="100"/>
        </w:rPr>
        <w:t> </w:t>
      </w:r>
      <w:r>
        <w:rPr>
          <w:color w:val="231F20"/>
          <w:spacing w:val="1"/>
          <w:w w:val="100"/>
        </w:rPr>
        <w:t>Югр</w:t>
      </w:r>
      <w:r>
        <w:rPr>
          <w:color w:val="231F20"/>
          <w:w w:val="100"/>
        </w:rPr>
        <w:t>а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6"/>
          <w:w w:val="100"/>
        </w:rPr>
        <w:t> </w:t>
      </w:r>
      <w:r>
        <w:rPr>
          <w:color w:val="231F20"/>
          <w:w w:val="100"/>
        </w:rPr>
        <w:t>Т</w:t>
      </w:r>
      <w:r>
        <w:rPr>
          <w:color w:val="231F20"/>
          <w:spacing w:val="3"/>
          <w:w w:val="100"/>
        </w:rPr>
        <w:t>ю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менска</w:t>
      </w:r>
      <w:r>
        <w:rPr>
          <w:color w:val="231F20"/>
          <w:w w:val="95"/>
        </w:rPr>
        <w:t>я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область)</w:t>
      </w:r>
      <w:r>
        <w:rPr>
          <w:color w:val="231F20"/>
          <w:w w:val="95"/>
        </w:rPr>
        <w:t>�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Кром</w:t>
      </w:r>
      <w:r>
        <w:rPr>
          <w:color w:val="231F20"/>
          <w:w w:val="95"/>
        </w:rPr>
        <w:t>е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того</w:t>
      </w:r>
      <w:r>
        <w:rPr>
          <w:color w:val="231F20"/>
          <w:w w:val="95"/>
        </w:rPr>
        <w:t>,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боле</w:t>
      </w:r>
      <w:r>
        <w:rPr>
          <w:color w:val="231F20"/>
          <w:w w:val="95"/>
        </w:rPr>
        <w:t>е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умеренно</w:t>
      </w:r>
      <w:r>
        <w:rPr>
          <w:color w:val="231F20"/>
          <w:w w:val="95"/>
        </w:rPr>
        <w:t>е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снижение</w:t>
      </w:r>
      <w:r>
        <w:rPr>
          <w:color w:val="231F20"/>
          <w:spacing w:val="1"/>
          <w:w w:val="96"/>
        </w:rPr>
        <w:t> </w:t>
      </w:r>
      <w:r>
        <w:rPr>
          <w:color w:val="231F20"/>
          <w:spacing w:val="1"/>
          <w:w w:val="100"/>
        </w:rPr>
        <w:t>численност</w:t>
      </w:r>
      <w:r>
        <w:rPr>
          <w:color w:val="231F20"/>
          <w:w w:val="100"/>
        </w:rPr>
        <w:t>и</w:t>
      </w:r>
      <w:r>
        <w:rPr>
          <w:color w:val="231F20"/>
          <w:spacing w:val="-44"/>
          <w:w w:val="100"/>
        </w:rPr>
        <w:t> </w:t>
      </w:r>
      <w:r>
        <w:rPr>
          <w:color w:val="231F20"/>
          <w:spacing w:val="1"/>
          <w:w w:val="100"/>
        </w:rPr>
        <w:t>населени</w:t>
      </w:r>
      <w:r>
        <w:rPr>
          <w:color w:val="231F20"/>
          <w:w w:val="100"/>
        </w:rPr>
        <w:t>я</w:t>
      </w:r>
      <w:r>
        <w:rPr>
          <w:color w:val="231F20"/>
          <w:spacing w:val="-43"/>
          <w:w w:val="100"/>
        </w:rPr>
        <w:t> </w:t>
      </w:r>
      <w:r>
        <w:rPr>
          <w:color w:val="231F20"/>
          <w:spacing w:val="1"/>
          <w:w w:val="100"/>
        </w:rPr>
        <w:t>произошл</w:t>
      </w:r>
      <w:r>
        <w:rPr>
          <w:color w:val="231F20"/>
          <w:w w:val="100"/>
        </w:rPr>
        <w:t>о</w:t>
      </w:r>
      <w:r>
        <w:rPr>
          <w:color w:val="231F20"/>
          <w:spacing w:val="-44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3"/>
          <w:w w:val="100"/>
        </w:rPr>
        <w:t> </w:t>
      </w:r>
      <w:r>
        <w:rPr>
          <w:color w:val="231F20"/>
          <w:spacing w:val="1"/>
          <w:w w:val="100"/>
        </w:rPr>
        <w:t>столичны</w:t>
      </w:r>
      <w:r>
        <w:rPr>
          <w:color w:val="231F20"/>
          <w:w w:val="100"/>
        </w:rPr>
        <w:t>х</w:t>
      </w:r>
      <w:r>
        <w:rPr>
          <w:color w:val="231F20"/>
          <w:spacing w:val="-44"/>
          <w:w w:val="100"/>
        </w:rPr>
        <w:t> </w:t>
      </w:r>
      <w:r>
        <w:rPr>
          <w:color w:val="231F20"/>
          <w:spacing w:val="1"/>
          <w:w w:val="100"/>
        </w:rPr>
        <w:t>регионах</w:t>
      </w:r>
      <w:r>
        <w:rPr>
          <w:color w:val="231F20"/>
          <w:spacing w:val="1"/>
          <w:w w:val="94"/>
        </w:rPr>
        <w:t> </w:t>
      </w:r>
      <w:r>
        <w:rPr>
          <w:color w:val="231F20"/>
          <w:w w:val="95"/>
        </w:rPr>
        <w:t>федеральных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округов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счет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перераспределения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пол</w:t>
      </w:r>
      <w:r>
        <w:rPr>
          <w:color w:val="231F20"/>
          <w:spacing w:val="-5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100"/>
        </w:rPr>
        <w:t>з</w:t>
      </w:r>
      <w:r>
        <w:rPr>
          <w:color w:val="231F20"/>
          <w:w w:val="100"/>
        </w:rPr>
        <w:t>у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1"/>
          <w:w w:val="100"/>
        </w:rPr>
        <w:t>о</w:t>
      </w:r>
      <w:r>
        <w:rPr>
          <w:color w:val="231F20"/>
          <w:w w:val="100"/>
        </w:rPr>
        <w:t>т</w:t>
      </w:r>
      <w:r>
        <w:rPr>
          <w:color w:val="231F20"/>
          <w:spacing w:val="-44"/>
          <w:w w:val="100"/>
        </w:rPr>
        <w:t> </w:t>
      </w:r>
      <w:r>
        <w:rPr>
          <w:color w:val="231F20"/>
          <w:spacing w:val="1"/>
          <w:w w:val="100"/>
        </w:rPr>
        <w:t>остальны</w:t>
      </w:r>
      <w:r>
        <w:rPr>
          <w:color w:val="231F20"/>
          <w:w w:val="100"/>
        </w:rPr>
        <w:t>х</w:t>
      </w:r>
      <w:r>
        <w:rPr>
          <w:color w:val="231F20"/>
          <w:spacing w:val="-44"/>
          <w:w w:val="100"/>
        </w:rPr>
        <w:t> </w:t>
      </w:r>
      <w:r>
        <w:rPr>
          <w:color w:val="231F20"/>
          <w:spacing w:val="1"/>
          <w:w w:val="100"/>
        </w:rPr>
        <w:t>регионо</w:t>
      </w:r>
      <w:r>
        <w:rPr>
          <w:color w:val="231F20"/>
          <w:w w:val="100"/>
        </w:rPr>
        <w:t>в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1"/>
          <w:w w:val="100"/>
        </w:rPr>
        <w:t>финансовых</w:t>
      </w:r>
      <w:r>
        <w:rPr>
          <w:color w:val="231F20"/>
          <w:w w:val="100"/>
        </w:rPr>
        <w:t>,</w:t>
      </w:r>
      <w:r>
        <w:rPr>
          <w:color w:val="231F20"/>
          <w:spacing w:val="-44"/>
          <w:w w:val="100"/>
        </w:rPr>
        <w:t> </w:t>
      </w:r>
      <w:r>
        <w:rPr>
          <w:color w:val="231F20"/>
          <w:spacing w:val="1"/>
          <w:w w:val="100"/>
        </w:rPr>
        <w:t>производственных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2"/>
          <w:w w:val="85"/>
        </w:rPr>
        <w:t> </w:t>
      </w:r>
      <w:r>
        <w:rPr>
          <w:color w:val="231F20"/>
          <w:w w:val="85"/>
        </w:rPr>
        <w:t>других</w:t>
      </w:r>
      <w:r>
        <w:rPr>
          <w:color w:val="231F20"/>
          <w:spacing w:val="2"/>
          <w:w w:val="85"/>
        </w:rPr>
        <w:t> </w:t>
      </w:r>
      <w:r>
        <w:rPr>
          <w:color w:val="231F20"/>
          <w:w w:val="85"/>
        </w:rPr>
        <w:t>ресурсов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3"/>
        <w:numPr>
          <w:ilvl w:val="0"/>
          <w:numId w:val="3"/>
        </w:numPr>
        <w:tabs>
          <w:tab w:pos="405" w:val="left" w:leader="none"/>
        </w:tabs>
        <w:spacing w:line="250" w:lineRule="auto"/>
        <w:ind w:left="118" w:right="1441" w:hanging="2"/>
        <w:jc w:val="left"/>
        <w:rPr>
          <w:b w:val="0"/>
          <w:bCs w:val="0"/>
        </w:rPr>
      </w:pPr>
      <w:r>
        <w:rPr>
          <w:color w:val="231F20"/>
          <w:spacing w:val="1"/>
          <w:w w:val="85"/>
        </w:rPr>
        <w:t>Д</w:t>
      </w:r>
      <w:r>
        <w:rPr>
          <w:color w:val="231F20"/>
          <w:spacing w:val="2"/>
          <w:w w:val="85"/>
        </w:rPr>
        <w:t>Е</w:t>
      </w:r>
      <w:r>
        <w:rPr>
          <w:color w:val="231F20"/>
          <w:w w:val="85"/>
        </w:rPr>
        <w:t>М</w:t>
      </w:r>
      <w:r>
        <w:rPr>
          <w:color w:val="231F20"/>
          <w:w w:val="85"/>
        </w:rPr>
        <w:t>О</w:t>
      </w:r>
      <w:r>
        <w:rPr>
          <w:color w:val="231F20"/>
          <w:spacing w:val="1"/>
          <w:w w:val="85"/>
        </w:rPr>
        <w:t>Г</w:t>
      </w:r>
      <w:r>
        <w:rPr>
          <w:color w:val="231F20"/>
          <w:spacing w:val="-8"/>
          <w:w w:val="85"/>
        </w:rPr>
        <w:t>Р</w:t>
      </w:r>
      <w:r>
        <w:rPr>
          <w:color w:val="231F20"/>
          <w:spacing w:val="-2"/>
          <w:w w:val="85"/>
        </w:rPr>
        <w:t>А</w:t>
      </w:r>
      <w:r>
        <w:rPr>
          <w:color w:val="231F20"/>
          <w:w w:val="85"/>
        </w:rPr>
        <w:t>Ф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Ч</w:t>
      </w:r>
      <w:r>
        <w:rPr>
          <w:color w:val="231F20"/>
          <w:spacing w:val="-5"/>
          <w:w w:val="85"/>
        </w:rPr>
        <w:t>Е</w:t>
      </w:r>
      <w:r>
        <w:rPr>
          <w:color w:val="231F20"/>
          <w:w w:val="85"/>
        </w:rPr>
        <w:t>С</w:t>
      </w:r>
      <w:r>
        <w:rPr>
          <w:color w:val="231F20"/>
          <w:spacing w:val="2"/>
          <w:w w:val="85"/>
        </w:rPr>
        <w:t>К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 </w:t>
      </w:r>
      <w:r>
        <w:rPr>
          <w:color w:val="231F20"/>
          <w:spacing w:val="31"/>
          <w:w w:val="85"/>
        </w:rPr>
        <w:t> </w:t>
      </w:r>
      <w:r>
        <w:rPr>
          <w:color w:val="231F20"/>
          <w:w w:val="85"/>
        </w:rPr>
        <w:t>П</w:t>
      </w:r>
      <w:r>
        <w:rPr>
          <w:color w:val="231F20"/>
          <w:w w:val="85"/>
        </w:rPr>
        <w:t>О</w:t>
      </w:r>
      <w:r>
        <w:rPr>
          <w:color w:val="231F20"/>
          <w:spacing w:val="13"/>
          <w:w w:val="85"/>
        </w:rPr>
        <w:t>К</w:t>
      </w:r>
      <w:r>
        <w:rPr>
          <w:color w:val="231F20"/>
          <w:spacing w:val="13"/>
          <w:w w:val="85"/>
        </w:rPr>
        <w:t>А</w:t>
      </w:r>
      <w:r>
        <w:rPr>
          <w:color w:val="231F20"/>
          <w:spacing w:val="3"/>
          <w:w w:val="85"/>
        </w:rPr>
        <w:t>З</w:t>
      </w:r>
      <w:r>
        <w:rPr>
          <w:color w:val="231F20"/>
          <w:spacing w:val="-15"/>
          <w:w w:val="85"/>
        </w:rPr>
        <w:t>А</w:t>
      </w:r>
      <w:r>
        <w:rPr>
          <w:color w:val="231F20"/>
          <w:spacing w:val="1"/>
          <w:w w:val="85"/>
        </w:rPr>
        <w:t>Т</w:t>
      </w:r>
      <w:r>
        <w:rPr>
          <w:color w:val="231F20"/>
          <w:spacing w:val="7"/>
          <w:w w:val="85"/>
        </w:rPr>
        <w:t>Е</w:t>
      </w:r>
      <w:r>
        <w:rPr>
          <w:color w:val="231F20"/>
          <w:w w:val="85"/>
        </w:rPr>
        <w:t>Л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</w:t>
      </w:r>
      <w:r>
        <w:rPr>
          <w:color w:val="231F20"/>
          <w:spacing w:val="32"/>
          <w:w w:val="85"/>
        </w:rPr>
        <w:t> 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1"/>
          <w:w w:val="85"/>
        </w:rPr>
        <w:t>О</w:t>
      </w:r>
      <w:r>
        <w:rPr>
          <w:color w:val="231F20"/>
          <w:spacing w:val="-7"/>
          <w:w w:val="85"/>
        </w:rPr>
        <w:t>С</w:t>
      </w:r>
      <w:r>
        <w:rPr>
          <w:color w:val="231F20"/>
          <w:spacing w:val="1"/>
          <w:w w:val="85"/>
        </w:rPr>
        <w:t>С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И</w:t>
      </w:r>
      <w:r>
        <w:rPr>
          <w:color w:val="231F20"/>
          <w:w w:val="92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39"/>
          <w:w w:val="85"/>
        </w:rPr>
        <w:t> </w:t>
      </w:r>
      <w:r>
        <w:rPr>
          <w:color w:val="231F20"/>
          <w:spacing w:val="1"/>
          <w:w w:val="85"/>
        </w:rPr>
        <w:t>С</w:t>
      </w:r>
      <w:r>
        <w:rPr>
          <w:color w:val="231F20"/>
          <w:spacing w:val="-9"/>
          <w:w w:val="85"/>
        </w:rPr>
        <w:t>Р</w:t>
      </w:r>
      <w:r>
        <w:rPr>
          <w:color w:val="231F20"/>
          <w:spacing w:val="5"/>
          <w:w w:val="85"/>
        </w:rPr>
        <w:t>А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НИИ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В</w:t>
      </w:r>
      <w:r>
        <w:rPr>
          <w:color w:val="231F20"/>
          <w:spacing w:val="1"/>
          <w:w w:val="85"/>
        </w:rPr>
        <w:t>Ы</w:t>
      </w:r>
      <w:r>
        <w:rPr>
          <w:color w:val="231F20"/>
          <w:w w:val="85"/>
        </w:rPr>
        <w:t>М</w:t>
      </w:r>
      <w:r>
        <w:rPr>
          <w:color w:val="231F20"/>
          <w:w w:val="85"/>
        </w:rPr>
        <w:t>И</w:t>
      </w:r>
      <w:r>
        <w:rPr>
          <w:color w:val="231F20"/>
          <w:spacing w:val="40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39"/>
          <w:w w:val="85"/>
        </w:rPr>
        <w:t> </w:t>
      </w:r>
      <w:r>
        <w:rPr>
          <w:color w:val="231F20"/>
          <w:spacing w:val="9"/>
          <w:w w:val="85"/>
        </w:rPr>
        <w:t>С</w:t>
      </w:r>
      <w:r>
        <w:rPr>
          <w:color w:val="231F20"/>
          <w:spacing w:val="-15"/>
          <w:w w:val="85"/>
        </w:rPr>
        <w:t>Т</w:t>
      </w:r>
      <w:r>
        <w:rPr>
          <w:color w:val="231F20"/>
          <w:spacing w:val="5"/>
          <w:w w:val="85"/>
        </w:rPr>
        <w:t>А</w:t>
      </w:r>
      <w:r>
        <w:rPr>
          <w:color w:val="231F20"/>
          <w:spacing w:val="-1"/>
          <w:w w:val="85"/>
        </w:rPr>
        <w:t>Р</w:t>
      </w:r>
      <w:r>
        <w:rPr>
          <w:color w:val="231F20"/>
          <w:spacing w:val="1"/>
          <w:w w:val="85"/>
        </w:rPr>
        <w:t>Ы</w:t>
      </w:r>
      <w:r>
        <w:rPr>
          <w:color w:val="231F20"/>
          <w:w w:val="85"/>
        </w:rPr>
        <w:t>М</w:t>
      </w:r>
      <w:r>
        <w:rPr>
          <w:color w:val="231F20"/>
          <w:w w:val="85"/>
        </w:rPr>
        <w:t>И</w:t>
      </w:r>
      <w:r>
        <w:rPr>
          <w:b w:val="0"/>
          <w:bCs w:val="0"/>
          <w:color w:val="000000"/>
          <w:w w:val="100"/>
        </w:rPr>
      </w:r>
    </w:p>
    <w:p>
      <w:pPr>
        <w:ind w:left="118" w:right="0" w:firstLine="0"/>
        <w:jc w:val="left"/>
        <w:rPr>
          <w:rFonts w:ascii="Arial" w:hAnsi="Arial" w:cs="Arial" w:eastAsia="Arial"/>
          <w:sz w:val="32"/>
          <w:szCs w:val="32"/>
        </w:rPr>
      </w:pPr>
      <w:r>
        <w:rPr>
          <w:rFonts w:ascii="Arial" w:hAnsi="Arial" w:cs="Arial" w:eastAsia="Arial"/>
          <w:b/>
          <w:bCs/>
          <w:color w:val="231F20"/>
          <w:spacing w:val="9"/>
          <w:w w:val="85"/>
          <w:sz w:val="32"/>
          <w:szCs w:val="32"/>
        </w:rPr>
        <w:t>С</w:t>
      </w:r>
      <w:r>
        <w:rPr>
          <w:rFonts w:ascii="Arial" w:hAnsi="Arial" w:cs="Arial" w:eastAsia="Arial"/>
          <w:b/>
          <w:bCs/>
          <w:color w:val="231F20"/>
          <w:spacing w:val="1"/>
          <w:w w:val="85"/>
          <w:sz w:val="32"/>
          <w:szCs w:val="32"/>
        </w:rPr>
        <w:t>Т</w:t>
      </w:r>
      <w:r>
        <w:rPr>
          <w:rFonts w:ascii="Arial" w:hAnsi="Arial" w:cs="Arial" w:eastAsia="Arial"/>
          <w:b/>
          <w:bCs/>
          <w:color w:val="231F20"/>
          <w:spacing w:val="-8"/>
          <w:w w:val="85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spacing w:val="5"/>
          <w:w w:val="85"/>
          <w:sz w:val="32"/>
          <w:szCs w:val="32"/>
        </w:rPr>
        <w:t>АН</w:t>
      </w:r>
      <w:r>
        <w:rPr>
          <w:rFonts w:ascii="Arial" w:hAnsi="Arial" w:cs="Arial" w:eastAsia="Arial"/>
          <w:b/>
          <w:bCs/>
          <w:color w:val="231F20"/>
          <w:spacing w:val="10"/>
          <w:w w:val="85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w w:val="85"/>
          <w:sz w:val="32"/>
          <w:szCs w:val="32"/>
        </w:rPr>
        <w:t>М</w:t>
      </w:r>
      <w:r>
        <w:rPr>
          <w:rFonts w:ascii="Arial" w:hAnsi="Arial" w:cs="Arial" w:eastAsia="Arial"/>
          <w:b/>
          <w:bCs/>
          <w:color w:val="231F20"/>
          <w:w w:val="85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spacing w:val="25"/>
          <w:w w:val="85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-5"/>
          <w:w w:val="85"/>
          <w:sz w:val="32"/>
          <w:szCs w:val="32"/>
        </w:rPr>
        <w:t>Е</w:t>
      </w:r>
      <w:r>
        <w:rPr>
          <w:rFonts w:ascii="Arial" w:hAnsi="Arial" w:cs="Arial" w:eastAsia="Arial"/>
          <w:b/>
          <w:bCs/>
          <w:color w:val="231F20"/>
          <w:w w:val="85"/>
          <w:sz w:val="32"/>
          <w:szCs w:val="32"/>
        </w:rPr>
        <w:t>С</w:t>
      </w:r>
      <w:r>
        <w:rPr>
          <w:rFonts w:ascii="Arial" w:hAnsi="Arial" w:cs="Arial" w:eastAsia="Arial"/>
          <w:color w:val="000000"/>
          <w:w w:val="100"/>
          <w:sz w:val="32"/>
          <w:szCs w:val="32"/>
        </w:rPr>
      </w:r>
    </w:p>
    <w:p>
      <w:pPr>
        <w:spacing w:line="165" w:lineRule="auto" w:before="92"/>
        <w:ind w:left="117" w:right="443" w:firstLine="283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Демографическая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ситуация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новой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России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неудовлетвор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те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ер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ше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нн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ы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3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м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низким</w:t>
      </w:r>
      <w:r>
        <w:rPr>
          <w:rFonts w:ascii="Times New Roman" w:hAnsi="Times New Roman" w:cs="Times New Roman" w:eastAsia="Times New Roman"/>
          <w:i/>
          <w:color w:val="231F20"/>
          <w:spacing w:val="-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уровнем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рождаемост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Именно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поэтому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за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34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года</w:t>
      </w:r>
      <w:r>
        <w:rPr>
          <w:rFonts w:ascii="Malgun Gothic" w:hAnsi="Malgun Gothic" w:cs="Malgun Gothic" w:eastAsia="Malgun Gothic"/>
          <w:color w:val="231F20"/>
          <w:w w:val="9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население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России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существенно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постарело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after="0" w:line="165" w:lineRule="auto"/>
        <w:jc w:val="both"/>
        <w:rPr>
          <w:rFonts w:ascii="Malgun Gothic" w:hAnsi="Malgun Gothic" w:cs="Malgun Gothic" w:eastAsia="Malgun Gothic"/>
          <w:sz w:val="28"/>
          <w:szCs w:val="28"/>
        </w:rPr>
        <w:sectPr>
          <w:headerReference w:type="default" r:id="rId60"/>
          <w:headerReference w:type="even" r:id="rId61"/>
          <w:footerReference w:type="default" r:id="rId62"/>
          <w:pgSz w:w="9355" w:h="13620"/>
          <w:pgMar w:header="775" w:footer="0" w:top="1180" w:bottom="280" w:left="620" w:right="520"/>
          <w:pgNumType w:start="51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63" w:right="117" w:firstLine="283"/>
        <w:jc w:val="both"/>
      </w:pPr>
      <w:r>
        <w:rPr>
          <w:color w:val="231F20"/>
          <w:spacing w:val="2"/>
          <w:w w:val="85"/>
        </w:rPr>
        <w:t>Н</w:t>
      </w:r>
      <w:r>
        <w:rPr>
          <w:color w:val="231F20"/>
          <w:w w:val="85"/>
        </w:rPr>
        <w:t>а</w:t>
      </w:r>
      <w:r>
        <w:rPr>
          <w:color w:val="231F20"/>
          <w:spacing w:val="32"/>
          <w:w w:val="85"/>
        </w:rPr>
        <w:t> </w:t>
      </w:r>
      <w:r>
        <w:rPr>
          <w:color w:val="231F20"/>
          <w:spacing w:val="2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33"/>
          <w:w w:val="85"/>
        </w:rPr>
        <w:t> </w:t>
      </w:r>
      <w:r>
        <w:rPr>
          <w:color w:val="231F20"/>
          <w:spacing w:val="2"/>
          <w:w w:val="85"/>
        </w:rPr>
        <w:t>7</w:t>
      </w:r>
      <w:r>
        <w:rPr>
          <w:color w:val="231F20"/>
          <w:spacing w:val="9"/>
          <w:w w:val="85"/>
        </w:rPr>
        <w:t>�</w:t>
      </w:r>
      <w:r>
        <w:rPr>
          <w:color w:val="231F20"/>
          <w:w w:val="85"/>
        </w:rPr>
        <w:t>1</w:t>
      </w:r>
      <w:r>
        <w:rPr>
          <w:color w:val="231F20"/>
          <w:spacing w:val="32"/>
          <w:w w:val="85"/>
        </w:rPr>
        <w:t> </w:t>
      </w:r>
      <w:r>
        <w:rPr>
          <w:color w:val="231F20"/>
          <w:spacing w:val="2"/>
          <w:w w:val="85"/>
        </w:rPr>
        <w:t>показан</w:t>
      </w:r>
      <w:r>
        <w:rPr>
          <w:color w:val="231F20"/>
          <w:w w:val="85"/>
        </w:rPr>
        <w:t>о</w:t>
      </w:r>
      <w:r>
        <w:rPr>
          <w:color w:val="231F20"/>
          <w:spacing w:val="33"/>
          <w:w w:val="85"/>
        </w:rPr>
        <w:t> </w:t>
      </w:r>
      <w:r>
        <w:rPr>
          <w:color w:val="231F20"/>
          <w:spacing w:val="2"/>
          <w:w w:val="85"/>
        </w:rPr>
        <w:t>естественны</w:t>
      </w:r>
      <w:r>
        <w:rPr>
          <w:color w:val="231F20"/>
          <w:w w:val="85"/>
        </w:rPr>
        <w:t>й</w:t>
      </w:r>
      <w:r>
        <w:rPr>
          <w:color w:val="231F20"/>
          <w:spacing w:val="32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33"/>
          <w:w w:val="85"/>
        </w:rPr>
        <w:t> </w:t>
      </w:r>
      <w:r>
        <w:rPr>
          <w:color w:val="231F20"/>
          <w:spacing w:val="2"/>
          <w:w w:val="85"/>
        </w:rPr>
        <w:t>общи</w:t>
      </w:r>
      <w:r>
        <w:rPr>
          <w:color w:val="231F20"/>
          <w:w w:val="85"/>
        </w:rPr>
        <w:t>й</w:t>
      </w:r>
      <w:r>
        <w:rPr>
          <w:color w:val="231F20"/>
          <w:spacing w:val="32"/>
          <w:w w:val="85"/>
        </w:rPr>
        <w:t> </w:t>
      </w:r>
      <w:r>
        <w:rPr>
          <w:color w:val="231F20"/>
          <w:spacing w:val="2"/>
          <w:w w:val="85"/>
        </w:rPr>
        <w:t>прирост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85"/>
        </w:rPr>
        <w:t>(убыль)</w:t>
      </w:r>
      <w:r>
        <w:rPr>
          <w:color w:val="231F20"/>
          <w:spacing w:val="46"/>
          <w:w w:val="85"/>
        </w:rPr>
        <w:t> </w:t>
      </w:r>
      <w:r>
        <w:rPr>
          <w:color w:val="231F20"/>
          <w:w w:val="85"/>
        </w:rPr>
        <w:t>населения</w:t>
      </w:r>
      <w:r>
        <w:rPr>
          <w:color w:val="231F20"/>
          <w:spacing w:val="47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47"/>
          <w:w w:val="85"/>
        </w:rPr>
        <w:t> </w:t>
      </w:r>
      <w:r>
        <w:rPr>
          <w:color w:val="231F20"/>
          <w:w w:val="85"/>
        </w:rPr>
        <w:t>России</w:t>
      </w:r>
      <w:r>
        <w:rPr>
          <w:color w:val="231F20"/>
          <w:spacing w:val="47"/>
          <w:w w:val="85"/>
        </w:rPr>
        <w:t> </w:t>
      </w:r>
      <w:r>
        <w:rPr>
          <w:color w:val="231F20"/>
          <w:w w:val="85"/>
        </w:rPr>
        <w:t>по</w:t>
      </w:r>
      <w:r>
        <w:rPr>
          <w:color w:val="231F20"/>
          <w:spacing w:val="47"/>
          <w:w w:val="85"/>
        </w:rPr>
        <w:t> </w:t>
      </w:r>
      <w:r>
        <w:rPr>
          <w:color w:val="231F20"/>
          <w:w w:val="85"/>
        </w:rPr>
        <w:t>годам</w:t>
      </w:r>
      <w:r>
        <w:rPr>
          <w:color w:val="231F20"/>
          <w:spacing w:val="47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47"/>
          <w:w w:val="85"/>
        </w:rPr>
        <w:t> </w:t>
      </w:r>
      <w:r>
        <w:rPr>
          <w:color w:val="231F20"/>
          <w:w w:val="85"/>
        </w:rPr>
        <w:t>период</w:t>
      </w:r>
      <w:r>
        <w:rPr>
          <w:color w:val="231F20"/>
          <w:spacing w:val="47"/>
          <w:w w:val="85"/>
        </w:rPr>
        <w:t> </w:t>
      </w:r>
      <w:r>
        <w:rPr>
          <w:color w:val="231F20"/>
          <w:w w:val="85"/>
        </w:rPr>
        <w:t>1990–2024</w:t>
      </w:r>
      <w:r>
        <w:rPr>
          <w:color w:val="231F20"/>
          <w:spacing w:val="46"/>
          <w:w w:val="8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30"/>
          <w:w w:val="85"/>
        </w:rPr>
        <w:t> </w:t>
      </w:r>
      <w:r>
        <w:rPr>
          <w:color w:val="231F20"/>
          <w:w w:val="85"/>
        </w:rPr>
        <w:t>прогноз</w:t>
      </w:r>
      <w:r>
        <w:rPr>
          <w:color w:val="231F20"/>
          <w:spacing w:val="30"/>
          <w:w w:val="85"/>
        </w:rPr>
        <w:t> </w:t>
      </w:r>
      <w:r>
        <w:rPr>
          <w:color w:val="231F20"/>
          <w:w w:val="85"/>
        </w:rPr>
        <w:t>на</w:t>
      </w:r>
      <w:r>
        <w:rPr>
          <w:color w:val="231F20"/>
          <w:spacing w:val="31"/>
          <w:w w:val="85"/>
        </w:rPr>
        <w:t> </w:t>
      </w:r>
      <w:r>
        <w:rPr>
          <w:color w:val="231F20"/>
          <w:w w:val="85"/>
        </w:rPr>
        <w:t>2025–2030</w:t>
      </w:r>
      <w:r>
        <w:rPr>
          <w:color w:val="231F20"/>
          <w:spacing w:val="30"/>
          <w:w w:val="8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before="44"/>
        <w:ind w:left="69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83.335197pt;margin-top:7.379776pt;width:345.6914pt;height:231.298pt;mso-position-horizontal-relative:page;mso-position-vertical-relative:paragraph;z-index:-12253" coordorigin="1667,148" coordsize="6914,4626">
            <v:group style="position:absolute;left:1672;top:4246;width:6904;height:2" coordorigin="1672,4246" coordsize="6904,2">
              <v:shape style="position:absolute;left:1672;top:4246;width:6904;height:2" coordorigin="1672,4246" coordsize="6904,0" path="m1672,4246l8576,4246e" filled="f" stroked="t" strokeweight=".5pt" strokecolor="#939598">
                <v:path arrowok="t"/>
              </v:shape>
            </v:group>
            <v:group style="position:absolute;left:1672;top:3735;width:6904;height:2" coordorigin="1672,3735" coordsize="6904,2">
              <v:shape style="position:absolute;left:1672;top:3735;width:6904;height:2" coordorigin="1672,3735" coordsize="6904,0" path="m1672,3735l8576,3735e" filled="f" stroked="t" strokeweight=".5pt" strokecolor="#939598">
                <v:path arrowok="t"/>
              </v:shape>
            </v:group>
            <v:group style="position:absolute;left:1672;top:3227;width:6904;height:2" coordorigin="1672,3227" coordsize="6904,2">
              <v:shape style="position:absolute;left:1672;top:3227;width:6904;height:2" coordorigin="1672,3227" coordsize="6904,0" path="m1672,3227l8576,3227e" filled="f" stroked="t" strokeweight=".5pt" strokecolor="#939598">
                <v:path arrowok="t"/>
              </v:shape>
            </v:group>
            <v:group style="position:absolute;left:1672;top:2714;width:6904;height:2" coordorigin="1672,2714" coordsize="6904,2">
              <v:shape style="position:absolute;left:1672;top:2714;width:6904;height:2" coordorigin="1672,2714" coordsize="6904,0" path="m1672,2714l8576,2714e" filled="f" stroked="t" strokeweight=".5pt" strokecolor="#939598">
                <v:path arrowok="t"/>
              </v:shape>
            </v:group>
            <v:group style="position:absolute;left:1672;top:2205;width:6904;height:2" coordorigin="1672,2205" coordsize="6904,2">
              <v:shape style="position:absolute;left:1672;top:2205;width:6904;height:2" coordorigin="1672,2205" coordsize="6904,0" path="m1672,2205l8576,2205e" filled="f" stroked="t" strokeweight=".5pt" strokecolor="#939598">
                <v:path arrowok="t"/>
              </v:shape>
            </v:group>
            <v:group style="position:absolute;left:1672;top:1693;width:6904;height:2" coordorigin="1672,1693" coordsize="6904,2">
              <v:shape style="position:absolute;left:1672;top:1693;width:6904;height:2" coordorigin="1672,1693" coordsize="6904,0" path="m1672,1693l8576,1693e" filled="f" stroked="t" strokeweight=".5pt" strokecolor="#939598">
                <v:path arrowok="t"/>
              </v:shape>
            </v:group>
            <v:group style="position:absolute;left:1672;top:1184;width:6904;height:2" coordorigin="1672,1184" coordsize="6904,2">
              <v:shape style="position:absolute;left:1672;top:1184;width:6904;height:2" coordorigin="1672,1184" coordsize="6904,0" path="m1672,1184l8576,1184e" filled="f" stroked="t" strokeweight=".5pt" strokecolor="#939598">
                <v:path arrowok="t"/>
              </v:shape>
            </v:group>
            <v:group style="position:absolute;left:1672;top:664;width:6904;height:2" coordorigin="1672,664" coordsize="6904,2">
              <v:shape style="position:absolute;left:1672;top:664;width:6904;height:2" coordorigin="1672,664" coordsize="6904,0" path="m1672,664l8576,664e" filled="f" stroked="t" strokeweight=".5pt" strokecolor="#939598">
                <v:path arrowok="t"/>
              </v:shape>
            </v:group>
            <v:group style="position:absolute;left:1672;top:158;width:6904;height:2" coordorigin="1672,158" coordsize="6904,2">
              <v:shape style="position:absolute;left:1672;top:158;width:6904;height:2" coordorigin="1672,158" coordsize="6904,0" path="m1672,158l8576,158e" filled="f" stroked="t" strokeweight=".5pt" strokecolor="#939598">
                <v:path arrowok="t"/>
              </v:shape>
            </v:group>
            <v:group style="position:absolute;left:1846;top:158;width:2;height:4606" coordorigin="1846,158" coordsize="2,4606">
              <v:shape style="position:absolute;left:1846;top:158;width:2;height:4606" coordorigin="1846,158" coordsize="0,4606" path="m1846,4764l1846,158e" filled="f" stroked="t" strokeweight=".25pt" strokecolor="#939598">
                <v:path arrowok="t"/>
              </v:shape>
            </v:group>
            <v:group style="position:absolute;left:2032;top:158;width:2;height:4606" coordorigin="2032,158" coordsize="2,4606">
              <v:shape style="position:absolute;left:2032;top:158;width:2;height:4606" coordorigin="2032,158" coordsize="0,4606" path="m2032,4764l2032,158e" filled="f" stroked="t" strokeweight=".25pt" strokecolor="#939598">
                <v:path arrowok="t"/>
              </v:shape>
            </v:group>
            <v:group style="position:absolute;left:2182;top:158;width:2;height:4606" coordorigin="2182,158" coordsize="2,4606">
              <v:shape style="position:absolute;left:2182;top:158;width:2;height:4606" coordorigin="2182,158" coordsize="0,4606" path="m2182,4764l2182,158e" filled="f" stroked="t" strokeweight=".25pt" strokecolor="#939598">
                <v:path arrowok="t"/>
              </v:shape>
            </v:group>
            <v:group style="position:absolute;left:2358;top:158;width:2;height:4606" coordorigin="2358,158" coordsize="2,4606">
              <v:shape style="position:absolute;left:2358;top:158;width:2;height:4606" coordorigin="2358,158" coordsize="0,4606" path="m2358,4764l2358,158e" filled="f" stroked="t" strokeweight=".25pt" strokecolor="#939598">
                <v:path arrowok="t"/>
              </v:shape>
            </v:group>
            <v:group style="position:absolute;left:2523;top:158;width:2;height:4606" coordorigin="2523,158" coordsize="2,4606">
              <v:shape style="position:absolute;left:2523;top:158;width:2;height:4606" coordorigin="2523,158" coordsize="0,4606" path="m2523,4764l2523,158e" filled="f" stroked="t" strokeweight=".25pt" strokecolor="#939598">
                <v:path arrowok="t"/>
              </v:shape>
            </v:group>
            <v:group style="position:absolute;left:2682;top:158;width:2;height:4606" coordorigin="2682,158" coordsize="2,4606">
              <v:shape style="position:absolute;left:2682;top:158;width:2;height:4606" coordorigin="2682,158" coordsize="0,4606" path="m2682,4764l2682,158e" filled="f" stroked="t" strokeweight=".25pt" strokecolor="#939598">
                <v:path arrowok="t"/>
              </v:shape>
            </v:group>
            <v:group style="position:absolute;left:2847;top:158;width:2;height:4606" coordorigin="2847,158" coordsize="2,4606">
              <v:shape style="position:absolute;left:2847;top:158;width:2;height:4606" coordorigin="2847,158" coordsize="0,4606" path="m2847,4764l2847,158e" filled="f" stroked="t" strokeweight=".25pt" strokecolor="#939598">
                <v:path arrowok="t"/>
              </v:shape>
            </v:group>
            <v:group style="position:absolute;left:3029;top:158;width:2;height:4606" coordorigin="3029,158" coordsize="2,4606">
              <v:shape style="position:absolute;left:3029;top:158;width:2;height:4606" coordorigin="3029,158" coordsize="0,4606" path="m3029,4764l3029,158e" filled="f" stroked="t" strokeweight=".25pt" strokecolor="#939598">
                <v:path arrowok="t"/>
              </v:shape>
            </v:group>
            <v:group style="position:absolute;left:3194;top:158;width:2;height:4606" coordorigin="3194,158" coordsize="2,4606">
              <v:shape style="position:absolute;left:3194;top:158;width:2;height:4606" coordorigin="3194,158" coordsize="0,4606" path="m3194,4764l3194,158e" filled="f" stroked="t" strokeweight=".25pt" strokecolor="#939598">
                <v:path arrowok="t"/>
              </v:shape>
            </v:group>
            <v:group style="position:absolute;left:3353;top:158;width:2;height:4606" coordorigin="3353,158" coordsize="2,4606">
              <v:shape style="position:absolute;left:3353;top:158;width:2;height:4606" coordorigin="3353,158" coordsize="0,4606" path="m3353,4764l3353,158e" filled="f" stroked="t" strokeweight=".25pt" strokecolor="#939598">
                <v:path arrowok="t"/>
              </v:shape>
            </v:group>
            <v:group style="position:absolute;left:3519;top:158;width:2;height:4606" coordorigin="3519,158" coordsize="2,4606">
              <v:shape style="position:absolute;left:3519;top:158;width:2;height:4606" coordorigin="3519,158" coordsize="0,4606" path="m3519,4764l3519,158e" filled="f" stroked="t" strokeweight=".25pt" strokecolor="#939598">
                <v:path arrowok="t"/>
              </v:shape>
            </v:group>
            <v:group style="position:absolute;left:3695;top:158;width:2;height:4606" coordorigin="3695,158" coordsize="2,4606">
              <v:shape style="position:absolute;left:3695;top:158;width:2;height:4606" coordorigin="3695,158" coordsize="0,4606" path="m3695,4764l3695,158e" filled="f" stroked="t" strokeweight=".25pt" strokecolor="#939598">
                <v:path arrowok="t"/>
              </v:shape>
            </v:group>
            <v:group style="position:absolute;left:3860;top:158;width:2;height:4606" coordorigin="3860,158" coordsize="2,4606">
              <v:shape style="position:absolute;left:3860;top:158;width:2;height:4606" coordorigin="3860,158" coordsize="0,4606" path="m3860,4764l3860,158e" filled="f" stroked="t" strokeweight=".25pt" strokecolor="#939598">
                <v:path arrowok="t"/>
              </v:shape>
            </v:group>
            <v:group style="position:absolute;left:4019;top:158;width:2;height:4606" coordorigin="4019,158" coordsize="2,4606">
              <v:shape style="position:absolute;left:4019;top:158;width:2;height:4606" coordorigin="4019,158" coordsize="0,4606" path="m4019,4764l4019,158e" filled="f" stroked="t" strokeweight=".25pt" strokecolor="#939598">
                <v:path arrowok="t"/>
              </v:shape>
            </v:group>
            <v:group style="position:absolute;left:4184;top:158;width:2;height:4606" coordorigin="4184,158" coordsize="2,4606">
              <v:shape style="position:absolute;left:4184;top:158;width:2;height:4606" coordorigin="4184,158" coordsize="0,4606" path="m4184,4764l4184,158e" filled="f" stroked="t" strokeweight=".25pt" strokecolor="#939598">
                <v:path arrowok="t"/>
              </v:shape>
            </v:group>
            <v:group style="position:absolute;left:4366;top:158;width:2;height:4606" coordorigin="4366,158" coordsize="2,4606">
              <v:shape style="position:absolute;left:4366;top:158;width:2;height:4606" coordorigin="4366,158" coordsize="0,4606" path="m4366,4764l4366,158e" filled="f" stroked="t" strokeweight=".25pt" strokecolor="#939598">
                <v:path arrowok="t"/>
              </v:shape>
            </v:group>
            <v:group style="position:absolute;left:4531;top:158;width:2;height:4606" coordorigin="4531,158" coordsize="2,4606">
              <v:shape style="position:absolute;left:4531;top:158;width:2;height:4606" coordorigin="4531,158" coordsize="0,4606" path="m4531,4764l4531,158e" filled="f" stroked="t" strokeweight=".25pt" strokecolor="#939598">
                <v:path arrowok="t"/>
              </v:shape>
            </v:group>
            <v:group style="position:absolute;left:4691;top:158;width:2;height:4606" coordorigin="4691,158" coordsize="2,4606">
              <v:shape style="position:absolute;left:4691;top:158;width:2;height:4606" coordorigin="4691,158" coordsize="0,4606" path="m4691,4764l4691,158e" filled="f" stroked="t" strokeweight=".25pt" strokecolor="#939598">
                <v:path arrowok="t"/>
              </v:shape>
            </v:group>
            <v:group style="position:absolute;left:4856;top:158;width:2;height:4606" coordorigin="4856,158" coordsize="2,4606">
              <v:shape style="position:absolute;left:4856;top:158;width:2;height:4606" coordorigin="4856,158" coordsize="0,4606" path="m4856,4764l4856,158e" filled="f" stroked="t" strokeweight=".25pt" strokecolor="#939598">
                <v:path arrowok="t"/>
              </v:shape>
            </v:group>
            <v:group style="position:absolute;left:5046;top:158;width:2;height:4606" coordorigin="5046,158" coordsize="2,4606">
              <v:shape style="position:absolute;left:5046;top:158;width:2;height:4606" coordorigin="5046,158" coordsize="0,4606" path="m5046,4764l5046,158e" filled="f" stroked="t" strokeweight=".25pt" strokecolor="#939598">
                <v:path arrowok="t"/>
              </v:shape>
            </v:group>
            <v:group style="position:absolute;left:5211;top:158;width:2;height:4606" coordorigin="5211,158" coordsize="2,4606">
              <v:shape style="position:absolute;left:5211;top:158;width:2;height:4606" coordorigin="5211,158" coordsize="0,4606" path="m5211,4764l5211,158e" filled="f" stroked="t" strokeweight=".25pt" strokecolor="#939598">
                <v:path arrowok="t"/>
              </v:shape>
            </v:group>
            <v:group style="position:absolute;left:5370;top:158;width:2;height:4606" coordorigin="5370,158" coordsize="2,4606">
              <v:shape style="position:absolute;left:5370;top:158;width:2;height:4606" coordorigin="5370,158" coordsize="0,4606" path="m5370,4764l5370,158e" filled="f" stroked="t" strokeweight=".25pt" strokecolor="#939598">
                <v:path arrowok="t"/>
              </v:shape>
            </v:group>
            <v:group style="position:absolute;left:5536;top:158;width:2;height:4606" coordorigin="5536,158" coordsize="2,4606">
              <v:shape style="position:absolute;left:5536;top:158;width:2;height:4606" coordorigin="5536,158" coordsize="0,4606" path="m5536,4764l5536,158e" filled="f" stroked="t" strokeweight=".25pt" strokecolor="#939598">
                <v:path arrowok="t"/>
              </v:shape>
            </v:group>
            <v:group style="position:absolute;left:5709;top:158;width:2;height:4606" coordorigin="5709,158" coordsize="2,4606">
              <v:shape style="position:absolute;left:5709;top:158;width:2;height:4606" coordorigin="5709,158" coordsize="0,4606" path="m5709,4764l5709,158e" filled="f" stroked="t" strokeweight=".25pt" strokecolor="#939598">
                <v:path arrowok="t"/>
              </v:shape>
            </v:group>
            <v:group style="position:absolute;left:5874;top:158;width:2;height:4606" coordorigin="5874,158" coordsize="2,4606">
              <v:shape style="position:absolute;left:5874;top:158;width:2;height:4606" coordorigin="5874,158" coordsize="0,4606" path="m5874,4764l5874,158e" filled="f" stroked="t" strokeweight=".25pt" strokecolor="#939598">
                <v:path arrowok="t"/>
              </v:shape>
            </v:group>
            <v:group style="position:absolute;left:6034;top:158;width:2;height:4606" coordorigin="6034,158" coordsize="2,4606">
              <v:shape style="position:absolute;left:6034;top:158;width:2;height:4606" coordorigin="6034,158" coordsize="0,4606" path="m6034,4764l6034,158e" filled="f" stroked="t" strokeweight=".25pt" strokecolor="#939598">
                <v:path arrowok="t"/>
              </v:shape>
            </v:group>
            <v:group style="position:absolute;left:6199;top:158;width:2;height:4606" coordorigin="6199,158" coordsize="2,4606">
              <v:shape style="position:absolute;left:6199;top:158;width:2;height:4606" coordorigin="6199,158" coordsize="0,4606" path="m6199,4764l6199,158e" filled="f" stroked="t" strokeweight=".25pt" strokecolor="#939598">
                <v:path arrowok="t"/>
              </v:shape>
            </v:group>
            <v:group style="position:absolute;left:6389;top:158;width:2;height:4606" coordorigin="6389,158" coordsize="2,4606">
              <v:shape style="position:absolute;left:6389;top:158;width:2;height:4606" coordorigin="6389,158" coordsize="0,4606" path="m6389,4764l6389,158e" filled="f" stroked="t" strokeweight=".25pt" strokecolor="#939598">
                <v:path arrowok="t"/>
              </v:shape>
            </v:group>
            <v:group style="position:absolute;left:6554;top:158;width:2;height:4606" coordorigin="6554,158" coordsize="2,4606">
              <v:shape style="position:absolute;left:6554;top:158;width:2;height:4606" coordorigin="6554,158" coordsize="0,4606" path="m6554,4764l6554,158e" filled="f" stroked="t" strokeweight=".25pt" strokecolor="#939598">
                <v:path arrowok="t"/>
              </v:shape>
            </v:group>
            <v:group style="position:absolute;left:6713;top:158;width:2;height:4606" coordorigin="6713,158" coordsize="2,4606">
              <v:shape style="position:absolute;left:6713;top:158;width:2;height:4606" coordorigin="6713,158" coordsize="0,4606" path="m6713,4764l6713,158e" filled="f" stroked="t" strokeweight=".25pt" strokecolor="#939598">
                <v:path arrowok="t"/>
              </v:shape>
            </v:group>
            <v:group style="position:absolute;left:6879;top:158;width:2;height:4606" coordorigin="6879,158" coordsize="2,4606">
              <v:shape style="position:absolute;left:6879;top:158;width:2;height:4606" coordorigin="6879,158" coordsize="0,4606" path="m6879,4764l6879,158e" filled="f" stroked="t" strokeweight=".25pt" strokecolor="#939598">
                <v:path arrowok="t"/>
              </v:shape>
            </v:group>
            <v:group style="position:absolute;left:7062;top:158;width:2;height:4606" coordorigin="7062,158" coordsize="2,4606">
              <v:shape style="position:absolute;left:7062;top:158;width:2;height:4606" coordorigin="7062,158" coordsize="0,4606" path="m7062,4764l7062,158e" filled="f" stroked="t" strokeweight=".25pt" strokecolor="#939598">
                <v:path arrowok="t"/>
              </v:shape>
            </v:group>
            <v:group style="position:absolute;left:7227;top:158;width:2;height:4606" coordorigin="7227,158" coordsize="2,4606">
              <v:shape style="position:absolute;left:7227;top:158;width:2;height:4606" coordorigin="7227,158" coordsize="0,4606" path="m7227,4764l7227,158e" filled="f" stroked="t" strokeweight=".25pt" strokecolor="#939598">
                <v:path arrowok="t"/>
              </v:shape>
            </v:group>
            <v:group style="position:absolute;left:7387;top:158;width:2;height:4606" coordorigin="7387,158" coordsize="2,4606">
              <v:shape style="position:absolute;left:7387;top:158;width:2;height:4606" coordorigin="7387,158" coordsize="0,4606" path="m7387,4764l7387,158e" filled="f" stroked="t" strokeweight=".25pt" strokecolor="#939598">
                <v:path arrowok="t"/>
              </v:shape>
            </v:group>
            <v:group style="position:absolute;left:7552;top:158;width:2;height:4606" coordorigin="7552,158" coordsize="2,4606">
              <v:shape style="position:absolute;left:7552;top:158;width:2;height:4606" coordorigin="7552,158" coordsize="0,4606" path="m7552,4764l7552,158e" filled="f" stroked="t" strokeweight=".25pt" strokecolor="#939598">
                <v:path arrowok="t"/>
              </v:shape>
            </v:group>
            <v:group style="position:absolute;left:7734;top:158;width:2;height:4606" coordorigin="7734,158" coordsize="2,4606">
              <v:shape style="position:absolute;left:7734;top:158;width:2;height:4606" coordorigin="7734,158" coordsize="0,4606" path="m7734,4764l7734,158e" filled="f" stroked="t" strokeweight=".25pt" strokecolor="#939598">
                <v:path arrowok="t"/>
              </v:shape>
            </v:group>
            <v:group style="position:absolute;left:7899;top:158;width:2;height:4606" coordorigin="7899,158" coordsize="2,4606">
              <v:shape style="position:absolute;left:7899;top:158;width:2;height:4606" coordorigin="7899,158" coordsize="0,4606" path="m7899,4764l7899,158e" filled="f" stroked="t" strokeweight=".25pt" strokecolor="#939598">
                <v:path arrowok="t"/>
              </v:shape>
            </v:group>
            <v:group style="position:absolute;left:8058;top:158;width:2;height:4606" coordorigin="8058,158" coordsize="2,4606">
              <v:shape style="position:absolute;left:8058;top:158;width:2;height:4606" coordorigin="8058,158" coordsize="0,4606" path="m8058,4764l8058,158e" filled="f" stroked="t" strokeweight=".25pt" strokecolor="#939598">
                <v:path arrowok="t"/>
              </v:shape>
            </v:group>
            <v:group style="position:absolute;left:8223;top:158;width:2;height:4606" coordorigin="8223,158" coordsize="2,4606">
              <v:shape style="position:absolute;left:8223;top:158;width:2;height:4606" coordorigin="8223,158" coordsize="0,4606" path="m8223,4764l8223,158e" filled="f" stroked="t" strokeweight=".25pt" strokecolor="#939598">
                <v:path arrowok="t"/>
              </v:shape>
            </v:group>
            <v:group style="position:absolute;left:8410;top:158;width:2;height:4606" coordorigin="8410,158" coordsize="2,4606">
              <v:shape style="position:absolute;left:8410;top:158;width:2;height:4606" coordorigin="8410,158" coordsize="0,4606" path="m8410,4764l8410,158e" filled="f" stroked="t" strokeweight=".25pt" strokecolor="#939598">
                <v:path arrowok="t"/>
              </v:shape>
            </v:group>
            <v:group style="position:absolute;left:8576;top:158;width:2;height:4606" coordorigin="8576,158" coordsize="2,4606">
              <v:shape style="position:absolute;left:8576;top:158;width:2;height:4606" coordorigin="8576,158" coordsize="0,4606" path="m8576,4764l8576,158e" filled="f" stroked="t" strokeweight=".25pt" strokecolor="#939598">
                <v:path arrowok="t"/>
              </v:shape>
            </v:group>
            <v:group style="position:absolute;left:1672;top:2404;width:6904;height:2" coordorigin="1672,2404" coordsize="6904,2">
              <v:shape style="position:absolute;left:1672;top:2404;width:6904;height:2" coordorigin="1672,2404" coordsize="6904,0" path="m1672,2404l8576,2404e" filled="f" stroked="t" strokeweight=".5pt" strokecolor="#231F20">
                <v:path arrowok="t"/>
              </v:shape>
            </v:group>
            <v:group style="position:absolute;left:1764;top:1724;width:2;height:676" coordorigin="1764,1724" coordsize="2,676">
              <v:shape style="position:absolute;left:1764;top:1724;width:2;height:676" coordorigin="1764,1724" coordsize="0,676" path="m1764,1724l1764,2400e" filled="f" stroked="t" strokeweight="3.419pt" strokecolor="#ED1C24">
                <v:path arrowok="t"/>
              </v:shape>
            </v:group>
            <v:group style="position:absolute;left:1931;top:2189;width:2;height:211" coordorigin="1931,2189" coordsize="2,211">
              <v:shape style="position:absolute;left:1931;top:2189;width:2;height:211" coordorigin="1931,2189" coordsize="0,211" path="m1931,2189l1931,2400e" filled="f" stroked="t" strokeweight="3.419pt" strokecolor="#ED1C24">
                <v:path arrowok="t"/>
              </v:shape>
            </v:group>
            <v:group style="position:absolute;left:2098;top:2409;width:2;height:447" coordorigin="2098,2409" coordsize="2,447">
              <v:shape style="position:absolute;left:2098;top:2409;width:2;height:447" coordorigin="2098,2409" coordsize="0,447" path="m2098,2409l2098,2856e" filled="f" stroked="t" strokeweight="3.419pt" strokecolor="#ED1C24">
                <v:path arrowok="t"/>
              </v:shape>
            </v:group>
            <v:group style="position:absolute;left:2265;top:2409;width:2;height:1491" coordorigin="2265,2409" coordsize="2,1491">
              <v:shape style="position:absolute;left:2265;top:2409;width:2;height:1491" coordorigin="2265,2409" coordsize="0,1491" path="m2265,2409l2265,3900e" filled="f" stroked="t" strokeweight="3.419pt" strokecolor="#ED1C24">
                <v:path arrowok="t"/>
              </v:shape>
            </v:group>
            <v:group style="position:absolute;left:2432;top:2409;width:2;height:1790" coordorigin="2432,2409" coordsize="2,1790">
              <v:shape style="position:absolute;left:2432;top:2409;width:2;height:1790" coordorigin="2432,2409" coordsize="0,1790" path="m2432,2409l2432,4199e" filled="f" stroked="t" strokeweight="3.419pt" strokecolor="#ED1C24">
                <v:path arrowok="t"/>
              </v:shape>
            </v:group>
            <v:group style="position:absolute;left:2605;top:2409;width:2;height:1679" coordorigin="2605,2409" coordsize="2,1679">
              <v:shape style="position:absolute;left:2605;top:2409;width:2;height:1679" coordorigin="2605,2409" coordsize="0,1679" path="m2605,2409l2605,4088e" filled="f" stroked="t" strokeweight="3.419pt" strokecolor="#ED1C24">
                <v:path arrowok="t"/>
              </v:shape>
            </v:group>
            <v:group style="position:absolute;left:2775;top:2409;width:2;height:1589" coordorigin="2775,2409" coordsize="2,1589">
              <v:shape style="position:absolute;left:2775;top:2409;width:2;height:1589" coordorigin="2775,2409" coordsize="0,1589" path="m2775,2409l2775,3998e" filled="f" stroked="t" strokeweight="3.419pt" strokecolor="#ED1C24">
                <v:path arrowok="t"/>
              </v:shape>
            </v:group>
            <v:group style="position:absolute;left:2942;top:2409;width:2;height:1511" coordorigin="2942,2409" coordsize="2,1511">
              <v:shape style="position:absolute;left:2942;top:2409;width:2;height:1511" coordorigin="2942,2409" coordsize="0,1511" path="m2942,2409l2942,3920e" filled="f" stroked="t" strokeweight="3.419pt" strokecolor="#ED1C24">
                <v:path arrowok="t"/>
              </v:shape>
            </v:group>
            <v:group style="position:absolute;left:3108;top:2409;width:2;height:1412" coordorigin="3108,2409" coordsize="2,1412">
              <v:shape style="position:absolute;left:3108;top:2409;width:2;height:1412" coordorigin="3108,2409" coordsize="0,1412" path="m3108,2409l3108,3821e" filled="f" stroked="t" strokeweight="3.419pt" strokecolor="#ED1C24">
                <v:path arrowok="t"/>
              </v:shape>
            </v:group>
            <v:group style="position:absolute;left:3276;top:2409;width:2;height:1876" coordorigin="3276,2409" coordsize="2,1876">
              <v:shape style="position:absolute;left:3276;top:2409;width:2;height:1876" coordorigin="3276,2409" coordsize="0,1876" path="m3276,2409l3276,4285e" filled="f" stroked="t" strokeweight="3.419pt" strokecolor="#ED1C24">
                <v:path arrowok="t"/>
              </v:shape>
            </v:group>
            <v:group style="position:absolute;left:3442;top:2409;width:2;height:1937" coordorigin="3442,2409" coordsize="2,1937">
              <v:shape style="position:absolute;left:3442;top:2409;width:2;height:1937" coordorigin="3442,2409" coordsize="0,1937" path="m3442,2409l3442,4346e" filled="f" stroked="t" strokeweight="3.418pt" strokecolor="#ED1C24">
                <v:path arrowok="t"/>
              </v:shape>
            </v:group>
            <v:group style="position:absolute;left:3609;top:2409;width:2;height:1907" coordorigin="3609,2409" coordsize="2,1907">
              <v:shape style="position:absolute;left:3609;top:2409;width:2;height:1907" coordorigin="3609,2409" coordsize="0,1907" path="m3609,2409l3609,4315e" filled="f" stroked="t" strokeweight="3.419pt" strokecolor="#ED1C24">
                <v:path arrowok="t"/>
              </v:shape>
            </v:group>
            <v:group style="position:absolute;left:3776;top:2409;width:2;height:1866" coordorigin="3776,2409" coordsize="2,1866">
              <v:shape style="position:absolute;left:3776;top:2409;width:2;height:1866" coordorigin="3776,2409" coordsize="0,1866" path="m3776,2409l3776,4275e" filled="f" stroked="t" strokeweight="3.419pt" strokecolor="#ED1C24">
                <v:path arrowok="t"/>
              </v:shape>
            </v:group>
            <v:group style="position:absolute;left:3946;top:2409;width:2;height:1820" coordorigin="3946,2409" coordsize="2,1820">
              <v:shape style="position:absolute;left:3946;top:2409;width:2;height:1820" coordorigin="3946,2409" coordsize="0,1820" path="m3946,2409l3946,4229e" filled="f" stroked="t" strokeweight="3.418pt" strokecolor="#ED1C24">
                <v:path arrowok="t"/>
              </v:shape>
            </v:group>
            <v:group style="position:absolute;left:4118;top:2409;width:2;height:1620" coordorigin="4118,2409" coordsize="2,1620">
              <v:shape style="position:absolute;left:4118;top:2409;width:2;height:1620" coordorigin="4118,2409" coordsize="0,1620" path="m4118,2409l4118,4029e" filled="f" stroked="t" strokeweight="3.419pt" strokecolor="#ED1C24">
                <v:path arrowok="t"/>
              </v:shape>
            </v:group>
            <v:group style="position:absolute;left:4284;top:2409;width:2;height:1729" coordorigin="4284,2409" coordsize="2,1729">
              <v:shape style="position:absolute;left:4284;top:2409;width:2;height:1729" coordorigin="4284,2409" coordsize="0,1729" path="m4284,2409l4284,4137e" filled="f" stroked="t" strokeweight="3.419pt" strokecolor="#ED1C24">
                <v:path arrowok="t"/>
              </v:shape>
            </v:group>
            <v:group style="position:absolute;left:4452;top:2409;width:2;height:1402" coordorigin="4452,2409" coordsize="2,1402">
              <v:shape style="position:absolute;left:4452;top:2409;width:2;height:1402" coordorigin="4452,2409" coordsize="0,1402" path="m4452,2409l4452,3811e" filled="f" stroked="t" strokeweight="3.419pt" strokecolor="#ED1C24">
                <v:path arrowok="t"/>
              </v:shape>
            </v:group>
            <v:group style="position:absolute;left:4619;top:2409;width:2;height:964" coordorigin="4619,2409" coordsize="2,964">
              <v:shape style="position:absolute;left:4619;top:2409;width:2;height:964" coordorigin="4619,2409" coordsize="0,964" path="m4619,2409l4619,3373e" filled="f" stroked="t" strokeweight="3.42pt" strokecolor="#ED1C24">
                <v:path arrowok="t"/>
              </v:shape>
            </v:group>
            <v:group style="position:absolute;left:4787;top:2409;width:2;height:735" coordorigin="4787,2409" coordsize="2,735">
              <v:shape style="position:absolute;left:4787;top:2409;width:2;height:735" coordorigin="4787,2409" coordsize="0,735" path="m4787,2409l4787,3144e" filled="f" stroked="t" strokeweight="3.419pt" strokecolor="#ED1C24">
                <v:path arrowok="t"/>
              </v:shape>
            </v:group>
            <v:group style="position:absolute;left:4951;top:2409;width:2;height:506" coordorigin="4951,2409" coordsize="2,506">
              <v:shape style="position:absolute;left:4951;top:2409;width:2;height:506" coordorigin="4951,2409" coordsize="0,506" path="m4951,2409l4951,2915e" filled="f" stroked="t" strokeweight="3.419pt" strokecolor="#ED1C24">
                <v:path arrowok="t"/>
              </v:shape>
            </v:group>
            <v:group style="position:absolute;left:5124;top:2409;width:2;height:488" coordorigin="5124,2409" coordsize="2,488">
              <v:shape style="position:absolute;left:5124;top:2409;width:2;height:488" coordorigin="5124,2409" coordsize="0,488" path="m5124,2409l5124,2897e" filled="f" stroked="t" strokeweight="3.42pt" strokecolor="#ED1C24">
                <v:path arrowok="t"/>
              </v:shape>
            </v:group>
            <v:group style="position:absolute;left:5296;top:2409;width:2;height:259" coordorigin="5296,2409" coordsize="2,259">
              <v:shape style="position:absolute;left:5296;top:2409;width:2;height:259" coordorigin="5296,2409" coordsize="0,259" path="m5296,2409l5296,2668e" filled="f" stroked="t" strokeweight="3.419pt" strokecolor="#ED1C24">
                <v:path arrowok="t"/>
              </v:shape>
            </v:group>
            <v:group style="position:absolute;left:5427;top:2409;width:66;height:11" coordorigin="5427,2409" coordsize="66,11">
              <v:shape style="position:absolute;left:5427;top:2409;width:66;height:11" coordorigin="5427,2409" coordsize="66,11" path="m5427,2415l5493,2415e" filled="f" stroked="t" strokeweight=".675pt" strokecolor="#ED1C24">
                <v:path arrowok="t"/>
              </v:shape>
            </v:group>
            <v:group style="position:absolute;left:5595;top:2357;width:66;height:43" coordorigin="5595,2357" coordsize="66,43">
              <v:shape style="position:absolute;left:5595;top:2357;width:66;height:43" coordorigin="5595,2357" coordsize="66,43" path="m5595,2378l5661,2378e" filled="f" stroked="t" strokeweight="2.238pt" strokecolor="#ED1C24">
                <v:path arrowok="t"/>
              </v:shape>
            </v:group>
            <v:group style="position:absolute;left:5763;top:2349;width:66;height:50" coordorigin="5763,2349" coordsize="66,50">
              <v:shape style="position:absolute;left:5763;top:2349;width:66;height:50" coordorigin="5763,2349" coordsize="66,50" path="m5763,2374l5830,2374e" filled="f" stroked="t" strokeweight="2.621pt" strokecolor="#ED1C24">
                <v:path arrowok="t"/>
              </v:shape>
            </v:group>
            <v:group style="position:absolute;left:5928;top:2337;width:66;height:62" coordorigin="5928,2337" coordsize="66,62">
              <v:shape style="position:absolute;left:5928;top:2337;width:66;height:62" coordorigin="5928,2337" coordsize="66,62" path="m5928,2368l5995,2368e" filled="f" stroked="t" strokeweight="3.196pt" strokecolor="#ED1C24">
                <v:path arrowok="t"/>
              </v:shape>
            </v:group>
            <v:group style="position:absolute;left:6095;top:2409;width:66;height:9" coordorigin="6095,2409" coordsize="66,9">
              <v:shape style="position:absolute;left:6095;top:2409;width:66;height:9" coordorigin="6095,2409" coordsize="66,9" path="m6095,2413l6161,2413e" filled="f" stroked="t" strokeweight=".563pt" strokecolor="#ED1C24">
                <v:path arrowok="t"/>
              </v:shape>
            </v:group>
            <v:group style="position:absolute;left:6299;top:2409;width:2;height:280" coordorigin="6299,2409" coordsize="2,280">
              <v:shape style="position:absolute;left:6299;top:2409;width:2;height:280" coordorigin="6299,2409" coordsize="0,280" path="m6299,2409l6299,2688e" filled="f" stroked="t" strokeweight="3.419pt" strokecolor="#ED1C24">
                <v:path arrowok="t"/>
              </v:shape>
            </v:group>
            <v:group style="position:absolute;left:6471;top:2409;width:2;height:458" coordorigin="6471,2409" coordsize="2,458">
              <v:shape style="position:absolute;left:6471;top:2409;width:2;height:458" coordorigin="6471,2409" coordsize="0,458" path="m6471,2409l6471,2867e" filled="f" stroked="t" strokeweight="3.418pt" strokecolor="#ED1C24">
                <v:path arrowok="t"/>
              </v:shape>
            </v:group>
            <v:group style="position:absolute;left:6639;top:2408;width:2;height:646" coordorigin="6639,2408" coordsize="2,646">
              <v:shape style="position:absolute;left:6639;top:2408;width:2;height:646" coordorigin="6639,2408" coordsize="0,646" path="m6639,2408l6639,3054e" filled="f" stroked="t" strokeweight="3.419pt" strokecolor="#ED1C24">
                <v:path arrowok="t"/>
              </v:shape>
            </v:group>
            <v:group style="position:absolute;left:6805;top:2409;width:2;height:1434" coordorigin="6805,2409" coordsize="2,1434">
              <v:shape style="position:absolute;left:6805;top:2409;width:2;height:1434" coordorigin="6805,2409" coordsize="0,1434" path="m6805,2409l6805,3842e" filled="f" stroked="t" strokeweight="3.419pt" strokecolor="#ED1C24">
                <v:path arrowok="t"/>
              </v:shape>
            </v:group>
            <v:group style="position:absolute;left:7138;top:2409;width:2;height:1212" coordorigin="7138,2409" coordsize="2,1212">
              <v:shape style="position:absolute;left:7138;top:2409;width:2;height:1212" coordorigin="7138,2409" coordsize="0,1212" path="m7138,2409l7138,3621e" filled="f" stroked="t" strokeweight="3.419pt" strokecolor="#ED1C24">
                <v:path arrowok="t"/>
              </v:shape>
            </v:group>
            <v:group style="position:absolute;left:7305;top:2409;width:2;height:1024" coordorigin="7305,2409" coordsize="2,1024">
              <v:shape style="position:absolute;left:7305;top:2409;width:2;height:1024" coordorigin="7305,2409" coordsize="0,1024" path="m7305,2409l7305,3432e" filled="f" stroked="t" strokeweight="3.419pt" strokecolor="#ED1C24">
                <v:path arrowok="t"/>
              </v:shape>
            </v:group>
            <v:group style="position:absolute;left:7473;top:2409;width:2;height:1222" coordorigin="7473,2409" coordsize="2,1222">
              <v:shape style="position:absolute;left:7473;top:2409;width:2;height:1222" coordorigin="7473,2409" coordsize="0,1222" path="m7473,2409l7473,3631e" filled="f" stroked="t" strokeweight="3.42pt" strokecolor="#ED1C24">
                <v:path arrowok="t"/>
              </v:shape>
            </v:group>
            <v:group style="position:absolute;left:7645;top:2409;width:2;height:1410" coordorigin="7645,2409" coordsize="2,1410">
              <v:shape style="position:absolute;left:7645;top:2409;width:2;height:1410" coordorigin="7645,2409" coordsize="0,1410" path="m7645,2409l7645,3819e" filled="f" stroked="t" strokeweight="3.419pt" strokecolor="#ED1C24">
                <v:path arrowok="t"/>
              </v:shape>
            </v:group>
            <v:group style="position:absolute;left:7816;top:2409;width:2;height:1431" coordorigin="7816,2409" coordsize="2,1431">
              <v:shape style="position:absolute;left:7816;top:2409;width:2;height:1431" coordorigin="7816,2409" coordsize="0,1431" path="m7816,2409l7816,3839e" filled="f" stroked="t" strokeweight="3.418pt" strokecolor="#ED1C24">
                <v:path arrowok="t"/>
              </v:shape>
            </v:group>
            <v:group style="position:absolute;left:7982;top:2409;width:2;height:1431" coordorigin="7982,2409" coordsize="2,1431">
              <v:shape style="position:absolute;left:7982;top:2409;width:2;height:1431" coordorigin="7982,2409" coordsize="0,1431" path="m7982,2409l7982,3839e" filled="f" stroked="t" strokeweight="3.42pt" strokecolor="#ED1C24">
                <v:path arrowok="t"/>
              </v:shape>
            </v:group>
            <v:group style="position:absolute;left:8151;top:2409;width:2;height:1401" coordorigin="8151,2409" coordsize="2,1401">
              <v:shape style="position:absolute;left:8151;top:2409;width:2;height:1401" coordorigin="8151,2409" coordsize="0,1401" path="m8151,2409l8151,3810e" filled="f" stroked="t" strokeweight="3.419pt" strokecolor="#ED1C24">
                <v:path arrowok="t"/>
              </v:shape>
            </v:group>
            <v:group style="position:absolute;left:8317;top:2409;width:2;height:1361" coordorigin="8317,2409" coordsize="2,1361">
              <v:shape style="position:absolute;left:8317;top:2409;width:2;height:1361" coordorigin="8317,2409" coordsize="0,1361" path="m8317,2409l8317,3769e" filled="f" stroked="t" strokeweight="3.419pt" strokecolor="#ED1C24">
                <v:path arrowok="t"/>
              </v:shape>
            </v:group>
            <v:group style="position:absolute;left:8484;top:2409;width:2;height:1330" coordorigin="8484,2409" coordsize="2,1330">
              <v:shape style="position:absolute;left:8484;top:2409;width:2;height:1330" coordorigin="8484,2409" coordsize="0,1330" path="m8484,2409l8484,3738e" filled="f" stroked="t" strokeweight="3.418pt" strokecolor="#ED1C24">
                <v:path arrowok="t"/>
              </v:shape>
            </v:group>
            <v:group style="position:absolute;left:6970;top:2409;width:2;height:2127" coordorigin="6970,2409" coordsize="2,2127">
              <v:shape style="position:absolute;left:6970;top:2409;width:2;height:2127" coordorigin="6970,2409" coordsize="0,2127" path="m6970,2409l6970,4536e" filled="f" stroked="t" strokeweight="3.42pt" strokecolor="#ED1C24">
                <v:path arrowok="t"/>
              </v:shape>
            </v:group>
            <v:group style="position:absolute;left:1764;top:1182;width:2;height:542" coordorigin="1764,1182" coordsize="2,542">
              <v:shape style="position:absolute;left:1764;top:1182;width:2;height:542" coordorigin="1764,1182" coordsize="0,542" path="m1764,1182l1764,1724e" filled="f" stroked="t" strokeweight="3.419pt" strokecolor="#009444">
                <v:path arrowok="t"/>
              </v:shape>
            </v:group>
            <v:group style="position:absolute;left:1931;top:1648;width:2;height:542" coordorigin="1931,1648" coordsize="2,542">
              <v:shape style="position:absolute;left:1931;top:1648;width:2;height:542" coordorigin="1931,1648" coordsize="0,542" path="m1931,1648l1931,2189e" filled="f" stroked="t" strokeweight="3.419pt" strokecolor="#009444">
                <v:path arrowok="t"/>
              </v:shape>
            </v:group>
            <v:group style="position:absolute;left:2098;top:1858;width:2;height:542" coordorigin="2098,1858" coordsize="2,542">
              <v:shape style="position:absolute;left:2098;top:1858;width:2;height:542" coordorigin="2098,1858" coordsize="0,542" path="m2098,1858l2098,2400e" filled="f" stroked="t" strokeweight="3.419pt" strokecolor="#009444">
                <v:path arrowok="t"/>
              </v:shape>
            </v:group>
            <v:group style="position:absolute;left:2265;top:1335;width:2;height:1065" coordorigin="2265,1335" coordsize="2,1065">
              <v:shape style="position:absolute;left:2265;top:1335;width:2;height:1065" coordorigin="2265,1335" coordsize="0,1065" path="m2265,1335l2265,2400e" filled="f" stroked="t" strokeweight="3.419pt" strokecolor="#009444">
                <v:path arrowok="t"/>
              </v:shape>
            </v:group>
            <v:group style="position:absolute;left:2432;top:413;width:2;height:1987" coordorigin="2432,413" coordsize="2,1987">
              <v:shape style="position:absolute;left:2432;top:413;width:2;height:1987" coordorigin="2432,413" coordsize="0,1987" path="m2432,413l2432,2400e" filled="f" stroked="t" strokeweight="3.419pt" strokecolor="#009444">
                <v:path arrowok="t"/>
              </v:shape>
            </v:group>
            <v:group style="position:absolute;left:2604;top:1064;width:2;height:1333" coordorigin="2604,1064" coordsize="2,1333">
              <v:shape style="position:absolute;left:2604;top:1064;width:2;height:1333" coordorigin="2604,1064" coordsize="0,1333" path="m2604,1064l2604,2397e" filled="f" stroked="t" strokeweight="3.419pt" strokecolor="#009444">
                <v:path arrowok="t"/>
              </v:shape>
            </v:group>
            <v:group style="position:absolute;left:2775;top:1358;width:2;height:1042" coordorigin="2775,1358" coordsize="2,1042">
              <v:shape style="position:absolute;left:2775;top:1358;width:2;height:1042" coordorigin="2775,1358" coordsize="0,1042" path="m2775,1358l2775,2400e" filled="f" stroked="t" strokeweight="3.419pt" strokecolor="#009444">
                <v:path arrowok="t"/>
              </v:shape>
            </v:group>
            <v:group style="position:absolute;left:2942;top:1358;width:2;height:1042" coordorigin="2942,1358" coordsize="2,1042">
              <v:shape style="position:absolute;left:2942;top:1358;width:2;height:1042" coordorigin="2942,1358" coordsize="0,1042" path="m2942,1358l2942,2400e" filled="f" stroked="t" strokeweight="3.419pt" strokecolor="#009444">
                <v:path arrowok="t"/>
              </v:shape>
            </v:group>
            <v:group style="position:absolute;left:3108;top:1535;width:2;height:865" coordorigin="3108,1535" coordsize="2,865">
              <v:shape style="position:absolute;left:3108;top:1535;width:2;height:865" coordorigin="3108,1535" coordsize="0,865" path="m3108,1535l3108,2400e" filled="f" stroked="t" strokeweight="3.419pt" strokecolor="#009444">
                <v:path arrowok="t"/>
              </v:shape>
            </v:group>
            <v:group style="position:absolute;left:3276;top:1854;width:2;height:546" coordorigin="3276,1854" coordsize="2,546">
              <v:shape style="position:absolute;left:3276;top:1854;width:2;height:546" coordorigin="3276,1854" coordsize="0,546" path="m3276,1854l3276,2400e" filled="f" stroked="t" strokeweight="3.419pt" strokecolor="#009444">
                <v:path arrowok="t"/>
              </v:shape>
            </v:group>
            <v:group style="position:absolute;left:3443;top:1665;width:2;height:735" coordorigin="3443,1665" coordsize="2,735">
              <v:shape style="position:absolute;left:3443;top:1665;width:2;height:735" coordorigin="3443,1665" coordsize="0,735" path="m3443,1665l3443,2400e" filled="f" stroked="t" strokeweight="3.419pt" strokecolor="#009444">
                <v:path arrowok="t"/>
              </v:shape>
            </v:group>
            <v:group style="position:absolute;left:3609;top:1844;width:2;height:556" coordorigin="3609,1844" coordsize="2,556">
              <v:shape style="position:absolute;left:3609;top:1844;width:2;height:556" coordorigin="3609,1844" coordsize="0,556" path="m3609,1844l3609,2400e" filled="f" stroked="t" strokeweight="3.419pt" strokecolor="#009444">
                <v:path arrowok="t"/>
              </v:shape>
            </v:group>
            <v:group style="position:absolute;left:3776;top:1930;width:2;height:470" coordorigin="3776,1930" coordsize="2,470">
              <v:shape style="position:absolute;left:3776;top:1930;width:2;height:470" coordorigin="3776,1930" coordsize="0,470" path="m3776,1930l3776,2400e" filled="f" stroked="t" strokeweight="3.419pt" strokecolor="#009444">
                <v:path arrowok="t"/>
              </v:shape>
            </v:group>
            <v:group style="position:absolute;left:3946;top:1884;width:2;height:516" coordorigin="3946,1884" coordsize="2,516">
              <v:shape style="position:absolute;left:3946;top:1884;width:2;height:516" coordorigin="3946,1884" coordsize="0,516" path="m3946,1884l3946,2400e" filled="f" stroked="t" strokeweight="3.418pt" strokecolor="#009444">
                <v:path arrowok="t"/>
              </v:shape>
            </v:group>
            <v:group style="position:absolute;left:4119;top:1870;width:2;height:530" coordorigin="4119,1870" coordsize="2,530">
              <v:shape style="position:absolute;left:4119;top:1870;width:2;height:530" coordorigin="4119,1870" coordsize="0,530" path="m4119,1870l4119,2400e" filled="f" stroked="t" strokeweight="3.419pt" strokecolor="#009444">
                <v:path arrowok="t"/>
              </v:shape>
            </v:group>
            <v:group style="position:absolute;left:4284;top:1833;width:2;height:567" coordorigin="4284,1833" coordsize="2,567">
              <v:shape style="position:absolute;left:4284;top:1833;width:2;height:567" coordorigin="4284,1833" coordsize="0,567" path="m4284,1833l4284,2400e" filled="f" stroked="t" strokeweight="3.419pt" strokecolor="#009444">
                <v:path arrowok="t"/>
              </v:shape>
            </v:group>
            <v:group style="position:absolute;left:4452;top:1762;width:2;height:638" coordorigin="4452,1762" coordsize="2,638">
              <v:shape style="position:absolute;left:4452;top:1762;width:2;height:638" coordorigin="4452,1762" coordsize="0,638" path="m4452,1762l4452,2400e" filled="f" stroked="t" strokeweight="3.419pt" strokecolor="#009444">
                <v:path arrowok="t"/>
              </v:shape>
            </v:group>
            <v:group style="position:absolute;left:4619;top:1683;width:2;height:717" coordorigin="4619,1683" coordsize="2,717">
              <v:shape style="position:absolute;left:4619;top:1683;width:2;height:717" coordorigin="4619,1683" coordsize="0,717" path="m4619,1683l4619,2400e" filled="f" stroked="t" strokeweight="3.42pt" strokecolor="#009444">
                <v:path arrowok="t"/>
              </v:shape>
            </v:group>
            <v:group style="position:absolute;left:4787;top:1683;width:2;height:717" coordorigin="4787,1683" coordsize="2,717">
              <v:shape style="position:absolute;left:4787;top:1683;width:2;height:717" coordorigin="4787,1683" coordsize="0,717" path="m4787,1683l4787,2400e" filled="f" stroked="t" strokeweight="3.419pt" strokecolor="#009444">
                <v:path arrowok="t"/>
              </v:shape>
            </v:group>
            <v:group style="position:absolute;left:4951;top:1701;width:2;height:699" coordorigin="4951,1701" coordsize="2,699">
              <v:shape style="position:absolute;left:4951;top:1701;width:2;height:699" coordorigin="4951,1701" coordsize="0,699" path="m4951,1701l4951,2400e" filled="f" stroked="t" strokeweight="3.419pt" strokecolor="#009444">
                <v:path arrowok="t"/>
              </v:shape>
            </v:group>
            <v:group style="position:absolute;left:5124;top:1855;width:2;height:545" coordorigin="5124,1855" coordsize="2,545">
              <v:shape style="position:absolute;left:5124;top:1855;width:2;height:545" coordorigin="5124,1855" coordsize="0,545" path="m5124,1855l5124,2400e" filled="f" stroked="t" strokeweight="3.42pt" strokecolor="#009444">
                <v:path arrowok="t"/>
              </v:shape>
            </v:group>
            <v:group style="position:absolute;left:5296;top:1754;width:2;height:646" coordorigin="5296,1754" coordsize="2,646">
              <v:shape style="position:absolute;left:5296;top:1754;width:2;height:646" coordorigin="5296,1754" coordsize="0,646" path="m5296,1754l5296,2400e" filled="f" stroked="t" strokeweight="3.419pt" strokecolor="#009444">
                <v:path arrowok="t"/>
              </v:shape>
            </v:group>
            <v:group style="position:absolute;left:5460;top:1804;width:2;height:596" coordorigin="5460,1804" coordsize="2,596">
              <v:shape style="position:absolute;left:5460;top:1804;width:2;height:596" coordorigin="5460,1804" coordsize="0,596" path="m5460,1804l5460,2400e" filled="f" stroked="t" strokeweight="3.419pt" strokecolor="#009444">
                <v:path arrowok="t"/>
              </v:shape>
            </v:group>
            <v:group style="position:absolute;left:5628;top:1754;width:2;height:602" coordorigin="5628,1754" coordsize="2,602">
              <v:shape style="position:absolute;left:5628;top:1754;width:2;height:602" coordorigin="5628,1754" coordsize="0,602" path="m5628,1754l5628,2357e" filled="f" stroked="t" strokeweight="3.419pt" strokecolor="#009444">
                <v:path arrowok="t"/>
              </v:shape>
            </v:group>
            <v:group style="position:absolute;left:5796;top:1731;width:2;height:618" coordorigin="5796,1731" coordsize="2,618">
              <v:shape style="position:absolute;left:5796;top:1731;width:2;height:618" coordorigin="5796,1731" coordsize="0,618" path="m5796,1731l5796,2349e" filled="f" stroked="t" strokeweight="3.42pt" strokecolor="#009444">
                <v:path arrowok="t"/>
              </v:shape>
            </v:group>
            <v:group style="position:absolute;left:5962;top:1807;width:2;height:530" coordorigin="5962,1807" coordsize="2,530">
              <v:shape style="position:absolute;left:5962;top:1807;width:2;height:530" coordorigin="5962,1807" coordsize="0,530" path="m5962,1807l5962,2337e" filled="f" stroked="t" strokeweight="3.419pt" strokecolor="#009444">
                <v:path arrowok="t"/>
              </v:shape>
            </v:group>
            <v:group style="position:absolute;left:6128;top:1870;width:2;height:530" coordorigin="6128,1870" coordsize="2,530">
              <v:shape style="position:absolute;left:6128;top:1870;width:2;height:530" coordorigin="6128,1870" coordsize="0,530" path="m6128,1870l6128,2400e" filled="f" stroked="t" strokeweight="3.419pt" strokecolor="#009444">
                <v:path arrowok="t"/>
              </v:shape>
            </v:group>
            <v:group style="position:absolute;left:6299;top:1973;width:2;height:427" coordorigin="6299,1973" coordsize="2,427">
              <v:shape style="position:absolute;left:6299;top:1973;width:2;height:427" coordorigin="6299,1973" coordsize="0,427" path="m6299,1973l6299,2400e" filled="f" stroked="t" strokeweight="3.419pt" strokecolor="#009444">
                <v:path arrowok="t"/>
              </v:shape>
            </v:group>
            <v:group style="position:absolute;left:6471;top:2149;width:2;height:251" coordorigin="6471,2149" coordsize="2,251">
              <v:shape style="position:absolute;left:6471;top:2149;width:2;height:251" coordorigin="6471,2149" coordsize="0,251" path="m6471,2149l6471,2401e" filled="f" stroked="t" strokeweight="3.418pt" strokecolor="#009444">
                <v:path arrowok="t"/>
              </v:shape>
            </v:group>
            <v:group style="position:absolute;left:6639;top:1823;width:2;height:577" coordorigin="6639,1823" coordsize="2,577">
              <v:shape style="position:absolute;left:6639;top:1823;width:2;height:577" coordorigin="6639,1823" coordsize="0,577" path="m6639,1823l6639,2400e" filled="f" stroked="t" strokeweight="3.419pt" strokecolor="#009444">
                <v:path arrowok="t"/>
              </v:shape>
            </v:group>
            <v:group style="position:absolute;left:6805;top:2149;width:2;height:251" coordorigin="6805,2149" coordsize="2,251">
              <v:shape style="position:absolute;left:6805;top:2149;width:2;height:251" coordorigin="6805,2149" coordsize="0,251" path="m6805,2149l6805,2401e" filled="f" stroked="t" strokeweight="3.419pt" strokecolor="#009444">
                <v:path arrowok="t"/>
              </v:shape>
            </v:group>
            <v:group style="position:absolute;left:6970;top:1524;width:2;height:876" coordorigin="6970,1524" coordsize="2,876">
              <v:shape style="position:absolute;left:6970;top:1524;width:2;height:876" coordorigin="6970,1524" coordsize="0,876" path="m6970,1524l6970,2401e" filled="f" stroked="t" strokeweight="3.42pt" strokecolor="#009444">
                <v:path arrowok="t"/>
              </v:shape>
            </v:group>
            <v:group style="position:absolute;left:7138;top:2278;width:2;height:122" coordorigin="7138,2278" coordsize="2,122">
              <v:shape style="position:absolute;left:7138;top:2278;width:2;height:122" coordorigin="7138,2278" coordsize="0,122" path="m7138,2278l7138,2400e" filled="f" stroked="t" strokeweight="3.419pt" strokecolor="#009444">
                <v:path arrowok="t"/>
              </v:shape>
            </v:group>
            <v:group style="position:absolute;left:7305;top:1991;width:2;height:409" coordorigin="7305,1991" coordsize="2,409">
              <v:shape style="position:absolute;left:7305;top:1991;width:2;height:409" coordorigin="7305,1991" coordsize="0,409" path="m7305,1991l7305,2400e" filled="f" stroked="t" strokeweight="3.419pt" strokecolor="#009444">
                <v:path arrowok="t"/>
              </v:shape>
            </v:group>
            <v:group style="position:absolute;left:7473;top:1941;width:2;height:459" coordorigin="7473,1941" coordsize="2,459">
              <v:shape style="position:absolute;left:7473;top:1941;width:2;height:459" coordorigin="7473,1941" coordsize="0,459" path="m7473,1941l7473,2400e" filled="f" stroked="t" strokeweight="3.42pt" strokecolor="#009444">
                <v:path arrowok="t"/>
              </v:shape>
            </v:group>
            <v:group style="position:absolute;left:7645;top:1949;width:2;height:451" coordorigin="7645,1949" coordsize="2,451">
              <v:shape style="position:absolute;left:7645;top:1949;width:2;height:451" coordorigin="7645,1949" coordsize="0,451" path="m7645,1949l7645,2400e" filled="f" stroked="t" strokeweight="3.419pt" strokecolor="#009444">
                <v:path arrowok="t"/>
              </v:shape>
            </v:group>
            <v:group style="position:absolute;left:7816;top:1960;width:2;height:440" coordorigin="7816,1960" coordsize="2,440">
              <v:shape style="position:absolute;left:7816;top:1960;width:2;height:440" coordorigin="7816,1960" coordsize="0,440" path="m7816,1960l7816,2400e" filled="f" stroked="t" strokeweight="3.418pt" strokecolor="#009444">
                <v:path arrowok="t"/>
              </v:shape>
            </v:group>
            <v:group style="position:absolute;left:7982;top:1973;width:2;height:427" coordorigin="7982,1973" coordsize="2,427">
              <v:shape style="position:absolute;left:7982;top:1973;width:2;height:427" coordorigin="7982,1973" coordsize="0,427" path="m7982,1973l7982,2400e" filled="f" stroked="t" strokeweight="3.42pt" strokecolor="#009444">
                <v:path arrowok="t"/>
              </v:shape>
            </v:group>
            <v:group style="position:absolute;left:8151;top:1973;width:2;height:427" coordorigin="8151,1973" coordsize="2,427">
              <v:shape style="position:absolute;left:8151;top:1973;width:2;height:427" coordorigin="8151,1973" coordsize="0,427" path="m8151,1973l8151,2400e" filled="f" stroked="t" strokeweight="3.419pt" strokecolor="#009444">
                <v:path arrowok="t"/>
              </v:shape>
            </v:group>
            <v:group style="position:absolute;left:8317;top:1973;width:2;height:427" coordorigin="8317,1973" coordsize="2,427">
              <v:shape style="position:absolute;left:8317;top:1973;width:2;height:427" coordorigin="8317,1973" coordsize="0,427" path="m8317,1973l8317,2400e" filled="f" stroked="t" strokeweight="3.419pt" strokecolor="#009444">
                <v:path arrowok="t"/>
              </v:shape>
            </v:group>
            <v:group style="position:absolute;left:8484;top:1973;width:2;height:427" coordorigin="8484,1973" coordsize="2,427">
              <v:shape style="position:absolute;left:8484;top:1973;width:2;height:427" coordorigin="8484,1973" coordsize="0,427" path="m8484,1973l8484,2400e" filled="f" stroked="t" strokeweight="3.418pt" strokecolor="#009444">
                <v:path arrowok="t"/>
              </v:shape>
            </v:group>
            <v:group style="position:absolute;left:2032;top:158;width:2;height:4606" coordorigin="2032,158" coordsize="2,4606">
              <v:shape style="position:absolute;left:2032;top:158;width:2;height:4606" coordorigin="2032,158" coordsize="0,4606" path="m2032,4764l2032,158e" filled="f" stroked="t" strokeweight="1pt" strokecolor="#231F20">
                <v:path arrowok="t"/>
              </v:shape>
            </v:group>
            <v:group style="position:absolute;left:2172;top:158;width:2;height:4606" coordorigin="2172,158" coordsize="2,4606">
              <v:shape style="position:absolute;left:2172;top:158;width:2;height:4606" coordorigin="2172,158" coordsize="0,4606" path="m2172,4764l2172,158e" filled="f" stroked="t" strokeweight=".5pt" strokecolor="#231F20">
                <v:path arrowok="t"/>
              </v:shape>
            </v:group>
            <v:group style="position:absolute;left:4844;top:158;width:2;height:4606" coordorigin="4844,158" coordsize="2,4606">
              <v:shape style="position:absolute;left:4844;top:158;width:2;height:4606" coordorigin="4844,158" coordsize="0,4606" path="m4844,4764l4844,158e" filled="f" stroked="t" strokeweight=".5pt" strokecolor="#231F20">
                <v:path arrowok="t"/>
              </v:shape>
            </v:group>
            <v:group style="position:absolute;left:5384;top:158;width:2;height:4606" coordorigin="5384,158" coordsize="2,4606">
              <v:shape style="position:absolute;left:5384;top:158;width:2;height:4606" coordorigin="5384,158" coordsize="0,4606" path="m5384,4764l5384,158e" filled="f" stroked="t" strokeweight=".5pt" strokecolor="#231F20">
                <v:path arrowok="t"/>
              </v:shape>
            </v:group>
            <v:group style="position:absolute;left:6210;top:158;width:2;height:4606" coordorigin="6210,158" coordsize="2,4606">
              <v:shape style="position:absolute;left:6210;top:158;width:2;height:4606" coordorigin="6210,158" coordsize="0,4606" path="m6210,4764l6210,158e" filled="f" stroked="t" strokeweight=".5pt" strokecolor="#231F20">
                <v:path arrowok="t"/>
              </v:shape>
            </v:group>
            <v:group style="position:absolute;left:7543;top:158;width:2;height:4606" coordorigin="7543,158" coordsize="2,4606">
              <v:shape style="position:absolute;left:7543;top:158;width:2;height:4606" coordorigin="7543,158" coordsize="0,4606" path="m7543,4764l7543,158e" filled="f" stroked="t" strokeweight=".5pt" strokecolor="#231F20">
                <v:path arrowok="t"/>
              </v:shape>
            </v:group>
            <v:group style="position:absolute;left:1672;top:158;width:6904;height:4606" coordorigin="1672,158" coordsize="6904,4606">
              <v:shape style="position:absolute;left:1672;top:158;width:6904;height:4606" coordorigin="1672,158" coordsize="6904,4606" path="m1672,158l1672,4764,8576,4764e" filled="f" stroked="t" strokeweight=".5pt" strokecolor="#231F20">
                <v:path arrowok="t"/>
              </v:shape>
            </v:group>
            <v:group style="position:absolute;left:1764;top:1165;width:6720;height:2643" coordorigin="1764,1165" coordsize="6720,2643">
              <v:shape style="position:absolute;left:1764;top:1165;width:6720;height:2643" coordorigin="1764,1165" coordsize="6720,2643" path="m1764,1165l1779,1242,1798,1326,1820,1428,1845,1540,1871,1652,1894,1755,1913,1840,1930,1913,2114,2328,2264,2830,2432,2197,2591,2760,2768,2935,2942,2871,3101,2935,3276,3735,3442,3610,3609,3742,3776,3809,3946,3691,4118,3492,4284,3560,4452,3162,4619,2638,4778,2420,4943,2207,5115,2349,5296,2009,5460,1817,5616,1754,5796,1724,5962,1833,6128,1870,6288,2255,6471,2612,6639,2474,6805,3598,6970,3669,7138,3501,7311,3015,7466,3162,7645,3370,7816,3409,7982,3405,8151,3371,8317,3332,8484,3303e" filled="f" stroked="t" strokeweight="2pt" strokecolor="#1B75BC">
                <v:path arrowok="t"/>
              </v:shape>
            </v:group>
            <v:group style="position:absolute;left:1707;top:1092;width:115;height:115" coordorigin="1707,1092" coordsize="115,115">
              <v:shape style="position:absolute;left:1707;top:1092;width:115;height:115" coordorigin="1707,1092" coordsize="115,115" path="m1760,1092l1739,1097,1722,1110,1711,1129,1707,1152,1712,1174,1725,1191,1743,1202,1766,1207,1788,1202,1806,1189,1818,1171,1822,1149,1822,1144,1816,1123,1803,1107,1784,1096,1760,1092xe" filled="t" fillcolor="#1B75BC" stroked="f">
                <v:path arrowok="t"/>
                <v:fill type="solid"/>
              </v:shape>
            </v:group>
            <v:group style="position:absolute;left:1873;top:1861;width:115;height:115" coordorigin="1873,1861" coordsize="115,115">
              <v:shape style="position:absolute;left:1873;top:1861;width:115;height:115" coordorigin="1873,1861" coordsize="115,115" path="m1926,1861l1906,1867,1889,1880,1877,1898,1873,1922,1879,1943,1891,1960,1910,1972,1933,1976,1954,1971,1972,1959,1984,1940,1989,1918,1988,1913,1982,1893,1969,1876,1950,1865,1926,1861xe" filled="t" fillcolor="#1B75BC" stroked="f">
                <v:path arrowok="t"/>
                <v:fill type="solid"/>
              </v:shape>
            </v:group>
            <v:group style="position:absolute;left:2044;top:2275;width:115;height:115" coordorigin="2044,2275" coordsize="115,115">
              <v:shape style="position:absolute;left:2044;top:2275;width:115;height:115" coordorigin="2044,2275" coordsize="115,115" path="m2098,2275l2077,2280,2060,2293,2049,2312,2044,2335,2050,2357,2063,2374,2081,2385,2104,2390,2126,2385,2143,2372,2155,2354,2160,2332,2159,2327,2153,2306,2140,2290,2121,2279,2098,2275xe" filled="t" fillcolor="#1B75BC" stroked="f">
                <v:path arrowok="t"/>
                <v:fill type="solid"/>
              </v:shape>
            </v:group>
            <v:group style="position:absolute;left:2207;top:2769;width:115;height:115" coordorigin="2207,2769" coordsize="115,115">
              <v:shape style="position:absolute;left:2207;top:2769;width:115;height:115" coordorigin="2207,2769" coordsize="115,115" path="m2260,2769l2239,2775,2222,2787,2211,2806,2207,2830,2212,2851,2225,2868,2244,2880,2266,2884,2288,2879,2306,2866,2318,2848,2322,2826,2322,2821,2316,2800,2303,2784,2284,2773,2260,2769xe" filled="t" fillcolor="#1B75BC" stroked="f">
                <v:path arrowok="t"/>
                <v:fill type="solid"/>
              </v:shape>
            </v:group>
            <v:group style="position:absolute;left:2374;top:2150;width:115;height:115" coordorigin="2374,2150" coordsize="115,115">
              <v:shape style="position:absolute;left:2374;top:2150;width:115;height:115" coordorigin="2374,2150" coordsize="115,115" path="m2427,2150l2406,2156,2389,2169,2378,2188,2374,2211,2379,2233,2392,2250,2411,2261,2433,2266,2455,2261,2473,2248,2485,2230,2489,2208,2489,2203,2483,2182,2470,2165,2451,2154,2427,2150xe" filled="t" fillcolor="#1B75BC" stroked="f">
                <v:path arrowok="t"/>
                <v:fill type="solid"/>
              </v:shape>
            </v:group>
            <v:group style="position:absolute;left:2537;top:2695;width:115;height:115" coordorigin="2537,2695" coordsize="115,115">
              <v:shape style="position:absolute;left:2537;top:2695;width:115;height:115" coordorigin="2537,2695" coordsize="115,115" path="m2590,2695l2569,2701,2552,2714,2541,2732,2537,2756,2542,2777,2555,2794,2573,2806,2596,2810,2618,2805,2636,2793,2648,2775,2652,2752,2652,2747,2646,2727,2633,2710,2614,2699,2590,2695xe" filled="t" fillcolor="#1B75BC" stroked="f">
                <v:path arrowok="t"/>
                <v:fill type="solid"/>
              </v:shape>
            </v:group>
            <v:group style="position:absolute;left:2718;top:2875;width:115;height:115" coordorigin="2718,2875" coordsize="115,115">
              <v:shape style="position:absolute;left:2718;top:2875;width:115;height:115" coordorigin="2718,2875" coordsize="115,115" path="m2771,2875l2750,2881,2733,2894,2722,2913,2718,2936,2723,2957,2736,2975,2754,2986,2777,2991,2799,2986,2817,2973,2829,2955,2833,2933,2833,2928,2827,2907,2814,2890,2795,2879,2771,2875xe" filled="t" fillcolor="#1B75BC" stroked="f">
                <v:path arrowok="t"/>
                <v:fill type="solid"/>
              </v:shape>
            </v:group>
            <v:group style="position:absolute;left:2885;top:2818;width:115;height:115" coordorigin="2885,2818" coordsize="115,115">
              <v:shape style="position:absolute;left:2885;top:2818;width:115;height:115" coordorigin="2885,2818" coordsize="115,115" path="m2938,2818l2917,2824,2900,2836,2889,2855,2885,2878,2890,2900,2903,2917,2921,2929,2944,2933,2966,2928,2984,2915,2995,2897,3000,2875,3000,2870,2994,2849,2981,2833,2962,2822,2938,2818xe" filled="t" fillcolor="#1B75BC" stroked="f">
                <v:path arrowok="t"/>
                <v:fill type="solid"/>
              </v:shape>
            </v:group>
            <v:group style="position:absolute;left:3050;top:2875;width:115;height:115" coordorigin="3050,2875" coordsize="115,115">
              <v:shape style="position:absolute;left:3050;top:2875;width:115;height:115" coordorigin="3050,2875" coordsize="115,115" path="m3104,2875l3083,2881,3066,2894,3054,2913,3050,2936,3056,2957,3069,2975,3087,2986,3110,2991,3132,2986,3149,2973,3161,2955,3166,2933,3165,2928,3159,2907,3146,2890,3127,2879,3104,2875xe" filled="t" fillcolor="#1B75BC" stroked="f">
                <v:path arrowok="t"/>
                <v:fill type="solid"/>
              </v:shape>
            </v:group>
            <v:group style="position:absolute;left:3218;top:3665;width:115;height:115" coordorigin="3218,3665" coordsize="115,115">
              <v:shape style="position:absolute;left:3218;top:3665;width:115;height:115" coordorigin="3218,3665" coordsize="115,115" path="m3271,3665l3250,3671,3233,3684,3222,3703,3218,3726,3223,3747,3236,3765,3255,3776,3277,3780,3299,3775,3317,3763,3329,3745,3333,3723,3333,3717,3327,3697,3314,3680,3295,3669,3271,3665xe" filled="t" fillcolor="#1B75BC" stroked="f">
                <v:path arrowok="t"/>
                <v:fill type="solid"/>
              </v:shape>
            </v:group>
            <v:group style="position:absolute;left:3378;top:3558;width:115;height:115" coordorigin="3378,3558" coordsize="115,115">
              <v:shape style="position:absolute;left:3378;top:3558;width:115;height:115" coordorigin="3378,3558" coordsize="115,115" path="m3432,3558l3411,3564,3394,3577,3383,3595,3378,3619,3384,3640,3397,3657,3415,3669,3438,3673,3460,3668,3477,3656,3489,3638,3494,3615,3493,3610,3487,3590,3474,3573,3455,3562,3432,3558xe" filled="t" fillcolor="#1B75BC" stroked="f">
                <v:path arrowok="t"/>
                <v:fill type="solid"/>
              </v:shape>
            </v:group>
            <v:group style="position:absolute;left:3549;top:3678;width:115;height:115" coordorigin="3549,3678" coordsize="115,115">
              <v:shape style="position:absolute;left:3549;top:3678;width:115;height:115" coordorigin="3549,3678" coordsize="115,115" path="m3602,3678l3581,3684,3564,3697,3553,3715,3549,3739,3554,3760,3567,3777,3586,3789,3608,3793,3630,3788,3648,3776,3660,3758,3664,3735,3664,3730,3658,3710,3645,3693,3626,3682,3602,3678xe" filled="t" fillcolor="#1B75BC" stroked="f">
                <v:path arrowok="t"/>
                <v:fill type="solid"/>
              </v:shape>
            </v:group>
            <v:group style="position:absolute;left:3718;top:3751;width:115;height:115" coordorigin="3718,3751" coordsize="115,115">
              <v:shape style="position:absolute;left:3718;top:3751;width:115;height:115" coordorigin="3718,3751" coordsize="115,115" path="m3771,3751l3750,3757,3733,3770,3722,3789,3718,3812,3724,3833,3736,3850,3755,3862,3777,3866,3799,3861,3817,3849,3829,3831,3833,3809,3833,3803,3827,3783,3814,3766,3795,3755,3771,3751xe" filled="t" fillcolor="#1B75BC" stroked="f">
                <v:path arrowok="t"/>
                <v:fill type="solid"/>
              </v:shape>
            </v:group>
            <v:group style="position:absolute;left:3889;top:3631;width:115;height:115" coordorigin="3889,3631" coordsize="115,115">
              <v:shape style="position:absolute;left:3889;top:3631;width:115;height:115" coordorigin="3889,3631" coordsize="115,115" path="m3942,3631l3921,3637,3904,3650,3893,3669,3889,3692,3894,3713,3907,3730,3925,3742,3948,3746,3970,3741,3987,3729,3999,3711,4004,3689,4004,3683,3998,3663,3984,3646,3965,3635,3942,3631xe" filled="t" fillcolor="#1B75BC" stroked="f">
                <v:path arrowok="t"/>
                <v:fill type="solid"/>
              </v:shape>
            </v:group>
            <v:group style="position:absolute;left:4053;top:3443;width:115;height:115" coordorigin="4053,3443" coordsize="115,115">
              <v:shape style="position:absolute;left:4053;top:3443;width:115;height:115" coordorigin="4053,3443" coordsize="115,115" path="m4106,3443l4086,3448,4069,3461,4057,3480,4053,3503,4059,3525,4071,3542,4090,3554,4113,3558,4134,3553,4152,3540,4164,3522,4169,3500,4168,3495,4162,3474,4149,3458,4130,3447,4106,3443xe" filled="t" fillcolor="#1B75BC" stroked="f">
                <v:path arrowok="t"/>
                <v:fill type="solid"/>
              </v:shape>
            </v:group>
            <v:group style="position:absolute;left:4218;top:3500;width:115;height:115" coordorigin="4218,3500" coordsize="115,115">
              <v:shape style="position:absolute;left:4218;top:3500;width:115;height:115" coordorigin="4218,3500" coordsize="115,115" path="m4271,3500l4250,3506,4233,3519,4222,3538,4218,3561,4223,3582,4236,3600,4254,3611,4277,3615,4299,3610,4317,3598,4328,3580,4333,3558,4333,3552,4327,3532,4314,3515,4295,3504,4271,3500xe" filled="t" fillcolor="#1B75BC" stroked="f">
                <v:path arrowok="t"/>
                <v:fill type="solid"/>
              </v:shape>
            </v:group>
            <v:group style="position:absolute;left:4394;top:3097;width:115;height:115" coordorigin="4394,3097" coordsize="115,115">
              <v:shape style="position:absolute;left:4394;top:3097;width:115;height:115" coordorigin="4394,3097" coordsize="115,115" path="m4447,3097l4427,3102,4410,3115,4398,3134,4394,3157,4400,3179,4412,3196,4431,3208,4454,3212,4475,3207,4493,3194,4505,3176,4510,3154,4509,3149,4503,3128,4490,3112,4471,3101,4447,3097xe" filled="t" fillcolor="#1B75BC" stroked="f">
                <v:path arrowok="t"/>
                <v:fill type="solid"/>
              </v:shape>
            </v:group>
            <v:group style="position:absolute;left:4562;top:2579;width:115;height:115" coordorigin="4562,2579" coordsize="115,115">
              <v:shape style="position:absolute;left:4562;top:2579;width:115;height:115" coordorigin="4562,2579" coordsize="115,115" path="m4615,2579l4594,2585,4577,2598,4566,2617,4562,2640,4567,2661,4580,2679,4598,2690,4621,2694,4643,2689,4660,2677,4672,2659,4677,2637,4677,2631,4671,2611,4657,2594,4638,2583,4615,2579xe" filled="t" fillcolor="#1B75BC" stroked="f">
                <v:path arrowok="t"/>
                <v:fill type="solid"/>
              </v:shape>
            </v:group>
            <v:group style="position:absolute;left:4721;top:2357;width:115;height:115" coordorigin="4721,2357" coordsize="115,115">
              <v:shape style="position:absolute;left:4721;top:2357;width:115;height:115" coordorigin="4721,2357" coordsize="115,115" path="m4774,2357l4753,2363,4736,2376,4725,2395,4721,2418,4726,2439,4739,2456,4757,2468,4780,2472,4802,2467,4819,2455,4831,2437,4836,2415,4835,2409,4830,2389,4816,2372,4797,2361,4774,2357xe" filled="t" fillcolor="#1B75BC" stroked="f">
                <v:path arrowok="t"/>
                <v:fill type="solid"/>
              </v:shape>
            </v:group>
            <v:group style="position:absolute;left:4893;top:2155;width:115;height:115" coordorigin="4893,2155" coordsize="115,115">
              <v:shape style="position:absolute;left:4893;top:2155;width:115;height:115" coordorigin="4893,2155" coordsize="115,115" path="m4946,2155l4926,2161,4909,2174,4897,2193,4893,2216,4899,2237,4911,2255,4930,2266,4953,2271,4974,2266,4992,2253,5004,2235,5008,2213,5008,2208,5002,2187,4989,2170,4970,2159,4946,2155xe" filled="t" fillcolor="#1B75BC" stroked="f">
                <v:path arrowok="t"/>
                <v:fill type="solid"/>
              </v:shape>
            </v:group>
            <v:group style="position:absolute;left:5071;top:2284;width:115;height:115" coordorigin="5071,2284" coordsize="115,115">
              <v:shape style="position:absolute;left:5071;top:2284;width:115;height:115" coordorigin="5071,2284" coordsize="115,115" path="m5124,2284l5103,2290,5086,2303,5075,2322,5071,2345,5076,2366,5089,2383,5107,2395,5130,2399,5152,2394,5170,2382,5182,2364,5186,2342,5186,2336,5180,2316,5167,2299,5148,2288,5124,2284xe" filled="t" fillcolor="#1B75BC" stroked="f">
                <v:path arrowok="t"/>
                <v:fill type="solid"/>
              </v:shape>
            </v:group>
            <v:group style="position:absolute;left:5238;top:1955;width:115;height:115" coordorigin="5238,1955" coordsize="115,115">
              <v:shape style="position:absolute;left:5238;top:1955;width:115;height:115" coordorigin="5238,1955" coordsize="115,115" path="m5291,1955l5270,1960,5254,1973,5242,1992,5238,2015,5244,2037,5256,2054,5275,2065,5298,2070,5319,2065,5337,2052,5349,2034,5353,2012,5353,2007,5347,1986,5334,1970,5315,1959,5291,1955xe" filled="t" fillcolor="#1B75BC" stroked="f">
                <v:path arrowok="t"/>
                <v:fill type="solid"/>
              </v:shape>
            </v:group>
            <v:group style="position:absolute;left:5402;top:1746;width:115;height:115" coordorigin="5402,1746" coordsize="115,115">
              <v:shape style="position:absolute;left:5402;top:1746;width:115;height:115" coordorigin="5402,1746" coordsize="115,115" path="m5455,1746l5434,1752,5418,1765,5406,1784,5402,1807,5408,1828,5420,1845,5439,1857,5462,1861,5483,1856,5501,1844,5513,1826,5517,1804,5517,1798,5511,1778,5498,1761,5479,1750,5455,1746xe" filled="t" fillcolor="#1B75BC" stroked="f">
                <v:path arrowok="t"/>
                <v:fill type="solid"/>
              </v:shape>
            </v:group>
            <v:group style="position:absolute;left:5571;top:1688;width:115;height:115" coordorigin="5571,1688" coordsize="115,115">
              <v:shape style="position:absolute;left:5571;top:1688;width:115;height:115" coordorigin="5571,1688" coordsize="115,115" path="m5624,1688l5603,1694,5586,1707,5575,1726,5571,1749,5576,1770,5589,1788,5607,1799,5630,1804,5652,1799,5669,1786,5681,1768,5686,1746,5686,1741,5680,1720,5666,1703,5647,1692,5624,1688xe" filled="t" fillcolor="#1B75BC" stroked="f">
                <v:path arrowok="t"/>
                <v:fill type="solid"/>
              </v:shape>
            </v:group>
            <v:group style="position:absolute;left:5739;top:1674;width:115;height:115" coordorigin="5739,1674" coordsize="115,115">
              <v:shape style="position:absolute;left:5739;top:1674;width:115;height:115" coordorigin="5739,1674" coordsize="115,115" path="m5792,1674l5771,1679,5754,1692,5743,1711,5739,1734,5744,1756,5757,1773,5775,1785,5798,1789,5820,1784,5838,1771,5850,1753,5854,1731,5854,1726,5848,1705,5835,1689,5816,1678,5792,1674xe" filled="t" fillcolor="#1B75BC" stroked="f">
                <v:path arrowok="t"/>
                <v:fill type="solid"/>
              </v:shape>
            </v:group>
            <v:group style="position:absolute;left:5904;top:1766;width:115;height:115" coordorigin="5904,1766" coordsize="115,115">
              <v:shape style="position:absolute;left:5904;top:1766;width:115;height:115" coordorigin="5904,1766" coordsize="115,115" path="m5957,1766l5936,1771,5919,1784,5908,1803,5904,1826,5909,1848,5922,1865,5941,1877,5963,1881,5985,1876,6003,1863,6015,1845,6019,1823,6019,1818,6013,1797,6000,1781,5981,1770,5957,1766xe" filled="t" fillcolor="#1B75BC" stroked="f">
                <v:path arrowok="t"/>
                <v:fill type="solid"/>
              </v:shape>
            </v:group>
            <v:group style="position:absolute;left:6071;top:1812;width:115;height:115" coordorigin="6071,1812" coordsize="115,115">
              <v:shape style="position:absolute;left:6071;top:1812;width:115;height:115" coordorigin="6071,1812" coordsize="115,115" path="m6124,1812l6103,1818,6086,1831,6075,1850,6071,1873,6076,1894,6089,1912,6107,1923,6130,1928,6152,1923,6170,1910,6181,1892,6186,1870,6186,1865,6180,1844,6166,1827,6147,1816,6124,1812xe" filled="t" fillcolor="#1B75BC" stroked="f">
                <v:path arrowok="t"/>
                <v:fill type="solid"/>
              </v:shape>
            </v:group>
            <v:group style="position:absolute;left:6242;top:2205;width:115;height:115" coordorigin="6242,2205" coordsize="115,115">
              <v:shape style="position:absolute;left:6242;top:2205;width:115;height:115" coordorigin="6242,2205" coordsize="115,115" path="m6295,2205l6274,2210,6257,2223,6246,2242,6242,2265,6247,2287,6260,2304,6278,2316,6301,2320,6323,2315,6341,2302,6353,2284,6357,2262,6357,2257,6351,2236,6338,2220,6319,2209,6295,2205xe" filled="t" fillcolor="#1B75BC" stroked="f">
                <v:path arrowok="t"/>
                <v:fill type="solid"/>
              </v:shape>
            </v:group>
            <v:group style="position:absolute;left:6414;top:2549;width:115;height:115" coordorigin="6414,2549" coordsize="115,115">
              <v:shape style="position:absolute;left:6414;top:2549;width:115;height:115" coordorigin="6414,2549" coordsize="115,115" path="m6467,2549l6446,2554,6429,2567,6418,2586,6414,2609,6419,2631,6432,2648,6450,2660,6473,2664,6495,2659,6513,2646,6525,2628,6529,2606,6529,2601,6523,2580,6510,2564,6491,2553,6467,2549xe" filled="t" fillcolor="#1B75BC" stroked="f">
                <v:path arrowok="t"/>
                <v:fill type="solid"/>
              </v:shape>
            </v:group>
            <v:group style="position:absolute;left:6576;top:2419;width:115;height:115" coordorigin="6576,2419" coordsize="115,115">
              <v:shape style="position:absolute;left:6576;top:2419;width:115;height:115" coordorigin="6576,2419" coordsize="115,115" path="m6629,2419l6608,2425,6592,2438,6580,2457,6576,2480,6582,2501,6594,2519,6613,2530,6635,2534,6657,2529,6675,2517,6687,2499,6691,2477,6691,2471,6685,2451,6672,2434,6653,2423,6629,2419xe" filled="t" fillcolor="#1B75BC" stroked="f">
                <v:path arrowok="t"/>
                <v:fill type="solid"/>
              </v:shape>
            </v:group>
            <v:group style="position:absolute;left:6748;top:3536;width:115;height:115" coordorigin="6748,3536" coordsize="115,115">
              <v:shape style="position:absolute;left:6748;top:3536;width:115;height:115" coordorigin="6748,3536" coordsize="115,115" path="m6801,3536l6780,3542,6763,3555,6752,3573,6748,3597,6753,3618,6766,3635,6784,3647,6807,3651,6829,3646,6847,3634,6858,3615,6863,3593,6863,3588,6857,3567,6844,3551,6825,3540,6801,3536xe" filled="t" fillcolor="#1B75BC" stroked="f">
                <v:path arrowok="t"/>
                <v:fill type="solid"/>
              </v:shape>
            </v:group>
            <v:group style="position:absolute;left:6913;top:3606;width:115;height:115" coordorigin="6913,3606" coordsize="115,115">
              <v:shape style="position:absolute;left:6913;top:3606;width:115;height:115" coordorigin="6913,3606" coordsize="115,115" path="m6966,3606l6945,3611,6928,3624,6917,3643,6913,3666,6918,3688,6931,3705,6949,3717,6972,3721,6994,3716,7012,3703,7024,3685,7028,3663,7028,3658,7022,3637,7009,3621,6990,3610,6966,3606xe" filled="t" fillcolor="#1B75BC" stroked="f">
                <v:path arrowok="t"/>
                <v:fill type="solid"/>
              </v:shape>
            </v:group>
            <v:group style="position:absolute;left:7081;top:3447;width:115;height:115" coordorigin="7081,3447" coordsize="115,115">
              <v:shape style="position:absolute;left:7081;top:3447;width:115;height:115" coordorigin="7081,3447" coordsize="115,115" path="m7134,3447l7113,3453,7096,3466,7085,3485,7081,3508,7086,3529,7099,3547,7117,3558,7140,3562,7162,3557,7180,3545,7191,3527,7196,3505,7196,3499,7190,3479,7177,3462,7158,3451,7134,3447xe" filled="t" fillcolor="#1B75BC" stroked="f">
                <v:path arrowok="t"/>
                <v:fill type="solid"/>
              </v:shape>
            </v:group>
            <v:group style="position:absolute;left:7250;top:2950;width:115;height:115" coordorigin="7250,2950" coordsize="115,115">
              <v:shape style="position:absolute;left:7250;top:2950;width:115;height:115" coordorigin="7250,2950" coordsize="115,115" path="m7303,2950l7282,2956,7265,2969,7254,2988,7250,3011,7255,3032,7268,3050,7286,3061,7309,3065,7331,3060,7348,3048,7360,3030,7365,3008,7365,3002,7359,2982,7345,2965,7326,2954,7303,2950xe" filled="t" fillcolor="#1B75BC" stroked="f">
                <v:path arrowok="t"/>
                <v:fill type="solid"/>
              </v:shape>
            </v:group>
            <v:group style="position:absolute;left:7415;top:3109;width:115;height:115" coordorigin="7415,3109" coordsize="115,115">
              <v:shape style="position:absolute;left:7415;top:3109;width:115;height:115" coordorigin="7415,3109" coordsize="115,115" path="m7469,3109l7448,3115,7431,3128,7419,3147,7415,3170,7421,3191,7433,3209,7452,3220,7475,3225,7497,3220,7514,3207,7526,3189,7531,3167,7530,3162,7524,3141,7511,3124,7492,3113,7469,3109xe" filled="t" fillcolor="#1B75BC" stroked="f">
                <v:path arrowok="t"/>
                <v:fill type="solid"/>
              </v:shape>
            </v:group>
            <v:group style="position:absolute;left:7588;top:3317;width:115;height:115" coordorigin="7588,3317" coordsize="115,115">
              <v:shape style="position:absolute;left:7588;top:3317;width:115;height:115" coordorigin="7588,3317" coordsize="115,115" path="m7641,3317l7620,3323,7603,3336,7592,3354,7588,3378,7593,3399,7606,3416,7624,3428,7647,3432,7669,3427,7687,3415,7699,3396,7703,3374,7703,3369,7697,3349,7684,3332,7665,3321,7641,3317xe" filled="t" fillcolor="#1B75BC" stroked="f">
                <v:path arrowok="t"/>
                <v:fill type="solid"/>
              </v:shape>
            </v:group>
            <v:group style="position:absolute;left:7758;top:3344;width:115;height:115" coordorigin="7758,3344" coordsize="115,115">
              <v:shape style="position:absolute;left:7758;top:3344;width:115;height:115" coordorigin="7758,3344" coordsize="115,115" path="m7811,3344l7790,3349,7774,3362,7762,3381,7758,3404,7764,3426,7776,3443,7795,3454,7818,3459,7839,3454,7857,3441,7869,3423,7873,3401,7873,3396,7867,3375,7854,3359,7835,3347,7811,3344xe" filled="t" fillcolor="#1B75BC" stroked="f">
                <v:path arrowok="t"/>
                <v:fill type="solid"/>
              </v:shape>
            </v:group>
            <v:group style="position:absolute;left:7925;top:3344;width:115;height:115" coordorigin="7925,3344" coordsize="115,115">
              <v:shape style="position:absolute;left:7925;top:3344;width:115;height:115" coordorigin="7925,3344" coordsize="115,115" path="m7978,3344l7957,3349,7940,3362,7929,3381,7925,3404,7930,3426,7943,3443,7961,3454,7984,3459,8006,3454,8023,3441,8035,3423,8040,3401,8039,3396,8034,3375,8020,3359,8001,3347,7978,3344xe" filled="t" fillcolor="#1B75BC" stroked="f">
                <v:path arrowok="t"/>
                <v:fill type="solid"/>
              </v:shape>
            </v:group>
            <v:group style="position:absolute;left:8093;top:3309;width:115;height:115" coordorigin="8093,3309" coordsize="115,115">
              <v:shape style="position:absolute;left:8093;top:3309;width:115;height:115" coordorigin="8093,3309" coordsize="115,115" path="m8147,3309l8126,3315,8109,3328,8098,3347,8093,3370,8099,3391,8112,3409,8130,3420,8153,3425,8175,3420,8192,3407,8204,3389,8209,3367,8208,3362,8202,3341,8189,3324,8170,3313,8147,3309xe" filled="t" fillcolor="#1B75BC" stroked="f">
                <v:path arrowok="t"/>
                <v:fill type="solid"/>
              </v:shape>
            </v:group>
            <v:group style="position:absolute;left:8260;top:3275;width:115;height:115" coordorigin="8260,3275" coordsize="115,115">
              <v:shape style="position:absolute;left:8260;top:3275;width:115;height:115" coordorigin="8260,3275" coordsize="115,115" path="m8313,3275l8292,3281,8275,3294,8264,3313,8260,3336,8265,3357,8278,3375,8296,3386,8319,3391,8341,3386,8359,3373,8371,3355,8375,3333,8375,3328,8369,3307,8356,3290,8337,3279,8313,3275xe" filled="t" fillcolor="#1B75BC" stroked="f">
                <v:path arrowok="t"/>
                <v:fill type="solid"/>
              </v:shape>
            </v:group>
            <v:group style="position:absolute;left:8427;top:3238;width:115;height:115" coordorigin="8427,3238" coordsize="115,115">
              <v:shape style="position:absolute;left:8427;top:3238;width:115;height:115" coordorigin="8427,3238" coordsize="115,115" path="m8480,3238l8459,3243,8442,3256,8431,3275,8427,3298,8432,3320,8445,3337,8463,3349,8486,3353,8508,3348,8526,3335,8538,3317,8542,3295,8542,3290,8536,3269,8523,3253,8504,3242,8480,3238xe" filled="t" fillcolor="#1B75BC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1100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20" w:lineRule="exact" w:before="13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before="77"/>
        <w:ind w:left="647" w:right="697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850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8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647" w:right="697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647" w:right="697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1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647" w:right="6978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48.723534pt;margin-top:-2.211702pt;width:11pt;height:40.682002pt;mso-position-horizontal-relative:page;mso-position-vertical-relative:paragraph;z-index:-12249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-10"/>
                      <w:sz w:val="18"/>
                      <w:szCs w:val="18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ыс.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чел.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20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547" w:right="6979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–150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47" w:right="6979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–400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47" w:right="6979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–650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47" w:right="6979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–900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3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6532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84.023834pt;margin-top:10.635291pt;width:346.4896pt;height:22.232001pt;mso-position-horizontal-relative:page;mso-position-vertical-relative:paragraph;z-index:-12248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7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5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5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7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3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2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10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3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5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3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4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40" w:lineRule="exact" w:before="3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5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10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7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40" w:lineRule="exact" w:before="3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2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6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5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6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2030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–1150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headerReference w:type="default" r:id="rId63"/>
          <w:headerReference w:type="even" r:id="rId64"/>
          <w:footerReference w:type="default" r:id="rId65"/>
          <w:pgSz w:w="9355" w:h="13620"/>
          <w:pgMar w:header="775" w:footer="0" w:top="1180" w:bottom="280" w:left="500" w:right="620"/>
        </w:sectPr>
      </w:pPr>
    </w:p>
    <w:p>
      <w:pPr>
        <w:spacing w:line="250" w:lineRule="auto" w:before="77"/>
        <w:ind w:left="196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100.875pt;margin-top:4.882386pt;width:17.008pt;height:8.504pt;mso-position-horizontal-relative:page;mso-position-vertical-relative:paragraph;z-index:-12251" coordorigin="2018,98" coordsize="340,170">
            <v:shape style="position:absolute;left:2018;top:98;width:340;height:170" coordorigin="2018,98" coordsize="340,170" path="m2358,268l2018,268,2018,98,2358,98,2358,268xe" filled="t" fillcolor="#ED1C24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209.214005pt;margin-top:4.882386pt;width:17.008pt;height:8.504pt;mso-position-horizontal-relative:page;mso-position-vertical-relative:paragraph;z-index:-12250" coordorigin="4184,98" coordsize="340,170">
            <v:shape style="position:absolute;left:4184;top:98;width:340;height:170" coordorigin="4184,98" coordsize="340,170" path="m4524,268l4184,268,4184,98,4524,98,4524,268xe" filled="t" fillcolor="#009444" stroked="f">
              <v:path arrowok="t"/>
              <v:fill type="solid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Е</w:t>
      </w:r>
      <w:r>
        <w:rPr>
          <w:rFonts w:ascii="Arial" w:hAnsi="Arial" w:cs="Arial" w:eastAsia="Arial"/>
          <w:color w:val="231F20"/>
          <w:spacing w:val="2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те</w:t>
      </w:r>
      <w:r>
        <w:rPr>
          <w:rFonts w:ascii="Arial" w:hAnsi="Arial" w:cs="Arial" w:eastAsia="Arial"/>
          <w:color w:val="231F20"/>
          <w:spacing w:val="2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твенный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приро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(убыль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)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50" w:lineRule="auto" w:before="77"/>
        <w:ind w:left="77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Миграционный</w:t>
      </w:r>
      <w:r>
        <w:rPr>
          <w:rFonts w:ascii="Arial" w:hAnsi="Arial" w:cs="Arial" w:eastAsia="Arial"/>
          <w:color w:val="231F20"/>
          <w:w w:val="101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приро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(убыль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)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77"/>
        <w:ind w:left="667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Общий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9"/>
        <w:ind w:left="667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309.293213pt;margin-top:-9.817927pt;width:22.191pt;height:9.503798pt;mso-position-horizontal-relative:page;mso-position-vertical-relative:paragraph;z-index:-12252" coordorigin="6186,-196" coordsize="444,190">
            <v:group style="position:absolute;left:6196;top:-101;width:424;height:2" coordorigin="6196,-101" coordsize="424,2">
              <v:shape style="position:absolute;left:6196;top:-101;width:424;height:2" coordorigin="6196,-101" coordsize="424,0" path="m6620,-101l6196,-101e" filled="f" stroked="t" strokeweight="1pt" strokecolor="#1B75BC">
                <v:path arrowok="t"/>
              </v:shape>
            </v:group>
            <v:group style="position:absolute;left:6323;top:-186;width:170;height:170" coordorigin="6323,-186" coordsize="170,170">
              <v:shape style="position:absolute;left:6323;top:-186;width:170;height:170" coordorigin="6323,-186" coordsize="170,170" path="m6407,-186l6347,-161,6323,-101,6326,-78,6365,-28,6408,-16,6431,-19,6481,-58,6493,-102,6490,-125,6450,-175,6407,-186xe" filled="t" fillcolor="#1B75BC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приро</w:t>
      </w:r>
      <w:r>
        <w:rPr>
          <w:rFonts w:ascii="Arial" w:hAnsi="Arial" w:cs="Arial" w:eastAsia="Arial"/>
          <w:color w:val="231F20"/>
          <w:spacing w:val="1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</w:t>
      </w:r>
      <w:r>
        <w:rPr>
          <w:rFonts w:ascii="Arial" w:hAnsi="Arial" w:cs="Arial" w:eastAsia="Arial"/>
          <w:color w:val="231F20"/>
          <w:spacing w:val="-1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(убыль)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500" w:right="620"/>
          <w:cols w:num="3" w:equalWidth="0">
            <w:col w:w="3336" w:space="40"/>
            <w:col w:w="2149" w:space="40"/>
            <w:col w:w="2670"/>
          </w:cols>
        </w:sectPr>
      </w:pPr>
    </w:p>
    <w:p>
      <w:pPr>
        <w:spacing w:line="100" w:lineRule="exact" w:before="3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50" w:lineRule="auto" w:before="66"/>
        <w:ind w:left="462" w:right="115" w:hanging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32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-19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9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pStyle w:val="BodyText"/>
        <w:spacing w:line="165" w:lineRule="auto" w:before="97"/>
        <w:ind w:left="463" w:right="116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период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2025–2030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80"/>
        </w:rPr>
        <w:t>гг</w:t>
      </w:r>
      <w:r>
        <w:rPr>
          <w:color w:val="231F20"/>
          <w:w w:val="80"/>
        </w:rPr>
        <w:t>�</w:t>
      </w:r>
      <w:r>
        <w:rPr>
          <w:color w:val="231F20"/>
          <w:spacing w:val="45"/>
          <w:w w:val="80"/>
        </w:rPr>
        <w:t> </w:t>
      </w:r>
      <w:r>
        <w:rPr>
          <w:color w:val="231F20"/>
          <w:w w:val="90"/>
        </w:rPr>
        <w:t>естественная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убыль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селени</w:t>
      </w:r>
      <w:r>
        <w:rPr>
          <w:color w:val="231F20"/>
          <w:w w:val="90"/>
        </w:rPr>
        <w:t>я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 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среднем</w:t>
      </w:r>
      <w:r>
        <w:rPr>
          <w:color w:val="231F20"/>
          <w:w w:val="90"/>
        </w:rPr>
        <w:t>у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прогноз</w:t>
      </w:r>
      <w:r>
        <w:rPr>
          <w:color w:val="231F20"/>
          <w:w w:val="90"/>
        </w:rPr>
        <w:t>у</w:t>
      </w:r>
      <w:r>
        <w:rPr>
          <w:color w:val="231F20"/>
          <w:w w:val="90"/>
        </w:rPr>
        <w:t> 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Росстат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буде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 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находиться</w:t>
      </w:r>
      <w:r>
        <w:rPr>
          <w:color w:val="231F20"/>
          <w:spacing w:val="1"/>
          <w:w w:val="96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уровне</w:t>
      </w:r>
      <w:r>
        <w:rPr>
          <w:color w:val="231F20"/>
          <w:spacing w:val="-24"/>
          <w:w w:val="90"/>
        </w:rPr>
        <w:t> </w:t>
      </w:r>
      <w:r>
        <w:rPr>
          <w:color w:val="231F20"/>
          <w:w w:val="90"/>
        </w:rPr>
        <w:t>650–700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80"/>
        </w:rPr>
        <w:t>тыс</w:t>
      </w:r>
      <w:r>
        <w:rPr>
          <w:color w:val="231F20"/>
          <w:w w:val="80"/>
        </w:rPr>
        <w:t>�</w:t>
      </w:r>
      <w:r>
        <w:rPr>
          <w:color w:val="231F20"/>
          <w:spacing w:val="-14"/>
          <w:w w:val="80"/>
        </w:rPr>
        <w:t> </w:t>
      </w:r>
      <w:r>
        <w:rPr>
          <w:color w:val="231F20"/>
          <w:w w:val="80"/>
        </w:rPr>
        <w:t>чел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,</w:t>
      </w:r>
      <w:r>
        <w:rPr>
          <w:color w:val="231F20"/>
          <w:spacing w:val="-14"/>
          <w:w w:val="8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миграция</w:t>
      </w:r>
      <w:r>
        <w:rPr>
          <w:color w:val="231F20"/>
          <w:spacing w:val="-24"/>
          <w:w w:val="90"/>
        </w:rPr>
        <w:t> </w:t>
      </w:r>
      <w:r>
        <w:rPr>
          <w:color w:val="231F20"/>
          <w:w w:val="90"/>
        </w:rPr>
        <w:t>—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210–220</w:t>
      </w:r>
      <w:r>
        <w:rPr>
          <w:color w:val="231F20"/>
          <w:spacing w:val="-24"/>
          <w:w w:val="90"/>
        </w:rPr>
        <w:t> </w:t>
      </w:r>
      <w:r>
        <w:rPr>
          <w:color w:val="231F20"/>
          <w:w w:val="80"/>
        </w:rPr>
        <w:t>тыс</w:t>
      </w:r>
      <w:r>
        <w:rPr>
          <w:color w:val="231F20"/>
          <w:w w:val="80"/>
        </w:rPr>
        <w:t>�</w:t>
      </w:r>
      <w:r>
        <w:rPr>
          <w:color w:val="231F20"/>
          <w:spacing w:val="-14"/>
          <w:w w:val="80"/>
        </w:rPr>
        <w:t> </w:t>
      </w:r>
      <w:r>
        <w:rPr>
          <w:color w:val="231F20"/>
          <w:w w:val="80"/>
        </w:rPr>
        <w:t>чел</w:t>
      </w:r>
      <w:r>
        <w:rPr>
          <w:color w:val="231F20"/>
          <w:w w:val="8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80"/>
        </w:rPr>
        <w:t>год</w:t>
      </w:r>
      <w:r>
        <w:rPr>
          <w:color w:val="231F20"/>
          <w:w w:val="80"/>
        </w:rPr>
        <w:t>�</w:t>
      </w:r>
      <w:r>
        <w:rPr>
          <w:color w:val="231F20"/>
          <w:spacing w:val="4"/>
          <w:w w:val="80"/>
        </w:rPr>
        <w:t> </w:t>
      </w:r>
      <w:r>
        <w:rPr>
          <w:color w:val="231F20"/>
          <w:w w:val="90"/>
        </w:rPr>
        <w:t>Итого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2030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4"/>
          <w:w w:val="80"/>
        </w:rPr>
        <w:t> </w:t>
      </w:r>
      <w:r>
        <w:rPr>
          <w:color w:val="231F20"/>
          <w:w w:val="90"/>
        </w:rPr>
        <w:t>численность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должна</w:t>
      </w:r>
      <w:r>
        <w:rPr>
          <w:color w:val="231F20"/>
          <w:w w:val="93"/>
        </w:rPr>
        <w:t> </w:t>
      </w:r>
      <w:r>
        <w:rPr>
          <w:color w:val="231F20"/>
          <w:w w:val="90"/>
        </w:rPr>
        <w:t>снизиться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2,6–2,9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80"/>
        </w:rPr>
        <w:t>чел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spacing w:line="190" w:lineRule="exact" w:before="7"/>
        <w:rPr>
          <w:sz w:val="19"/>
          <w:szCs w:val="19"/>
        </w:rPr>
      </w:pPr>
      <w:r>
        <w:rPr>
          <w:sz w:val="19"/>
          <w:szCs w:val="19"/>
        </w:rPr>
      </w:r>
    </w:p>
    <w:p>
      <w:pPr>
        <w:pStyle w:val="Heading4"/>
        <w:ind w:left="463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1"/>
          <w:w w:val="90"/>
        </w:rPr>
        <w:t>О</w:t>
      </w:r>
      <w:r>
        <w:rPr>
          <w:rFonts w:ascii="Arial" w:hAnsi="Arial" w:cs="Arial" w:eastAsia="Arial"/>
          <w:color w:val="231F20"/>
          <w:spacing w:val="-1"/>
          <w:w w:val="90"/>
        </w:rPr>
        <w:t>б</w:t>
      </w:r>
      <w:r>
        <w:rPr>
          <w:rFonts w:ascii="Arial" w:hAnsi="Arial" w:cs="Arial" w:eastAsia="Arial"/>
          <w:color w:val="231F20"/>
          <w:w w:val="90"/>
        </w:rPr>
        <w:t>щ</w:t>
      </w:r>
      <w:r>
        <w:rPr>
          <w:rFonts w:ascii="Arial" w:hAnsi="Arial" w:cs="Arial" w:eastAsia="Arial"/>
          <w:color w:val="231F20"/>
          <w:w w:val="90"/>
        </w:rPr>
        <w:t>ий</w:t>
      </w:r>
      <w:r>
        <w:rPr>
          <w:rFonts w:ascii="Arial" w:hAnsi="Arial" w:cs="Arial" w:eastAsia="Arial"/>
          <w:color w:val="231F20"/>
          <w:spacing w:val="60"/>
          <w:w w:val="90"/>
        </w:rPr>
        <w:t> </w:t>
      </w:r>
      <w:r>
        <w:rPr>
          <w:rFonts w:ascii="Arial" w:hAnsi="Arial" w:cs="Arial" w:eastAsia="Arial"/>
          <w:color w:val="231F20"/>
          <w:spacing w:val="-2"/>
          <w:w w:val="90"/>
        </w:rPr>
        <w:t>к</w:t>
      </w:r>
      <w:r>
        <w:rPr>
          <w:rFonts w:ascii="Arial" w:hAnsi="Arial" w:cs="Arial" w:eastAsia="Arial"/>
          <w:color w:val="231F20"/>
          <w:spacing w:val="-2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эф</w:t>
      </w:r>
      <w:r>
        <w:rPr>
          <w:rFonts w:ascii="Arial" w:hAnsi="Arial" w:cs="Arial" w:eastAsia="Arial"/>
          <w:color w:val="231F20"/>
          <w:spacing w:val="-2"/>
          <w:w w:val="90"/>
        </w:rPr>
        <w:t>ф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ц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т</w:t>
      </w:r>
      <w:r>
        <w:rPr>
          <w:rFonts w:ascii="Arial" w:hAnsi="Arial" w:cs="Arial" w:eastAsia="Arial"/>
          <w:color w:val="231F20"/>
          <w:spacing w:val="61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ме</w:t>
      </w:r>
      <w:r>
        <w:rPr>
          <w:rFonts w:ascii="Arial" w:hAnsi="Arial" w:cs="Arial" w:eastAsia="Arial"/>
          <w:color w:val="231F20"/>
          <w:w w:val="90"/>
        </w:rPr>
        <w:t>р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4"/>
          <w:w w:val="90"/>
        </w:rPr>
        <w:t>с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165" w:lineRule="auto" w:before="44"/>
        <w:ind w:left="463" w:right="117" w:firstLine="283"/>
        <w:jc w:val="both"/>
      </w:pPr>
      <w:r>
        <w:rPr>
          <w:color w:val="231F20"/>
          <w:w w:val="90"/>
        </w:rPr>
        <w:t>По</w:t>
      </w:r>
      <w:r>
        <w:rPr>
          <w:color w:val="231F20"/>
          <w:spacing w:val="36"/>
          <w:w w:val="90"/>
        </w:rPr>
        <w:t> </w:t>
      </w:r>
      <w:r>
        <w:rPr>
          <w:color w:val="231F20"/>
          <w:w w:val="90"/>
        </w:rPr>
        <w:t>определению,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ОКС</w:t>
      </w:r>
      <w:r>
        <w:rPr>
          <w:color w:val="231F20"/>
          <w:spacing w:val="36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k</w:t>
      </w:r>
      <w:r>
        <w:rPr>
          <w:color w:val="231F20"/>
          <w:w w:val="90"/>
        </w:rPr>
        <w:t>смерт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6"/>
          <w:w w:val="90"/>
        </w:rPr>
        <w:t> </w:t>
      </w:r>
      <w:r>
        <w:rPr>
          <w:color w:val="231F20"/>
          <w:w w:val="90"/>
        </w:rPr>
        <w:t>стране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году</w:t>
      </w:r>
      <w:r>
        <w:rPr>
          <w:color w:val="231F20"/>
          <w:spacing w:val="36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t</w:t>
      </w:r>
      <w:r>
        <w:rPr>
          <w:rFonts w:ascii="Georgia" w:hAnsi="Georgia" w:cs="Georgia" w:eastAsia="Georgia"/>
          <w:i/>
          <w:color w:val="231F20"/>
          <w:spacing w:val="4"/>
          <w:w w:val="90"/>
        </w:rPr>
        <w:t> </w:t>
      </w:r>
      <w:r>
        <w:rPr>
          <w:color w:val="231F20"/>
          <w:w w:val="90"/>
        </w:rPr>
        <w:t>представ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ляет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собой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количество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умерших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от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всех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причин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1000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-3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32"/>
          <w:w w:val="90"/>
        </w:rPr>
        <w:t> </w:t>
      </w:r>
      <w:r>
        <w:rPr>
          <w:color w:val="231F20"/>
          <w:w w:val="90"/>
        </w:rPr>
        <w:t>данном</w:t>
      </w:r>
      <w:r>
        <w:rPr>
          <w:color w:val="231F20"/>
          <w:spacing w:val="-32"/>
          <w:w w:val="90"/>
        </w:rPr>
        <w:t> </w:t>
      </w:r>
      <w:r>
        <w:rPr>
          <w:color w:val="231F20"/>
          <w:w w:val="90"/>
        </w:rPr>
        <w:t>году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type w:val="continuous"/>
          <w:pgSz w:w="9355" w:h="13620"/>
          <w:pgMar w:top="1340" w:bottom="280" w:left="500" w:right="620"/>
        </w:sectPr>
      </w:pPr>
    </w:p>
    <w:p>
      <w:pPr>
        <w:spacing w:line="140" w:lineRule="exact" w:before="5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after="0" w:line="140" w:lineRule="exact"/>
        <w:rPr>
          <w:sz w:val="14"/>
          <w:szCs w:val="14"/>
        </w:rPr>
        <w:sectPr>
          <w:headerReference w:type="default" r:id="rId66"/>
          <w:headerReference w:type="even" r:id="rId67"/>
          <w:footerReference w:type="default" r:id="rId68"/>
          <w:pgSz w:w="9355" w:h="13620"/>
          <w:pgMar w:header="775" w:footer="0" w:top="1180" w:bottom="280" w:left="620" w:right="520"/>
          <w:pgNumType w:start="53"/>
        </w:sectPr>
      </w:pPr>
    </w:p>
    <w:p>
      <w:pPr>
        <w:spacing w:before="70"/>
        <w:ind w:left="206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group style="position:absolute;margin-left:40.255001pt;margin-top:7.12428pt;width:375.3679pt;height:243.620035pt;mso-position-horizontal-relative:page;mso-position-vertical-relative:paragraph;z-index:-12247" coordorigin="805,142" coordsize="7507,4872">
            <v:group style="position:absolute;left:1196;top:207;width:7111;height:4701" coordorigin="1196,207" coordsize="7111,4701">
              <v:shape style="position:absolute;left:1196;top:207;width:7111;height:4701" coordorigin="1196,207" coordsize="7111,4701" path="m1196,207l1196,4908,8308,4908e" filled="f" stroked="t" strokeweight=".495pt" strokecolor="#231F20">
                <v:path arrowok="t"/>
              </v:shape>
            </v:group>
            <v:group style="position:absolute;left:1104;top:4908;width:93;height:2" coordorigin="1104,4908" coordsize="93,2">
              <v:shape style="position:absolute;left:1104;top:4908;width:93;height:2" coordorigin="1104,4908" coordsize="93,0" path="m1196,4908l1104,4908e" filled="f" stroked="t" strokeweight=".495pt" strokecolor="#231F20">
                <v:path arrowok="t"/>
              </v:shape>
            </v:group>
            <v:group style="position:absolute;left:1104;top:4382;width:93;height:2" coordorigin="1104,4382" coordsize="93,2">
              <v:shape style="position:absolute;left:1104;top:4382;width:93;height:2" coordorigin="1104,4382" coordsize="93,0" path="m1196,4382l1104,4382e" filled="f" stroked="t" strokeweight=".495pt" strokecolor="#231F20">
                <v:path arrowok="t"/>
              </v:shape>
            </v:group>
            <v:group style="position:absolute;left:1104;top:3867;width:93;height:2" coordorigin="1104,3867" coordsize="93,2">
              <v:shape style="position:absolute;left:1104;top:3867;width:93;height:2" coordorigin="1104,3867" coordsize="93,0" path="m1196,3867l1104,3867e" filled="f" stroked="t" strokeweight=".495pt" strokecolor="#231F20">
                <v:path arrowok="t"/>
              </v:shape>
            </v:group>
            <v:group style="position:absolute;left:1104;top:3340;width:93;height:2" coordorigin="1104,3340" coordsize="93,2">
              <v:shape style="position:absolute;left:1104;top:3340;width:93;height:2" coordorigin="1104,3340" coordsize="93,0" path="m1196,3340l1104,3340e" filled="f" stroked="t" strokeweight=".495pt" strokecolor="#231F20">
                <v:path arrowok="t"/>
              </v:shape>
            </v:group>
            <v:group style="position:absolute;left:1104;top:2816;width:93;height:2" coordorigin="1104,2816" coordsize="93,2">
              <v:shape style="position:absolute;left:1104;top:2816;width:93;height:2" coordorigin="1104,2816" coordsize="93,0" path="m1196,2816l1104,2816e" filled="f" stroked="t" strokeweight=".495pt" strokecolor="#231F20">
                <v:path arrowok="t"/>
              </v:shape>
            </v:group>
            <v:group style="position:absolute;left:1104;top:2301;width:93;height:2" coordorigin="1104,2301" coordsize="93,2">
              <v:shape style="position:absolute;left:1104;top:2301;width:93;height:2" coordorigin="1104,2301" coordsize="93,0" path="m1196,2301l1104,2301e" filled="f" stroked="t" strokeweight=".495pt" strokecolor="#231F20">
                <v:path arrowok="t"/>
              </v:shape>
            </v:group>
            <v:group style="position:absolute;left:1104;top:1774;width:93;height:2" coordorigin="1104,1774" coordsize="93,2">
              <v:shape style="position:absolute;left:1104;top:1774;width:93;height:2" coordorigin="1104,1774" coordsize="93,0" path="m1196,1774l1104,1774e" filled="f" stroked="t" strokeweight=".495pt" strokecolor="#231F20">
                <v:path arrowok="t"/>
              </v:shape>
            </v:group>
            <v:group style="position:absolute;left:1104;top:1251;width:93;height:2" coordorigin="1104,1251" coordsize="93,2">
              <v:shape style="position:absolute;left:1104;top:1251;width:93;height:2" coordorigin="1104,1251" coordsize="93,0" path="m1196,1251l1104,1251e" filled="f" stroked="t" strokeweight=".495pt" strokecolor="#231F20">
                <v:path arrowok="t"/>
              </v:shape>
            </v:group>
            <v:group style="position:absolute;left:1104;top:736;width:93;height:2" coordorigin="1104,736" coordsize="93,2">
              <v:shape style="position:absolute;left:1104;top:736;width:93;height:2" coordorigin="1104,736" coordsize="93,0" path="m1196,736l1104,736e" filled="f" stroked="t" strokeweight=".495pt" strokecolor="#231F20">
                <v:path arrowok="t"/>
              </v:shape>
            </v:group>
            <v:group style="position:absolute;left:815;top:152;width:521;height:258" coordorigin="815,152" coordsize="521,258">
              <v:shape style="position:absolute;left:815;top:152;width:521;height:258" coordorigin="815,152" coordsize="521,258" path="m1336,410l815,410,815,152,1336,152,1336,410xe" filled="t" fillcolor="#FFFFFF" stroked="f">
                <v:path arrowok="t"/>
                <v:fill type="solid"/>
              </v:shape>
            </v:group>
            <v:group style="position:absolute;left:1435;top:207;width:6872;height:2" coordorigin="1435,207" coordsize="6872,2">
              <v:shape style="position:absolute;left:1435;top:207;width:6872;height:2" coordorigin="1435,207" coordsize="6872,0" path="m1435,207l8308,207e" filled="f" stroked="t" strokeweight=".495pt" strokecolor="#939598">
                <v:path arrowok="t"/>
              </v:shape>
            </v:group>
            <v:group style="position:absolute;left:1196;top:4908;width:2;height:93" coordorigin="1196,4908" coordsize="2,93">
              <v:shape style="position:absolute;left:1196;top:4908;width:2;height:93" coordorigin="1196,4908" coordsize="0,93" path="m1196,4908l1196,5001e" filled="f" stroked="t" strokeweight=".495pt" strokecolor="#231F20">
                <v:path arrowok="t"/>
              </v:shape>
            </v:group>
            <v:group style="position:absolute;left:1355;top:4908;width:2;height:93" coordorigin="1355,4908" coordsize="2,93">
              <v:shape style="position:absolute;left:1355;top:4908;width:2;height:93" coordorigin="1355,4908" coordsize="0,93" path="m1355,4908l1355,5001e" filled="f" stroked="t" strokeweight=".495pt" strokecolor="#231F20">
                <v:path arrowok="t"/>
              </v:shape>
            </v:group>
            <v:group style="position:absolute;left:1522;top:4908;width:2;height:93" coordorigin="1522,4908" coordsize="2,93">
              <v:shape style="position:absolute;left:1522;top:4908;width:2;height:93" coordorigin="1522,4908" coordsize="0,93" path="m1522,4908l1522,5001e" filled="f" stroked="t" strokeweight=".495pt" strokecolor="#231F20">
                <v:path arrowok="t"/>
              </v:shape>
            </v:group>
            <v:group style="position:absolute;left:1680;top:4908;width:2;height:93" coordorigin="1680,4908" coordsize="2,93">
              <v:shape style="position:absolute;left:1680;top:4908;width:2;height:93" coordorigin="1680,4908" coordsize="0,93" path="m1680,4908l1680,5001e" filled="f" stroked="t" strokeweight=".495pt" strokecolor="#231F20">
                <v:path arrowok="t"/>
              </v:shape>
            </v:group>
            <v:group style="position:absolute;left:1841;top:4908;width:2;height:93" coordorigin="1841,4908" coordsize="2,93">
              <v:shape style="position:absolute;left:1841;top:4908;width:2;height:93" coordorigin="1841,4908" coordsize="0,93" path="m1841,4908l1841,5001e" filled="f" stroked="t" strokeweight=".495pt" strokecolor="#231F20">
                <v:path arrowok="t"/>
              </v:shape>
            </v:group>
            <v:group style="position:absolute;left:2009;top:4908;width:2;height:93" coordorigin="2009,4908" coordsize="2,93">
              <v:shape style="position:absolute;left:2009;top:4908;width:2;height:93" coordorigin="2009,4908" coordsize="0,93" path="m2009,4908l2009,5001e" filled="f" stroked="t" strokeweight=".495pt" strokecolor="#231F20">
                <v:path arrowok="t"/>
              </v:shape>
            </v:group>
            <v:group style="position:absolute;left:2167;top:4908;width:2;height:93" coordorigin="2167,4908" coordsize="2,93">
              <v:shape style="position:absolute;left:2167;top:4908;width:2;height:93" coordorigin="2167,4908" coordsize="0,93" path="m2167,4908l2167,5001e" filled="f" stroked="t" strokeweight=".495pt" strokecolor="#231F20">
                <v:path arrowok="t"/>
              </v:shape>
            </v:group>
            <v:group style="position:absolute;left:2315;top:4908;width:2;height:93" coordorigin="2315,4908" coordsize="2,93">
              <v:shape style="position:absolute;left:2315;top:4908;width:2;height:93" coordorigin="2315,4908" coordsize="0,93" path="m2315,4908l2315,5001e" filled="f" stroked="t" strokeweight=".495pt" strokecolor="#231F20">
                <v:path arrowok="t"/>
              </v:shape>
            </v:group>
            <v:group style="position:absolute;left:2482;top:4908;width:2;height:93" coordorigin="2482,4908" coordsize="2,93">
              <v:shape style="position:absolute;left:2482;top:4908;width:2;height:93" coordorigin="2482,4908" coordsize="0,93" path="m2482,4908l2482,5001e" filled="f" stroked="t" strokeweight=".495pt" strokecolor="#231F20">
                <v:path arrowok="t"/>
              </v:shape>
            </v:group>
            <v:group style="position:absolute;left:2641;top:4908;width:2;height:93" coordorigin="2641,4908" coordsize="2,93">
              <v:shape style="position:absolute;left:2641;top:4908;width:2;height:93" coordorigin="2641,4908" coordsize="0,93" path="m2641,4908l2641,5001e" filled="f" stroked="t" strokeweight=".495pt" strokecolor="#231F20">
                <v:path arrowok="t"/>
              </v:shape>
            </v:group>
            <v:group style="position:absolute;left:2801;top:4908;width:2;height:93" coordorigin="2801,4908" coordsize="2,93">
              <v:shape style="position:absolute;left:2801;top:4908;width:2;height:93" coordorigin="2801,4908" coordsize="0,93" path="m2801,4908l2801,5001e" filled="f" stroked="t" strokeweight=".495pt" strokecolor="#231F20">
                <v:path arrowok="t"/>
              </v:shape>
            </v:group>
            <v:group style="position:absolute;left:2969;top:4908;width:2;height:93" coordorigin="2969,4908" coordsize="2,93">
              <v:shape style="position:absolute;left:2969;top:4908;width:2;height:93" coordorigin="2969,4908" coordsize="0,93" path="m2969,4908l2969,5001e" filled="f" stroked="t" strokeweight=".495pt" strokecolor="#231F20">
                <v:path arrowok="t"/>
              </v:shape>
            </v:group>
            <v:group style="position:absolute;left:3124;top:207;width:2;height:4794" coordorigin="3124,207" coordsize="2,4794">
              <v:shape style="position:absolute;left:3124;top:207;width:2;height:4794" coordorigin="3124,207" coordsize="0,4794" path="m3124,207l3124,5001e" filled="f" stroked="t" strokeweight=".99pt" strokecolor="#231F20">
                <v:path arrowok="t"/>
              </v:shape>
            </v:group>
            <v:group style="position:absolute;left:3288;top:4908;width:2;height:93" coordorigin="3288,4908" coordsize="2,93">
              <v:shape style="position:absolute;left:3288;top:4908;width:2;height:93" coordorigin="3288,4908" coordsize="0,93" path="m3288,4908l3288,5001e" filled="f" stroked="t" strokeweight=".495pt" strokecolor="#231F20">
                <v:path arrowok="t"/>
              </v:shape>
            </v:group>
            <v:group style="position:absolute;left:3455;top:4908;width:2;height:93" coordorigin="3455,4908" coordsize="2,93">
              <v:shape style="position:absolute;left:3455;top:4908;width:2;height:93" coordorigin="3455,4908" coordsize="0,93" path="m3455,4908l3455,5001e" filled="f" stroked="t" strokeweight=".495pt" strokecolor="#231F20">
                <v:path arrowok="t"/>
              </v:shape>
            </v:group>
            <v:group style="position:absolute;left:3614;top:4908;width:2;height:93" coordorigin="3614,4908" coordsize="2,93">
              <v:shape style="position:absolute;left:3614;top:4908;width:2;height:93" coordorigin="3614,4908" coordsize="0,93" path="m3614,4908l3614,5001e" filled="f" stroked="t" strokeweight=".495pt" strokecolor="#231F20">
                <v:path arrowok="t"/>
              </v:shape>
            </v:group>
            <v:group style="position:absolute;left:3775;top:4908;width:2;height:93" coordorigin="3775,4908" coordsize="2,93">
              <v:shape style="position:absolute;left:3775;top:4908;width:2;height:93" coordorigin="3775,4908" coordsize="0,93" path="m3775,4908l3775,5001e" filled="f" stroked="t" strokeweight=".495pt" strokecolor="#231F20">
                <v:path arrowok="t"/>
              </v:shape>
            </v:group>
            <v:group style="position:absolute;left:3942;top:4908;width:2;height:93" coordorigin="3942,4908" coordsize="2,93">
              <v:shape style="position:absolute;left:3942;top:4908;width:2;height:93" coordorigin="3942,4908" coordsize="0,93" path="m3942,4908l3942,5001e" filled="f" stroked="t" strokeweight=".495pt" strokecolor="#231F20">
                <v:path arrowok="t"/>
              </v:shape>
            </v:group>
            <v:group style="position:absolute;left:4100;top:4908;width:2;height:93" coordorigin="4100,4908" coordsize="2,93">
              <v:shape style="position:absolute;left:4100;top:4908;width:2;height:93" coordorigin="4100,4908" coordsize="0,93" path="m4100,4908l4100,5001e" filled="f" stroked="t" strokeweight=".495pt" strokecolor="#231F20">
                <v:path arrowok="t"/>
              </v:shape>
            </v:group>
            <v:group style="position:absolute;left:4266;top:4908;width:2;height:93" coordorigin="4266,4908" coordsize="2,93">
              <v:shape style="position:absolute;left:4266;top:4908;width:2;height:93" coordorigin="4266,4908" coordsize="0,93" path="m4266,4908l4266,5001e" filled="f" stroked="t" strokeweight=".495pt" strokecolor="#231F20">
                <v:path arrowok="t"/>
              </v:shape>
            </v:group>
            <v:group style="position:absolute;left:4433;top:4908;width:2;height:93" coordorigin="4433,4908" coordsize="2,93">
              <v:shape style="position:absolute;left:4433;top:4908;width:2;height:93" coordorigin="4433,4908" coordsize="0,93" path="m4433,4908l4433,5001e" filled="f" stroked="t" strokeweight=".495pt" strokecolor="#231F20">
                <v:path arrowok="t"/>
              </v:shape>
            </v:group>
            <v:group style="position:absolute;left:4592;top:4908;width:2;height:93" coordorigin="4592,4908" coordsize="2,93">
              <v:shape style="position:absolute;left:4592;top:4908;width:2;height:93" coordorigin="4592,4908" coordsize="0,93" path="m4592,4908l4592,5001e" filled="f" stroked="t" strokeweight=".495pt" strokecolor="#231F20">
                <v:path arrowok="t"/>
              </v:shape>
            </v:group>
            <v:group style="position:absolute;left:4753;top:4908;width:2;height:93" coordorigin="4753,4908" coordsize="2,93">
              <v:shape style="position:absolute;left:4753;top:4908;width:2;height:93" coordorigin="4753,4908" coordsize="0,93" path="m4753,4908l4753,5001e" filled="f" stroked="t" strokeweight=".495pt" strokecolor="#231F20">
                <v:path arrowok="t"/>
              </v:shape>
            </v:group>
            <v:group style="position:absolute;left:4920;top:4908;width:2;height:93" coordorigin="4920,4908" coordsize="2,93">
              <v:shape style="position:absolute;left:4920;top:4908;width:2;height:93" coordorigin="4920,4908" coordsize="0,93" path="m4920,4908l4920,5001e" filled="f" stroked="t" strokeweight=".495pt" strokecolor="#231F20">
                <v:path arrowok="t"/>
              </v:shape>
            </v:group>
            <v:group style="position:absolute;left:5078;top:4908;width:2;height:93" coordorigin="5078,4908" coordsize="2,93">
              <v:shape style="position:absolute;left:5078;top:4908;width:2;height:93" coordorigin="5078,4908" coordsize="0,93" path="m5078,4908l5078,5001e" filled="f" stroked="t" strokeweight=".495pt" strokecolor="#231F20">
                <v:path arrowok="t"/>
              </v:shape>
            </v:group>
            <v:group style="position:absolute;left:5234;top:4908;width:2;height:93" coordorigin="5234,4908" coordsize="2,93">
              <v:shape style="position:absolute;left:5234;top:4908;width:2;height:93" coordorigin="5234,4908" coordsize="0,93" path="m5234,4908l5234,5001e" filled="f" stroked="t" strokeweight=".495pt" strokecolor="#231F20">
                <v:path arrowok="t"/>
              </v:shape>
            </v:group>
            <v:group style="position:absolute;left:5402;top:4908;width:2;height:93" coordorigin="5402,4908" coordsize="2,93">
              <v:shape style="position:absolute;left:5402;top:4908;width:2;height:93" coordorigin="5402,4908" coordsize="0,93" path="m5402,4908l5402,5001e" filled="f" stroked="t" strokeweight=".495pt" strokecolor="#231F20">
                <v:path arrowok="t"/>
              </v:shape>
            </v:group>
            <v:group style="position:absolute;left:5560;top:207;width:2;height:4794" coordorigin="5560,207" coordsize="2,4794">
              <v:shape style="position:absolute;left:5560;top:207;width:2;height:4794" coordorigin="5560,207" coordsize="0,4794" path="m5560,207l5560,5001e" filled="f" stroked="t" strokeweight=".4951pt" strokecolor="#231F20">
                <v:path arrowok="t"/>
              </v:shape>
            </v:group>
            <v:group style="position:absolute;left:5721;top:4908;width:2;height:93" coordorigin="5721,4908" coordsize="2,93">
              <v:shape style="position:absolute;left:5721;top:4908;width:2;height:93" coordorigin="5721,4908" coordsize="0,93" path="m5721,4908l5721,5001e" filled="f" stroked="t" strokeweight=".495pt" strokecolor="#231F20">
                <v:path arrowok="t"/>
              </v:shape>
            </v:group>
            <v:group style="position:absolute;left:5888;top:4908;width:2;height:93" coordorigin="5888,4908" coordsize="2,93">
              <v:shape style="position:absolute;left:5888;top:4908;width:2;height:93" coordorigin="5888,4908" coordsize="0,93" path="m5888,4908l5888,5001e" filled="f" stroked="t" strokeweight=".495pt" strokecolor="#231F20">
                <v:path arrowok="t"/>
              </v:shape>
            </v:group>
            <v:group style="position:absolute;left:6047;top:4908;width:2;height:93" coordorigin="6047,4908" coordsize="2,93">
              <v:shape style="position:absolute;left:6047;top:4908;width:2;height:93" coordorigin="6047,4908" coordsize="0,93" path="m6047,4908l6047,5001e" filled="f" stroked="t" strokeweight=".495pt" strokecolor="#231F20">
                <v:path arrowok="t"/>
              </v:shape>
            </v:group>
            <v:group style="position:absolute;left:6202;top:4908;width:2;height:93" coordorigin="6202,4908" coordsize="2,93">
              <v:shape style="position:absolute;left:6202;top:4908;width:2;height:93" coordorigin="6202,4908" coordsize="0,93" path="m6202,4908l6202,5001e" filled="f" stroked="t" strokeweight=".495pt" strokecolor="#231F20">
                <v:path arrowok="t"/>
              </v:shape>
            </v:group>
            <v:group style="position:absolute;left:6370;top:4908;width:2;height:93" coordorigin="6370,4908" coordsize="2,93">
              <v:shape style="position:absolute;left:6370;top:4908;width:2;height:93" coordorigin="6370,4908" coordsize="0,93" path="m6370,4908l6370,5001e" filled="f" stroked="t" strokeweight=".495pt" strokecolor="#231F20">
                <v:path arrowok="t"/>
              </v:shape>
            </v:group>
            <v:group style="position:absolute;left:6528;top:4908;width:2;height:93" coordorigin="6528,4908" coordsize="2,93">
              <v:shape style="position:absolute;left:6528;top:4908;width:2;height:93" coordorigin="6528,4908" coordsize="0,93" path="m6528,4908l6528,5001e" filled="f" stroked="t" strokeweight=".495pt" strokecolor="#231F20">
                <v:path arrowok="t"/>
              </v:shape>
            </v:group>
            <v:group style="position:absolute;left:6689;top:4908;width:2;height:93" coordorigin="6689,4908" coordsize="2,93">
              <v:shape style="position:absolute;left:6689;top:4908;width:2;height:93" coordorigin="6689,4908" coordsize="0,93" path="m6689,4908l6689,5001e" filled="f" stroked="t" strokeweight=".495pt" strokecolor="#231F20">
                <v:path arrowok="t"/>
              </v:shape>
            </v:group>
            <v:group style="position:absolute;left:6856;top:4908;width:2;height:93" coordorigin="6856,4908" coordsize="2,93">
              <v:shape style="position:absolute;left:6856;top:4908;width:2;height:93" coordorigin="6856,4908" coordsize="0,93" path="m6856,4908l6856,5001e" filled="f" stroked="t" strokeweight=".495pt" strokecolor="#231F20">
                <v:path arrowok="t"/>
              </v:shape>
            </v:group>
            <v:group style="position:absolute;left:7015;top:4908;width:2;height:93" coordorigin="7015,4908" coordsize="2,93">
              <v:shape style="position:absolute;left:7015;top:4908;width:2;height:93" coordorigin="7015,4908" coordsize="0,93" path="m7015,4908l7015,5001e" filled="f" stroked="t" strokeweight=".495pt" strokecolor="#231F20">
                <v:path arrowok="t"/>
              </v:shape>
            </v:group>
            <v:group style="position:absolute;left:7169;top:4908;width:2;height:93" coordorigin="7169,4908" coordsize="2,93">
              <v:shape style="position:absolute;left:7169;top:4908;width:2;height:93" coordorigin="7169,4908" coordsize="0,93" path="m7169,4908l7169,5001e" filled="f" stroked="t" strokeweight=".495pt" strokecolor="#231F20">
                <v:path arrowok="t"/>
              </v:shape>
            </v:group>
            <v:group style="position:absolute;left:7336;top:4908;width:2;height:93" coordorigin="7336,4908" coordsize="2,93">
              <v:shape style="position:absolute;left:7336;top:4908;width:2;height:93" coordorigin="7336,4908" coordsize="0,93" path="m7336,4908l7336,5001e" filled="f" stroked="t" strokeweight=".495pt" strokecolor="#231F20">
                <v:path arrowok="t"/>
              </v:shape>
            </v:group>
            <v:group style="position:absolute;left:7495;top:4908;width:2;height:93" coordorigin="7495,4908" coordsize="2,93">
              <v:shape style="position:absolute;left:7495;top:4908;width:2;height:93" coordorigin="7495,4908" coordsize="0,93" path="m7495,4908l7495,5001e" filled="f" stroked="t" strokeweight=".495pt" strokecolor="#231F20">
                <v:path arrowok="t"/>
              </v:shape>
            </v:group>
            <v:group style="position:absolute;left:7657;top:207;width:2;height:4794" coordorigin="7657,207" coordsize="2,4794">
              <v:shape style="position:absolute;left:7657;top:207;width:2;height:4794" coordorigin="7657,207" coordsize="0,4794" path="m7657,207l7657,5001e" filled="f" stroked="t" strokeweight=".6499pt" strokecolor="#231F20">
                <v:path arrowok="t"/>
              </v:shape>
            </v:group>
            <v:group style="position:absolute;left:7823;top:4908;width:2;height:93" coordorigin="7823,4908" coordsize="2,93">
              <v:shape style="position:absolute;left:7823;top:4908;width:2;height:93" coordorigin="7823,4908" coordsize="0,93" path="m7823,4908l7823,5001e" filled="f" stroked="t" strokeweight=".495pt" strokecolor="#231F20">
                <v:path arrowok="t"/>
              </v:shape>
            </v:group>
            <v:group style="position:absolute;left:7973;top:207;width:2;height:4794" coordorigin="7973,207" coordsize="2,4794">
              <v:shape style="position:absolute;left:7973;top:207;width:2;height:4794" coordorigin="7973,207" coordsize="0,4794" path="m7973,207l7973,5001e" filled="f" stroked="t" strokeweight="1.38010pt" strokecolor="#231F20">
                <v:path arrowok="t"/>
              </v:shape>
            </v:group>
            <v:group style="position:absolute;left:8140;top:4908;width:2;height:93" coordorigin="8140,4908" coordsize="2,93">
              <v:shape style="position:absolute;left:8140;top:4908;width:2;height:93" coordorigin="8140,4908" coordsize="0,93" path="m8140,4908l8140,5001e" filled="f" stroked="t" strokeweight=".495pt" strokecolor="#231F20">
                <v:path arrowok="t"/>
              </v:shape>
            </v:group>
            <v:group style="position:absolute;left:8308;top:4908;width:2;height:93" coordorigin="8308,4908" coordsize="2,93">
              <v:shape style="position:absolute;left:8308;top:4908;width:2;height:93" coordorigin="8308,4908" coordsize="0,93" path="m8308,4908l8308,5001e" filled="f" stroked="t" strokeweight=".495pt" strokecolor="#231F20">
                <v:path arrowok="t"/>
              </v:shape>
              <v:shape style="position:absolute;left:3047;top:386;width:5128;height:2986" type="#_x0000_t75" stroked="false">
                <v:imagedata r:id="rId69" o:title=""/>
              </v:shape>
            </v:group>
            <v:group style="position:absolute;left:1245;top:386;width:6971;height:3262" coordorigin="1245,386" coordsize="6971,3262">
              <v:shape style="position:absolute;left:1245;top:386;width:6971;height:3262" coordorigin="1245,386" coordsize="6971,3262" path="m1245,3358l1314,3358,1429,3388,1584,3498,1751,3279,1913,3036,2083,3195,2243,3648,2400,3596,2570,3503,2721,3496,2895,3244,3047,3129,3215,2718,3372,1505,3539,894,3694,1253,3859,1665,4021,1938,4176,1988,4339,1425,4494,1103,4659,948,4821,635,4986,536,5128,790,5291,699,5473,1200,5638,1466,5798,1501,5955,1724,6124,1680,6282,2032,6447,2138,6606,2293,6777,2239,6922,2308,7089,2350,7253,2605,7414,2558,7571,2666,7738,1467,7901,386,8055,2350,8217,2782e" filled="f" stroked="t" strokeweight="1.98pt" strokecolor="#ED1C24">
                <v:path arrowok="t"/>
              </v:shape>
            </v:group>
            <v:group style="position:absolute;left:1370;top:3340;width:96;height:96" coordorigin="1370,3340" coordsize="96,96">
              <v:shape style="position:absolute;left:1370;top:3340;width:96;height:96" coordorigin="1370,3340" coordsize="96,96" path="m1370,3340l1466,3340,1466,3436,1370,3436,1370,3340xe" filled="t" fillcolor="#ED1C24" stroked="f">
                <v:path arrowok="t"/>
                <v:fill type="solid"/>
              </v:shape>
            </v:group>
            <v:group style="position:absolute;left:1536;top:3449;width:96;height:19" coordorigin="1536,3449" coordsize="96,19">
              <v:shape style="position:absolute;left:1536;top:3449;width:96;height:19" coordorigin="1536,3449" coordsize="96,19" path="m1536,3468l1632,3468,1632,3449,1536,3449,1536,3468xe" filled="t" fillcolor="#ED1C24" stroked="f">
                <v:path arrowok="t"/>
                <v:fill type="solid"/>
              </v:shape>
            </v:group>
            <v:group style="position:absolute;left:1698;top:3232;width:96;height:96" coordorigin="1698,3232" coordsize="96,96">
              <v:shape style="position:absolute;left:1698;top:3232;width:96;height:96" coordorigin="1698,3232" coordsize="96,96" path="m1698,3232l1794,3232,1794,3328,1698,3328,1698,3232xe" filled="t" fillcolor="#ED1C24" stroked="f">
                <v:path arrowok="t"/>
                <v:fill type="solid"/>
              </v:shape>
            </v:group>
            <v:group style="position:absolute;left:1861;top:2974;width:96;height:96" coordorigin="1861,2974" coordsize="96,96">
              <v:shape style="position:absolute;left:1861;top:2974;width:96;height:96" coordorigin="1861,2974" coordsize="96,96" path="m1861,2974l1957,2974,1957,3070,1861,3070,1861,2974xe" filled="t" fillcolor="#ED1C24" stroked="f">
                <v:path arrowok="t"/>
                <v:fill type="solid"/>
              </v:shape>
            </v:group>
            <v:group style="position:absolute;left:2116;top:3122;width:2;height:96" coordorigin="2116,3122" coordsize="2,96">
              <v:shape style="position:absolute;left:2116;top:3122;width:2;height:96" coordorigin="2116,3122" coordsize="1,96" path="m2116,3218l2117,3218,2117,3122,2116,3122,2116,3218xe" filled="t" fillcolor="#ED1C24" stroked="f">
                <v:path arrowok="t"/>
                <v:fill type="solid"/>
              </v:shape>
            </v:group>
            <v:group style="position:absolute;left:2188;top:3600;width:96;height:96" coordorigin="2188,3600" coordsize="96,96">
              <v:shape style="position:absolute;left:2188;top:3600;width:96;height:96" coordorigin="2188,3600" coordsize="96,96" path="m2188,3600l2284,3600,2284,3696,2188,3696,2188,3600xe" filled="t" fillcolor="#ED1C24" stroked="f">
                <v:path arrowok="t"/>
                <v:fill type="solid"/>
              </v:shape>
            </v:group>
            <v:group style="position:absolute;left:2345;top:3552;width:96;height:96" coordorigin="2345,3552" coordsize="96,96">
              <v:shape style="position:absolute;left:2345;top:3552;width:96;height:96" coordorigin="2345,3552" coordsize="96,96" path="m2345,3552l2441,3552,2441,3648,2345,3648,2345,3552xe" filled="t" fillcolor="#ED1C24" stroked="f">
                <v:path arrowok="t"/>
                <v:fill type="solid"/>
              </v:shape>
            </v:group>
            <v:group style="position:absolute;left:2513;top:3489;width:96;height:56" coordorigin="2513,3489" coordsize="96,56">
              <v:shape style="position:absolute;left:2513;top:3489;width:96;height:56" coordorigin="2513,3489" coordsize="96,56" path="m2513,3545l2609,3545,2609,3489,2513,3489,2513,3545xe" filled="t" fillcolor="#ED1C24" stroked="f">
                <v:path arrowok="t"/>
                <v:fill type="solid"/>
              </v:shape>
            </v:group>
            <v:group style="position:absolute;left:2673;top:3441;width:96;height:96" coordorigin="2673,3441" coordsize="96,96">
              <v:shape style="position:absolute;left:2673;top:3441;width:96;height:96" coordorigin="2673,3441" coordsize="96,96" path="m2673,3441l2769,3441,2769,3537,2673,3537,2673,3441xe" filled="t" fillcolor="#ED1C24" stroked="f">
                <v:path arrowok="t"/>
                <v:fill type="solid"/>
              </v:shape>
            </v:group>
            <v:group style="position:absolute;left:2851;top:3184;width:96;height:96" coordorigin="2851,3184" coordsize="96,96">
              <v:shape style="position:absolute;left:2851;top:3184;width:96;height:96" coordorigin="2851,3184" coordsize="96,96" path="m2851,3184l2947,3184,2947,3280,2851,3280,2851,3184xe" filled="t" fillcolor="#ED1C24" stroked="f">
                <v:path arrowok="t"/>
                <v:fill type="solid"/>
              </v:shape>
            </v:group>
            <v:group style="position:absolute;left:2999;top:3074;width:96;height:13" coordorigin="2999,3074" coordsize="96,13">
              <v:shape style="position:absolute;left:2999;top:3074;width:96;height:13" coordorigin="2999,3074" coordsize="96,13" path="m2999,3088l3095,3088,3095,3074,2999,3074,2999,3088xe" filled="t" fillcolor="#ED1C24" stroked="f">
                <v:path arrowok="t"/>
                <v:fill type="solid"/>
              </v:shape>
            </v:group>
            <v:group style="position:absolute;left:3154;top:2666;width:96;height:96" coordorigin="3154,2666" coordsize="96,96">
              <v:shape style="position:absolute;left:3154;top:2666;width:96;height:96" coordorigin="3154,2666" coordsize="96,96" path="m3154,2666l3250,2666,3250,2762,3154,2762,3154,2666xe" filled="t" fillcolor="#ED1C24" stroked="f">
                <v:path arrowok="t"/>
                <v:fill type="solid"/>
              </v:shape>
            </v:group>
            <v:group style="position:absolute;left:3322;top:1460;width:96;height:96" coordorigin="3322,1460" coordsize="96,96">
              <v:shape style="position:absolute;left:3322;top:1460;width:96;height:96" coordorigin="3322,1460" coordsize="96,96" path="m3322,1460l3418,1460,3418,1557,3322,1557,3322,1460xe" filled="t" fillcolor="#ED1C24" stroked="f">
                <v:path arrowok="t"/>
                <v:fill type="solid"/>
              </v:shape>
            </v:group>
            <v:group style="position:absolute;left:3644;top:1210;width:96;height:96" coordorigin="3644,1210" coordsize="96,96">
              <v:shape style="position:absolute;left:3644;top:1210;width:96;height:96" coordorigin="3644,1210" coordsize="96,96" path="m3644,1210l3740,1210,3740,1306,3644,1306,3644,1210xe" filled="t" fillcolor="#ED1C24" stroked="f">
                <v:path arrowok="t"/>
                <v:fill type="solid"/>
              </v:shape>
            </v:group>
            <v:group style="position:absolute;left:3801;top:1616;width:96;height:96" coordorigin="3801,1616" coordsize="96,96">
              <v:shape style="position:absolute;left:3801;top:1616;width:96;height:96" coordorigin="3801,1616" coordsize="96,96" path="m3801,1616l3897,1616,3897,1712,3801,1712,3801,1616xe" filled="t" fillcolor="#ED1C24" stroked="f">
                <v:path arrowok="t"/>
                <v:fill type="solid"/>
              </v:shape>
            </v:group>
            <v:group style="position:absolute;left:3968;top:1870;width:96;height:96" coordorigin="3968,1870" coordsize="96,96">
              <v:shape style="position:absolute;left:3968;top:1870;width:96;height:96" coordorigin="3968,1870" coordsize="96,96" path="m3968,1870l4064,1870,4064,1966,3968,1966,3968,1870xe" filled="t" fillcolor="#ED1C24" stroked="f">
                <v:path arrowok="t"/>
                <v:fill type="solid"/>
              </v:shape>
            </v:group>
            <v:group style="position:absolute;left:4131;top:1929;width:96;height:96" coordorigin="4131,1929" coordsize="96,96">
              <v:shape style="position:absolute;left:4131;top:1929;width:96;height:96" coordorigin="4131,1929" coordsize="96,96" path="m4131,1929l4227,1929,4227,2025,4131,2025,4131,1929xe" filled="t" fillcolor="#ED1C24" stroked="f">
                <v:path arrowok="t"/>
                <v:fill type="solid"/>
              </v:shape>
            </v:group>
            <v:group style="position:absolute;left:3487;top:836;width:96;height:96" coordorigin="3487,836" coordsize="96,96">
              <v:shape style="position:absolute;left:3487;top:836;width:96;height:96" coordorigin="3487,836" coordsize="96,96" path="m3487,836l3583,836,3583,932,3487,932,3487,836xe" filled="t" fillcolor="#ED1C24" stroked="f">
                <v:path arrowok="t"/>
                <v:fill type="solid"/>
              </v:shape>
            </v:group>
            <v:group style="position:absolute;left:4293;top:1364;width:96;height:96" coordorigin="4293,1364" coordsize="96,96">
              <v:shape style="position:absolute;left:4293;top:1364;width:96;height:96" coordorigin="4293,1364" coordsize="96,96" path="m4293,1364l4389,1364,4389,1460,4293,1460,4293,1364xe" filled="t" fillcolor="#ED1C24" stroked="f">
                <v:path arrowok="t"/>
                <v:fill type="solid"/>
              </v:shape>
            </v:group>
            <v:group style="position:absolute;left:4453;top:1039;width:96;height:96" coordorigin="4453,1039" coordsize="96,96">
              <v:shape style="position:absolute;left:4453;top:1039;width:96;height:96" coordorigin="4453,1039" coordsize="96,96" path="m4453,1039l4549,1039,4549,1135,4453,1135,4453,1039xe" filled="t" fillcolor="#ED1C24" stroked="f">
                <v:path arrowok="t"/>
                <v:fill type="solid"/>
              </v:shape>
            </v:group>
            <v:group style="position:absolute;left:4618;top:886;width:96;height:96" coordorigin="4618,886" coordsize="96,96">
              <v:shape style="position:absolute;left:4618;top:886;width:96;height:96" coordorigin="4618,886" coordsize="96,96" path="m4618,886l4714,886,4714,982,4618,982,4618,886xe" filled="t" fillcolor="#ED1C24" stroked="f">
                <v:path arrowok="t"/>
                <v:fill type="solid"/>
              </v:shape>
            </v:group>
            <v:group style="position:absolute;left:4768;top:586;width:96;height:96" coordorigin="4768,586" coordsize="96,96">
              <v:shape style="position:absolute;left:4768;top:586;width:96;height:96" coordorigin="4768,586" coordsize="96,96" path="m4768,586l4864,586,4864,682,4768,682,4768,586xe" filled="t" fillcolor="#ED1C24" stroked="f">
                <v:path arrowok="t"/>
                <v:fill type="solid"/>
              </v:shape>
            </v:group>
            <v:group style="position:absolute;left:4935;top:473;width:96;height:96" coordorigin="4935,473" coordsize="96,96">
              <v:shape style="position:absolute;left:4935;top:473;width:96;height:96" coordorigin="4935,473" coordsize="96,96" path="m4935,473l5031,473,5031,569,4935,569,4935,473xe" filled="t" fillcolor="#ED1C24" stroked="f">
                <v:path arrowok="t"/>
                <v:fill type="solid"/>
              </v:shape>
            </v:group>
            <v:group style="position:absolute;left:5094;top:741;width:96;height:96" coordorigin="5094,741" coordsize="96,96">
              <v:shape style="position:absolute;left:5094;top:741;width:96;height:96" coordorigin="5094,741" coordsize="96,96" path="m5094,741l5191,741,5191,838,5094,838,5094,741xe" filled="t" fillcolor="#ED1C24" stroked="f">
                <v:path arrowok="t"/>
                <v:fill type="solid"/>
              </v:shape>
            </v:group>
            <v:group style="position:absolute;left:5260;top:634;width:96;height:96" coordorigin="5260,634" coordsize="96,96">
              <v:shape style="position:absolute;left:5260;top:634;width:96;height:96" coordorigin="5260,634" coordsize="96,96" path="m5260,634l5356,634,5356,730,5260,730,5260,634xe" filled="t" fillcolor="#ED1C24" stroked="f">
                <v:path arrowok="t"/>
                <v:fill type="solid"/>
              </v:shape>
            </v:group>
            <v:group style="position:absolute;left:5416;top:1156;width:96;height:96" coordorigin="5416,1156" coordsize="96,96">
              <v:shape style="position:absolute;left:5416;top:1156;width:96;height:96" coordorigin="5416,1156" coordsize="96,96" path="m5416,1156l5512,1156,5512,1252,5416,1252,5416,1156xe" filled="t" fillcolor="#ED1C24" stroked="f">
                <v:path arrowok="t"/>
                <v:fill type="solid"/>
              </v:shape>
            </v:group>
            <v:group style="position:absolute;left:5578;top:1412;width:96;height:96" coordorigin="5578,1412" coordsize="96,96">
              <v:shape style="position:absolute;left:5578;top:1412;width:96;height:96" coordorigin="5578,1412" coordsize="96,96" path="m5578,1412l5675,1412,5675,1509,5578,1509,5578,1412xe" filled="t" fillcolor="#ED1C24" stroked="f">
                <v:path arrowok="t"/>
                <v:fill type="solid"/>
              </v:shape>
            </v:group>
            <v:group style="position:absolute;left:5745;top:1460;width:96;height:96" coordorigin="5745,1460" coordsize="96,96">
              <v:shape style="position:absolute;left:5745;top:1460;width:96;height:96" coordorigin="5745,1460" coordsize="96,96" path="m5745,1460l5841,1460,5841,1557,5745,1557,5745,1460xe" filled="t" fillcolor="#ED1C24" stroked="f">
                <v:path arrowok="t"/>
                <v:fill type="solid"/>
              </v:shape>
            </v:group>
            <v:group style="position:absolute;left:5905;top:1671;width:96;height:96" coordorigin="5905,1671" coordsize="96,96">
              <v:shape style="position:absolute;left:5905;top:1671;width:96;height:96" coordorigin="5905,1671" coordsize="96,96" path="m5905,1671l6001,1671,6001,1767,5905,1767,5905,1671xe" filled="t" fillcolor="#ED1C24" stroked="f">
                <v:path arrowok="t"/>
                <v:fill type="solid"/>
              </v:shape>
            </v:group>
            <v:group style="position:absolute;left:6071;top:1623;width:96;height:96" coordorigin="6071,1623" coordsize="96,96">
              <v:shape style="position:absolute;left:6071;top:1623;width:96;height:96" coordorigin="6071,1623" coordsize="96,96" path="m6071,1623l6167,1623,6167,1719,6071,1719,6071,1623xe" filled="t" fillcolor="#ED1C24" stroked="f">
                <v:path arrowok="t"/>
                <v:fill type="solid"/>
              </v:shape>
            </v:group>
            <v:group style="position:absolute;left:6227;top:1985;width:96;height:96" coordorigin="6227,1985" coordsize="96,96">
              <v:shape style="position:absolute;left:6227;top:1985;width:96;height:96" coordorigin="6227,1985" coordsize="96,96" path="m6227,1985l6323,1985,6323,2081,6227,2081,6227,1985xe" filled="t" fillcolor="#ED1C24" stroked="f">
                <v:path arrowok="t"/>
                <v:fill type="solid"/>
              </v:shape>
            </v:group>
            <v:group style="position:absolute;left:6387;top:2081;width:96;height:96" coordorigin="6387,2081" coordsize="96,96">
              <v:shape style="position:absolute;left:6387;top:2081;width:96;height:96" coordorigin="6387,2081" coordsize="96,96" path="m6387,2081l6483,2081,6483,2177,6387,2177,6387,2081xe" filled="t" fillcolor="#ED1C24" stroked="f">
                <v:path arrowok="t"/>
                <v:fill type="solid"/>
              </v:shape>
            </v:group>
            <v:group style="position:absolute;left:6551;top:2245;width:96;height:96" coordorigin="6551,2245" coordsize="96,96">
              <v:shape style="position:absolute;left:6551;top:2245;width:96;height:96" coordorigin="6551,2245" coordsize="96,96" path="m6551,2245l6647,2245,6647,2341,6551,2341,6551,2245xe" filled="t" fillcolor="#ED1C24" stroked="f">
                <v:path arrowok="t"/>
                <v:fill type="solid"/>
              </v:shape>
            </v:group>
            <v:group style="position:absolute;left:6714;top:2189;width:96;height:96" coordorigin="6714,2189" coordsize="96,96">
              <v:shape style="position:absolute;left:6714;top:2189;width:96;height:96" coordorigin="6714,2189" coordsize="96,96" path="m6714,2189l6810,2189,6810,2285,6714,2285,6714,2189xe" filled="t" fillcolor="#ED1C24" stroked="f">
                <v:path arrowok="t"/>
                <v:fill type="solid"/>
              </v:shape>
            </v:group>
            <v:group style="position:absolute;left:6869;top:2245;width:96;height:96" coordorigin="6869,2245" coordsize="96,96">
              <v:shape style="position:absolute;left:6869;top:2245;width:96;height:96" coordorigin="6869,2245" coordsize="96,96" path="m6869,2245l6965,2245,6965,2341,6869,2341,6869,2245xe" filled="t" fillcolor="#ED1C24" stroked="f">
                <v:path arrowok="t"/>
                <v:fill type="solid"/>
              </v:shape>
            </v:group>
            <v:group style="position:absolute;left:7038;top:2293;width:96;height:96" coordorigin="7038,2293" coordsize="96,96">
              <v:shape style="position:absolute;left:7038;top:2293;width:96;height:96" coordorigin="7038,2293" coordsize="96,96" path="m7038,2293l7134,2293,7134,2389,7038,2389,7038,2293xe" filled="t" fillcolor="#ED1C24" stroked="f">
                <v:path arrowok="t"/>
                <v:fill type="solid"/>
              </v:shape>
            </v:group>
            <v:group style="position:absolute;left:7196;top:2558;width:96;height:96" coordorigin="7196,2558" coordsize="96,96">
              <v:shape style="position:absolute;left:7196;top:2558;width:96;height:96" coordorigin="7196,2558" coordsize="96,96" path="m7196,2558l7292,2558,7292,2654,7196,2654,7196,2558xe" filled="t" fillcolor="#ED1C24" stroked="f">
                <v:path arrowok="t"/>
                <v:fill type="solid"/>
              </v:shape>
            </v:group>
            <v:group style="position:absolute;left:7358;top:2495;width:96;height:96" coordorigin="7358,2495" coordsize="96,96">
              <v:shape style="position:absolute;left:7358;top:2495;width:96;height:96" coordorigin="7358,2495" coordsize="96,96" path="m7358,2495l7454,2495,7454,2591,7358,2591,7358,2495xe" filled="t" fillcolor="#ED1C24" stroked="f">
                <v:path arrowok="t"/>
                <v:fill type="solid"/>
              </v:shape>
            </v:group>
            <v:group style="position:absolute;left:7515;top:2606;width:96;height:96" coordorigin="7515,2606" coordsize="96,96">
              <v:shape style="position:absolute;left:7515;top:2606;width:96;height:96" coordorigin="7515,2606" coordsize="96,96" path="m7515,2606l7611,2606,7611,2702,7515,2702,7515,2606xe" filled="t" fillcolor="#ED1C24" stroked="f">
                <v:path arrowok="t"/>
                <v:fill type="solid"/>
              </v:shape>
            </v:group>
            <v:group style="position:absolute;left:8012;top:2302;width:96;height:96" coordorigin="8012,2302" coordsize="96,96">
              <v:shape style="position:absolute;left:8012;top:2302;width:96;height:96" coordorigin="8012,2302" coordsize="96,96" path="m8012,2302l8108,2302,8108,2398,8012,2398,8012,2302xe" filled="t" fillcolor="#ED1C24" stroked="f">
                <v:path arrowok="t"/>
                <v:fill type="solid"/>
              </v:shape>
            </v:group>
            <v:group style="position:absolute;left:8169;top:2726;width:96;height:96" coordorigin="8169,2726" coordsize="96,96">
              <v:shape style="position:absolute;left:8169;top:2726;width:96;height:96" coordorigin="8169,2726" coordsize="96,96" path="m8169,2726l8265,2726,8265,2822,8169,2822,8169,2726xe" filled="t" fillcolor="#ED1C24" stroked="f">
                <v:path arrowok="t"/>
                <v:fill type="solid"/>
              </v:shape>
            </v:group>
            <v:group style="position:absolute;left:7683;top:1403;width:96;height:96" coordorigin="7683,1403" coordsize="96,96">
              <v:shape style="position:absolute;left:7683;top:1403;width:96;height:96" coordorigin="7683,1403" coordsize="96,96" path="m7683,1403l7779,1403,7779,1499,7683,1499,7683,1403xe" filled="t" fillcolor="#ED1C24" stroked="f">
                <v:path arrowok="t"/>
                <v:fill type="solid"/>
              </v:shape>
            </v:group>
            <v:group style="position:absolute;left:7845;top:320;width:96;height:96" coordorigin="7845,320" coordsize="96,96">
              <v:shape style="position:absolute;left:7845;top:320;width:96;height:96" coordorigin="7845,320" coordsize="96,96" path="m7845,320l7941,320,7941,416,7845,416,7845,320xe" filled="t" fillcolor="#ED1C24" stroked="f">
                <v:path arrowok="t"/>
                <v:fill type="solid"/>
              </v:shape>
            </v:group>
            <v:group style="position:absolute;left:1277;top:1688;width:6949;height:1960" coordorigin="1277,1688" coordsize="6949,1960">
              <v:shape style="position:absolute;left:1277;top:1688;width:6949;height:1960" coordorigin="1277,1688" coordsize="6949,1960" path="m1277,3292l1444,3527,1606,3511,1763,3340,1923,3254,2069,3170,2236,3280,2406,3360,2568,3436,2735,3328,2895,3244,3040,3146,3219,3232,3396,3190,3525,3244,3855,3388,4026,3489,4187,3497,4354,3441,4504,3587,4676,3628,4841,3648,4998,3522,5155,3611,5313,3511,5476,3525,5630,3461,5812,3485,5953,3449,6119,3518,6282,3542,6461,3456,6606,3451,6774,3564,6929,3309,7103,3447,7259,3254,7394,3165,7563,3247,7738,2406,7901,1688,8073,2606,8227,3220e" filled="f" stroked="t" strokeweight="1.98pt" strokecolor="#6D6E71">
                <v:path arrowok="t"/>
              </v:shape>
            </v:group>
            <v:group style="position:absolute;left:8179;top:3171;width:96;height:96" coordorigin="8179,3171" coordsize="96,96">
              <v:shape style="position:absolute;left:8179;top:3171;width:96;height:96" coordorigin="8179,3171" coordsize="96,96" path="m8179,3171l8275,3171,8275,3267,8179,3267,8179,3171xe" filled="t" fillcolor="#6D6E71" stroked="f">
                <v:path arrowok="t"/>
                <v:fill type="solid"/>
              </v:shape>
            </v:group>
            <v:group style="position:absolute;left:7503;top:3195;width:96;height:96" coordorigin="7503,3195" coordsize="96,96">
              <v:shape style="position:absolute;left:7503;top:3195;width:96;height:96" coordorigin="7503,3195" coordsize="96,96" path="m7503,3195l7599,3195,7599,3291,7503,3291,7503,3195xe" filled="t" fillcolor="#6D6E71" stroked="f">
                <v:path arrowok="t"/>
                <v:fill type="solid"/>
              </v:shape>
            </v:group>
            <v:group style="position:absolute;left:7678;top:2365;width:96;height:96" coordorigin="7678,2365" coordsize="96,96">
              <v:shape style="position:absolute;left:7678;top:2365;width:96;height:96" coordorigin="7678,2365" coordsize="96,96" path="m7678,2365l7774,2365,7774,2461,7678,2461,7678,2365xe" filled="t" fillcolor="#6D6E71" stroked="f">
                <v:path arrowok="t"/>
                <v:fill type="solid"/>
              </v:shape>
            </v:group>
            <v:group style="position:absolute;left:8012;top:2630;width:96;height:96" coordorigin="8012,2630" coordsize="96,96">
              <v:shape style="position:absolute;left:8012;top:2630;width:96;height:96" coordorigin="8012,2630" coordsize="96,96" path="m8012,2630l8108,2630,8108,2726,8012,2726,8012,2630xe" filled="t" fillcolor="#6D6E71" stroked="f">
                <v:path arrowok="t"/>
                <v:fill type="solid"/>
              </v:shape>
            </v:group>
            <v:group style="position:absolute;left:7847;top:1662;width:96;height:96" coordorigin="7847,1662" coordsize="96,96">
              <v:shape style="position:absolute;left:7847;top:1662;width:96;height:96" coordorigin="7847,1662" coordsize="96,96" path="m7847,1662l7943,1662,7943,1758,7847,1758,7847,1662xe" filled="t" fillcolor="#6D6E71" stroked="f">
                <v:path arrowok="t"/>
                <v:fill type="solid"/>
              </v:shape>
            </v:group>
            <v:group style="position:absolute;left:7046;top:3388;width:96;height:96" coordorigin="7046,3388" coordsize="96,96">
              <v:shape style="position:absolute;left:7046;top:3388;width:96;height:96" coordorigin="7046,3388" coordsize="96,96" path="m7046,3388l7142,3388,7142,3485,7046,3485,7046,3388xe" filled="t" fillcolor="#6D6E71" stroked="f">
                <v:path arrowok="t"/>
                <v:fill type="solid"/>
              </v:shape>
            </v:group>
            <v:group style="position:absolute;left:7196;top:3195;width:96;height:96" coordorigin="7196,3195" coordsize="96,96">
              <v:shape style="position:absolute;left:7196;top:3195;width:96;height:96" coordorigin="7196,3195" coordsize="96,96" path="m7196,3195l7292,3195,7292,3291,7196,3291,7196,3195xe" filled="t" fillcolor="#6D6E71" stroked="f">
                <v:path arrowok="t"/>
                <v:fill type="solid"/>
              </v:shape>
            </v:group>
            <v:group style="position:absolute;left:7350;top:3110;width:96;height:96" coordorigin="7350,3110" coordsize="96,96">
              <v:shape style="position:absolute;left:7350;top:3110;width:96;height:96" coordorigin="7350,3110" coordsize="96,96" path="m7350,3110l7446,3110,7446,3206,7350,3206,7350,3110xe" filled="t" fillcolor="#6D6E71" stroked="f">
                <v:path arrowok="t"/>
                <v:fill type="solid"/>
              </v:shape>
            </v:group>
            <v:group style="position:absolute;left:6881;top:3257;width:96;height:96" coordorigin="6881,3257" coordsize="96,96">
              <v:shape style="position:absolute;left:6881;top:3257;width:96;height:96" coordorigin="6881,3257" coordsize="96,96" path="m6881,3257l6977,3257,6977,3353,6881,3353,6881,3257xe" filled="t" fillcolor="#6D6E71" stroked="f">
                <v:path arrowok="t"/>
                <v:fill type="solid"/>
              </v:shape>
            </v:group>
            <v:group style="position:absolute;left:6727;top:3515;width:96;height:96" coordorigin="6727,3515" coordsize="96,96">
              <v:shape style="position:absolute;left:6727;top:3515;width:96;height:96" coordorigin="6727,3515" coordsize="96,96" path="m6727,3515l6823,3515,6823,3611,6727,3611,6727,3515xe" filled="t" fillcolor="#6D6E71" stroked="f">
                <v:path arrowok="t"/>
                <v:fill type="solid"/>
              </v:shape>
            </v:group>
            <v:group style="position:absolute;left:6558;top:3395;width:96;height:96" coordorigin="6558,3395" coordsize="96,96">
              <v:shape style="position:absolute;left:6558;top:3395;width:96;height:96" coordorigin="6558,3395" coordsize="96,96" path="m6558,3395l6654,3395,6654,3491,6558,3491,6558,3395xe" filled="t" fillcolor="#6D6E71" stroked="f">
                <v:path arrowok="t"/>
                <v:fill type="solid"/>
              </v:shape>
            </v:group>
            <v:group style="position:absolute;left:6399;top:3410;width:96;height:96" coordorigin="6399,3410" coordsize="96,96">
              <v:shape style="position:absolute;left:6399;top:3410;width:96;height:96" coordorigin="6399,3410" coordsize="96,96" path="m6399,3410l6495,3410,6495,3506,6399,3506,6399,3410xe" filled="t" fillcolor="#6D6E71" stroked="f">
                <v:path arrowok="t"/>
                <v:fill type="solid"/>
              </v:shape>
            </v:group>
            <v:group style="position:absolute;left:6230;top:3506;width:96;height:96" coordorigin="6230,3506" coordsize="96,96">
              <v:shape style="position:absolute;left:6230;top:3506;width:96;height:96" coordorigin="6230,3506" coordsize="96,96" path="m6230,3506l6326,3506,6326,3602,6230,3602,6230,3506xe" filled="t" fillcolor="#6D6E71" stroked="f">
                <v:path arrowok="t"/>
                <v:fill type="solid"/>
              </v:shape>
            </v:group>
            <v:group style="position:absolute;left:5900;top:3408;width:96;height:96" coordorigin="5900,3408" coordsize="96,96">
              <v:shape style="position:absolute;left:5900;top:3408;width:96;height:96" coordorigin="5900,3408" coordsize="96,96" path="m5900,3408l5996,3408,5996,3504,5900,3504,5900,3408xe" filled="t" fillcolor="#6D6E71" stroked="f">
                <v:path arrowok="t"/>
                <v:fill type="solid"/>
              </v:shape>
            </v:group>
            <v:group style="position:absolute;left:6077;top:3467;width:96;height:96" coordorigin="6077,3467" coordsize="96,96">
              <v:shape style="position:absolute;left:6077;top:3467;width:96;height:96" coordorigin="6077,3467" coordsize="96,96" path="m6077,3467l6173,3467,6173,3563,6077,3563,6077,3467xe" filled="t" fillcolor="#6D6E71" stroked="f">
                <v:path arrowok="t"/>
                <v:fill type="solid"/>
              </v:shape>
            </v:group>
            <v:group style="position:absolute;left:5752;top:3436;width:96;height:96" coordorigin="5752,3436" coordsize="96,96">
              <v:shape style="position:absolute;left:5752;top:3436;width:96;height:96" coordorigin="5752,3436" coordsize="96,96" path="m5752,3436l5848,3436,5848,3533,5752,3533,5752,3436xe" filled="t" fillcolor="#6D6E71" stroked="f">
                <v:path arrowok="t"/>
                <v:fill type="solid"/>
              </v:shape>
            </v:group>
            <v:group style="position:absolute;left:5585;top:3395;width:96;height:96" coordorigin="5585,3395" coordsize="96,96">
              <v:shape style="position:absolute;left:5585;top:3395;width:96;height:96" coordorigin="5585,3395" coordsize="96,96" path="m5585,3395l5681,3395,5681,3491,5585,3491,5585,3395xe" filled="t" fillcolor="#6D6E71" stroked="f">
                <v:path arrowok="t"/>
                <v:fill type="solid"/>
              </v:shape>
            </v:group>
            <v:group style="position:absolute;left:5415;top:3485;width:96;height:96" coordorigin="5415,3485" coordsize="96,96">
              <v:shape style="position:absolute;left:5415;top:3485;width:96;height:96" coordorigin="5415,3485" coordsize="96,96" path="m5415,3485l5511,3485,5511,3581,5415,3581,5415,3485xe" filled="t" fillcolor="#6D6E71" stroked="f">
                <v:path arrowok="t"/>
                <v:fill type="solid"/>
              </v:shape>
            </v:group>
            <v:group style="position:absolute;left:5270;top:3456;width:96;height:96" coordorigin="5270,3456" coordsize="96,96">
              <v:shape style="position:absolute;left:5270;top:3456;width:96;height:96" coordorigin="5270,3456" coordsize="96,96" path="m5270,3456l5366,3456,5366,3552,5270,3552,5270,3456xe" filled="t" fillcolor="#6D6E71" stroked="f">
                <v:path arrowok="t"/>
                <v:fill type="solid"/>
              </v:shape>
            </v:group>
            <v:group style="position:absolute;left:5107;top:3549;width:96;height:96" coordorigin="5107,3549" coordsize="96,96">
              <v:shape style="position:absolute;left:5107;top:3549;width:96;height:96" coordorigin="5107,3549" coordsize="96,96" path="m5107,3549l5203,3549,5203,3645,5107,3645,5107,3549xe" filled="t" fillcolor="#6D6E71" stroked="f">
                <v:path arrowok="t"/>
                <v:fill type="solid"/>
              </v:shape>
            </v:group>
            <v:group style="position:absolute;left:4943;top:3467;width:96;height:96" coordorigin="4943,3467" coordsize="96,96">
              <v:shape style="position:absolute;left:4943;top:3467;width:96;height:96" coordorigin="4943,3467" coordsize="96,96" path="m4943,3467l5039,3467,5039,3563,4943,3563,4943,3467xe" filled="t" fillcolor="#6D6E71" stroked="f">
                <v:path arrowok="t"/>
                <v:fill type="solid"/>
              </v:shape>
            </v:group>
            <v:group style="position:absolute;left:4768;top:3581;width:96;height:96" coordorigin="4768,3581" coordsize="96,96">
              <v:shape style="position:absolute;left:4768;top:3581;width:96;height:96" coordorigin="4768,3581" coordsize="96,96" path="m4768,3581l4864,3581,4864,3677,4768,3677,4768,3581xe" filled="t" fillcolor="#6D6E71" stroked="f">
                <v:path arrowok="t"/>
                <v:fill type="solid"/>
              </v:shape>
            </v:group>
            <v:group style="position:absolute;left:4618;top:3570;width:96;height:96" coordorigin="4618,3570" coordsize="96,96">
              <v:shape style="position:absolute;left:4618;top:3570;width:96;height:96" coordorigin="4618,3570" coordsize="96,96" path="m4618,3570l4714,3570,4714,3666,4618,3666,4618,3570xe" filled="t" fillcolor="#6D6E71" stroked="f">
                <v:path arrowok="t"/>
                <v:fill type="solid"/>
              </v:shape>
            </v:group>
            <v:group style="position:absolute;left:4449;top:3533;width:96;height:96" coordorigin="4449,3533" coordsize="96,96">
              <v:shape style="position:absolute;left:4449;top:3533;width:96;height:96" coordorigin="4449,3533" coordsize="96,96" path="m4449,3533l4546,3533,4546,3629,4449,3629,4449,3533xe" filled="t" fillcolor="#6D6E71" stroked="f">
                <v:path arrowok="t"/>
                <v:fill type="solid"/>
              </v:shape>
            </v:group>
            <v:group style="position:absolute;left:4298;top:3395;width:96;height:96" coordorigin="4298,3395" coordsize="96,96">
              <v:shape style="position:absolute;left:4298;top:3395;width:96;height:96" coordorigin="4298,3395" coordsize="96,96" path="m4298,3395l4394,3395,4394,3491,4298,3491,4298,3395xe" filled="t" fillcolor="#6D6E71" stroked="f">
                <v:path arrowok="t"/>
                <v:fill type="solid"/>
              </v:shape>
            </v:group>
            <v:group style="position:absolute;left:4131;top:3443;width:96;height:96" coordorigin="4131,3443" coordsize="96,96">
              <v:shape style="position:absolute;left:4131;top:3443;width:96;height:96" coordorigin="4131,3443" coordsize="96,96" path="m4131,3443l4227,3443,4227,3539,4131,3539,4131,3443xe" filled="t" fillcolor="#6D6E71" stroked="f">
                <v:path arrowok="t"/>
                <v:fill type="solid"/>
              </v:shape>
            </v:group>
            <v:group style="position:absolute;left:3974;top:3443;width:96;height:96" coordorigin="3974,3443" coordsize="96,96">
              <v:shape style="position:absolute;left:3974;top:3443;width:96;height:96" coordorigin="3974,3443" coordsize="96,96" path="m3974,3443l4070,3443,4070,3539,3974,3539,3974,3443xe" filled="t" fillcolor="#6D6E71" stroked="f">
                <v:path arrowok="t"/>
                <v:fill type="solid"/>
              </v:shape>
            </v:group>
            <v:group style="position:absolute;left:3812;top:3340;width:96;height:96" coordorigin="3812,3340" coordsize="96,96">
              <v:shape style="position:absolute;left:3812;top:3340;width:96;height:96" coordorigin="3812,3340" coordsize="96,96" path="m3812,3340l3909,3340,3909,3436,3812,3436,3812,3340xe" filled="t" fillcolor="#6D6E71" stroked="f">
                <v:path arrowok="t"/>
                <v:fill type="solid"/>
              </v:shape>
            </v:group>
            <v:group style="position:absolute;left:3639;top:3244;width:96;height:96" coordorigin="3639,3244" coordsize="96,96">
              <v:shape style="position:absolute;left:3639;top:3244;width:96;height:96" coordorigin="3639,3244" coordsize="96,96" path="m3639,3244l3735,3244,3735,3340,3639,3340,3639,3244xe" filled="t" fillcolor="#6D6E71" stroked="f">
                <v:path arrowok="t"/>
                <v:fill type="solid"/>
              </v:shape>
            </v:group>
            <v:group style="position:absolute;left:3482;top:3196;width:96;height:96" coordorigin="3482,3196" coordsize="96,96">
              <v:shape style="position:absolute;left:3482;top:3196;width:96;height:96" coordorigin="3482,3196" coordsize="96,96" path="m3482,3196l3578,3196,3578,3292,3482,3292,3482,3196xe" filled="t" fillcolor="#6D6E71" stroked="f">
                <v:path arrowok="t"/>
                <v:fill type="solid"/>
              </v:shape>
            </v:group>
            <v:group style="position:absolute;left:3166;top:3170;width:96;height:96" coordorigin="3166,3170" coordsize="96,96">
              <v:shape style="position:absolute;left:3166;top:3170;width:96;height:96" coordorigin="3166,3170" coordsize="96,96" path="m3166,3170l3262,3170,3262,3266,3166,3266,3166,3170xe" filled="t" fillcolor="#6D6E71" stroked="f">
                <v:path arrowok="t"/>
                <v:fill type="solid"/>
              </v:shape>
            </v:group>
            <v:group style="position:absolute;left:3348;top:3123;width:96;height:96" coordorigin="3348,3123" coordsize="96,96">
              <v:shape style="position:absolute;left:3348;top:3123;width:96;height:96" coordorigin="3348,3123" coordsize="96,96" path="m3348,3123l3444,3123,3444,3219,3348,3219,3348,3123xe" filled="t" fillcolor="#6D6E71" stroked="f">
                <v:path arrowok="t"/>
                <v:fill type="solid"/>
              </v:shape>
            </v:group>
            <v:group style="position:absolute;left:2999;top:3088;width:96;height:96" coordorigin="2999,3088" coordsize="96,96">
              <v:shape style="position:absolute;left:2999;top:3088;width:96;height:96" coordorigin="2999,3088" coordsize="96,96" path="m2999,3088l3095,3088,3095,3184,2999,3184,2999,3088xe" filled="t" fillcolor="#6D6E71" stroked="f">
                <v:path arrowok="t"/>
                <v:fill type="solid"/>
              </v:shape>
            </v:group>
            <v:group style="position:absolute;left:2830;top:3205;width:96;height:96" coordorigin="2830,3205" coordsize="96,96">
              <v:shape style="position:absolute;left:2830;top:3205;width:96;height:96" coordorigin="2830,3205" coordsize="96,96" path="m2830,3205l2926,3205,2926,3301,2830,3301,2830,3205xe" filled="t" fillcolor="#6D6E71" stroked="f">
                <v:path arrowok="t"/>
                <v:fill type="solid"/>
              </v:shape>
            </v:group>
            <v:group style="position:absolute;left:2680;top:3267;width:96;height:96" coordorigin="2680,3267" coordsize="96,96">
              <v:shape style="position:absolute;left:2680;top:3267;width:96;height:96" coordorigin="2680,3267" coordsize="96,96" path="m2680,3267l2776,3267,2776,3363,2680,3363,2680,3267xe" filled="t" fillcolor="#6D6E71" stroked="f">
                <v:path arrowok="t"/>
                <v:fill type="solid"/>
              </v:shape>
            </v:group>
            <v:group style="position:absolute;left:2513;top:3393;width:96;height:96" coordorigin="2513,3393" coordsize="96,96">
              <v:shape style="position:absolute;left:2513;top:3393;width:96;height:96" coordorigin="2513,3393" coordsize="96,96" path="m2513,3393l2609,3393,2609,3489,2513,3489,2513,3393xe" filled="t" fillcolor="#6D6E71" stroked="f">
                <v:path arrowok="t"/>
                <v:fill type="solid"/>
              </v:shape>
            </v:group>
            <v:group style="position:absolute;left:2195;top:3232;width:96;height:96" coordorigin="2195,3232" coordsize="96,96">
              <v:shape style="position:absolute;left:2195;top:3232;width:96;height:96" coordorigin="2195,3232" coordsize="96,96" path="m2195,3232l2291,3232,2291,3328,2195,3328,2195,3232xe" filled="t" fillcolor="#6D6E71" stroked="f">
                <v:path arrowok="t"/>
                <v:fill type="solid"/>
              </v:shape>
            </v:group>
            <v:group style="position:absolute;left:2345;top:3301;width:96;height:96" coordorigin="2345,3301" coordsize="96,96">
              <v:shape style="position:absolute;left:2345;top:3301;width:96;height:96" coordorigin="2345,3301" coordsize="96,96" path="m2345,3301l2441,3301,2441,3397,2345,3397,2345,3301xe" filled="t" fillcolor="#6D6E71" stroked="f">
                <v:path arrowok="t"/>
                <v:fill type="solid"/>
              </v:shape>
            </v:group>
            <v:group style="position:absolute;left:2020;top:3122;width:96;height:96" coordorigin="2020,3122" coordsize="96,96">
              <v:shape style="position:absolute;left:2020;top:3122;width:96;height:96" coordorigin="2020,3122" coordsize="96,96" path="m2020,3122l2116,3122,2116,3218,2020,3218,2020,3122xe" filled="t" fillcolor="#6D6E71" stroked="f">
                <v:path arrowok="t"/>
                <v:fill type="solid"/>
              </v:shape>
            </v:group>
            <v:group style="position:absolute;left:1873;top:3205;width:96;height:96" coordorigin="1873,3205" coordsize="96,96">
              <v:shape style="position:absolute;left:1873;top:3205;width:96;height:96" coordorigin="1873,3205" coordsize="96,96" path="m1873,3205l1969,3205,1969,3301,1873,3301,1873,3205xe" filled="t" fillcolor="#6D6E71" stroked="f">
                <v:path arrowok="t"/>
                <v:fill type="solid"/>
              </v:shape>
            </v:group>
            <v:group style="position:absolute;left:1725;top:3280;width:96;height:96" coordorigin="1725,3280" coordsize="96,96">
              <v:shape style="position:absolute;left:1725;top:3280;width:96;height:96" coordorigin="1725,3280" coordsize="96,96" path="m1725,3280l1821,3280,1821,3376,1725,3376,1725,3280xe" filled="t" fillcolor="#6D6E71" stroked="f">
                <v:path arrowok="t"/>
                <v:fill type="solid"/>
              </v:shape>
            </v:group>
            <v:group style="position:absolute;left:1536;top:3468;width:96;height:96" coordorigin="1536,3468" coordsize="96,96">
              <v:shape style="position:absolute;left:1536;top:3468;width:96;height:96" coordorigin="1536,3468" coordsize="96,96" path="m1536,3468l1632,3468,1632,3564,1536,3564,1536,3468xe" filled="t" fillcolor="#6D6E71" stroked="f">
                <v:path arrowok="t"/>
                <v:fill type="solid"/>
              </v:shape>
            </v:group>
            <v:group style="position:absolute;left:1381;top:3449;width:96;height:96" coordorigin="1381,3449" coordsize="96,96">
              <v:shape style="position:absolute;left:1381;top:3449;width:96;height:96" coordorigin="1381,3449" coordsize="96,96" path="m1381,3449l1477,3449,1477,3545,1381,3545,1381,3449xe" filled="t" fillcolor="#6D6E71" stroked="f">
                <v:path arrowok="t"/>
                <v:fill type="solid"/>
              </v:shape>
            </v:group>
            <v:group style="position:absolute;left:1229;top:3253;width:96;height:96" coordorigin="1229,3253" coordsize="96,96">
              <v:shape style="position:absolute;left:1229;top:3253;width:96;height:96" coordorigin="1229,3253" coordsize="96,96" path="m1229,3253l1325,3253,1325,3349,1229,3349,1229,3253xe" filled="t" fillcolor="#6D6E71" stroked="f">
                <v:path arrowok="t"/>
                <v:fill type="solid"/>
              </v:shape>
            </v:group>
            <v:group style="position:absolute;left:1265;top:3340;width:6951;height:962" coordorigin="1265,3340" coordsize="6951,962">
              <v:shape style="position:absolute;left:1265;top:3340;width:6951;height:962" coordorigin="1265,3340" coordsize="6951,962" path="m1265,3704l1418,3724,1602,3822,1754,3714,1921,3855,2083,3754,2243,3793,2393,3887,2561,3875,2733,3887,2878,3840,3069,3864,3222,3958,3379,3887,3530,3977,3700,3945,3850,3960,4022,4029,4179,3975,4329,3995,4498,4074,4666,4148,4831,4100,4998,3992,5155,4290,5310,4182,5463,4302,5620,4246,5800,4207,5960,4196,6125,4197,6270,4192,6447,4057,6595,4078,6766,4184,6920,3899,7094,3993,7244,3859,7423,3827,7569,3891,7738,3340,7893,3436,8068,3340,8217,3586e" filled="f" stroked="t" strokeweight="1.98pt" strokecolor="#2B3890">
                <v:path arrowok="t"/>
              </v:shape>
            </v:group>
            <v:group style="position:absolute;left:8159;top:3530;width:114;height:114" coordorigin="8159,3530" coordsize="114,114">
              <v:shape style="position:absolute;left:8159;top:3530;width:114;height:114" coordorigin="8159,3530" coordsize="114,114" path="m8214,3530l8193,3535,8175,3547,8164,3566,8159,3588,8164,3610,8177,3628,8195,3640,8217,3644,8239,3639,8257,3627,8269,3609,8273,3587,8273,3584,8268,3563,8256,3546,8237,3534,8214,3530xe" filled="t" fillcolor="#2B3890" stroked="f">
                <v:path arrowok="t"/>
                <v:fill type="solid"/>
              </v:shape>
            </v:group>
            <v:group style="position:absolute;left:7994;top:3283;width:114;height:114" coordorigin="7994,3283" coordsize="114,114">
              <v:shape style="position:absolute;left:7994;top:3283;width:114;height:114" coordorigin="7994,3283" coordsize="114,114" path="m8049,3283l8028,3288,8010,3300,7999,3318,7994,3341,7999,3363,8012,3380,8030,3392,8052,3397,8074,3392,8092,3380,8104,3362,8108,3340,8108,3337,8103,3316,8091,3298,8072,3287,8049,3283xe" filled="t" fillcolor="#2B3890" stroked="f">
                <v:path arrowok="t"/>
                <v:fill type="solid"/>
              </v:shape>
            </v:group>
            <v:group style="position:absolute;left:7836;top:3370;width:114;height:114" coordorigin="7836,3370" coordsize="114,114">
              <v:shape style="position:absolute;left:7836;top:3370;width:114;height:114" coordorigin="7836,3370" coordsize="114,114" path="m7891,3370l7869,3375,7852,3388,7840,3406,7836,3429,7841,3451,7853,3468,7871,3480,7894,3485,7916,3480,7934,3468,7946,3449,7950,3427,7950,3425,7945,3404,7932,3386,7914,3375,7891,3370xe" filled="t" fillcolor="#2B3890" stroked="f">
                <v:path arrowok="t"/>
                <v:fill type="solid"/>
              </v:shape>
            </v:group>
            <v:group style="position:absolute;left:7683;top:3283;width:114;height:114" coordorigin="7683,3283" coordsize="114,114">
              <v:shape style="position:absolute;left:7683;top:3283;width:114;height:114" coordorigin="7683,3283" coordsize="114,114" path="m7738,3283l7716,3288,7699,3300,7687,3318,7683,3341,7687,3363,7700,3380,7718,3392,7740,3397,7762,3392,7780,3380,7792,3362,7797,3340,7797,3337,7791,3316,7779,3298,7760,3287,7738,3283xe" filled="t" fillcolor="#2B3890" stroked="f">
                <v:path arrowok="t"/>
                <v:fill type="solid"/>
              </v:shape>
              <v:shape style="position:absolute;left:1189;top:3645;width:6456;height:724" type="#_x0000_t75" stroked="false">
                <v:imagedata r:id="rId70" o:title=""/>
              </v:shape>
            </v:group>
            <v:group style="position:absolute;left:1265;top:1889;width:6951;height:2382" coordorigin="1265,1889" coordsize="6951,2382">
              <v:shape style="position:absolute;left:1265;top:1889;width:6951;height:2382" coordorigin="1265,1889" coordsize="6951,2382" path="m1265,3973l1429,4271,1593,4233,1755,4069,1921,3867,2069,3696,2243,3807,2393,3831,2561,3898,2737,3807,2878,3750,3053,3552,3203,3693,3368,3750,3530,3859,3694,3859,3852,3859,4022,3965,4166,4030,4346,3911,4498,4074,4676,4127,4816,4177,4991,4070,5150,4128,5318,4070,5476,4020,5640,3911,5800,3859,5955,3819,6116,3911,6265,3911,6447,3818,6597,3750,6775,3911,6929,3655,7082,3750,7244,3549,7423,3397,7568,3443,7736,2495,7903,1889,8060,2726,8217,3372e" filled="f" stroked="t" strokeweight="1.98pt" strokecolor="#27AAE1">
                <v:path arrowok="t"/>
              </v:shape>
            </v:group>
            <v:group style="position:absolute;left:8159;top:3313;width:96;height:96" coordorigin="8159,3313" coordsize="96,96">
              <v:shape style="position:absolute;left:8159;top:3313;width:96;height:96" coordorigin="8159,3313" coordsize="96,96" path="m8159,3313l8255,3313,8255,3409,8159,3409,8159,3313xe" filled="t" fillcolor="#27AAE1" stroked="f">
                <v:path arrowok="t"/>
                <v:fill type="solid"/>
              </v:shape>
            </v:group>
            <v:group style="position:absolute;left:7515;top:3395;width:96;height:96" coordorigin="7515,3395" coordsize="96,96">
              <v:shape style="position:absolute;left:7515;top:3395;width:96;height:96" coordorigin="7515,3395" coordsize="96,96" path="m7515,3395l7611,3395,7611,3491,7515,3491,7515,3395xe" filled="t" fillcolor="#27AAE1" stroked="f">
                <v:path arrowok="t"/>
                <v:fill type="solid"/>
              </v:shape>
            </v:group>
            <v:group style="position:absolute;left:7367;top:3347;width:96;height:96" coordorigin="7367,3347" coordsize="96,96">
              <v:shape style="position:absolute;left:7367;top:3347;width:96;height:96" coordorigin="7367,3347" coordsize="96,96" path="m7367,3347l7463,3347,7463,3443,7367,3443,7367,3347xe" filled="t" fillcolor="#27AAE1" stroked="f">
                <v:path arrowok="t"/>
                <v:fill type="solid"/>
              </v:shape>
            </v:group>
            <v:group style="position:absolute;left:7196;top:3490;width:96;height:96" coordorigin="7196,3490" coordsize="96,96">
              <v:shape style="position:absolute;left:7196;top:3490;width:96;height:96" coordorigin="7196,3490" coordsize="96,96" path="m7196,3490l7292,3490,7292,3586,7196,3586,7196,3490xe" filled="t" fillcolor="#27AAE1" stroked="f">
                <v:path arrowok="t"/>
                <v:fill type="solid"/>
              </v:shape>
            </v:group>
            <v:group style="position:absolute;left:7038;top:3697;width:96;height:96" coordorigin="7038,3697" coordsize="96,96">
              <v:shape style="position:absolute;left:7038;top:3697;width:96;height:96" coordorigin="7038,3697" coordsize="96,96" path="m7038,3697l7134,3697,7134,3793,7038,3793,7038,3697xe" filled="t" fillcolor="#27AAE1" stroked="f">
                <v:path arrowok="t"/>
                <v:fill type="solid"/>
              </v:shape>
            </v:group>
            <v:group style="position:absolute;left:6881;top:3611;width:96;height:96" coordorigin="6881,3611" coordsize="96,96">
              <v:shape style="position:absolute;left:6881;top:3611;width:96;height:96" coordorigin="6881,3611" coordsize="96,96" path="m6881,3611l6977,3611,6977,3707,6881,3707,6881,3611xe" filled="t" fillcolor="#27AAE1" stroked="f">
                <v:path arrowok="t"/>
                <v:fill type="solid"/>
              </v:shape>
            </v:group>
            <v:group style="position:absolute;left:8003;top:2668;width:96;height:96" coordorigin="8003,2668" coordsize="96,96">
              <v:shape style="position:absolute;left:8003;top:2668;width:96;height:96" coordorigin="8003,2668" coordsize="96,96" path="m8003,2668l8099,2668,8099,2764,8003,2764,8003,2668xe" filled="t" fillcolor="#27AAE1" stroked="f">
                <v:path arrowok="t"/>
                <v:fill type="solid"/>
              </v:shape>
            </v:group>
            <v:group style="position:absolute;left:7678;top:2447;width:96;height:96" coordorigin="7678,2447" coordsize="96,96">
              <v:shape style="position:absolute;left:7678;top:2447;width:96;height:96" coordorigin="7678,2447" coordsize="96,96" path="m7678,2447l7774,2447,7774,2543,7678,2543,7678,2447xe" filled="t" fillcolor="#27AAE1" stroked="f">
                <v:path arrowok="t"/>
                <v:fill type="solid"/>
              </v:shape>
            </v:group>
            <v:group style="position:absolute;left:7856;top:1841;width:96;height:96" coordorigin="7856,1841" coordsize="96,96">
              <v:shape style="position:absolute;left:7856;top:1841;width:96;height:96" coordorigin="7856,1841" coordsize="96,96" path="m7856,1841l7952,1841,7952,1937,7856,1937,7856,1841xe" filled="t" fillcolor="#27AAE1" stroked="f">
                <v:path arrowok="t"/>
                <v:fill type="solid"/>
              </v:shape>
            </v:group>
            <v:group style="position:absolute;left:6548;top:3697;width:96;height:96" coordorigin="6548,3697" coordsize="96,96">
              <v:shape style="position:absolute;left:6548;top:3697;width:96;height:96" coordorigin="6548,3697" coordsize="96,96" path="m6548,3697l6645,3697,6645,3793,6548,3793,6548,3697xe" filled="t" fillcolor="#27AAE1" stroked="f">
                <v:path arrowok="t"/>
                <v:fill type="solid"/>
              </v:shape>
            </v:group>
            <v:group style="position:absolute;left:6716;top:3866;width:96;height:96" coordorigin="6716,3866" coordsize="96,96">
              <v:shape style="position:absolute;left:6716;top:3866;width:96;height:96" coordorigin="6716,3866" coordsize="96,96" path="m6716,3866l6812,3866,6812,3962,6716,3962,6716,3866xe" filled="t" fillcolor="#27AAE1" stroked="f">
                <v:path arrowok="t"/>
                <v:fill type="solid"/>
              </v:shape>
            </v:group>
            <v:group style="position:absolute;left:6221;top:3857;width:96;height:96" coordorigin="6221,3857" coordsize="96,96">
              <v:shape style="position:absolute;left:6221;top:3857;width:96;height:96" coordorigin="6221,3857" coordsize="96,96" path="m6221,3857l6317,3857,6317,3953,6221,3953,6221,3857xe" filled="t" fillcolor="#27AAE1" stroked="f">
                <v:path arrowok="t"/>
                <v:fill type="solid"/>
              </v:shape>
            </v:group>
            <v:group style="position:absolute;left:6068;top:3857;width:96;height:96" coordorigin="6068,3857" coordsize="96,96">
              <v:shape style="position:absolute;left:6068;top:3857;width:96;height:96" coordorigin="6068,3857" coordsize="96,96" path="m6068,3857l6164,3857,6164,3953,6068,3953,6068,3857xe" filled="t" fillcolor="#27AAE1" stroked="f">
                <v:path arrowok="t"/>
                <v:fill type="solid"/>
              </v:shape>
            </v:group>
            <v:group style="position:absolute;left:5900;top:3761;width:96;height:96" coordorigin="5900,3761" coordsize="96,96">
              <v:shape style="position:absolute;left:5900;top:3761;width:96;height:96" coordorigin="5900,3761" coordsize="96,96" path="m5900,3761l5996,3761,5996,3857,5900,3857,5900,3761xe" filled="t" fillcolor="#27AAE1" stroked="f">
                <v:path arrowok="t"/>
                <v:fill type="solid"/>
              </v:shape>
            </v:group>
            <v:group style="position:absolute;left:5743;top:3809;width:96;height:96" coordorigin="5743,3809" coordsize="96,96">
              <v:shape style="position:absolute;left:5743;top:3809;width:96;height:96" coordorigin="5743,3809" coordsize="96,96" path="m5743,3809l5839,3809,5839,3905,5743,3905,5743,3809xe" filled="t" fillcolor="#27AAE1" stroked="f">
                <v:path arrowok="t"/>
                <v:fill type="solid"/>
              </v:shape>
            </v:group>
            <v:group style="position:absolute;left:5590;top:3857;width:96;height:96" coordorigin="5590,3857" coordsize="96,96">
              <v:shape style="position:absolute;left:5590;top:3857;width:96;height:96" coordorigin="5590,3857" coordsize="96,96" path="m5590,3857l5686,3857,5686,3953,5590,3953,5590,3857xe" filled="t" fillcolor="#27AAE1" stroked="f">
                <v:path arrowok="t"/>
                <v:fill type="solid"/>
              </v:shape>
            </v:group>
            <v:group style="position:absolute;left:5424;top:3965;width:96;height:96" coordorigin="5424,3965" coordsize="96,96">
              <v:shape style="position:absolute;left:5424;top:3965;width:96;height:96" coordorigin="5424,3965" coordsize="96,96" path="m5424,3965l5520,3965,5520,4061,5424,4061,5424,3965xe" filled="t" fillcolor="#27AAE1" stroked="f">
                <v:path arrowok="t"/>
                <v:fill type="solid"/>
              </v:shape>
            </v:group>
            <v:group style="position:absolute;left:5261;top:4022;width:96;height:96" coordorigin="5261,4022" coordsize="96,96">
              <v:shape style="position:absolute;left:5261;top:4022;width:96;height:96" coordorigin="5261,4022" coordsize="96,96" path="m5261,4022l5357,4022,5357,4118,5261,4118,5261,4022xe" filled="t" fillcolor="#27AAE1" stroked="f">
                <v:path arrowok="t"/>
                <v:fill type="solid"/>
              </v:shape>
            </v:group>
            <v:group style="position:absolute;left:5094;top:4062;width:96;height:96" coordorigin="5094,4062" coordsize="96,96">
              <v:shape style="position:absolute;left:5094;top:4062;width:96;height:96" coordorigin="5094,4062" coordsize="96,96" path="m5094,4062l5191,4062,5191,4159,5094,4159,5094,4062xe" filled="t" fillcolor="#27AAE1" stroked="f">
                <v:path arrowok="t"/>
                <v:fill type="solid"/>
              </v:shape>
            </v:group>
            <v:group style="position:absolute;left:4943;top:4022;width:96;height:96" coordorigin="4943,4022" coordsize="96,96">
              <v:shape style="position:absolute;left:4943;top:4022;width:96;height:96" coordorigin="4943,4022" coordsize="96,96" path="m4943,4022l5039,4022,5039,4118,4943,4118,4943,4022xe" filled="t" fillcolor="#27AAE1" stroked="f">
                <v:path arrowok="t"/>
                <v:fill type="solid"/>
              </v:shape>
            </v:group>
            <v:group style="position:absolute;left:4768;top:4127;width:96;height:96" coordorigin="4768,4127" coordsize="96,96">
              <v:shape style="position:absolute;left:4768;top:4127;width:96;height:96" coordorigin="4768,4127" coordsize="96,96" path="m4768,4127l4864,4127,4864,4223,4768,4223,4768,4127xe" filled="t" fillcolor="#27AAE1" stroked="f">
                <v:path arrowok="t"/>
                <v:fill type="solid"/>
              </v:shape>
            </v:group>
            <v:group style="position:absolute;left:4618;top:4062;width:96;height:96" coordorigin="4618,4062" coordsize="96,96">
              <v:shape style="position:absolute;left:4618;top:4062;width:96;height:96" coordorigin="4618,4062" coordsize="96,96" path="m4618,4062l4714,4062,4714,4159,4618,4159,4618,4062xe" filled="t" fillcolor="#27AAE1" stroked="f">
                <v:path arrowok="t"/>
                <v:fill type="solid"/>
              </v:shape>
            </v:group>
            <v:group style="position:absolute;left:4449;top:4022;width:96;height:96" coordorigin="4449,4022" coordsize="96,96">
              <v:shape style="position:absolute;left:4449;top:4022;width:96;height:96" coordorigin="4449,4022" coordsize="96,96" path="m4449,4022l4546,4022,4546,4118,4449,4118,4449,4022xe" filled="t" fillcolor="#27AAE1" stroked="f">
                <v:path arrowok="t"/>
                <v:fill type="solid"/>
              </v:shape>
            </v:group>
            <v:group style="position:absolute;left:4294;top:3851;width:96;height:96" coordorigin="4294,3851" coordsize="96,96">
              <v:shape style="position:absolute;left:4294;top:3851;width:96;height:96" coordorigin="4294,3851" coordsize="96,96" path="m4294,3851l4390,3851,4390,3947,4294,3947,4294,3851xe" filled="t" fillcolor="#27AAE1" stroked="f">
                <v:path arrowok="t"/>
                <v:fill type="solid"/>
              </v:shape>
            </v:group>
            <v:group style="position:absolute;left:4122;top:3971;width:96;height:96" coordorigin="4122,3971" coordsize="96,96">
              <v:shape style="position:absolute;left:4122;top:3971;width:96;height:96" coordorigin="4122,3971" coordsize="96,96" path="m4122,3971l4218,3971,4218,4067,4122,4067,4122,3971xe" filled="t" fillcolor="#27AAE1" stroked="f">
                <v:path arrowok="t"/>
                <v:fill type="solid"/>
              </v:shape>
            </v:group>
            <v:group style="position:absolute;left:3967;top:3908;width:96;height:96" coordorigin="3967,3908" coordsize="96,96">
              <v:shape style="position:absolute;left:3967;top:3908;width:96;height:96" coordorigin="3967,3908" coordsize="96,96" path="m3967,3908l4063,3908,4063,4004,3967,4004,3967,3908xe" filled="t" fillcolor="#27AAE1" stroked="f">
                <v:path arrowok="t"/>
                <v:fill type="solid"/>
              </v:shape>
            </v:group>
            <v:group style="position:absolute;left:3794;top:3818;width:96;height:96" coordorigin="3794,3818" coordsize="96,96">
              <v:shape style="position:absolute;left:3794;top:3818;width:96;height:96" coordorigin="3794,3818" coordsize="96,96" path="m3794,3818l3890,3818,3890,3914,3794,3914,3794,3818xe" filled="t" fillcolor="#27AAE1" stroked="f">
                <v:path arrowok="t"/>
                <v:fill type="solid"/>
              </v:shape>
            </v:group>
            <v:group style="position:absolute;left:3646;top:3803;width:96;height:96" coordorigin="3646,3803" coordsize="96,96">
              <v:shape style="position:absolute;left:3646;top:3803;width:96;height:96" coordorigin="3646,3803" coordsize="96,96" path="m3646,3803l3742,3803,3742,3899,3646,3899,3646,3803xe" filled="t" fillcolor="#27AAE1" stroked="f">
                <v:path arrowok="t"/>
                <v:fill type="solid"/>
              </v:shape>
            </v:group>
            <v:group style="position:absolute;left:3482;top:3803;width:96;height:96" coordorigin="3482,3803" coordsize="96,96">
              <v:shape style="position:absolute;left:3482;top:3803;width:96;height:96" coordorigin="3482,3803" coordsize="96,96" path="m3482,3803l3578,3803,3578,3899,3482,3899,3482,3803xe" filled="t" fillcolor="#27AAE1" stroked="f">
                <v:path arrowok="t"/>
                <v:fill type="solid"/>
              </v:shape>
            </v:group>
            <v:group style="position:absolute;left:3320;top:3702;width:96;height:96" coordorigin="3320,3702" coordsize="96,96">
              <v:shape style="position:absolute;left:3320;top:3702;width:96;height:96" coordorigin="3320,3702" coordsize="96,96" path="m3320,3702l3416,3702,3416,3798,3320,3798,3320,3702xe" filled="t" fillcolor="#27AAE1" stroked="f">
                <v:path arrowok="t"/>
                <v:fill type="solid"/>
              </v:shape>
            </v:group>
            <v:group style="position:absolute;left:3157;top:3648;width:96;height:96" coordorigin="3157,3648" coordsize="96,96">
              <v:shape style="position:absolute;left:3157;top:3648;width:96;height:96" coordorigin="3157,3648" coordsize="96,96" path="m3157,3648l3253,3648,3253,3744,3157,3744,3157,3648xe" filled="t" fillcolor="#27AAE1" stroked="f">
                <v:path arrowok="t"/>
                <v:fill type="solid"/>
              </v:shape>
            </v:group>
            <v:group style="position:absolute;left:2999;top:3497;width:96;height:96" coordorigin="2999,3497" coordsize="96,96">
              <v:shape style="position:absolute;left:2999;top:3497;width:96;height:96" coordorigin="2999,3497" coordsize="96,96" path="m2999,3497l3095,3497,3095,3593,2999,3593,2999,3497xe" filled="t" fillcolor="#27AAE1" stroked="f">
                <v:path arrowok="t"/>
                <v:fill type="solid"/>
              </v:shape>
            </v:group>
            <v:group style="position:absolute;left:2830;top:3696;width:96;height:96" coordorigin="2830,3696" coordsize="96,96">
              <v:shape style="position:absolute;left:2830;top:3696;width:96;height:96" coordorigin="2830,3696" coordsize="96,96" path="m2830,3696l2926,3696,2926,3792,2830,3792,2830,3696xe" filled="t" fillcolor="#27AAE1" stroked="f">
                <v:path arrowok="t"/>
                <v:fill type="solid"/>
              </v:shape>
            </v:group>
            <v:group style="position:absolute;left:2672;top:3755;width:96;height:96" coordorigin="2672,3755" coordsize="96,96">
              <v:shape style="position:absolute;left:2672;top:3755;width:96;height:96" coordorigin="2672,3755" coordsize="96,96" path="m2672,3755l2768,3755,2768,3851,2672,3851,2672,3755xe" filled="t" fillcolor="#27AAE1" stroked="f">
                <v:path arrowok="t"/>
                <v:fill type="solid"/>
              </v:shape>
            </v:group>
            <v:group style="position:absolute;left:2513;top:3860;width:96;height:96" coordorigin="2513,3860" coordsize="96,96">
              <v:shape style="position:absolute;left:2513;top:3860;width:96;height:96" coordorigin="2513,3860" coordsize="96,96" path="m2513,3860l2609,3860,2609,3956,2513,3956,2513,3860xe" filled="t" fillcolor="#27AAE1" stroked="f">
                <v:path arrowok="t"/>
                <v:fill type="solid"/>
              </v:shape>
            </v:group>
            <v:group style="position:absolute;left:2351;top:3773;width:96;height:96" coordorigin="2351,3773" coordsize="96,96">
              <v:shape style="position:absolute;left:2351;top:3773;width:96;height:96" coordorigin="2351,3773" coordsize="96,96" path="m2351,3773l2447,3773,2447,3869,2351,3869,2351,3773xe" filled="t" fillcolor="#27AAE1" stroked="f">
                <v:path arrowok="t"/>
                <v:fill type="solid"/>
              </v:shape>
            </v:group>
            <v:group style="position:absolute;left:2188;top:3770;width:96;height:96" coordorigin="2188,3770" coordsize="96,96">
              <v:shape style="position:absolute;left:2188;top:3770;width:96;height:96" coordorigin="2188,3770" coordsize="96,96" path="m2188,3770l2284,3770,2284,3866,2188,3866,2188,3770xe" filled="t" fillcolor="#27AAE1" stroked="f">
                <v:path arrowok="t"/>
                <v:fill type="solid"/>
              </v:shape>
            </v:group>
            <v:group style="position:absolute;left:2021;top:3645;width:96;height:96" coordorigin="2021,3645" coordsize="96,96">
              <v:shape style="position:absolute;left:2021;top:3645;width:96;height:96" coordorigin="2021,3645" coordsize="96,96" path="m2021,3645l2117,3645,2117,3741,2021,3741,2021,3645xe" filled="t" fillcolor="#27AAE1" stroked="f">
                <v:path arrowok="t"/>
                <v:fill type="solid"/>
              </v:shape>
            </v:group>
            <v:group style="position:absolute;left:1866;top:3803;width:96;height:96" coordorigin="1866,3803" coordsize="96,96">
              <v:shape style="position:absolute;left:1866;top:3803;width:96;height:96" coordorigin="1866,3803" coordsize="96,96" path="m1866,3803l1962,3803,1962,3899,1866,3899,1866,3803xe" filled="t" fillcolor="#27AAE1" stroked="f">
                <v:path arrowok="t"/>
                <v:fill type="solid"/>
              </v:shape>
            </v:group>
            <v:group style="position:absolute;left:1698;top:4013;width:96;height:96" coordorigin="1698,4013" coordsize="96,96">
              <v:shape style="position:absolute;left:1698;top:4013;width:96;height:96" coordorigin="1698,4013" coordsize="96,96" path="m1698,4013l1794,4013,1794,4109,1698,4109,1698,4013xe" filled="t" fillcolor="#27AAE1" stroked="f">
                <v:path arrowok="t"/>
                <v:fill type="solid"/>
              </v:shape>
            </v:group>
            <v:group style="position:absolute;left:1541;top:4175;width:96;height:96" coordorigin="1541,4175" coordsize="96,96">
              <v:shape style="position:absolute;left:1541;top:4175;width:96;height:96" coordorigin="1541,4175" coordsize="96,96" path="m1541,4175l1637,4175,1637,4271,1541,4271,1541,4175xe" filled="t" fillcolor="#27AAE1" stroked="f">
                <v:path arrowok="t"/>
                <v:fill type="solid"/>
              </v:shape>
            </v:group>
            <v:group style="position:absolute;left:1381;top:4223;width:96;height:96" coordorigin="1381,4223" coordsize="96,96">
              <v:shape style="position:absolute;left:1381;top:4223;width:96;height:96" coordorigin="1381,4223" coordsize="96,96" path="m1381,4223l1477,4223,1477,4319,1381,4319,1381,4223xe" filled="t" fillcolor="#27AAE1" stroked="f">
                <v:path arrowok="t"/>
                <v:fill type="solid"/>
              </v:shape>
            </v:group>
            <v:group style="position:absolute;left:1226;top:3918;width:96;height:96" coordorigin="1226,3918" coordsize="96,96">
              <v:shape style="position:absolute;left:1226;top:3918;width:96;height:96" coordorigin="1226,3918" coordsize="96,96" path="m1226,3918l1323,3918,1323,4014,1226,4014,1226,3918xe" filled="t" fillcolor="#27AAE1" stroked="f">
                <v:path arrowok="t"/>
                <v:fill type="solid"/>
              </v:shape>
            </v:group>
            <v:group style="position:absolute;left:4412;top:207;width:2;height:4701" coordorigin="4412,207" coordsize="2,4701">
              <v:shape style="position:absolute;left:4412;top:207;width:2;height:4701" coordorigin="4412,207" coordsize="0,4701" path="m4412,4908l4412,207e" filled="f" stroked="t" strokeweight=".742pt" strokecolor="#939598">
                <v:path arrowok="t"/>
              </v:shape>
            </v:group>
            <v:group style="position:absolute;left:5897;top:207;width:2;height:4701" coordorigin="5897,207" coordsize="2,4701">
              <v:shape style="position:absolute;left:5897;top:207;width:2;height:4701" coordorigin="5897,207" coordsize="0,4701" path="m5897,4908l5897,207e" filled="f" stroked="t" strokeweight=".742pt" strokecolor="#939598">
                <v:path arrowok="t"/>
              </v:shape>
            </v:group>
            <v:group style="position:absolute;left:3481;top:207;width:2;height:4701" coordorigin="3481,207" coordsize="2,4701">
              <v:shape style="position:absolute;left:3481;top:207;width:2;height:4701" coordorigin="3481,207" coordsize="0,4701" path="m3481,4908l3481,207e" filled="f" stroked="t" strokeweight=".495pt" strokecolor="#231F20">
                <v:path arrowok="t"/>
              </v:shape>
            </v:group>
            <v:group style="position:absolute;left:6511;top:207;width:2;height:4701" coordorigin="6511,207" coordsize="2,4701">
              <v:shape style="position:absolute;left:6511;top:207;width:2;height:4701" coordorigin="6511,207" coordsize="0,4701" path="m6511,4908l6511,207e" filled="f" stroked="t" strokeweight=".742pt" strokecolor="#939598">
                <v:path arrowok="t"/>
              </v:shape>
            </v:group>
            <v:group style="position:absolute;left:1215;top:3301;width:59;height:2" coordorigin="1215,3301" coordsize="59,2">
              <v:shape style="position:absolute;left:1215;top:3301;width:59;height:2" coordorigin="1215,3301" coordsize="59,0" path="m1215,3301l1274,3301e" filled="f" stroked="t" strokeweight=".99pt" strokecolor="#6D6E71">
                <v:path arrowok="t"/>
              </v:shape>
            </v:group>
            <v:group style="position:absolute;left:1392;top:3302;width:5591;height:40" coordorigin="1392,3302" coordsize="5591,40">
              <v:shape style="position:absolute;left:1392;top:3302;width:5591;height:40" coordorigin="1392,3302" coordsize="5591,40" path="m1392,3302l6983,3342e" filled="f" stroked="t" strokeweight=".99pt" strokecolor="#6D6E71">
                <v:path arrowok="t"/>
                <v:stroke dashstyle="longDash"/>
              </v:shape>
            </v:group>
            <v:group style="position:absolute;left:7042;top:3343;width:59;height:2" coordorigin="7042,3343" coordsize="59,2">
              <v:shape style="position:absolute;left:7042;top:3343;width:59;height:2" coordorigin="7042,3343" coordsize="59,0" path="m7042,3343l7101,3343e" filled="f" stroked="t" strokeweight=".99pt" strokecolor="#6D6E71">
                <v:path arrowok="t"/>
              </v:shape>
            </v:group>
            <v:group style="position:absolute;left:1208;top:3349;width:7008;height:40" coordorigin="1208,3349" coordsize="7008,40">
              <v:shape style="position:absolute;left:1208;top:3349;width:7008;height:40" coordorigin="1208,3349" coordsize="7008,40" path="m1208,3349l8217,3388e" filled="f" stroked="t" strokeweight=".99pt" strokecolor="#ED1C24">
                <v:path arrowok="t"/>
                <v:stroke dashstyle="longDash"/>
              </v:shape>
            </v:group>
            <v:group style="position:absolute;left:3144;top:3821;width:4517;height:30" coordorigin="3144,3821" coordsize="4517,30">
              <v:shape style="position:absolute;left:3144;top:3821;width:4517;height:30" coordorigin="3144,3821" coordsize="4517,30" path="m3144,3821l7660,3851e" filled="f" stroked="t" strokeweight=".99pt" strokecolor="#27AAE1">
                <v:path arrowok="t"/>
                <v:stroke dashstyle="longDash"/>
              </v:shape>
            </v:group>
            <v:group style="position:absolute;left:1226;top:3956;width:1763;height:17" coordorigin="1226,3956" coordsize="1763,17">
              <v:shape style="position:absolute;left:1226;top:3956;width:1763;height:17" coordorigin="1226,3956" coordsize="1763,17" path="m1226,3973l2990,3956e" filled="f" stroked="t" strokeweight=".99pt" strokecolor="#27AAE1">
                <v:path arrowok="t"/>
                <v:stroke dashstyle="longDash"/>
              </v:shape>
            </v:group>
            <v:group style="position:absolute;left:1196;top:3784;width:1793;height:8" coordorigin="1196,3784" coordsize="1793,8">
              <v:shape style="position:absolute;left:1196;top:3784;width:1793;height:8" coordorigin="1196,3784" coordsize="1793,8" path="m1196,3792l2990,3784e" filled="f" stroked="t" strokeweight=".99pt" strokecolor="#2B3890">
                <v:path arrowok="t"/>
                <v:stroke dashstyle="longDash"/>
              </v:shape>
            </v:group>
            <v:group style="position:absolute;left:3148;top:3993;width:4517;height:26" coordorigin="3148,3993" coordsize="4517,26">
              <v:shape style="position:absolute;left:3148;top:3993;width:4517;height:26" coordorigin="3148,3993" coordsize="4517,26" path="m3148,3993l7665,4019e" filled="f" stroked="t" strokeweight=".99pt" strokecolor="#2B3890">
                <v:path arrowok="t"/>
                <v:stroke dashstyle="longDash"/>
              </v:shape>
            </v:group>
            <w10:wrap type="none"/>
          </v:group>
        </w:pict>
      </w:r>
      <w:r>
        <w:rPr>
          <w:rFonts w:ascii="Georgia" w:hAnsi="Georgia" w:cs="Georgia" w:eastAsia="Georgia"/>
          <w:i/>
          <w:color w:val="231F20"/>
          <w:spacing w:val="-1"/>
          <w:w w:val="100"/>
          <w:position w:val="4"/>
          <w:sz w:val="23"/>
          <w:szCs w:val="23"/>
        </w:rPr>
        <w:t>k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смерт*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60" w:lineRule="exact" w:before="10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1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16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9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14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5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13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2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12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11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9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5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9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85" w:right="34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8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3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151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58.825001pt;margin-top:-.247493pt;width:17.828pt;height:10.4pt;mso-position-horizontal-relative:page;mso-position-vertical-relative:paragraph;z-index:-12245" coordorigin="1177,-5" coordsize="357,208">
            <v:group style="position:absolute;left:1271;top:15;width:168;height:168" coordorigin="1271,15" coordsize="168,168">
              <v:shape style="position:absolute;left:1271;top:15;width:168;height:168" coordorigin="1271,15" coordsize="168,168" path="m1271,15l1439,15,1439,183,1271,183,1271,15xe" filled="t" fillcolor="#ED1C24" stroked="f">
                <v:path arrowok="t"/>
                <v:fill type="solid"/>
              </v:shape>
            </v:group>
            <v:group style="position:absolute;left:1186;top:99;width:337;height:2" coordorigin="1186,99" coordsize="337,2">
              <v:shape style="position:absolute;left:1186;top:99;width:337;height:2" coordorigin="1186,99" coordsize="337,0" path="m1186,99l1523,99e" filled="f" stroked="t" strokeweight=".99pt" strokecolor="#ED1C24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95"/>
          <w:sz w:val="18"/>
          <w:szCs w:val="18"/>
        </w:rPr>
        <w:t>Россия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4"/>
        <w:rPr>
          <w:sz w:val="13"/>
          <w:szCs w:val="13"/>
        </w:rPr>
      </w:pPr>
      <w:r>
        <w:rPr/>
        <w:br w:type="column"/>
      </w: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399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Россия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0" w:lineRule="exact" w:before="3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71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6D6E71"/>
          <w:w w:val="100"/>
          <w:sz w:val="18"/>
          <w:szCs w:val="18"/>
        </w:rPr>
        <w:t>Новые</w:t>
      </w:r>
      <w:r>
        <w:rPr>
          <w:rFonts w:ascii="Arial" w:hAnsi="Arial" w:cs="Arial" w:eastAsia="Arial"/>
          <w:b/>
          <w:bCs/>
          <w:color w:val="6D6E71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6D6E71"/>
          <w:w w:val="100"/>
          <w:sz w:val="18"/>
          <w:szCs w:val="18"/>
        </w:rPr>
        <w:t>страны</w:t>
      </w:r>
      <w:r>
        <w:rPr>
          <w:rFonts w:ascii="Arial" w:hAnsi="Arial" w:cs="Arial" w:eastAsia="Arial"/>
          <w:b/>
          <w:bCs/>
          <w:color w:val="6D6E71"/>
          <w:spacing w:val="-17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6D6E71"/>
          <w:w w:val="100"/>
          <w:sz w:val="18"/>
          <w:szCs w:val="18"/>
        </w:rPr>
        <w:t>ЕС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8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216" w:right="817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7AAE1"/>
          <w:w w:val="100"/>
          <w:sz w:val="18"/>
          <w:szCs w:val="18"/>
        </w:rPr>
        <w:t>Польша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3226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58.568672pt;margin-top:39.013016pt;width:350.67503pt;height:22.029681pt;mso-position-horizontal-relative:page;mso-position-vertical-relative:paragraph;z-index:-12241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1980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3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1982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1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1984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9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1986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6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1988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6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2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2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7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9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6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2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7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4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7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5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8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6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6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4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7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2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/>
          <w:bCs/>
          <w:color w:val="2B3890"/>
          <w:w w:val="100"/>
          <w:sz w:val="18"/>
          <w:szCs w:val="18"/>
        </w:rPr>
        <w:t>Старые</w:t>
      </w:r>
      <w:r>
        <w:rPr>
          <w:rFonts w:ascii="Arial" w:hAnsi="Arial" w:cs="Arial" w:eastAsia="Arial"/>
          <w:b/>
          <w:bCs/>
          <w:color w:val="2B3890"/>
          <w:spacing w:val="-12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B3890"/>
          <w:w w:val="100"/>
          <w:sz w:val="18"/>
          <w:szCs w:val="18"/>
        </w:rPr>
        <w:t>страны</w:t>
      </w:r>
      <w:r>
        <w:rPr>
          <w:rFonts w:ascii="Arial" w:hAnsi="Arial" w:cs="Arial" w:eastAsia="Arial"/>
          <w:b/>
          <w:bCs/>
          <w:color w:val="2B3890"/>
          <w:spacing w:val="-11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B3890"/>
          <w:w w:val="100"/>
          <w:sz w:val="18"/>
          <w:szCs w:val="18"/>
        </w:rPr>
        <w:t>ЕС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2223" w:val="left" w:leader="none"/>
          <w:tab w:pos="4421" w:val="left" w:leader="none"/>
        </w:tabs>
        <w:ind w:left="0" w:right="817" w:firstLine="0"/>
        <w:jc w:val="center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116.447502pt;margin-top:.879418pt;width:17.828pt;height:9.409pt;mso-position-horizontal-relative:page;mso-position-vertical-relative:paragraph;z-index:-12246" coordorigin="2329,18" coordsize="357,188">
            <v:group style="position:absolute;left:2423;top:27;width:168;height:168" coordorigin="2423,27" coordsize="168,168">
              <v:shape style="position:absolute;left:2423;top:27;width:168;height:168" coordorigin="2423,27" coordsize="168,168" path="m2423,27l2591,27,2591,196,2423,196,2423,27xe" filled="t" fillcolor="#6D6E71" stroked="f">
                <v:path arrowok="t"/>
                <v:fill type="solid"/>
              </v:shape>
            </v:group>
            <v:group style="position:absolute;left:2339;top:112;width:337;height:2" coordorigin="2339,112" coordsize="337,2">
              <v:shape style="position:absolute;left:2339;top:112;width:337;height:2" coordorigin="2339,112" coordsize="337,0" path="m2339,112l2676,112e" filled="f" stroked="t" strokeweight=".99pt" strokecolor="#6D6E71">
                <v:path arrowok="t"/>
              </v:shape>
            </v:group>
            <w10:wrap type="none"/>
          </v:group>
        </w:pict>
      </w:r>
      <w:r>
        <w:rPr/>
        <w:pict>
          <v:group style="position:absolute;margin-left:335.414215pt;margin-top:.436418pt;width:17.828pt;height:9.409pt;mso-position-horizontal-relative:page;mso-position-vertical-relative:paragraph;z-index:-12244" coordorigin="6708,9" coordsize="357,188">
            <v:group style="position:absolute;left:6802;top:19;width:168;height:168" coordorigin="6802,19" coordsize="168,168">
              <v:shape style="position:absolute;left:6802;top:19;width:168;height:168" coordorigin="6802,19" coordsize="168,168" path="m6802,19l6971,19,6971,187,6802,187,6802,19xe" filled="t" fillcolor="#27AAE1" stroked="f">
                <v:path arrowok="t"/>
                <v:fill type="solid"/>
              </v:shape>
            </v:group>
            <v:group style="position:absolute;left:6718;top:103;width:337;height:2" coordorigin="6718,103" coordsize="337,2">
              <v:shape style="position:absolute;left:6718;top:103;width:337;height:2" coordorigin="6718,103" coordsize="337,0" path="m6718,103l7055,103e" filled="f" stroked="t" strokeweight=".99pt" strokecolor="#27AAE1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27.187393pt;margin-top:.434015pt;width:17.828pt;height:10.210012pt;mso-position-horizontal-relative:page;mso-position-vertical-relative:paragraph;z-index:-12243" coordorigin="4544,9" coordsize="357,204">
            <v:group style="position:absolute;left:4554;top:112;width:337;height:2" coordorigin="4554,112" coordsize="337,2">
              <v:shape style="position:absolute;left:4554;top:112;width:337;height:2" coordorigin="4554,112" coordsize="337,0" path="m4890,112l4554,112e" filled="f" stroked="t" strokeweight=".99pt" strokecolor="#2B3890">
                <v:path arrowok="t"/>
              </v:shape>
            </v:group>
            <v:group style="position:absolute;left:4640;top:28;width:167;height:165" coordorigin="4640,28" coordsize="167,165">
              <v:shape style="position:absolute;left:4640;top:28;width:167;height:165" coordorigin="4640,28" coordsize="167,165" path="m4709,28l4648,78,4640,128,4646,147,4692,186,4744,193,4764,185,4781,172,4795,154,4803,134,4806,112,4806,102,4776,49,4709,28xe" filled="t" fillcolor="#2B3890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Новые-8</w:t>
      </w:r>
      <w:r>
        <w:rPr>
          <w:rFonts w:ascii="Arial" w:hAnsi="Arial" w:cs="Arial" w:eastAsia="Arial"/>
          <w:color w:val="231F20"/>
          <w:spacing w:val="-3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2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траны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ЕС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Старые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2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траны</w:t>
      </w:r>
      <w:r>
        <w:rPr>
          <w:rFonts w:ascii="Arial" w:hAnsi="Arial" w:cs="Arial" w:eastAsia="Arial"/>
          <w:color w:val="231F2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Е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С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П</w:t>
      </w:r>
      <w:r>
        <w:rPr>
          <w:rFonts w:ascii="Arial" w:hAnsi="Arial" w:cs="Arial" w:eastAsia="Arial"/>
          <w:color w:val="231F20"/>
          <w:spacing w:val="-4"/>
          <w:w w:val="100"/>
          <w:sz w:val="18"/>
          <w:szCs w:val="18"/>
        </w:rPr>
        <w:t>о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льш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620" w:right="520"/>
          <w:cols w:num="3" w:equalWidth="0">
            <w:col w:w="773" w:space="40"/>
            <w:col w:w="747" w:space="337"/>
            <w:col w:w="6318"/>
          </w:cols>
        </w:sectPr>
      </w:pPr>
    </w:p>
    <w:p>
      <w:pPr>
        <w:spacing w:line="250" w:lineRule="auto" w:before="75"/>
        <w:ind w:left="764" w:right="0" w:hanging="648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0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30"/>
          <w:w w:val="9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3"/>
          <w:w w:val="90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3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5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5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5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35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74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8"/>
          <w:w w:val="90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8</w:t>
      </w:r>
      <w:r>
        <w:rPr>
          <w:rFonts w:ascii="Arial" w:hAnsi="Arial" w:cs="Arial" w:eastAsia="Arial"/>
          <w:color w:val="231F20"/>
          <w:spacing w:val="5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0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0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5"/>
          <w:w w:val="90"/>
          <w:position w:val="8"/>
          <w:sz w:val="14"/>
          <w:szCs w:val="14"/>
        </w:rPr>
        <w:t>1</w:t>
      </w:r>
      <w:r>
        <w:rPr>
          <w:rFonts w:ascii="Arial" w:hAnsi="Arial" w:cs="Arial" w:eastAsia="Arial"/>
          <w:color w:val="231F20"/>
          <w:spacing w:val="4"/>
          <w:w w:val="90"/>
          <w:position w:val="8"/>
          <w:sz w:val="14"/>
          <w:szCs w:val="14"/>
        </w:rPr>
        <w:t>,</w:t>
      </w:r>
      <w:r>
        <w:rPr>
          <w:rFonts w:ascii="Arial" w:hAnsi="Arial" w:cs="Arial" w:eastAsia="Arial"/>
          <w:color w:val="231F20"/>
          <w:w w:val="90"/>
          <w:position w:val="8"/>
          <w:sz w:val="14"/>
          <w:szCs w:val="14"/>
        </w:rPr>
        <w:t>2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60" w:lineRule="exact" w:before="2"/>
        <w:rPr>
          <w:sz w:val="16"/>
          <w:szCs w:val="16"/>
        </w:rPr>
      </w:pPr>
      <w:r>
        <w:rPr>
          <w:sz w:val="16"/>
          <w:szCs w:val="16"/>
        </w:rPr>
      </w:r>
    </w:p>
    <w:p>
      <w:pPr>
        <w:pStyle w:val="BodyText"/>
        <w:spacing w:line="160" w:lineRule="auto"/>
        <w:ind w:right="443" w:firstLine="283"/>
        <w:jc w:val="both"/>
      </w:pPr>
      <w:r>
        <w:rPr>
          <w:color w:val="231F20"/>
          <w:w w:val="90"/>
        </w:rPr>
        <w:t>Посл</w:t>
      </w:r>
      <w:r>
        <w:rPr>
          <w:color w:val="231F20"/>
          <w:w w:val="90"/>
        </w:rPr>
        <w:t>е</w:t>
      </w:r>
      <w:r>
        <w:rPr>
          <w:color w:val="231F20"/>
          <w:spacing w:val="42"/>
          <w:w w:val="90"/>
        </w:rPr>
        <w:t> </w:t>
      </w:r>
      <w:r>
        <w:rPr>
          <w:color w:val="231F20"/>
          <w:spacing w:val="1"/>
          <w:w w:val="90"/>
        </w:rPr>
        <w:t>199</w:t>
      </w:r>
      <w:r>
        <w:rPr>
          <w:color w:val="231F20"/>
          <w:w w:val="90"/>
        </w:rPr>
        <w:t>0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53"/>
          <w:w w:val="8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Польш</w:t>
      </w:r>
      <w:r>
        <w:rPr>
          <w:color w:val="231F20"/>
          <w:w w:val="90"/>
        </w:rPr>
        <w:t>е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Новы</w:t>
      </w:r>
      <w:r>
        <w:rPr>
          <w:color w:val="231F20"/>
          <w:w w:val="90"/>
        </w:rPr>
        <w:t>х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страна</w:t>
      </w:r>
      <w:r>
        <w:rPr>
          <w:color w:val="231F20"/>
          <w:w w:val="90"/>
        </w:rPr>
        <w:t>х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w w:val="100"/>
        </w:rPr>
        <w:t>,</w:t>
      </w:r>
      <w:r>
        <w:rPr>
          <w:color w:val="231F20"/>
          <w:spacing w:val="32"/>
          <w:w w:val="10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отличие</w:t>
      </w:r>
      <w:r>
        <w:rPr>
          <w:color w:val="231F20"/>
          <w:spacing w:val="1"/>
          <w:w w:val="94"/>
        </w:rPr>
        <w:t> </w:t>
      </w:r>
      <w:r>
        <w:rPr>
          <w:color w:val="231F20"/>
          <w:w w:val="90"/>
        </w:rPr>
        <w:t>от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России,</w:t>
      </w:r>
      <w:r>
        <w:rPr>
          <w:color w:val="231F20"/>
          <w:spacing w:val="20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не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7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произошел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6"/>
          <w:w w:val="90"/>
        </w:rPr>
        <w:t> </w:t>
      </w:r>
      <w:r>
        <w:rPr>
          <w:color w:val="231F20"/>
          <w:w w:val="90"/>
        </w:rPr>
        <w:t>катастрофический</w:t>
      </w:r>
      <w:r>
        <w:rPr>
          <w:color w:val="231F20"/>
          <w:spacing w:val="20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рост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6"/>
          <w:w w:val="90"/>
        </w:rPr>
        <w:t> </w:t>
      </w:r>
      <w:r>
        <w:rPr>
          <w:color w:val="231F20"/>
          <w:w w:val="90"/>
        </w:rPr>
        <w:t>смертности</w:t>
      </w:r>
      <w:r>
        <w:rPr>
          <w:color w:val="231F20"/>
          <w:w w:val="9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53"/>
          <w:w w:val="100"/>
        </w:rPr>
        <w:t> </w:t>
      </w:r>
      <w:r>
        <w:rPr>
          <w:color w:val="231F20"/>
          <w:w w:val="90"/>
        </w:rPr>
        <w:t>Новы</w:t>
      </w:r>
      <w:r>
        <w:rPr>
          <w:color w:val="231F20"/>
          <w:w w:val="90"/>
        </w:rPr>
        <w:t>х</w:t>
      </w:r>
      <w:r>
        <w:rPr>
          <w:color w:val="231F20"/>
          <w:spacing w:val="63"/>
          <w:w w:val="90"/>
        </w:rPr>
        <w:t> </w:t>
      </w:r>
      <w:r>
        <w:rPr>
          <w:color w:val="231F20"/>
          <w:w w:val="90"/>
        </w:rPr>
        <w:t>страна</w:t>
      </w:r>
      <w:r>
        <w:rPr>
          <w:color w:val="231F20"/>
          <w:w w:val="90"/>
        </w:rPr>
        <w:t>х</w:t>
      </w:r>
      <w:r>
        <w:rPr>
          <w:color w:val="231F20"/>
          <w:spacing w:val="64"/>
          <w:w w:val="90"/>
        </w:rPr>
        <w:t> 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С</w:t>
      </w:r>
      <w:r>
        <w:rPr>
          <w:color w:val="231F20"/>
          <w:spacing w:val="53"/>
          <w:w w:val="100"/>
        </w:rPr>
        <w:t> </w:t>
      </w:r>
      <w:r>
        <w:rPr>
          <w:color w:val="231F20"/>
          <w:w w:val="90"/>
        </w:rPr>
        <w:t>смертност</w:t>
      </w:r>
      <w:r>
        <w:rPr>
          <w:color w:val="231F20"/>
          <w:w w:val="90"/>
        </w:rPr>
        <w:t>ь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сначал</w:t>
      </w:r>
      <w:r>
        <w:rPr>
          <w:color w:val="231F20"/>
          <w:w w:val="90"/>
        </w:rPr>
        <w:t>а</w:t>
      </w:r>
      <w:r>
        <w:rPr>
          <w:color w:val="231F20"/>
          <w:spacing w:val="63"/>
          <w:w w:val="90"/>
        </w:rPr>
        <w:t> </w:t>
      </w:r>
      <w:r>
        <w:rPr>
          <w:color w:val="231F20"/>
          <w:w w:val="90"/>
        </w:rPr>
        <w:t>(</w:t>
      </w:r>
      <w:r>
        <w:rPr>
          <w:color w:val="231F20"/>
          <w:w w:val="90"/>
        </w:rPr>
        <w:t>в</w:t>
      </w:r>
      <w:r>
        <w:rPr>
          <w:color w:val="231F20"/>
          <w:spacing w:val="64"/>
          <w:w w:val="90"/>
        </w:rPr>
        <w:t> </w:t>
      </w:r>
      <w:r>
        <w:rPr>
          <w:color w:val="231F20"/>
          <w:w w:val="90"/>
        </w:rPr>
        <w:t>1991–199</w:t>
      </w:r>
      <w:r>
        <w:rPr>
          <w:color w:val="231F20"/>
          <w:w w:val="90"/>
        </w:rPr>
        <w:t>4</w:t>
      </w:r>
      <w:r>
        <w:rPr>
          <w:color w:val="231F20"/>
          <w:spacing w:val="63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spacing w:val="3"/>
          <w:w w:val="90"/>
        </w:rPr>
        <w:t>�</w:t>
      </w:r>
      <w:r>
        <w:rPr>
          <w:color w:val="231F20"/>
          <w:w w:val="90"/>
        </w:rPr>
        <w:t>)</w:t>
      </w:r>
      <w:r>
        <w:rPr>
          <w:color w:val="231F20"/>
          <w:w w:val="121"/>
        </w:rPr>
        <w:t> </w:t>
      </w:r>
      <w:r>
        <w:rPr>
          <w:color w:val="231F20"/>
          <w:w w:val="90"/>
        </w:rPr>
        <w:t>выросла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14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k</w:t>
      </w:r>
      <w:r>
        <w:rPr>
          <w:color w:val="231F20"/>
          <w:w w:val="90"/>
          <w:position w:val="-8"/>
          <w:sz w:val="16"/>
          <w:szCs w:val="16"/>
        </w:rPr>
        <w:t>смерт</w:t>
      </w:r>
      <w:r>
        <w:rPr>
          <w:color w:val="231F20"/>
          <w:spacing w:val="8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11,2÷11,4,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далее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всем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периоде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(1995–</w:t>
      </w:r>
      <w:r>
        <w:rPr>
          <w:color w:val="231F20"/>
          <w:w w:val="101"/>
        </w:rPr>
        <w:t> </w:t>
      </w:r>
      <w:r>
        <w:rPr>
          <w:color w:val="231F20"/>
          <w:w w:val="90"/>
        </w:rPr>
        <w:t>2019)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находилась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диапазоне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от</w:t>
      </w:r>
      <w:r>
        <w:rPr>
          <w:color w:val="231F20"/>
          <w:spacing w:val="25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k</w:t>
      </w:r>
      <w:r>
        <w:rPr>
          <w:color w:val="231F20"/>
          <w:w w:val="90"/>
          <w:position w:val="-8"/>
          <w:sz w:val="16"/>
          <w:szCs w:val="16"/>
        </w:rPr>
        <w:t>смерт</w:t>
      </w:r>
      <w:r>
        <w:rPr>
          <w:color w:val="231F20"/>
          <w:spacing w:val="14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10,4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11,4,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показ</w:t>
      </w:r>
      <w:r>
        <w:rPr>
          <w:color w:val="231F20"/>
          <w:spacing w:val="-1"/>
          <w:w w:val="90"/>
        </w:rPr>
        <w:t>а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spacing w:line="240" w:lineRule="exact" w:before="14"/>
        <w:rPr>
          <w:sz w:val="24"/>
          <w:szCs w:val="24"/>
        </w:rPr>
      </w:pPr>
      <w:r>
        <w:rPr>
          <w:sz w:val="24"/>
          <w:szCs w:val="24"/>
        </w:rPr>
      </w:r>
    </w:p>
    <w:p>
      <w:pPr>
        <w:numPr>
          <w:ilvl w:val="0"/>
          <w:numId w:val="8"/>
        </w:numPr>
        <w:tabs>
          <w:tab w:pos="539" w:val="left" w:leader="none"/>
        </w:tabs>
        <w:spacing w:line="167" w:lineRule="auto" w:before="38"/>
        <w:ind w:left="117" w:right="444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854pt;width:56.693pt;height:.1pt;mso-position-horizontal-relative:page;mso-position-vertical-relative:paragraph;z-index:-12242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14"/>
          <w:w w:val="85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0"/>
          <w:numId w:val="8"/>
        </w:numPr>
        <w:tabs>
          <w:tab w:pos="539" w:val="left" w:leader="none"/>
        </w:tabs>
        <w:spacing w:line="167" w:lineRule="auto"/>
        <w:ind w:left="117" w:right="44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8"/>
          <w:w w:val="8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3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5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9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</w:t>
      </w:r>
      <w:r>
        <w:rPr>
          <w:rFonts w:ascii="Malgun Gothic" w:hAnsi="Malgun Gothic" w:cs="Malgun Gothic" w:eastAsia="Malgun Gothic"/>
          <w:color w:val="231F20"/>
          <w:spacing w:val="18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</w:t>
      </w:r>
      <w:r>
        <w:rPr>
          <w:rFonts w:ascii="Malgun Gothic" w:hAnsi="Malgun Gothic" w:cs="Malgun Gothic" w:eastAsia="Malgun Gothic"/>
          <w:color w:val="231F20"/>
          <w:spacing w:val="1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;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line="167" w:lineRule="auto"/>
        <w:ind w:left="117" w:right="44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8"/>
          <w:w w:val="8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3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4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7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зв</w:t>
      </w:r>
      <w:r>
        <w:rPr>
          <w:rFonts w:ascii="Malgun Gothic" w:hAnsi="Malgun Gothic" w:cs="Malgun Gothic" w:eastAsia="Malgun Gothic"/>
          <w:color w:val="231F20"/>
          <w:spacing w:val="7"/>
          <w:w w:val="10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10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10"/>
          <w:w w:val="10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10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10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"/>
          <w:w w:val="10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3"/>
          <w:w w:val="10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5"/>
          <w:w w:val="10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10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0"/>
          <w:w w:val="10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9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9"/>
          <w:w w:val="10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9"/>
          <w:w w:val="10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10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10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0"/>
          <w:w w:val="10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9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3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9"/>
          <w:w w:val="10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9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2"/>
          <w:w w:val="10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9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X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1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line="167" w:lineRule="auto"/>
        <w:ind w:left="117" w:right="44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67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J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Q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nd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w w:val="129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-9"/>
          <w:w w:val="10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14"/>
          <w:w w:val="10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5"/>
          <w:w w:val="10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4"/>
          <w:w w:val="10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5"/>
          <w:w w:val="10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4"/>
          <w:szCs w:val="24"/>
        </w:rPr>
        <w:t>%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8"/>
          <w:w w:val="10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5"/>
          <w:w w:val="100"/>
          <w:sz w:val="24"/>
          <w:szCs w:val="24"/>
        </w:rPr>
        <w:t>%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620" w:right="520"/>
        </w:sectPr>
      </w:pP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165" w:lineRule="auto" w:before="29"/>
        <w:ind w:left="463" w:right="110"/>
        <w:jc w:val="both"/>
      </w:pPr>
      <w:r>
        <w:rPr>
          <w:color w:val="231F20"/>
          <w:w w:val="100"/>
        </w:rPr>
        <w:t>тель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соответствовал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показателям</w:t>
      </w:r>
      <w:r>
        <w:rPr>
          <w:color w:val="231F20"/>
          <w:spacing w:val="-54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этих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странах</w:t>
      </w:r>
      <w:r>
        <w:rPr>
          <w:color w:val="231F20"/>
          <w:spacing w:val="-54"/>
          <w:w w:val="100"/>
        </w:rPr>
        <w:t> </w:t>
      </w:r>
      <w:r>
        <w:rPr>
          <w:color w:val="231F20"/>
          <w:w w:val="100"/>
        </w:rPr>
        <w:t>до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распада</w:t>
      </w:r>
      <w:r>
        <w:rPr>
          <w:color w:val="231F20"/>
          <w:w w:val="92"/>
        </w:rPr>
        <w:t> </w:t>
      </w:r>
      <w:r>
        <w:rPr>
          <w:color w:val="231F20"/>
          <w:w w:val="100"/>
        </w:rPr>
        <w:t>ССС</w:t>
      </w:r>
      <w:r>
        <w:rPr>
          <w:color w:val="231F20"/>
          <w:w w:val="100"/>
        </w:rPr>
        <w:t>Р</w:t>
      </w:r>
      <w:r>
        <w:rPr>
          <w:color w:val="231F20"/>
          <w:spacing w:val="-19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18"/>
          <w:w w:val="100"/>
        </w:rPr>
        <w:t> </w:t>
      </w:r>
      <w:r>
        <w:rPr>
          <w:color w:val="231F20"/>
          <w:spacing w:val="1"/>
          <w:w w:val="100"/>
        </w:rPr>
        <w:t>Совет</w:t>
      </w:r>
      <w:r>
        <w:rPr>
          <w:color w:val="231F20"/>
          <w:w w:val="100"/>
        </w:rPr>
        <w:t>а</w:t>
      </w:r>
      <w:r>
        <w:rPr>
          <w:color w:val="231F20"/>
          <w:spacing w:val="-19"/>
          <w:w w:val="100"/>
        </w:rPr>
        <w:t> </w:t>
      </w:r>
      <w:r>
        <w:rPr>
          <w:color w:val="231F20"/>
          <w:spacing w:val="1"/>
          <w:w w:val="100"/>
        </w:rPr>
        <w:t>экономическо</w:t>
      </w:r>
      <w:r>
        <w:rPr>
          <w:color w:val="231F20"/>
          <w:w w:val="100"/>
        </w:rPr>
        <w:t>й</w:t>
      </w:r>
      <w:r>
        <w:rPr>
          <w:color w:val="231F20"/>
          <w:spacing w:val="-18"/>
          <w:w w:val="100"/>
        </w:rPr>
        <w:t> </w:t>
      </w:r>
      <w:r>
        <w:rPr>
          <w:color w:val="231F20"/>
          <w:spacing w:val="1"/>
          <w:w w:val="100"/>
        </w:rPr>
        <w:t>взаимопомощи</w:t>
      </w:r>
      <w:r>
        <w:rPr>
          <w:color w:val="231F20"/>
          <w:w w:val="100"/>
        </w:rPr>
        <w:t>,</w:t>
      </w:r>
      <w:r>
        <w:rPr>
          <w:color w:val="231F20"/>
          <w:spacing w:val="-19"/>
          <w:w w:val="100"/>
        </w:rPr>
        <w:t> </w:t>
      </w:r>
      <w:r>
        <w:rPr>
          <w:color w:val="231F20"/>
          <w:spacing w:val="1"/>
          <w:w w:val="100"/>
        </w:rPr>
        <w:t>куд</w:t>
      </w:r>
      <w:r>
        <w:rPr>
          <w:color w:val="231F20"/>
          <w:w w:val="100"/>
        </w:rPr>
        <w:t>а</w:t>
      </w:r>
      <w:r>
        <w:rPr>
          <w:color w:val="231F20"/>
          <w:spacing w:val="-18"/>
          <w:w w:val="100"/>
        </w:rPr>
        <w:t> </w:t>
      </w:r>
      <w:r>
        <w:rPr>
          <w:color w:val="231F20"/>
          <w:spacing w:val="1"/>
          <w:w w:val="100"/>
        </w:rPr>
        <w:t>вх</w:t>
      </w:r>
      <w:r>
        <w:rPr>
          <w:color w:val="231F20"/>
          <w:spacing w:val="6"/>
          <w:w w:val="100"/>
        </w:rPr>
        <w:t>о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ди</w:t>
      </w:r>
      <w:r>
        <w:rPr>
          <w:color w:val="231F20"/>
          <w:w w:val="100"/>
        </w:rPr>
        <w:t>ли</w:t>
      </w:r>
      <w:r>
        <w:rPr>
          <w:color w:val="231F20"/>
          <w:spacing w:val="-49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w w:val="100"/>
        </w:rPr>
        <w:t>се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Нов</w:t>
      </w:r>
      <w:r>
        <w:rPr>
          <w:color w:val="231F20"/>
          <w:w w:val="100"/>
        </w:rPr>
        <w:t>ые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с</w:t>
      </w:r>
      <w:r>
        <w:rPr>
          <w:color w:val="231F20"/>
          <w:w w:val="100"/>
        </w:rPr>
        <w:t>тр</w:t>
      </w:r>
      <w:r>
        <w:rPr>
          <w:color w:val="231F20"/>
          <w:w w:val="100"/>
        </w:rPr>
        <w:t>аны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w w:val="100"/>
        </w:rPr>
        <w:t>�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Та</w:t>
      </w:r>
      <w:r>
        <w:rPr>
          <w:color w:val="231F20"/>
          <w:w w:val="100"/>
        </w:rPr>
        <w:t>ким</w:t>
      </w:r>
      <w:r>
        <w:rPr>
          <w:color w:val="231F20"/>
          <w:spacing w:val="-49"/>
          <w:w w:val="100"/>
        </w:rPr>
        <w:t> </w:t>
      </w:r>
      <w:r>
        <w:rPr>
          <w:color w:val="231F20"/>
          <w:w w:val="100"/>
        </w:rPr>
        <w:t>о</w:t>
      </w:r>
      <w:r>
        <w:rPr>
          <w:color w:val="231F20"/>
          <w:w w:val="100"/>
        </w:rPr>
        <w:t>бр</w:t>
      </w:r>
      <w:r>
        <w:rPr>
          <w:color w:val="231F20"/>
          <w:w w:val="100"/>
        </w:rPr>
        <w:t>азо</w:t>
      </w:r>
      <w:r>
        <w:rPr>
          <w:color w:val="231F20"/>
          <w:w w:val="100"/>
        </w:rPr>
        <w:t>м,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Нов</w:t>
      </w:r>
      <w:r>
        <w:rPr>
          <w:color w:val="231F20"/>
          <w:w w:val="100"/>
        </w:rPr>
        <w:t>ых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стр</w:t>
      </w:r>
      <w:r>
        <w:rPr>
          <w:color w:val="231F20"/>
          <w:w w:val="100"/>
        </w:rPr>
        <w:t>а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100"/>
        </w:rPr>
        <w:t>на</w:t>
      </w:r>
      <w:r>
        <w:rPr>
          <w:color w:val="231F20"/>
          <w:w w:val="100"/>
        </w:rPr>
        <w:t>х</w:t>
      </w:r>
      <w:r>
        <w:rPr>
          <w:color w:val="231F20"/>
          <w:spacing w:val="7"/>
          <w:w w:val="100"/>
        </w:rPr>
        <w:t> </w:t>
      </w:r>
      <w:r>
        <w:rPr>
          <w:color w:val="231F20"/>
          <w:spacing w:val="1"/>
          <w:w w:val="100"/>
        </w:rPr>
        <w:t>ЕС</w:t>
      </w:r>
      <w:r>
        <w:rPr>
          <w:color w:val="231F20"/>
          <w:w w:val="100"/>
        </w:rPr>
        <w:t>,</w:t>
      </w:r>
      <w:r>
        <w:rPr>
          <w:color w:val="231F20"/>
          <w:spacing w:val="7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7"/>
          <w:w w:val="100"/>
        </w:rPr>
        <w:t> </w:t>
      </w:r>
      <w:r>
        <w:rPr>
          <w:color w:val="231F20"/>
          <w:spacing w:val="2"/>
          <w:w w:val="100"/>
        </w:rPr>
        <w:t>отличи</w:t>
      </w:r>
      <w:r>
        <w:rPr>
          <w:color w:val="231F20"/>
          <w:w w:val="100"/>
        </w:rPr>
        <w:t>е</w:t>
      </w:r>
      <w:r>
        <w:rPr>
          <w:color w:val="231F20"/>
          <w:spacing w:val="7"/>
          <w:w w:val="100"/>
        </w:rPr>
        <w:t> </w:t>
      </w:r>
      <w:r>
        <w:rPr>
          <w:color w:val="231F20"/>
          <w:spacing w:val="2"/>
          <w:w w:val="100"/>
        </w:rPr>
        <w:t>о</w:t>
      </w:r>
      <w:r>
        <w:rPr>
          <w:color w:val="231F20"/>
          <w:w w:val="100"/>
        </w:rPr>
        <w:t>т</w:t>
      </w:r>
      <w:r>
        <w:rPr>
          <w:color w:val="231F20"/>
          <w:spacing w:val="7"/>
          <w:w w:val="100"/>
        </w:rPr>
        <w:t> </w:t>
      </w:r>
      <w:r>
        <w:rPr>
          <w:color w:val="231F20"/>
          <w:spacing w:val="1"/>
          <w:w w:val="100"/>
        </w:rPr>
        <w:t>России</w:t>
      </w:r>
      <w:r>
        <w:rPr>
          <w:color w:val="231F20"/>
          <w:w w:val="100"/>
        </w:rPr>
        <w:t>,</w:t>
      </w:r>
      <w:r>
        <w:rPr>
          <w:color w:val="231F20"/>
          <w:spacing w:val="7"/>
          <w:w w:val="100"/>
        </w:rPr>
        <w:t> </w:t>
      </w:r>
      <w:r>
        <w:rPr>
          <w:color w:val="231F20"/>
          <w:spacing w:val="2"/>
          <w:w w:val="100"/>
        </w:rPr>
        <w:t>социально-экономические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реформы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были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проведены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эффективно,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щадяще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отнош</w:t>
      </w:r>
      <w:r>
        <w:rPr>
          <w:color w:val="231F20"/>
          <w:spacing w:val="-1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нию</w:t>
      </w:r>
      <w:r>
        <w:rPr>
          <w:color w:val="231F20"/>
          <w:spacing w:val="-53"/>
          <w:w w:val="100"/>
        </w:rPr>
        <w:t> </w:t>
      </w:r>
      <w:r>
        <w:rPr>
          <w:color w:val="231F20"/>
          <w:w w:val="100"/>
        </w:rPr>
        <w:t>к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своему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населению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практически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не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ухудшили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соц</w:t>
      </w:r>
      <w:r>
        <w:rPr>
          <w:color w:val="231F20"/>
          <w:spacing w:val="-2"/>
          <w:w w:val="100"/>
        </w:rPr>
        <w:t>и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ально-экономическое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демографическое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положение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3" w:firstLine="283"/>
        <w:jc w:val="both"/>
      </w:pPr>
      <w:r>
        <w:rPr>
          <w:color w:val="231F20"/>
          <w:spacing w:val="1"/>
          <w:w w:val="90"/>
        </w:rPr>
        <w:t>Наоборот</w:t>
      </w:r>
      <w:r>
        <w:rPr>
          <w:color w:val="231F20"/>
          <w:w w:val="90"/>
        </w:rPr>
        <w:t>,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0"/>
          <w:w w:val="90"/>
        </w:rPr>
        <w:t> </w:t>
      </w:r>
      <w:r>
        <w:rPr>
          <w:color w:val="231F20"/>
          <w:spacing w:val="1"/>
          <w:w w:val="90"/>
        </w:rPr>
        <w:t>результат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 </w:t>
      </w:r>
      <w:r>
        <w:rPr>
          <w:color w:val="231F20"/>
          <w:spacing w:val="20"/>
          <w:w w:val="90"/>
        </w:rPr>
        <w:t> </w:t>
      </w:r>
      <w:r>
        <w:rPr>
          <w:color w:val="231F20"/>
          <w:spacing w:val="1"/>
          <w:w w:val="90"/>
        </w:rPr>
        <w:t>рефор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 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w w:val="90"/>
        </w:rPr>
        <w:t> </w:t>
      </w:r>
      <w:r>
        <w:rPr>
          <w:color w:val="231F20"/>
          <w:spacing w:val="20"/>
          <w:w w:val="90"/>
        </w:rPr>
        <w:t> </w:t>
      </w:r>
      <w:r>
        <w:rPr>
          <w:color w:val="231F20"/>
          <w:spacing w:val="1"/>
          <w:w w:val="90"/>
        </w:rPr>
        <w:t>России</w:t>
      </w:r>
      <w:r>
        <w:rPr>
          <w:color w:val="231F20"/>
          <w:w w:val="90"/>
        </w:rPr>
        <w:t>,</w:t>
      </w:r>
      <w:r>
        <w:rPr>
          <w:color w:val="231F20"/>
          <w:w w:val="90"/>
        </w:rPr>
        <w:t> </w:t>
      </w:r>
      <w:r>
        <w:rPr>
          <w:color w:val="231F20"/>
          <w:spacing w:val="20"/>
          <w:w w:val="90"/>
        </w:rPr>
        <w:t> </w:t>
      </w:r>
      <w:r>
        <w:rPr>
          <w:color w:val="231F20"/>
          <w:spacing w:val="1"/>
          <w:w w:val="90"/>
        </w:rPr>
        <w:t>губительных</w:t>
      </w:r>
      <w:r>
        <w:rPr>
          <w:color w:val="231F20"/>
          <w:spacing w:val="2"/>
          <w:w w:val="97"/>
        </w:rPr>
        <w:t> </w:t>
      </w:r>
      <w:r>
        <w:rPr>
          <w:color w:val="231F20"/>
          <w:w w:val="90"/>
        </w:rPr>
        <w:t>по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отношению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своему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народу,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произошла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социально-эк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0"/>
        </w:rPr>
        <w:t>номическа</w:t>
      </w:r>
      <w:r>
        <w:rPr>
          <w:color w:val="231F20"/>
          <w:w w:val="90"/>
        </w:rPr>
        <w:t>я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1"/>
          <w:w w:val="90"/>
        </w:rPr>
        <w:t> </w:t>
      </w:r>
      <w:r>
        <w:rPr>
          <w:color w:val="231F20"/>
          <w:spacing w:val="1"/>
          <w:w w:val="90"/>
        </w:rPr>
        <w:t>демографическа</w:t>
      </w:r>
      <w:r>
        <w:rPr>
          <w:color w:val="231F20"/>
          <w:w w:val="90"/>
        </w:rPr>
        <w:t>я</w:t>
      </w:r>
      <w:r>
        <w:rPr>
          <w:color w:val="231F20"/>
          <w:spacing w:val="61"/>
          <w:w w:val="90"/>
        </w:rPr>
        <w:t> </w:t>
      </w:r>
      <w:r>
        <w:rPr>
          <w:color w:val="231F20"/>
          <w:spacing w:val="1"/>
          <w:w w:val="90"/>
        </w:rPr>
        <w:t>катастрофа</w:t>
      </w:r>
      <w:r>
        <w:rPr>
          <w:color w:val="231F20"/>
          <w:w w:val="90"/>
        </w:rPr>
        <w:t>,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последствия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0"/>
        </w:rPr>
        <w:t>которо</w:t>
      </w:r>
      <w:r>
        <w:rPr>
          <w:color w:val="231F20"/>
          <w:w w:val="90"/>
        </w:rPr>
        <w:t>й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1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преодолен</w:t>
      </w:r>
      <w:r>
        <w:rPr>
          <w:color w:val="231F20"/>
          <w:w w:val="90"/>
        </w:rPr>
        <w:t>ы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2"/>
          <w:w w:val="90"/>
        </w:rPr>
        <w:t>д</w:t>
      </w:r>
      <w:r>
        <w:rPr>
          <w:color w:val="231F20"/>
          <w:w w:val="90"/>
        </w:rPr>
        <w:t>о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си</w:t>
      </w:r>
      <w:r>
        <w:rPr>
          <w:color w:val="231F20"/>
          <w:w w:val="90"/>
        </w:rPr>
        <w:t>х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пор</w:t>
      </w:r>
      <w:r>
        <w:rPr>
          <w:color w:val="231F20"/>
          <w:w w:val="90"/>
        </w:rPr>
        <w:t>�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1"/>
          <w:w w:val="90"/>
        </w:rPr>
        <w:t>Он</w:t>
      </w:r>
      <w:r>
        <w:rPr>
          <w:color w:val="231F20"/>
          <w:w w:val="90"/>
        </w:rPr>
        <w:t>а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характеризуется</w:t>
      </w:r>
      <w:r>
        <w:rPr>
          <w:color w:val="231F20"/>
          <w:spacing w:val="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0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м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0"/>
        </w:rPr>
        <w:t>л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ь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0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9"/>
          <w:w w:val="90"/>
        </w:rPr>
        <w:t> </w:t>
      </w:r>
      <w:r>
        <w:rPr>
          <w:color w:val="231F20"/>
          <w:spacing w:val="1"/>
          <w:w w:val="90"/>
        </w:rPr>
        <w:t>в</w:t>
      </w:r>
      <w:r>
        <w:rPr>
          <w:color w:val="231F20"/>
          <w:w w:val="90"/>
        </w:rPr>
        <w:t>ы</w:t>
      </w:r>
      <w:r>
        <w:rPr>
          <w:color w:val="231F20"/>
          <w:w w:val="90"/>
        </w:rPr>
        <w:t>с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к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м</w:t>
      </w:r>
      <w:r>
        <w:rPr>
          <w:color w:val="231F20"/>
          <w:spacing w:val="77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0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р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в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0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т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в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м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0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75"/>
          <w:w w:val="90"/>
        </w:rPr>
        <w:t> </w:t>
      </w:r>
      <w:r>
        <w:rPr>
          <w:color w:val="231F20"/>
          <w:spacing w:val="1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х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1"/>
          <w:w w:val="90"/>
        </w:rPr>
        <w:t>д</w:t>
      </w:r>
      <w:r>
        <w:rPr>
          <w:color w:val="231F20"/>
          <w:spacing w:val="1"/>
          <w:w w:val="90"/>
        </w:rPr>
        <w:t>а</w:t>
      </w:r>
      <w:r>
        <w:rPr>
          <w:color w:val="231F20"/>
          <w:w w:val="90"/>
        </w:rPr>
        <w:t>м</w:t>
      </w:r>
      <w:r>
        <w:rPr>
          <w:color w:val="231F20"/>
          <w:spacing w:val="75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ж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у</w:t>
      </w:r>
      <w:r>
        <w:rPr>
          <w:color w:val="231F20"/>
          <w:spacing w:val="75"/>
          <w:w w:val="90"/>
        </w:rPr>
        <w:t> </w:t>
      </w:r>
      <w:r>
        <w:rPr>
          <w:color w:val="231F20"/>
          <w:w w:val="90"/>
        </w:rPr>
        <w:t>у</w:t>
      </w:r>
      <w:r>
        <w:rPr>
          <w:color w:val="231F20"/>
          <w:w w:val="90"/>
        </w:rPr>
        <w:t>з</w:t>
      </w:r>
      <w:r>
        <w:rPr>
          <w:color w:val="231F20"/>
          <w:w w:val="90"/>
        </w:rPr>
        <w:t>к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w w:val="99"/>
        </w:rPr>
        <w:t> </w:t>
      </w:r>
      <w:r>
        <w:rPr>
          <w:color w:val="231F20"/>
          <w:w w:val="90"/>
        </w:rPr>
        <w:t>группой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богатых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сверхбогатых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(1–3%)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основной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массой</w:t>
      </w:r>
      <w:r>
        <w:rPr>
          <w:color w:val="231F20"/>
          <w:w w:val="94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w w:val="90"/>
        </w:rPr>
        <w:t>,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низко</w:t>
      </w:r>
      <w:r>
        <w:rPr>
          <w:color w:val="231F20"/>
          <w:w w:val="90"/>
        </w:rPr>
        <w:t>й</w:t>
      </w:r>
      <w:r>
        <w:rPr>
          <w:color w:val="231F20"/>
          <w:spacing w:val="77"/>
          <w:w w:val="90"/>
        </w:rPr>
        <w:t> </w:t>
      </w:r>
      <w:r>
        <w:rPr>
          <w:color w:val="231F20"/>
          <w:w w:val="90"/>
        </w:rPr>
        <w:t>доле</w:t>
      </w:r>
      <w:r>
        <w:rPr>
          <w:color w:val="231F20"/>
          <w:w w:val="90"/>
        </w:rPr>
        <w:t>й</w:t>
      </w:r>
      <w:r>
        <w:rPr>
          <w:color w:val="231F20"/>
          <w:spacing w:val="76"/>
          <w:w w:val="90"/>
        </w:rPr>
        <w:t> </w:t>
      </w:r>
      <w:r>
        <w:rPr>
          <w:color w:val="231F20"/>
          <w:w w:val="90"/>
        </w:rPr>
        <w:t>«обеспеченного</w:t>
      </w:r>
      <w:r>
        <w:rPr>
          <w:color w:val="231F20"/>
          <w:w w:val="90"/>
        </w:rPr>
        <w:t>»</w:t>
      </w:r>
      <w:r>
        <w:rPr>
          <w:color w:val="231F20"/>
          <w:spacing w:val="73"/>
          <w:w w:val="90"/>
        </w:rPr>
        <w:t> </w:t>
      </w:r>
      <w:r>
        <w:rPr>
          <w:color w:val="231F20"/>
          <w:w w:val="90"/>
        </w:rPr>
        <w:t>среднег</w:t>
      </w:r>
      <w:r>
        <w:rPr>
          <w:color w:val="231F20"/>
          <w:w w:val="90"/>
        </w:rPr>
        <w:t>о</w:t>
      </w:r>
      <w:r>
        <w:rPr>
          <w:color w:val="231F20"/>
          <w:spacing w:val="77"/>
          <w:w w:val="90"/>
        </w:rPr>
        <w:t> </w:t>
      </w:r>
      <w:r>
        <w:rPr>
          <w:color w:val="231F20"/>
          <w:w w:val="90"/>
        </w:rPr>
        <w:t>класса</w:t>
      </w:r>
      <w:r>
        <w:rPr>
          <w:color w:val="231F20"/>
          <w:spacing w:val="1"/>
          <w:w w:val="97"/>
        </w:rPr>
        <w:t> </w:t>
      </w:r>
      <w:r>
        <w:rPr>
          <w:color w:val="231F20"/>
          <w:spacing w:val="-1"/>
          <w:w w:val="90"/>
        </w:rPr>
        <w:t>(~20%)</w:t>
      </w:r>
      <w:r>
        <w:rPr>
          <w:color w:val="231F20"/>
          <w:w w:val="90"/>
        </w:rPr>
        <w:t>,</w:t>
      </w:r>
      <w:r>
        <w:rPr>
          <w:color w:val="231F20"/>
          <w:spacing w:val="32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1"/>
          <w:w w:val="90"/>
        </w:rPr>
        <w:t>последне</w:t>
      </w:r>
      <w:r>
        <w:rPr>
          <w:color w:val="231F20"/>
          <w:w w:val="90"/>
        </w:rPr>
        <w:t>е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1"/>
          <w:w w:val="90"/>
        </w:rPr>
        <w:t>десятилети</w:t>
      </w:r>
      <w:r>
        <w:rPr>
          <w:color w:val="231F20"/>
          <w:w w:val="90"/>
        </w:rPr>
        <w:t>е</w:t>
      </w:r>
      <w:r>
        <w:rPr>
          <w:color w:val="231F20"/>
          <w:spacing w:val="3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1"/>
          <w:w w:val="90"/>
        </w:rPr>
        <w:t>низки</w:t>
      </w:r>
      <w:r>
        <w:rPr>
          <w:color w:val="231F20"/>
          <w:w w:val="90"/>
        </w:rPr>
        <w:t>м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1"/>
          <w:w w:val="90"/>
        </w:rPr>
        <w:t>экономическим</w:t>
      </w:r>
      <w:r>
        <w:rPr>
          <w:color w:val="231F20"/>
          <w:spacing w:val="-1"/>
          <w:w w:val="96"/>
        </w:rPr>
        <w:t> </w:t>
      </w:r>
      <w:r>
        <w:rPr>
          <w:color w:val="231F20"/>
          <w:w w:val="90"/>
        </w:rPr>
        <w:t>росто</w:t>
      </w:r>
      <w:r>
        <w:rPr>
          <w:color w:val="231F20"/>
          <w:w w:val="90"/>
        </w:rPr>
        <w:t>м</w:t>
      </w:r>
      <w:r>
        <w:rPr>
          <w:color w:val="231F20"/>
          <w:spacing w:val="45"/>
          <w:w w:val="90"/>
        </w:rPr>
        <w:t> </w:t>
      </w:r>
      <w:r>
        <w:rPr>
          <w:color w:val="231F20"/>
          <w:w w:val="90"/>
        </w:rPr>
        <w:t>(окол</w:t>
      </w:r>
      <w:r>
        <w:rPr>
          <w:color w:val="231F20"/>
          <w:w w:val="90"/>
        </w:rPr>
        <w:t>о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1</w:t>
      </w:r>
      <w:r>
        <w:rPr>
          <w:color w:val="231F20"/>
          <w:w w:val="90"/>
        </w:rPr>
        <w:t>%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год)</w:t>
      </w:r>
      <w:r>
        <w:rPr>
          <w:color w:val="231F20"/>
          <w:w w:val="90"/>
        </w:rPr>
        <w:t>�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стран</w:t>
      </w:r>
      <w:r>
        <w:rPr>
          <w:color w:val="231F20"/>
          <w:w w:val="90"/>
        </w:rPr>
        <w:t>е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продолжае</w:t>
      </w:r>
      <w:r>
        <w:rPr>
          <w:color w:val="231F20"/>
          <w:w w:val="90"/>
        </w:rPr>
        <w:t>т</w:t>
      </w:r>
      <w:r>
        <w:rPr>
          <w:color w:val="231F20"/>
          <w:spacing w:val="46"/>
          <w:w w:val="90"/>
        </w:rPr>
        <w:t> </w:t>
      </w:r>
      <w:r>
        <w:rPr>
          <w:color w:val="231F20"/>
          <w:w w:val="90"/>
        </w:rPr>
        <w:t>оставаться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значительная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доля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бедного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(8–10%)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5" w:firstLine="283"/>
        <w:jc w:val="both"/>
      </w:pPr>
      <w:r>
        <w:rPr>
          <w:color w:val="231F20"/>
          <w:w w:val="95"/>
        </w:rPr>
        <w:t>Недостаточное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государственное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финансирование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здрав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ссии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ю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р</w:t>
      </w:r>
      <w:r>
        <w:rPr>
          <w:color w:val="231F20"/>
          <w:spacing w:val="7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фу</w:t>
      </w:r>
      <w:r>
        <w:rPr>
          <w:color w:val="231F20"/>
          <w:w w:val="95"/>
        </w:rPr>
        <w:t>,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2"/>
          <w:w w:val="95"/>
        </w:rPr>
        <w:t>котора</w:t>
      </w:r>
      <w:r>
        <w:rPr>
          <w:color w:val="231F20"/>
          <w:w w:val="95"/>
        </w:rPr>
        <w:t>я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2"/>
          <w:w w:val="95"/>
        </w:rPr>
        <w:t>характеризуетс</w:t>
      </w:r>
      <w:r>
        <w:rPr>
          <w:color w:val="231F20"/>
          <w:w w:val="95"/>
        </w:rPr>
        <w:t>я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2"/>
          <w:w w:val="95"/>
        </w:rPr>
        <w:t>сверхвысоко</w:t>
      </w:r>
      <w:r>
        <w:rPr>
          <w:color w:val="231F20"/>
          <w:w w:val="95"/>
        </w:rPr>
        <w:t>й</w:t>
      </w:r>
      <w:r>
        <w:rPr>
          <w:color w:val="231F20"/>
          <w:spacing w:val="61"/>
          <w:w w:val="95"/>
        </w:rPr>
        <w:t> </w:t>
      </w:r>
      <w:r>
        <w:rPr>
          <w:color w:val="231F20"/>
          <w:spacing w:val="1"/>
          <w:w w:val="95"/>
        </w:rPr>
        <w:t>смертностью,</w:t>
      </w:r>
      <w:r>
        <w:rPr>
          <w:color w:val="231F20"/>
          <w:spacing w:val="2"/>
          <w:w w:val="96"/>
        </w:rPr>
        <w:t> </w:t>
      </w:r>
      <w:r>
        <w:rPr>
          <w:color w:val="231F20"/>
          <w:w w:val="90"/>
        </w:rPr>
        <w:t>резким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снижением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ОПЖ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3" w:firstLine="283"/>
        <w:jc w:val="both"/>
      </w:pPr>
      <w:r>
        <w:rPr>
          <w:color w:val="231F20"/>
          <w:w w:val="95"/>
        </w:rPr>
        <w:t>Есл</w:t>
      </w:r>
      <w:r>
        <w:rPr>
          <w:color w:val="231F20"/>
          <w:w w:val="95"/>
        </w:rPr>
        <w:t>и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экономически</w:t>
      </w:r>
      <w:r>
        <w:rPr>
          <w:color w:val="231F20"/>
          <w:w w:val="95"/>
        </w:rPr>
        <w:t>е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реформ</w:t>
      </w:r>
      <w:r>
        <w:rPr>
          <w:color w:val="231F20"/>
          <w:w w:val="95"/>
        </w:rPr>
        <w:t>ы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прошл</w:t>
      </w:r>
      <w:r>
        <w:rPr>
          <w:color w:val="231F20"/>
          <w:w w:val="95"/>
        </w:rPr>
        <w:t>и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бы</w:t>
      </w:r>
      <w:r>
        <w:rPr>
          <w:color w:val="231F20"/>
          <w:spacing w:val="1"/>
          <w:w w:val="94"/>
        </w:rPr>
        <w:t> </w:t>
      </w:r>
      <w:r>
        <w:rPr>
          <w:color w:val="231F20"/>
          <w:spacing w:val="2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49"/>
          <w:w w:val="95"/>
        </w:rPr>
        <w:t> </w:t>
      </w:r>
      <w:r>
        <w:rPr>
          <w:color w:val="231F20"/>
          <w:spacing w:val="2"/>
          <w:w w:val="95"/>
        </w:rPr>
        <w:t>том</w:t>
      </w:r>
      <w:r>
        <w:rPr>
          <w:color w:val="231F20"/>
          <w:w w:val="95"/>
        </w:rPr>
        <w:t>у</w:t>
      </w:r>
      <w:r>
        <w:rPr>
          <w:color w:val="231F20"/>
          <w:spacing w:val="50"/>
          <w:w w:val="95"/>
        </w:rPr>
        <w:t> </w:t>
      </w:r>
      <w:r>
        <w:rPr>
          <w:color w:val="231F20"/>
          <w:spacing w:val="2"/>
          <w:w w:val="95"/>
        </w:rPr>
        <w:t>ж</w:t>
      </w:r>
      <w:r>
        <w:rPr>
          <w:color w:val="231F20"/>
          <w:w w:val="95"/>
        </w:rPr>
        <w:t>е</w:t>
      </w:r>
      <w:r>
        <w:rPr>
          <w:color w:val="231F20"/>
          <w:spacing w:val="49"/>
          <w:w w:val="95"/>
        </w:rPr>
        <w:t> </w:t>
      </w:r>
      <w:r>
        <w:rPr>
          <w:color w:val="231F20"/>
          <w:spacing w:val="1"/>
          <w:w w:val="95"/>
        </w:rPr>
        <w:t>сценарию</w:t>
      </w:r>
      <w:r>
        <w:rPr>
          <w:color w:val="231F20"/>
          <w:w w:val="95"/>
        </w:rPr>
        <w:t>,</w:t>
      </w:r>
      <w:r>
        <w:rPr>
          <w:color w:val="231F20"/>
          <w:spacing w:val="50"/>
          <w:w w:val="95"/>
        </w:rPr>
        <w:t> </w:t>
      </w:r>
      <w:r>
        <w:rPr>
          <w:color w:val="231F20"/>
          <w:spacing w:val="1"/>
          <w:w w:val="95"/>
        </w:rPr>
        <w:t>ка</w:t>
      </w:r>
      <w:r>
        <w:rPr>
          <w:color w:val="231F20"/>
          <w:w w:val="95"/>
        </w:rPr>
        <w:t>к</w:t>
      </w:r>
      <w:r>
        <w:rPr>
          <w:color w:val="231F20"/>
          <w:spacing w:val="49"/>
          <w:w w:val="95"/>
        </w:rPr>
        <w:t> </w:t>
      </w:r>
      <w:r>
        <w:rPr>
          <w:color w:val="231F20"/>
          <w:spacing w:val="1"/>
          <w:w w:val="95"/>
        </w:rPr>
        <w:t>Новы</w:t>
      </w:r>
      <w:r>
        <w:rPr>
          <w:color w:val="231F20"/>
          <w:w w:val="95"/>
        </w:rPr>
        <w:t>х</w:t>
      </w:r>
      <w:r>
        <w:rPr>
          <w:color w:val="231F20"/>
          <w:spacing w:val="50"/>
          <w:w w:val="95"/>
        </w:rPr>
        <w:t> </w:t>
      </w:r>
      <w:r>
        <w:rPr>
          <w:color w:val="231F20"/>
          <w:spacing w:val="1"/>
          <w:w w:val="95"/>
        </w:rPr>
        <w:t>страна</w:t>
      </w:r>
      <w:r>
        <w:rPr>
          <w:color w:val="231F20"/>
          <w:w w:val="95"/>
        </w:rPr>
        <w:t>х</w:t>
      </w:r>
      <w:r>
        <w:rPr>
          <w:color w:val="231F20"/>
          <w:spacing w:val="49"/>
          <w:w w:val="95"/>
        </w:rPr>
        <w:t> </w:t>
      </w:r>
      <w:r>
        <w:rPr>
          <w:color w:val="231F20"/>
          <w:spacing w:val="1"/>
          <w:w w:val="95"/>
        </w:rPr>
        <w:t>ЕС</w:t>
      </w:r>
      <w:r>
        <w:rPr>
          <w:color w:val="231F20"/>
          <w:w w:val="95"/>
        </w:rPr>
        <w:t>,</w:t>
      </w:r>
      <w:r>
        <w:rPr>
          <w:color w:val="231F20"/>
          <w:spacing w:val="50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49"/>
          <w:w w:val="95"/>
        </w:rPr>
        <w:t> </w:t>
      </w:r>
      <w:r>
        <w:rPr>
          <w:color w:val="231F20"/>
          <w:spacing w:val="2"/>
          <w:w w:val="95"/>
        </w:rPr>
        <w:t>уровень</w:t>
      </w:r>
      <w:r>
        <w:rPr>
          <w:color w:val="231F20"/>
          <w:spacing w:val="2"/>
          <w:w w:val="92"/>
        </w:rPr>
        <w:t> </w:t>
      </w:r>
      <w:r>
        <w:rPr>
          <w:color w:val="231F20"/>
          <w:spacing w:val="1"/>
          <w:w w:val="95"/>
        </w:rPr>
        <w:t>государственног</w:t>
      </w:r>
      <w:r>
        <w:rPr>
          <w:color w:val="231F20"/>
          <w:w w:val="95"/>
        </w:rPr>
        <w:t>о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управлени</w:t>
      </w:r>
      <w:r>
        <w:rPr>
          <w:color w:val="231F20"/>
          <w:w w:val="95"/>
        </w:rPr>
        <w:t>я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бы</w:t>
      </w:r>
      <w:r>
        <w:rPr>
          <w:color w:val="231F20"/>
          <w:w w:val="95"/>
        </w:rPr>
        <w:t>л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аналогичны</w:t>
      </w:r>
      <w:r>
        <w:rPr>
          <w:color w:val="231F20"/>
          <w:w w:val="95"/>
        </w:rPr>
        <w:t>м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упра</w:t>
      </w:r>
      <w:r>
        <w:rPr>
          <w:color w:val="231F20"/>
          <w:spacing w:val="-4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лени</w:t>
      </w:r>
      <w:r>
        <w:rPr>
          <w:color w:val="231F20"/>
          <w:w w:val="95"/>
        </w:rPr>
        <w:t>ю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эти</w:t>
      </w:r>
      <w:r>
        <w:rPr>
          <w:color w:val="231F20"/>
          <w:w w:val="95"/>
        </w:rPr>
        <w:t>х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w w:val="95"/>
        </w:rPr>
        <w:t>,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перио</w:t>
      </w:r>
      <w:r>
        <w:rPr>
          <w:color w:val="231F20"/>
          <w:w w:val="95"/>
        </w:rPr>
        <w:t>д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1"/>
          <w:w w:val="95"/>
        </w:rPr>
        <w:t>1993–201</w:t>
      </w:r>
      <w:r>
        <w:rPr>
          <w:color w:val="231F20"/>
          <w:w w:val="95"/>
        </w:rPr>
        <w:t>0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было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такой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аномально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высокой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смертности,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которая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стала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1,5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раза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выше,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чем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РСФСР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1980–1991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,</w:t>
      </w:r>
      <w:r>
        <w:rPr>
          <w:color w:val="231F20"/>
          <w:spacing w:val="13"/>
          <w:w w:val="85"/>
        </w:rPr>
        <w:t> </w:t>
      </w:r>
      <w:r>
        <w:rPr>
          <w:color w:val="231F20"/>
          <w:w w:val="95"/>
        </w:rPr>
        <w:t>тогда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она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равнялась</w:t>
      </w:r>
      <w:r>
        <w:rPr>
          <w:color w:val="231F20"/>
          <w:spacing w:val="-54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color w:val="231F20"/>
          <w:w w:val="95"/>
          <w:sz w:val="16"/>
          <w:szCs w:val="16"/>
        </w:rPr>
        <w:t>смерт</w:t>
      </w:r>
      <w:r>
        <w:rPr>
          <w:color w:val="231F20"/>
          <w:spacing w:val="-31"/>
          <w:w w:val="95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85"/>
        </w:rPr>
        <w:t>11,0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53" w:lineRule="exact"/>
        <w:ind w:left="747" w:right="0"/>
        <w:jc w:val="left"/>
      </w:pPr>
      <w:r>
        <w:rPr>
          <w:color w:val="231F20"/>
          <w:w w:val="85"/>
        </w:rPr>
        <w:t>Н</w:t>
      </w:r>
      <w:r>
        <w:rPr>
          <w:color w:val="231F20"/>
          <w:w w:val="85"/>
        </w:rPr>
        <w:t>а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 </w:t>
      </w:r>
      <w:r>
        <w:rPr>
          <w:color w:val="231F20"/>
          <w:spacing w:val="11"/>
          <w:w w:val="85"/>
        </w:rPr>
        <w:t> </w:t>
      </w:r>
      <w:r>
        <w:rPr>
          <w:color w:val="231F20"/>
          <w:w w:val="85"/>
        </w:rPr>
        <w:t>7</w:t>
      </w:r>
      <w:r>
        <w:rPr>
          <w:color w:val="231F20"/>
          <w:spacing w:val="3"/>
          <w:w w:val="85"/>
        </w:rPr>
        <w:t>�</w:t>
      </w:r>
      <w:r>
        <w:rPr>
          <w:color w:val="231F20"/>
          <w:w w:val="85"/>
        </w:rPr>
        <w:t>2</w:t>
      </w:r>
      <w:r>
        <w:rPr>
          <w:color w:val="231F20"/>
          <w:w w:val="85"/>
        </w:rPr>
        <w:t> </w:t>
      </w:r>
      <w:r>
        <w:rPr>
          <w:color w:val="231F20"/>
          <w:spacing w:val="11"/>
          <w:w w:val="85"/>
        </w:rPr>
        <w:t> </w:t>
      </w:r>
      <w:r>
        <w:rPr>
          <w:color w:val="231F20"/>
          <w:w w:val="85"/>
        </w:rPr>
        <w:t>заштрихованна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площад</w:t>
      </w:r>
      <w:r>
        <w:rPr>
          <w:color w:val="231F20"/>
          <w:w w:val="85"/>
        </w:rPr>
        <w:t>ь</w:t>
      </w:r>
      <w:r>
        <w:rPr>
          <w:color w:val="231F20"/>
          <w:w w:val="85"/>
        </w:rPr>
        <w:t> </w:t>
      </w:r>
      <w:r>
        <w:rPr>
          <w:color w:val="231F20"/>
          <w:spacing w:val="11"/>
          <w:w w:val="85"/>
        </w:rPr>
        <w:t> </w:t>
      </w:r>
      <w:r>
        <w:rPr>
          <w:color w:val="231F20"/>
          <w:w w:val="85"/>
        </w:rPr>
        <w:t>межд</w:t>
      </w:r>
      <w:r>
        <w:rPr>
          <w:color w:val="231F20"/>
          <w:w w:val="85"/>
        </w:rPr>
        <w:t>у</w:t>
      </w:r>
      <w:r>
        <w:rPr>
          <w:color w:val="231F20"/>
          <w:w w:val="85"/>
        </w:rPr>
        <w:t> </w:t>
      </w:r>
      <w:r>
        <w:rPr>
          <w:color w:val="231F20"/>
          <w:spacing w:val="11"/>
          <w:w w:val="85"/>
        </w:rPr>
        <w:t> </w:t>
      </w:r>
      <w:r>
        <w:rPr>
          <w:color w:val="231F20"/>
          <w:w w:val="85"/>
        </w:rPr>
        <w:t>динамикой</w:t>
      </w:r>
      <w:r>
        <w:rPr>
          <w:color w:val="000000"/>
          <w:w w:val="100"/>
        </w:rPr>
      </w:r>
    </w:p>
    <w:p>
      <w:pPr>
        <w:spacing w:after="0" w:line="353" w:lineRule="exact"/>
        <w:jc w:val="left"/>
        <w:sectPr>
          <w:headerReference w:type="default" r:id="rId71"/>
          <w:headerReference w:type="even" r:id="rId72"/>
          <w:footerReference w:type="default" r:id="rId73"/>
          <w:pgSz w:w="9355" w:h="13620"/>
          <w:pgMar w:header="775" w:footer="0" w:top="1180" w:bottom="280" w:left="500" w:right="620"/>
        </w:sectPr>
      </w:pPr>
    </w:p>
    <w:p>
      <w:pPr>
        <w:spacing w:line="120" w:lineRule="exact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61" w:lineRule="exact"/>
        <w:ind w:left="613" w:right="0" w:firstLine="0"/>
        <w:jc w:val="left"/>
        <w:rPr>
          <w:rFonts w:ascii="Malgun Gothic" w:hAnsi="Malgun Gothic" w:cs="Malgun Gothic" w:eastAsia="Malgun Gothic"/>
          <w:sz w:val="16"/>
          <w:szCs w:val="16"/>
        </w:rPr>
      </w:pPr>
      <w:r>
        <w:rPr/>
        <w:pict>
          <v:shape style="position:absolute;margin-left:48.188999pt;margin-top:-4.094269pt;width:7.389649pt;height:14.0pt;mso-position-horizontal-relative:page;mso-position-vertical-relative:paragraph;z-index:-12240" type="#_x0000_t202" filled="f" stroked="f">
            <v:textbox inset="0,0,0,0">
              <w:txbxContent>
                <w:p>
                  <w:pPr>
                    <w:spacing w:line="280" w:lineRule="exact"/>
                    <w:ind w:left="0" w:right="0" w:firstLine="0"/>
                    <w:jc w:val="left"/>
                    <w:rPr>
                      <w:rFonts w:ascii="Georgia" w:hAnsi="Georgia" w:cs="Georgia" w:eastAsia="Georgia"/>
                      <w:sz w:val="28"/>
                      <w:szCs w:val="28"/>
                    </w:rPr>
                  </w:pPr>
                  <w:r>
                    <w:rPr>
                      <w:rFonts w:ascii="Georgia" w:hAnsi="Georgia" w:cs="Georgia" w:eastAsia="Georgia"/>
                      <w:i/>
                      <w:color w:val="231F20"/>
                      <w:w w:val="100"/>
                      <w:sz w:val="28"/>
                      <w:szCs w:val="28"/>
                    </w:rPr>
                    <w:t>k</w:t>
                  </w:r>
                  <w:r>
                    <w:rPr>
                      <w:rFonts w:ascii="Georgia" w:hAnsi="Georgia" w:cs="Georgia" w:eastAsia="Georgia"/>
                      <w:color w:val="000000"/>
                      <w:w w:val="100"/>
                      <w:sz w:val="28"/>
                      <w:szCs w:val="2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Malgun Gothic" w:hAnsi="Malgun Gothic" w:cs="Malgun Gothic" w:eastAsia="Malgun Gothic"/>
          <w:color w:val="231F20"/>
          <w:w w:val="95"/>
          <w:sz w:val="16"/>
          <w:szCs w:val="16"/>
        </w:rPr>
        <w:t>смерт</w:t>
      </w:r>
      <w:r>
        <w:rPr>
          <w:rFonts w:ascii="Malgun Gothic" w:hAnsi="Malgun Gothic" w:cs="Malgun Gothic" w:eastAsia="Malgun Gothic"/>
          <w:color w:val="000000"/>
          <w:w w:val="100"/>
          <w:sz w:val="16"/>
          <w:szCs w:val="16"/>
        </w:rPr>
      </w:r>
    </w:p>
    <w:p>
      <w:pPr>
        <w:pStyle w:val="BodyText"/>
        <w:spacing w:line="332" w:lineRule="exact"/>
        <w:ind w:left="64" w:right="0"/>
        <w:jc w:val="left"/>
        <w:rPr>
          <w:rFonts w:ascii="Georgia" w:hAnsi="Georgia" w:cs="Georgia" w:eastAsia="Georgia"/>
        </w:rPr>
      </w:pPr>
      <w:r>
        <w:rPr>
          <w:w w:val="95"/>
        </w:rPr>
        <w:br w:type="column"/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года</w:t>
      </w:r>
      <w:r>
        <w:rPr>
          <w:color w:val="231F20"/>
          <w:w w:val="95"/>
        </w:rPr>
        <w:t>м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уровне</w:t>
      </w:r>
      <w:r>
        <w:rPr>
          <w:color w:val="231F20"/>
          <w:w w:val="95"/>
        </w:rPr>
        <w:t>м</w:t>
      </w:r>
      <w:r>
        <w:rPr>
          <w:color w:val="231F20"/>
          <w:spacing w:val="1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rFonts w:ascii="Georgia" w:hAnsi="Georgia" w:cs="Georgia" w:eastAsia="Georgia"/>
          <w:color w:val="000000"/>
          <w:w w:val="100"/>
        </w:rPr>
      </w:r>
    </w:p>
    <w:p>
      <w:pPr>
        <w:spacing w:line="120" w:lineRule="exact"/>
        <w:rPr>
          <w:sz w:val="12"/>
          <w:szCs w:val="12"/>
        </w:rPr>
      </w:pPr>
      <w:r>
        <w:rPr/>
        <w:br w:type="column"/>
      </w:r>
      <w:r>
        <w:rPr>
          <w:sz w:val="12"/>
          <w:szCs w:val="12"/>
        </w:rPr>
      </w:r>
    </w:p>
    <w:p>
      <w:pPr>
        <w:spacing w:line="261" w:lineRule="exact"/>
        <w:ind w:left="-39" w:right="0" w:firstLine="0"/>
        <w:jc w:val="left"/>
        <w:rPr>
          <w:rFonts w:ascii="Malgun Gothic" w:hAnsi="Malgun Gothic" w:cs="Malgun Gothic" w:eastAsia="Malgun Gothic"/>
          <w:sz w:val="16"/>
          <w:szCs w:val="16"/>
        </w:rPr>
      </w:pPr>
      <w:r>
        <w:rPr>
          <w:rFonts w:ascii="Malgun Gothic" w:hAnsi="Malgun Gothic" w:cs="Malgun Gothic" w:eastAsia="Malgun Gothic"/>
          <w:color w:val="231F20"/>
          <w:w w:val="95"/>
          <w:sz w:val="16"/>
          <w:szCs w:val="16"/>
        </w:rPr>
        <w:t>смерт</w:t>
      </w:r>
      <w:r>
        <w:rPr>
          <w:rFonts w:ascii="Malgun Gothic" w:hAnsi="Malgun Gothic" w:cs="Malgun Gothic" w:eastAsia="Malgun Gothic"/>
          <w:color w:val="000000"/>
          <w:w w:val="100"/>
          <w:sz w:val="16"/>
          <w:szCs w:val="16"/>
        </w:rPr>
      </w:r>
    </w:p>
    <w:p>
      <w:pPr>
        <w:pStyle w:val="BodyText"/>
        <w:spacing w:line="332" w:lineRule="exact"/>
        <w:ind w:left="19" w:right="0"/>
        <w:jc w:val="left"/>
      </w:pPr>
      <w:r>
        <w:rPr>
          <w:w w:val="95"/>
        </w:rPr>
        <w:br w:type="column"/>
      </w:r>
      <w:r>
        <w:rPr>
          <w:color w:val="231F20"/>
          <w:w w:val="95"/>
        </w:rPr>
        <w:t>=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11,</w:t>
      </w:r>
      <w:r>
        <w:rPr>
          <w:color w:val="231F20"/>
          <w:w w:val="95"/>
        </w:rPr>
        <w:t>0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соответствуе</w:t>
      </w:r>
      <w:r>
        <w:rPr>
          <w:color w:val="231F20"/>
          <w:w w:val="95"/>
        </w:rPr>
        <w:t>т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допо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type w:val="continuous"/>
          <w:pgSz w:w="9355" w:h="13620"/>
          <w:pgMar w:top="1340" w:bottom="280" w:left="500" w:right="620"/>
          <w:cols w:num="4" w:equalWidth="0">
            <w:col w:w="1037" w:space="40"/>
            <w:col w:w="2911" w:space="40"/>
            <w:col w:w="385" w:space="40"/>
            <w:col w:w="3782"/>
          </w:cols>
        </w:sectPr>
      </w:pPr>
    </w:p>
    <w:p>
      <w:pPr>
        <w:pStyle w:val="BodyText"/>
        <w:spacing w:line="282" w:lineRule="exact"/>
        <w:ind w:left="463" w:right="0"/>
        <w:jc w:val="left"/>
      </w:pPr>
      <w:r>
        <w:rPr>
          <w:color w:val="231F20"/>
          <w:spacing w:val="2"/>
          <w:w w:val="95"/>
        </w:rPr>
        <w:t>нительном</w:t>
      </w:r>
      <w:r>
        <w:rPr>
          <w:color w:val="231F20"/>
          <w:w w:val="95"/>
        </w:rPr>
        <w:t>у</w:t>
      </w:r>
      <w:r>
        <w:rPr>
          <w:color w:val="231F20"/>
          <w:spacing w:val="77"/>
          <w:w w:val="95"/>
        </w:rPr>
        <w:t> </w:t>
      </w:r>
      <w:r>
        <w:rPr>
          <w:color w:val="231F20"/>
          <w:spacing w:val="3"/>
          <w:w w:val="95"/>
        </w:rPr>
        <w:t>количеств</w:t>
      </w:r>
      <w:r>
        <w:rPr>
          <w:color w:val="231F20"/>
          <w:w w:val="95"/>
        </w:rPr>
        <w:t>у</w:t>
      </w:r>
      <w:r>
        <w:rPr>
          <w:color w:val="231F20"/>
          <w:spacing w:val="77"/>
          <w:w w:val="95"/>
        </w:rPr>
        <w:t> </w:t>
      </w:r>
      <w:r>
        <w:rPr>
          <w:color w:val="231F20"/>
          <w:spacing w:val="3"/>
          <w:w w:val="95"/>
        </w:rPr>
        <w:t>умерши</w:t>
      </w:r>
      <w:r>
        <w:rPr>
          <w:color w:val="231F20"/>
          <w:w w:val="95"/>
        </w:rPr>
        <w:t>х</w:t>
      </w:r>
      <w:r>
        <w:rPr>
          <w:color w:val="231F20"/>
          <w:spacing w:val="78"/>
          <w:w w:val="95"/>
        </w:rPr>
        <w:t> </w:t>
      </w:r>
      <w:r>
        <w:rPr>
          <w:color w:val="231F20"/>
          <w:spacing w:val="2"/>
          <w:w w:val="95"/>
        </w:rPr>
        <w:t>из</w:t>
      </w:r>
      <w:r>
        <w:rPr>
          <w:color w:val="231F20"/>
          <w:spacing w:val="2"/>
          <w:w w:val="95"/>
        </w:rPr>
        <w:t>-</w:t>
      </w:r>
      <w:r>
        <w:rPr>
          <w:color w:val="231F20"/>
          <w:spacing w:val="3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77"/>
          <w:w w:val="95"/>
        </w:rPr>
        <w:t> </w:t>
      </w:r>
      <w:r>
        <w:rPr>
          <w:color w:val="231F20"/>
          <w:spacing w:val="3"/>
          <w:w w:val="95"/>
        </w:rPr>
        <w:t>сверхсмертности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0"/>
        </w:rPr>
        <w:t>в</w:t>
      </w:r>
      <w:r>
        <w:rPr>
          <w:color w:val="231F20"/>
          <w:spacing w:val="58"/>
          <w:w w:val="90"/>
        </w:rPr>
        <w:t> </w:t>
      </w:r>
      <w:r>
        <w:rPr>
          <w:color w:val="231F20"/>
          <w:spacing w:val="1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58"/>
          <w:w w:val="90"/>
        </w:rPr>
        <w:t> </w:t>
      </w:r>
      <w:r>
        <w:rPr>
          <w:color w:val="231F20"/>
          <w:spacing w:val="1"/>
          <w:w w:val="90"/>
        </w:rPr>
        <w:t>перио</w:t>
      </w:r>
      <w:r>
        <w:rPr>
          <w:color w:val="231F20"/>
          <w:w w:val="90"/>
        </w:rPr>
        <w:t>д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1"/>
          <w:w w:val="90"/>
        </w:rPr>
        <w:t>1992–202</w:t>
      </w:r>
      <w:r>
        <w:rPr>
          <w:color w:val="231F20"/>
          <w:w w:val="90"/>
        </w:rPr>
        <w:t>3</w:t>
      </w:r>
      <w:r>
        <w:rPr>
          <w:color w:val="231F20"/>
          <w:spacing w:val="56"/>
          <w:w w:val="90"/>
        </w:rPr>
        <w:t> </w:t>
      </w:r>
      <w:r>
        <w:rPr>
          <w:color w:val="231F20"/>
          <w:spacing w:val="1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1"/>
          <w:w w:val="90"/>
        </w:rPr>
        <w:t>(3</w:t>
      </w:r>
      <w:r>
        <w:rPr>
          <w:color w:val="231F20"/>
          <w:w w:val="90"/>
        </w:rPr>
        <w:t>2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1"/>
          <w:w w:val="90"/>
        </w:rPr>
        <w:t>года</w:t>
      </w:r>
      <w:r>
        <w:rPr>
          <w:color w:val="231F20"/>
          <w:w w:val="90"/>
        </w:rPr>
        <w:t>)</w:t>
      </w:r>
      <w:r>
        <w:rPr>
          <w:color w:val="231F20"/>
          <w:spacing w:val="58"/>
          <w:w w:val="90"/>
        </w:rPr>
        <w:t> </w:t>
      </w:r>
      <w:r>
        <w:rPr>
          <w:color w:val="231F20"/>
          <w:spacing w:val="1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1"/>
          <w:w w:val="90"/>
        </w:rPr>
        <w:t>сравнению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5"/>
        </w:rPr>
        <w:t>с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советским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периодом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РСФСР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(1980–1991)</w:t>
      </w:r>
      <w:r>
        <w:rPr>
          <w:color w:val="231F20"/>
          <w:w w:val="95"/>
        </w:rPr>
        <w:t>�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Получается,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-1"/>
          <w:w w:val="90"/>
        </w:rPr>
        <w:t>в</w:t>
      </w:r>
      <w:r>
        <w:rPr>
          <w:color w:val="231F20"/>
          <w:w w:val="90"/>
        </w:rPr>
        <w:t>о</w:t>
      </w:r>
      <w:r>
        <w:rPr>
          <w:color w:val="231F20"/>
          <w:spacing w:val="-3"/>
          <w:w w:val="90"/>
        </w:rPr>
        <w:t> </w:t>
      </w:r>
      <w:r>
        <w:rPr>
          <w:color w:val="231F20"/>
          <w:spacing w:val="-1"/>
          <w:w w:val="90"/>
        </w:rPr>
        <w:t>врем</w:t>
      </w:r>
      <w:r>
        <w:rPr>
          <w:color w:val="231F20"/>
          <w:w w:val="90"/>
        </w:rPr>
        <w:t>я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-1"/>
          <w:w w:val="90"/>
        </w:rPr>
        <w:t>правлени</w:t>
      </w:r>
      <w:r>
        <w:rPr>
          <w:color w:val="231F20"/>
          <w:w w:val="90"/>
        </w:rPr>
        <w:t>я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-1"/>
          <w:w w:val="90"/>
        </w:rPr>
        <w:t>Б</w:t>
      </w:r>
      <w:r>
        <w:rPr>
          <w:color w:val="231F20"/>
          <w:spacing w:val="-4"/>
          <w:w w:val="90"/>
        </w:rPr>
        <w:t>�</w:t>
      </w:r>
      <w:r>
        <w:rPr>
          <w:color w:val="231F20"/>
          <w:spacing w:val="-1"/>
          <w:w w:val="90"/>
        </w:rPr>
        <w:t>Н</w:t>
      </w:r>
      <w:r>
        <w:rPr>
          <w:color w:val="231F20"/>
          <w:w w:val="90"/>
        </w:rPr>
        <w:t>�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-1"/>
          <w:w w:val="90"/>
        </w:rPr>
        <w:t>Ельцин</w:t>
      </w:r>
      <w:r>
        <w:rPr>
          <w:color w:val="231F20"/>
          <w:w w:val="90"/>
        </w:rPr>
        <w:t>а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-1"/>
          <w:w w:val="90"/>
        </w:rPr>
        <w:t>(1991–1999</w:t>
      </w:r>
      <w:r>
        <w:rPr>
          <w:color w:val="231F20"/>
          <w:w w:val="90"/>
        </w:rPr>
        <w:t>)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-1"/>
          <w:w w:val="90"/>
        </w:rPr>
        <w:t>дополнитель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type w:val="continuous"/>
          <w:pgSz w:w="9355" w:h="13620"/>
          <w:pgMar w:top="134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0"/>
        <w:jc w:val="left"/>
      </w:pPr>
      <w:r>
        <w:rPr>
          <w:color w:val="231F20"/>
          <w:spacing w:val="1"/>
          <w:w w:val="95"/>
        </w:rPr>
        <w:t>но</w:t>
      </w:r>
      <w:r>
        <w:rPr>
          <w:color w:val="231F20"/>
          <w:w w:val="95"/>
        </w:rPr>
        <w:t>е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количеств</w:t>
      </w:r>
      <w:r>
        <w:rPr>
          <w:color w:val="231F20"/>
          <w:w w:val="95"/>
        </w:rPr>
        <w:t>о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умерши</w:t>
      </w:r>
      <w:r>
        <w:rPr>
          <w:color w:val="231F20"/>
          <w:w w:val="95"/>
        </w:rPr>
        <w:t>х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равнялос</w:t>
      </w:r>
      <w:r>
        <w:rPr>
          <w:color w:val="231F20"/>
          <w:w w:val="95"/>
        </w:rPr>
        <w:t>ь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3,</w:t>
      </w:r>
      <w:r>
        <w:rPr>
          <w:color w:val="231F20"/>
          <w:w w:val="95"/>
        </w:rPr>
        <w:t>6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млн</w:t>
      </w:r>
      <w:r>
        <w:rPr>
          <w:color w:val="231F20"/>
          <w:w w:val="95"/>
        </w:rPr>
        <w:t>,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посл</w:t>
      </w:r>
      <w:r>
        <w:rPr>
          <w:color w:val="231F20"/>
          <w:w w:val="95"/>
        </w:rPr>
        <w:t>е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него</w:t>
      </w:r>
      <w:r>
        <w:rPr>
          <w:color w:val="231F20"/>
          <w:spacing w:val="1"/>
          <w:w w:val="94"/>
        </w:rPr>
        <w:t> </w:t>
      </w:r>
      <w:r>
        <w:rPr>
          <w:color w:val="231F20"/>
          <w:w w:val="90"/>
        </w:rPr>
        <w:t>(2000–2023)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еще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11,5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w w:val="95"/>
        </w:rPr>
        <w:t>Вот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какой</w:t>
      </w:r>
      <w:r>
        <w:rPr>
          <w:color w:val="231F20"/>
          <w:spacing w:val="-1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бедой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2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нашего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народа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обошлась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экономиче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ская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политика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стране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последней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трети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века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4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ind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ж</w:t>
      </w:r>
      <w:r>
        <w:rPr>
          <w:rFonts w:ascii="Arial" w:hAnsi="Arial" w:cs="Arial" w:eastAsia="Arial"/>
          <w:color w:val="231F20"/>
          <w:spacing w:val="-1"/>
          <w:w w:val="95"/>
        </w:rPr>
        <w:t>и</w:t>
      </w:r>
      <w:r>
        <w:rPr>
          <w:rFonts w:ascii="Arial" w:hAnsi="Arial" w:cs="Arial" w:eastAsia="Arial"/>
          <w:color w:val="231F20"/>
          <w:spacing w:val="2"/>
          <w:w w:val="95"/>
        </w:rPr>
        <w:t>д</w:t>
      </w:r>
      <w:r>
        <w:rPr>
          <w:rFonts w:ascii="Arial" w:hAnsi="Arial" w:cs="Arial" w:eastAsia="Arial"/>
          <w:color w:val="231F20"/>
          <w:spacing w:val="-2"/>
          <w:w w:val="95"/>
        </w:rPr>
        <w:t>а</w:t>
      </w:r>
      <w:r>
        <w:rPr>
          <w:rFonts w:ascii="Arial" w:hAnsi="Arial" w:cs="Arial" w:eastAsia="Arial"/>
          <w:color w:val="231F20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м</w:t>
      </w:r>
      <w:r>
        <w:rPr>
          <w:rFonts w:ascii="Arial" w:hAnsi="Arial" w:cs="Arial" w:eastAsia="Arial"/>
          <w:color w:val="231F20"/>
          <w:w w:val="95"/>
        </w:rPr>
        <w:t>ая</w:t>
      </w:r>
      <w:r>
        <w:rPr>
          <w:rFonts w:ascii="Arial" w:hAnsi="Arial" w:cs="Arial" w:eastAsia="Arial"/>
          <w:color w:val="231F20"/>
          <w:spacing w:val="-13"/>
          <w:w w:val="95"/>
        </w:rPr>
        <w:t> </w:t>
      </w:r>
      <w:r>
        <w:rPr>
          <w:rFonts w:ascii="Arial" w:hAnsi="Arial" w:cs="Arial" w:eastAsia="Arial"/>
          <w:color w:val="231F20"/>
          <w:spacing w:val="-1"/>
          <w:w w:val="95"/>
        </w:rPr>
        <w:t>п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-2"/>
          <w:w w:val="95"/>
        </w:rPr>
        <w:t>д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1"/>
          <w:w w:val="95"/>
        </w:rPr>
        <w:t>л</w:t>
      </w:r>
      <w:r>
        <w:rPr>
          <w:rFonts w:ascii="Arial" w:hAnsi="Arial" w:cs="Arial" w:eastAsia="Arial"/>
          <w:color w:val="231F20"/>
          <w:w w:val="95"/>
        </w:rPr>
        <w:t>ж</w:t>
      </w:r>
      <w:r>
        <w:rPr>
          <w:rFonts w:ascii="Arial" w:hAnsi="Arial" w:cs="Arial" w:eastAsia="Arial"/>
          <w:color w:val="231F20"/>
          <w:spacing w:val="-1"/>
          <w:w w:val="95"/>
        </w:rPr>
        <w:t>и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л</w:t>
      </w:r>
      <w:r>
        <w:rPr>
          <w:rFonts w:ascii="Arial" w:hAnsi="Arial" w:cs="Arial" w:eastAsia="Arial"/>
          <w:color w:val="231F20"/>
          <w:spacing w:val="-4"/>
          <w:w w:val="95"/>
        </w:rPr>
        <w:t>ь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4"/>
          <w:w w:val="95"/>
        </w:rPr>
        <w:t>с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ь</w:t>
      </w:r>
      <w:r>
        <w:rPr>
          <w:rFonts w:ascii="Arial" w:hAnsi="Arial" w:cs="Arial" w:eastAsia="Arial"/>
          <w:color w:val="231F20"/>
          <w:spacing w:val="-13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ж</w:t>
      </w:r>
      <w:r>
        <w:rPr>
          <w:rFonts w:ascii="Arial" w:hAnsi="Arial" w:cs="Arial" w:eastAsia="Arial"/>
          <w:color w:val="231F20"/>
          <w:w w:val="95"/>
        </w:rPr>
        <w:t>изни</w:t>
      </w:r>
      <w:r>
        <w:rPr>
          <w:rFonts w:ascii="Arial" w:hAnsi="Arial" w:cs="Arial" w:eastAsia="Arial"/>
          <w:color w:val="231F20"/>
          <w:spacing w:val="-13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пр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-13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spacing w:val="-2"/>
          <w:w w:val="95"/>
        </w:rPr>
        <w:t>о</w:t>
      </w:r>
      <w:r>
        <w:rPr>
          <w:rFonts w:ascii="Arial" w:hAnsi="Arial" w:cs="Arial" w:eastAsia="Arial"/>
          <w:color w:val="231F20"/>
          <w:spacing w:val="7"/>
          <w:w w:val="95"/>
        </w:rPr>
        <w:t>ж</w:t>
      </w:r>
      <w:r>
        <w:rPr>
          <w:rFonts w:ascii="Arial" w:hAnsi="Arial" w:cs="Arial" w:eastAsia="Arial"/>
          <w:color w:val="231F20"/>
          <w:spacing w:val="-2"/>
          <w:w w:val="95"/>
        </w:rPr>
        <w:t>д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нии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50" w:lineRule="exact" w:before="8"/>
        <w:rPr>
          <w:sz w:val="15"/>
          <w:szCs w:val="15"/>
        </w:rPr>
      </w:pPr>
      <w:r>
        <w:rPr>
          <w:sz w:val="15"/>
          <w:szCs w:val="15"/>
        </w:rPr>
      </w:r>
    </w:p>
    <w:p>
      <w:pPr>
        <w:pStyle w:val="BodyText"/>
        <w:spacing w:line="165" w:lineRule="auto"/>
        <w:ind w:right="440" w:firstLine="283"/>
        <w:jc w:val="both"/>
      </w:pPr>
      <w:r>
        <w:rPr>
          <w:color w:val="231F20"/>
          <w:spacing w:val="-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определению</w:t>
      </w:r>
      <w:r>
        <w:rPr>
          <w:color w:val="231F20"/>
          <w:w w:val="95"/>
        </w:rPr>
        <w:t>,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ОП</w:t>
      </w:r>
      <w:r>
        <w:rPr>
          <w:color w:val="231F20"/>
          <w:w w:val="95"/>
        </w:rPr>
        <w:t>Ж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рождени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стран</w:t>
      </w:r>
      <w:r>
        <w:rPr>
          <w:color w:val="231F20"/>
          <w:w w:val="95"/>
        </w:rPr>
        <w:t>е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конкре</w:t>
      </w:r>
      <w:r>
        <w:rPr>
          <w:color w:val="231F20"/>
          <w:spacing w:val="-3"/>
          <w:w w:val="95"/>
        </w:rPr>
        <w:t>т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м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у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р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ч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ет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я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6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в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л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ч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у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w w:val="95"/>
        </w:rPr>
        <w:t>которое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среднем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предстоит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прожить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человеку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покол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ния,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рожденному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данной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стране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этом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году,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если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пр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тяж</w:t>
      </w:r>
      <w:r>
        <w:rPr>
          <w:color w:val="231F20"/>
          <w:w w:val="95"/>
        </w:rPr>
        <w:t>ении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его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жи</w:t>
      </w:r>
      <w:r>
        <w:rPr>
          <w:color w:val="231F20"/>
          <w:w w:val="95"/>
        </w:rPr>
        <w:t>зни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повозрас</w:t>
      </w:r>
      <w:r>
        <w:rPr>
          <w:color w:val="231F20"/>
          <w:w w:val="95"/>
        </w:rPr>
        <w:t>тны</w:t>
      </w:r>
      <w:r>
        <w:rPr>
          <w:color w:val="231F20"/>
          <w:w w:val="95"/>
        </w:rPr>
        <w:t>е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ко</w:t>
      </w:r>
      <w:r>
        <w:rPr>
          <w:color w:val="231F20"/>
          <w:w w:val="95"/>
        </w:rPr>
        <w:t>эффи</w:t>
      </w:r>
      <w:r>
        <w:rPr>
          <w:color w:val="231F20"/>
          <w:w w:val="95"/>
        </w:rPr>
        <w:t>циент</w:t>
      </w:r>
      <w:r>
        <w:rPr>
          <w:color w:val="231F20"/>
          <w:w w:val="95"/>
        </w:rPr>
        <w:t>ы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смер</w:t>
      </w:r>
      <w:r>
        <w:rPr>
          <w:color w:val="231F20"/>
          <w:w w:val="95"/>
        </w:rPr>
        <w:t>тн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</w:t>
      </w:r>
      <w:r>
        <w:rPr>
          <w:color w:val="231F20"/>
          <w:w w:val="95"/>
        </w:rPr>
        <w:t>и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да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но</w:t>
      </w:r>
      <w:r>
        <w:rPr>
          <w:color w:val="231F20"/>
          <w:w w:val="95"/>
        </w:rPr>
        <w:t>й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тра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тану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я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аким</w:t>
      </w:r>
      <w:r>
        <w:rPr>
          <w:color w:val="231F20"/>
          <w:w w:val="95"/>
        </w:rPr>
        <w:t>и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же</w:t>
      </w:r>
      <w:r>
        <w:rPr>
          <w:color w:val="231F20"/>
          <w:w w:val="95"/>
        </w:rPr>
        <w:t>,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ка</w:t>
      </w:r>
      <w:r>
        <w:rPr>
          <w:color w:val="231F20"/>
          <w:w w:val="95"/>
        </w:rPr>
        <w:t>к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год</w:t>
      </w:r>
      <w:r>
        <w:rPr>
          <w:color w:val="231F20"/>
          <w:w w:val="95"/>
        </w:rPr>
        <w:t>,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когда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вычисляетс</w:t>
      </w:r>
      <w:r>
        <w:rPr>
          <w:color w:val="231F20"/>
          <w:w w:val="95"/>
        </w:rPr>
        <w:t>я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это</w:t>
      </w:r>
      <w:r>
        <w:rPr>
          <w:color w:val="231F20"/>
          <w:w w:val="95"/>
        </w:rPr>
        <w:t>т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2"/>
          <w:w w:val="95"/>
        </w:rPr>
        <w:t>показатель</w:t>
      </w:r>
      <w:r>
        <w:rPr>
          <w:color w:val="231F20"/>
          <w:w w:val="95"/>
        </w:rPr>
        <w:t>�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сути</w:t>
      </w:r>
      <w:r>
        <w:rPr>
          <w:color w:val="231F20"/>
          <w:w w:val="95"/>
        </w:rPr>
        <w:t>,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ОП</w:t>
      </w:r>
      <w:r>
        <w:rPr>
          <w:color w:val="231F20"/>
          <w:w w:val="95"/>
        </w:rPr>
        <w:t>Ж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2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2"/>
          <w:w w:val="95"/>
        </w:rPr>
        <w:t>рожд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показатель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средней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продолжительности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предсто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щ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жи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ле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ю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ан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ж</w:t>
      </w:r>
      <w:r>
        <w:rPr>
          <w:color w:val="231F20"/>
          <w:w w:val="95"/>
        </w:rPr>
        <w:t>д</w:t>
      </w:r>
      <w:r>
        <w:rPr>
          <w:color w:val="231F20"/>
          <w:spacing w:val="5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нии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конкретном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году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0" w:firstLine="283"/>
        <w:jc w:val="both"/>
      </w:pPr>
      <w:r>
        <w:rPr>
          <w:color w:val="231F20"/>
          <w:spacing w:val="-1"/>
          <w:w w:val="95"/>
        </w:rPr>
        <w:t>ОП</w:t>
      </w:r>
      <w:r>
        <w:rPr>
          <w:color w:val="231F20"/>
          <w:w w:val="95"/>
        </w:rPr>
        <w:t>Ж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важнейши</w:t>
      </w:r>
      <w:r>
        <w:rPr>
          <w:color w:val="231F20"/>
          <w:w w:val="95"/>
        </w:rPr>
        <w:t>й</w:t>
      </w:r>
      <w:r>
        <w:rPr>
          <w:color w:val="231F20"/>
          <w:spacing w:val="-17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"/>
          <w:w w:val="95"/>
        </w:rPr>
        <w:t>демографически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9"/>
          <w:w w:val="95"/>
        </w:rPr>
        <w:t> </w:t>
      </w:r>
      <w:r>
        <w:rPr>
          <w:color w:val="231F20"/>
          <w:spacing w:val="-1"/>
          <w:w w:val="95"/>
        </w:rPr>
        <w:t>показател</w:t>
      </w:r>
      <w:r>
        <w:rPr>
          <w:color w:val="231F20"/>
          <w:w w:val="95"/>
        </w:rPr>
        <w:t>ь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стране,</w:t>
      </w:r>
      <w:r>
        <w:rPr>
          <w:color w:val="231F20"/>
          <w:spacing w:val="-1"/>
          <w:w w:val="97"/>
        </w:rPr>
        <w:t> </w:t>
      </w:r>
      <w:r>
        <w:rPr>
          <w:color w:val="231F20"/>
          <w:spacing w:val="1"/>
          <w:w w:val="95"/>
        </w:rPr>
        <w:t>определяющийс</w:t>
      </w:r>
      <w:r>
        <w:rPr>
          <w:color w:val="231F20"/>
          <w:w w:val="95"/>
        </w:rPr>
        <w:t>я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уровне</w:t>
      </w:r>
      <w:r>
        <w:rPr>
          <w:color w:val="231F20"/>
          <w:w w:val="95"/>
        </w:rPr>
        <w:t>м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смертност</w:t>
      </w:r>
      <w:r>
        <w:rPr>
          <w:color w:val="231F20"/>
          <w:w w:val="95"/>
        </w:rPr>
        <w:t>и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разных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возрастных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группах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состоянием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здоровья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всего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2"/>
          <w:w w:val="95"/>
        </w:rPr>
        <w:t>стран</w:t>
      </w:r>
      <w:r>
        <w:rPr>
          <w:color w:val="231F20"/>
          <w:w w:val="95"/>
        </w:rPr>
        <w:t>е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2"/>
          <w:w w:val="95"/>
        </w:rPr>
        <w:t>конкретно</w:t>
      </w:r>
      <w:r>
        <w:rPr>
          <w:color w:val="231F20"/>
          <w:w w:val="95"/>
        </w:rPr>
        <w:t>м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2"/>
          <w:w w:val="95"/>
        </w:rPr>
        <w:t>году</w:t>
      </w:r>
      <w:r>
        <w:rPr>
          <w:color w:val="231F20"/>
          <w:w w:val="95"/>
        </w:rPr>
        <w:t>�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3"/>
          <w:w w:val="95"/>
        </w:rPr>
        <w:t> </w:t>
      </w:r>
      <w:r>
        <w:rPr>
          <w:color w:val="231F20"/>
          <w:spacing w:val="-2"/>
          <w:w w:val="95"/>
        </w:rPr>
        <w:t>большинств</w:t>
      </w:r>
      <w:r>
        <w:rPr>
          <w:color w:val="231F20"/>
          <w:w w:val="95"/>
        </w:rPr>
        <w:t>е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2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3"/>
          <w:w w:val="95"/>
        </w:rPr>
        <w:t>мир</w:t>
      </w:r>
      <w:r>
        <w:rPr>
          <w:color w:val="231F20"/>
          <w:w w:val="95"/>
        </w:rPr>
        <w:t>а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2"/>
          <w:w w:val="95"/>
        </w:rPr>
        <w:t>ОПЖ</w:t>
      </w:r>
      <w:r>
        <w:rPr>
          <w:color w:val="231F20"/>
          <w:spacing w:val="-2"/>
          <w:w w:val="107"/>
        </w:rPr>
        <w:t> </w:t>
      </w:r>
      <w:r>
        <w:rPr>
          <w:color w:val="231F20"/>
          <w:w w:val="95"/>
        </w:rPr>
        <w:t>мужчин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женщин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отличается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друг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друга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1"/>
          <w:w w:val="95"/>
        </w:rPr>
        <w:t>(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рис.</w:t>
      </w:r>
      <w:r>
        <w:rPr>
          <w:rFonts w:ascii="Times New Roman" w:hAnsi="Times New Roman" w:cs="Times New Roman" w:eastAsia="Times New Roman"/>
          <w:b/>
          <w:bCs/>
          <w:color w:val="231F20"/>
          <w:spacing w:val="18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7.3</w:t>
      </w:r>
      <w:r>
        <w:rPr>
          <w:color w:val="231F20"/>
          <w:w w:val="95"/>
        </w:rPr>
        <w:t>)</w:t>
      </w:r>
      <w:r>
        <w:rPr>
          <w:color w:val="231F20"/>
          <w:w w:val="95"/>
        </w:rPr>
        <w:t>�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Раз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ница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между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ОПЖ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мужчин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женщин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является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важнейшим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показателе</w:t>
      </w:r>
      <w:r>
        <w:rPr>
          <w:color w:val="231F20"/>
          <w:w w:val="95"/>
        </w:rPr>
        <w:t>м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состояни</w:t>
      </w:r>
      <w:r>
        <w:rPr>
          <w:color w:val="231F20"/>
          <w:w w:val="95"/>
        </w:rPr>
        <w:t>я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здоровь</w:t>
      </w:r>
      <w:r>
        <w:rPr>
          <w:color w:val="231F20"/>
          <w:w w:val="95"/>
        </w:rPr>
        <w:t>я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отдельн</w:t>
      </w:r>
      <w:r>
        <w:rPr>
          <w:color w:val="231F20"/>
          <w:w w:val="95"/>
        </w:rPr>
        <w:t>о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мужчи</w:t>
      </w:r>
      <w:r>
        <w:rPr>
          <w:color w:val="231F20"/>
          <w:w w:val="95"/>
        </w:rPr>
        <w:t>н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же</w:t>
      </w:r>
      <w:r>
        <w:rPr>
          <w:color w:val="231F20"/>
          <w:spacing w:val="-2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щин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смертности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внешних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причин,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которым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боль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шей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степени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подвержены</w:t>
      </w:r>
      <w:r>
        <w:rPr>
          <w:color w:val="231F20"/>
          <w:spacing w:val="-3"/>
          <w:w w:val="90"/>
        </w:rPr>
        <w:t> </w:t>
      </w:r>
      <w:r>
        <w:rPr>
          <w:color w:val="231F20"/>
          <w:w w:val="90"/>
        </w:rPr>
        <w:t>мужчины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1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2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4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3"/>
          <w:w w:val="95"/>
        </w:rPr>
        <w:t>2</w:t>
      </w:r>
      <w:r>
        <w:rPr>
          <w:color w:val="231F20"/>
          <w:spacing w:val="3"/>
          <w:w w:val="95"/>
        </w:rPr>
        <w:t>0</w:t>
      </w:r>
      <w:r>
        <w:rPr>
          <w:color w:val="231F20"/>
          <w:spacing w:val="3"/>
          <w:w w:val="95"/>
        </w:rPr>
        <w:t>2</w:t>
      </w:r>
      <w:r>
        <w:rPr>
          <w:color w:val="231F20"/>
          <w:w w:val="95"/>
        </w:rPr>
        <w:t>3</w:t>
      </w:r>
      <w:r>
        <w:rPr>
          <w:color w:val="231F20"/>
          <w:spacing w:val="49"/>
          <w:w w:val="95"/>
        </w:rPr>
        <w:t> </w:t>
      </w:r>
      <w:r>
        <w:rPr>
          <w:color w:val="231F20"/>
          <w:spacing w:val="2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62"/>
          <w:w w:val="80"/>
        </w:rPr>
        <w:t> 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3"/>
          <w:w w:val="95"/>
        </w:rPr>
        <w:t>б</w:t>
      </w:r>
      <w:r>
        <w:rPr>
          <w:color w:val="231F20"/>
          <w:spacing w:val="2"/>
          <w:w w:val="95"/>
        </w:rPr>
        <w:t>щ</w:t>
      </w:r>
      <w:r>
        <w:rPr>
          <w:color w:val="231F20"/>
          <w:spacing w:val="3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П</w:t>
      </w:r>
      <w:r>
        <w:rPr>
          <w:color w:val="231F20"/>
          <w:w w:val="95"/>
        </w:rPr>
        <w:t>Ж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2"/>
          <w:w w:val="95"/>
        </w:rPr>
        <w:t>н</w:t>
      </w:r>
      <w:r>
        <w:rPr>
          <w:color w:val="231F20"/>
          <w:spacing w:val="2"/>
          <w:w w:val="95"/>
        </w:rPr>
        <w:t>я</w:t>
      </w:r>
      <w:r>
        <w:rPr>
          <w:color w:val="231F20"/>
          <w:spacing w:val="2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2"/>
          <w:w w:val="95"/>
        </w:rPr>
        <w:t>с</w:t>
      </w:r>
      <w:r>
        <w:rPr>
          <w:color w:val="231F20"/>
          <w:w w:val="95"/>
        </w:rPr>
        <w:t>ь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3"/>
          <w:w w:val="95"/>
        </w:rPr>
        <w:t>7</w:t>
      </w:r>
      <w:r>
        <w:rPr>
          <w:color w:val="231F20"/>
          <w:spacing w:val="3"/>
          <w:w w:val="95"/>
        </w:rPr>
        <w:t>3</w:t>
      </w:r>
      <w:r>
        <w:rPr>
          <w:color w:val="231F20"/>
          <w:spacing w:val="2"/>
          <w:w w:val="95"/>
        </w:rPr>
        <w:t>,</w:t>
      </w:r>
      <w:r>
        <w:rPr>
          <w:color w:val="231F20"/>
          <w:w w:val="95"/>
        </w:rPr>
        <w:t>4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2"/>
          <w:w w:val="80"/>
        </w:rPr>
        <w:t>г</w:t>
      </w:r>
      <w:r>
        <w:rPr>
          <w:color w:val="231F20"/>
          <w:spacing w:val="2"/>
          <w:w w:val="80"/>
        </w:rPr>
        <w:t>о</w:t>
      </w:r>
      <w:r>
        <w:rPr>
          <w:color w:val="231F20"/>
          <w:spacing w:val="2"/>
          <w:w w:val="80"/>
        </w:rPr>
        <w:t>д</w:t>
      </w:r>
      <w:r>
        <w:rPr>
          <w:color w:val="231F20"/>
          <w:spacing w:val="5"/>
          <w:w w:val="80"/>
        </w:rPr>
        <w:t>а</w:t>
      </w:r>
      <w:r>
        <w:rPr>
          <w:color w:val="231F20"/>
          <w:w w:val="80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1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это</w:t>
      </w:r>
      <w:r>
        <w:rPr>
          <w:color w:val="231F20"/>
          <w:w w:val="95"/>
        </w:rPr>
        <w:t>м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отдельн</w:t>
      </w:r>
      <w:r>
        <w:rPr>
          <w:color w:val="231F20"/>
          <w:w w:val="95"/>
        </w:rPr>
        <w:t>о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ОП</w:t>
      </w:r>
      <w:r>
        <w:rPr>
          <w:color w:val="231F20"/>
          <w:w w:val="95"/>
        </w:rPr>
        <w:t>Ж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2"/>
          <w:w w:val="95"/>
        </w:rPr>
        <w:t>мужчи</w:t>
      </w:r>
      <w:r>
        <w:rPr>
          <w:color w:val="231F20"/>
          <w:w w:val="95"/>
        </w:rPr>
        <w:t>н</w:t>
      </w:r>
      <w:r>
        <w:rPr>
          <w:color w:val="231F20"/>
          <w:spacing w:val="4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женщи</w:t>
      </w:r>
      <w:r>
        <w:rPr>
          <w:color w:val="231F20"/>
          <w:w w:val="95"/>
        </w:rPr>
        <w:t>н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2"/>
          <w:w w:val="95"/>
        </w:rPr>
        <w:t>был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равна</w:t>
      </w:r>
      <w:r>
        <w:rPr>
          <w:color w:val="231F20"/>
          <w:spacing w:val="2"/>
          <w:w w:val="92"/>
        </w:rPr>
        <w:t> </w:t>
      </w:r>
      <w:r>
        <w:rPr>
          <w:color w:val="231F20"/>
          <w:w w:val="95"/>
        </w:rPr>
        <w:t>68,0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78,7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года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соответственно</w:t>
      </w:r>
      <w:r>
        <w:rPr>
          <w:color w:val="231F20"/>
          <w:w w:val="95"/>
        </w:rPr>
        <w:t>�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Разница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между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ОПЖ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му</w:t>
      </w:r>
      <w:r>
        <w:rPr>
          <w:color w:val="231F20"/>
          <w:spacing w:val="-2"/>
          <w:w w:val="95"/>
        </w:rPr>
        <w:t>ж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чи</w:t>
      </w:r>
      <w:r>
        <w:rPr>
          <w:color w:val="231F20"/>
          <w:w w:val="95"/>
        </w:rPr>
        <w:t>н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женщи</w:t>
      </w:r>
      <w:r>
        <w:rPr>
          <w:color w:val="231F20"/>
          <w:w w:val="95"/>
        </w:rPr>
        <w:t>н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равнялас</w:t>
      </w:r>
      <w:r>
        <w:rPr>
          <w:color w:val="231F20"/>
          <w:w w:val="95"/>
        </w:rPr>
        <w:t>ь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10,</w:t>
      </w:r>
      <w:r>
        <w:rPr>
          <w:color w:val="231F20"/>
          <w:w w:val="95"/>
        </w:rPr>
        <w:t>7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80"/>
        </w:rPr>
        <w:t>года</w:t>
      </w:r>
      <w:r>
        <w:rPr>
          <w:color w:val="231F20"/>
          <w:w w:val="80"/>
        </w:rPr>
        <w:t>�</w:t>
      </w:r>
      <w:r>
        <w:rPr>
          <w:color w:val="231F20"/>
          <w:spacing w:val="47"/>
          <w:w w:val="8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Дл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я</w:t>
      </w:r>
      <w:r>
        <w:rPr>
          <w:rFonts w:ascii="Times New Roman" w:hAnsi="Times New Roman" w:cs="Times New Roman" w:eastAsia="Times New Roman"/>
          <w:i/>
          <w:color w:val="231F20"/>
          <w:spacing w:val="60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справк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и</w:t>
      </w:r>
      <w:r>
        <w:rPr>
          <w:color w:val="231F20"/>
          <w:w w:val="95"/>
        </w:rPr>
        <w:t>: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РСФСР</w:t>
      </w:r>
      <w:r>
        <w:rPr>
          <w:color w:val="231F20"/>
          <w:spacing w:val="1"/>
          <w:w w:val="114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1987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38"/>
          <w:w w:val="80"/>
        </w:rPr>
        <w:t> </w:t>
      </w:r>
      <w:r>
        <w:rPr>
          <w:color w:val="231F20"/>
          <w:w w:val="95"/>
        </w:rPr>
        <w:t>эта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разница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составляла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9,5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80"/>
        </w:rPr>
        <w:t>года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-43"/>
          <w:w w:val="85"/>
        </w:rPr>
        <w:t> </w:t>
      </w:r>
      <w:r>
        <w:rPr>
          <w:color w:val="231F20"/>
          <w:spacing w:val="-1"/>
          <w:w w:val="85"/>
        </w:rPr>
        <w:t>7</w:t>
      </w:r>
      <w:r>
        <w:rPr>
          <w:color w:val="231F20"/>
          <w:spacing w:val="-4"/>
          <w:w w:val="85"/>
        </w:rPr>
        <w:t>�</w:t>
      </w:r>
      <w:r>
        <w:rPr>
          <w:color w:val="231F20"/>
          <w:w w:val="85"/>
        </w:rPr>
        <w:t>4</w:t>
      </w:r>
      <w:r>
        <w:rPr>
          <w:color w:val="231F20"/>
          <w:spacing w:val="-43"/>
          <w:w w:val="85"/>
        </w:rPr>
        <w:t> </w:t>
      </w:r>
      <w:r>
        <w:rPr>
          <w:color w:val="231F20"/>
          <w:spacing w:val="-1"/>
          <w:w w:val="95"/>
        </w:rPr>
        <w:t>показан</w:t>
      </w:r>
      <w:r>
        <w:rPr>
          <w:color w:val="231F20"/>
          <w:w w:val="95"/>
        </w:rPr>
        <w:t>ы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1"/>
          <w:w w:val="95"/>
        </w:rPr>
        <w:t>значени</w:t>
      </w:r>
      <w:r>
        <w:rPr>
          <w:color w:val="231F20"/>
          <w:w w:val="95"/>
        </w:rPr>
        <w:t>я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1"/>
          <w:w w:val="95"/>
        </w:rPr>
        <w:t>обще</w:t>
      </w:r>
      <w:r>
        <w:rPr>
          <w:color w:val="231F20"/>
          <w:w w:val="95"/>
        </w:rPr>
        <w:t>й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1"/>
          <w:w w:val="95"/>
        </w:rPr>
        <w:t>ОП</w:t>
      </w:r>
      <w:r>
        <w:rPr>
          <w:color w:val="231F20"/>
          <w:w w:val="95"/>
        </w:rPr>
        <w:t>Ж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1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1"/>
          <w:w w:val="95"/>
        </w:rPr>
        <w:t>рождении</w:t>
      </w:r>
      <w:r>
        <w:rPr>
          <w:color w:val="231F20"/>
          <w:spacing w:val="-1"/>
          <w:w w:val="93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-1"/>
          <w:w w:val="95"/>
        </w:rPr>
        <w:t>России</w:t>
      </w:r>
      <w:r>
        <w:rPr>
          <w:color w:val="231F20"/>
          <w:w w:val="95"/>
        </w:rPr>
        <w:t>,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-1"/>
          <w:w w:val="95"/>
        </w:rPr>
        <w:t>Казахстане</w:t>
      </w:r>
      <w:r>
        <w:rPr>
          <w:color w:val="231F20"/>
          <w:w w:val="95"/>
        </w:rPr>
        <w:t>,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-1"/>
          <w:w w:val="95"/>
        </w:rPr>
        <w:t>Польше</w:t>
      </w:r>
      <w:r>
        <w:rPr>
          <w:color w:val="231F20"/>
          <w:w w:val="95"/>
        </w:rPr>
        <w:t>,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-1"/>
          <w:w w:val="95"/>
        </w:rPr>
        <w:t>Новы</w:t>
      </w:r>
      <w:r>
        <w:rPr>
          <w:color w:val="231F20"/>
          <w:w w:val="95"/>
        </w:rPr>
        <w:t>х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-1"/>
          <w:w w:val="95"/>
        </w:rPr>
        <w:t>Стары</w:t>
      </w:r>
      <w:r>
        <w:rPr>
          <w:color w:val="231F20"/>
          <w:w w:val="95"/>
        </w:rPr>
        <w:t>х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-1"/>
          <w:w w:val="95"/>
        </w:rPr>
        <w:t>страна</w:t>
      </w:r>
      <w:r>
        <w:rPr>
          <w:color w:val="231F20"/>
          <w:w w:val="95"/>
        </w:rPr>
        <w:t>х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-1"/>
          <w:w w:val="95"/>
        </w:rPr>
        <w:t>ЕС,</w:t>
      </w:r>
      <w:r>
        <w:rPr>
          <w:color w:val="231F20"/>
          <w:spacing w:val="-1"/>
          <w:w w:val="124"/>
        </w:rPr>
        <w:t> </w:t>
      </w:r>
      <w:r>
        <w:rPr>
          <w:color w:val="231F20"/>
          <w:w w:val="95"/>
        </w:rPr>
        <w:t>Турции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Иране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годам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период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1980–2023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74"/>
          <w:headerReference w:type="even" r:id="rId75"/>
          <w:footerReference w:type="default" r:id="rId76"/>
          <w:pgSz w:w="9355" w:h="13620"/>
          <w:pgMar w:header="775" w:footer="0" w:top="1180" w:bottom="280" w:left="620" w:right="520"/>
          <w:pgNumType w:start="55"/>
        </w:sectPr>
      </w:pPr>
    </w:p>
    <w:p>
      <w:pPr>
        <w:spacing w:line="180" w:lineRule="exact" w:before="7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before="69"/>
        <w:ind w:left="645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105"/>
          <w:sz w:val="24"/>
          <w:szCs w:val="24"/>
        </w:rPr>
        <w:t>ОПЖ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,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before="12"/>
        <w:ind w:left="645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100"/>
          <w:sz w:val="24"/>
          <w:szCs w:val="24"/>
        </w:rPr>
        <w:t>лет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3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before="77"/>
        <w:ind w:left="50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3"/>
        <w:rPr>
          <w:sz w:val="13"/>
          <w:szCs w:val="13"/>
        </w:rPr>
      </w:pPr>
      <w:r>
        <w:rPr>
          <w:sz w:val="13"/>
          <w:szCs w:val="13"/>
        </w:rPr>
      </w:r>
    </w:p>
    <w:p>
      <w:pPr>
        <w:ind w:left="1118" w:right="12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C88ABC"/>
          <w:spacing w:val="-4"/>
          <w:w w:val="105"/>
          <w:sz w:val="18"/>
          <w:szCs w:val="18"/>
        </w:rPr>
        <w:t>Ж</w:t>
      </w:r>
      <w:r>
        <w:rPr>
          <w:rFonts w:ascii="Arial" w:hAnsi="Arial" w:cs="Arial" w:eastAsia="Arial"/>
          <w:b/>
          <w:bCs/>
          <w:color w:val="C88ABC"/>
          <w:w w:val="105"/>
          <w:sz w:val="18"/>
          <w:szCs w:val="18"/>
        </w:rPr>
        <w:t>енщины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0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50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0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1168" w:right="126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Оба</w:t>
      </w:r>
      <w:r>
        <w:rPr>
          <w:rFonts w:ascii="Arial" w:hAnsi="Arial" w:cs="Arial" w:eastAsia="Arial"/>
          <w:b/>
          <w:bCs/>
          <w:color w:val="ED1C24"/>
          <w:spacing w:val="-5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пола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85"/>
        <w:ind w:left="50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line="178" w:lineRule="exact"/>
        <w:ind w:left="1197" w:right="116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7578B1"/>
          <w:w w:val="100"/>
          <w:sz w:val="18"/>
          <w:szCs w:val="18"/>
        </w:rPr>
        <w:t>Мужчин</w:t>
      </w:r>
      <w:r>
        <w:rPr>
          <w:rFonts w:ascii="Arial" w:hAnsi="Arial" w:cs="Arial" w:eastAsia="Arial"/>
          <w:b/>
          <w:bCs/>
          <w:color w:val="7578B1"/>
          <w:w w:val="100"/>
          <w:sz w:val="18"/>
          <w:szCs w:val="18"/>
        </w:rPr>
        <w:t>ы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55" w:lineRule="exact"/>
        <w:ind w:left="50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0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67.952232pt;margin-top:15.429688pt;width:354.197pt;height:22.232001pt;mso-position-horizontal-relative:page;mso-position-vertical-relative:paragraph;z-index:-12237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7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5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3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9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9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5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5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10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2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10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5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10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7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10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8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2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10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10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7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10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5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55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6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line="250" w:lineRule="auto" w:before="66"/>
        <w:ind w:left="2156" w:right="75" w:hanging="1693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52.278999pt;margin-top:-300.701233pt;width:376.391302pt;height:268.885273pt;mso-position-horizontal-relative:page;mso-position-vertical-relative:paragraph;z-index:-12239" coordorigin="1046,-6014" coordsize="7528,5378">
            <v:group style="position:absolute;left:1941;top:-5774;width:6627;height:2" coordorigin="1941,-5774" coordsize="6627,2">
              <v:shape style="position:absolute;left:1941;top:-5774;width:6627;height:2" coordorigin="1941,-5774" coordsize="6627,0" path="m1941,-5774l8567,-5774e" filled="f" stroked="t" strokeweight=".6pt" strokecolor="#939598">
                <v:path arrowok="t"/>
              </v:shape>
            </v:group>
            <v:group style="position:absolute;left:1384;top:-4774;width:7183;height:2" coordorigin="1384,-4774" coordsize="7183,2">
              <v:shape style="position:absolute;left:1384;top:-4774;width:7183;height:2" coordorigin="1384,-4774" coordsize="7183,0" path="m1384,-4774l8567,-4774e" filled="f" stroked="t" strokeweight=".6pt" strokecolor="#939598">
                <v:path arrowok="t"/>
              </v:shape>
            </v:group>
            <v:group style="position:absolute;left:1384;top:-3768;width:7183;height:2" coordorigin="1384,-3768" coordsize="7183,2">
              <v:shape style="position:absolute;left:1384;top:-3768;width:7183;height:2" coordorigin="1384,-3768" coordsize="7183,0" path="m1384,-3768l8567,-3768e" filled="f" stroked="t" strokeweight=".599pt" strokecolor="#939598">
                <v:path arrowok="t"/>
              </v:shape>
            </v:group>
            <v:group style="position:absolute;left:1384;top:-2757;width:7183;height:2" coordorigin="1384,-2757" coordsize="7183,2">
              <v:shape style="position:absolute;left:1384;top:-2757;width:7183;height:2" coordorigin="1384,-2757" coordsize="7183,0" path="m1384,-2757l8567,-2757e" filled="f" stroked="t" strokeweight=".599pt" strokecolor="#939598">
                <v:path arrowok="t"/>
              </v:shape>
            </v:group>
            <v:group style="position:absolute;left:1384;top:-1747;width:7183;height:2" coordorigin="1384,-1747" coordsize="7183,2">
              <v:shape style="position:absolute;left:1384;top:-1747;width:7183;height:2" coordorigin="1384,-1747" coordsize="7183,0" path="m1384,-1747l8567,-1747e" filled="f" stroked="t" strokeweight=".6pt" strokecolor="#939598">
                <v:path arrowok="t"/>
              </v:shape>
            </v:group>
            <v:group style="position:absolute;left:1290;top:-736;width:7277;height:2" coordorigin="1290,-736" coordsize="7277,2">
              <v:shape style="position:absolute;left:1290;top:-736;width:7277;height:2" coordorigin="1290,-736" coordsize="7277,0" path="m1290,-736l8567,-736e" filled="f" stroked="t" strokeweight=".633600pt" strokecolor="#231F20">
                <v:path arrowok="t"/>
              </v:shape>
            </v:group>
            <v:group style="position:absolute;left:1384;top:-5383;width:2;height:4741" coordorigin="1384,-5383" coordsize="2,4741">
              <v:shape style="position:absolute;left:1384;top:-5383;width:2;height:4741" coordorigin="1384,-5383" coordsize="0,4741" path="m1384,-5383l1384,-642e" filled="f" stroked="t" strokeweight=".6005pt" strokecolor="#231F20">
                <v:path arrowok="t"/>
              </v:shape>
            </v:group>
            <v:group style="position:absolute;left:1290;top:-1747;width:94;height:2" coordorigin="1290,-1747" coordsize="94,2">
              <v:shape style="position:absolute;left:1290;top:-1747;width:94;height:2" coordorigin="1290,-1747" coordsize="94,0" path="m1290,-1747l1384,-1747e" filled="f" stroked="t" strokeweight=".6pt" strokecolor="#231F20">
                <v:path arrowok="t"/>
              </v:shape>
            </v:group>
            <v:group style="position:absolute;left:1290;top:-2757;width:94;height:2" coordorigin="1290,-2757" coordsize="94,2">
              <v:shape style="position:absolute;left:1290;top:-2757;width:94;height:2" coordorigin="1290,-2757" coordsize="94,0" path="m1290,-2757l1384,-2757e" filled="f" stroked="t" strokeweight=".599pt" strokecolor="#231F20">
                <v:path arrowok="t"/>
              </v:shape>
            </v:group>
            <v:group style="position:absolute;left:1290;top:-3768;width:94;height:2" coordorigin="1290,-3768" coordsize="94,2">
              <v:shape style="position:absolute;left:1290;top:-3768;width:94;height:2" coordorigin="1290,-3768" coordsize="94,0" path="m1290,-3768l1384,-3768e" filled="f" stroked="t" strokeweight=".599pt" strokecolor="#231F20">
                <v:path arrowok="t"/>
              </v:shape>
            </v:group>
            <v:group style="position:absolute;left:1290;top:-4774;width:94;height:2" coordorigin="1290,-4774" coordsize="94,2">
              <v:shape style="position:absolute;left:1290;top:-4774;width:94;height:2" coordorigin="1290,-4774" coordsize="94,0" path="m1290,-4774l1384,-4774e" filled="f" stroked="t" strokeweight=".6pt" strokecolor="#231F20">
                <v:path arrowok="t"/>
              </v:shape>
            </v:group>
            <v:group style="position:absolute;left:1544;top:-736;width:2;height:94" coordorigin="1544,-736" coordsize="2,94">
              <v:shape style="position:absolute;left:1544;top:-736;width:2;height:94" coordorigin="1544,-736" coordsize="0,94" path="m1544,-736l1544,-642e" filled="f" stroked="t" strokeweight=".599pt" strokecolor="#231F20">
                <v:path arrowok="t"/>
              </v:shape>
            </v:group>
            <v:group style="position:absolute;left:1713;top:-736;width:2;height:94" coordorigin="1713,-736" coordsize="2,94">
              <v:shape style="position:absolute;left:1713;top:-736;width:2;height:94" coordorigin="1713,-736" coordsize="0,94" path="m1713,-736l1713,-642e" filled="f" stroked="t" strokeweight=".6pt" strokecolor="#231F20">
                <v:path arrowok="t"/>
              </v:shape>
            </v:group>
            <v:group style="position:absolute;left:1873;top:-736;width:2;height:94" coordorigin="1873,-736" coordsize="2,94">
              <v:shape style="position:absolute;left:1873;top:-736;width:2;height:94" coordorigin="1873,-736" coordsize="0,94" path="m1873,-736l1873,-642e" filled="f" stroked="t" strokeweight=".599pt" strokecolor="#231F20">
                <v:path arrowok="t"/>
              </v:shape>
            </v:group>
            <v:group style="position:absolute;left:2036;top:-736;width:2;height:94" coordorigin="2036,-736" coordsize="2,94">
              <v:shape style="position:absolute;left:2036;top:-736;width:2;height:94" coordorigin="2036,-736" coordsize="0,94" path="m2036,-736l2036,-642e" filled="f" stroked="t" strokeweight=".599pt" strokecolor="#231F20">
                <v:path arrowok="t"/>
              </v:shape>
            </v:group>
            <v:group style="position:absolute;left:2205;top:-736;width:2;height:94" coordorigin="2205,-736" coordsize="2,94">
              <v:shape style="position:absolute;left:2205;top:-736;width:2;height:94" coordorigin="2205,-736" coordsize="0,94" path="m2205,-736l2205,-642e" filled="f" stroked="t" strokeweight=".599pt" strokecolor="#231F20">
                <v:path arrowok="t"/>
              </v:shape>
            </v:group>
            <v:group style="position:absolute;left:2365;top:-736;width:2;height:94" coordorigin="2365,-736" coordsize="2,94">
              <v:shape style="position:absolute;left:2365;top:-736;width:2;height:94" coordorigin="2365,-736" coordsize="0,94" path="m2365,-736l2365,-642e" filled="f" stroked="t" strokeweight=".6pt" strokecolor="#231F20">
                <v:path arrowok="t"/>
              </v:shape>
            </v:group>
            <v:group style="position:absolute;left:2514;top:-736;width:2;height:94" coordorigin="2514,-736" coordsize="2,94">
              <v:shape style="position:absolute;left:2514;top:-736;width:2;height:94" coordorigin="2514,-736" coordsize="0,94" path="m2514,-736l2514,-642e" filled="f" stroked="t" strokeweight=".6pt" strokecolor="#231F20">
                <v:path arrowok="t"/>
              </v:shape>
            </v:group>
            <v:group style="position:absolute;left:2683;top:-736;width:2;height:94" coordorigin="2683,-736" coordsize="2,94">
              <v:shape style="position:absolute;left:2683;top:-736;width:2;height:94" coordorigin="2683,-736" coordsize="0,94" path="m2683,-736l2683,-642e" filled="f" stroked="t" strokeweight=".6pt" strokecolor="#231F20">
                <v:path arrowok="t"/>
              </v:shape>
            </v:group>
            <v:group style="position:absolute;left:2843;top:-736;width:2;height:94" coordorigin="2843,-736" coordsize="2,94">
              <v:shape style="position:absolute;left:2843;top:-736;width:2;height:94" coordorigin="2843,-736" coordsize="0,94" path="m2843,-736l2843,-642e" filled="f" stroked="t" strokeweight=".6pt" strokecolor="#231F20">
                <v:path arrowok="t"/>
              </v:shape>
            </v:group>
            <v:group style="position:absolute;left:3005;top:-736;width:2;height:94" coordorigin="3005,-736" coordsize="2,94">
              <v:shape style="position:absolute;left:3005;top:-736;width:2;height:94" coordorigin="3005,-736" coordsize="0,94" path="m3005,-736l3005,-642e" filled="f" stroked="t" strokeweight=".599pt" strokecolor="#231F20">
                <v:path arrowok="t"/>
              </v:shape>
            </v:group>
            <v:group style="position:absolute;left:3174;top:-736;width:2;height:94" coordorigin="3174,-736" coordsize="2,94">
              <v:shape style="position:absolute;left:3174;top:-736;width:2;height:94" coordorigin="3174,-736" coordsize="0,94" path="m3174,-736l3174,-642e" filled="f" stroked="t" strokeweight=".6pt" strokecolor="#231F20">
                <v:path arrowok="t"/>
              </v:shape>
            </v:group>
            <v:group style="position:absolute;left:3334;top:-736;width:2;height:94" coordorigin="3334,-736" coordsize="2,94">
              <v:shape style="position:absolute;left:3334;top:-736;width:2;height:94" coordorigin="3334,-736" coordsize="0,94" path="m3334,-736l3334,-642e" filled="f" stroked="t" strokeweight=".6pt" strokecolor="#231F20">
                <v:path arrowok="t"/>
              </v:shape>
            </v:group>
            <v:group style="position:absolute;left:3497;top:-736;width:2;height:94" coordorigin="3497,-736" coordsize="2,94">
              <v:shape style="position:absolute;left:3497;top:-736;width:2;height:94" coordorigin="3497,-736" coordsize="0,94" path="m3497,-736l3497,-642e" filled="f" stroked="t" strokeweight=".599pt" strokecolor="#231F20">
                <v:path arrowok="t"/>
              </v:shape>
            </v:group>
            <v:group style="position:absolute;left:3666;top:-736;width:2;height:94" coordorigin="3666,-736" coordsize="2,94">
              <v:shape style="position:absolute;left:3666;top:-736;width:2;height:94" coordorigin="3666,-736" coordsize="0,94" path="m3666,-736l3666,-642e" filled="f" stroked="t" strokeweight=".6pt" strokecolor="#231F20">
                <v:path arrowok="t"/>
              </v:shape>
            </v:group>
            <v:group style="position:absolute;left:3826;top:-736;width:2;height:94" coordorigin="3826,-736" coordsize="2,94">
              <v:shape style="position:absolute;left:3826;top:-736;width:2;height:94" coordorigin="3826,-736" coordsize="0,94" path="m3826,-736l3826,-642e" filled="f" stroked="t" strokeweight=".6pt" strokecolor="#231F20">
                <v:path arrowok="t"/>
              </v:shape>
            </v:group>
            <v:group style="position:absolute;left:3988;top:-736;width:2;height:94" coordorigin="3988,-736" coordsize="2,94">
              <v:shape style="position:absolute;left:3988;top:-736;width:2;height:94" coordorigin="3988,-736" coordsize="0,94" path="m3988,-736l3988,-642e" filled="f" stroked="t" strokeweight=".6pt" strokecolor="#231F20">
                <v:path arrowok="t"/>
              </v:shape>
            </v:group>
            <v:group style="position:absolute;left:4157;top:-736;width:2;height:94" coordorigin="4157,-736" coordsize="2,94">
              <v:shape style="position:absolute;left:4157;top:-736;width:2;height:94" coordorigin="4157,-736" coordsize="0,94" path="m4157,-736l4157,-642e" filled="f" stroked="t" strokeweight=".599pt" strokecolor="#231F20">
                <v:path arrowok="t"/>
              </v:shape>
            </v:group>
            <v:group style="position:absolute;left:4317;top:-736;width:2;height:94" coordorigin="4317,-736" coordsize="2,94">
              <v:shape style="position:absolute;left:4317;top:-736;width:2;height:94" coordorigin="4317,-736" coordsize="0,94" path="m4317,-736l4317,-642e" filled="f" stroked="t" strokeweight=".6pt" strokecolor="#231F20">
                <v:path arrowok="t"/>
              </v:shape>
            </v:group>
            <v:group style="position:absolute;left:4485;top:-736;width:2;height:94" coordorigin="4485,-736" coordsize="2,94">
              <v:shape style="position:absolute;left:4485;top:-736;width:2;height:94" coordorigin="4485,-736" coordsize="0,94" path="m4485,-736l4485,-642e" filled="f" stroked="t" strokeweight=".6pt" strokecolor="#231F20">
                <v:path arrowok="t"/>
              </v:shape>
            </v:group>
            <v:group style="position:absolute;left:4654;top:-736;width:2;height:94" coordorigin="4654,-736" coordsize="2,94">
              <v:shape style="position:absolute;left:4654;top:-736;width:2;height:94" coordorigin="4654,-736" coordsize="0,94" path="m4654,-736l4654,-642e" filled="f" stroked="t" strokeweight=".6pt" strokecolor="#231F20">
                <v:path arrowok="t"/>
              </v:shape>
            </v:group>
            <v:group style="position:absolute;left:4814;top:-736;width:2;height:94" coordorigin="4814,-736" coordsize="2,94">
              <v:shape style="position:absolute;left:4814;top:-736;width:2;height:94" coordorigin="4814,-736" coordsize="0,94" path="m4814,-736l4814,-642e" filled="f" stroked="t" strokeweight=".599pt" strokecolor="#231F20">
                <v:path arrowok="t"/>
              </v:shape>
            </v:group>
            <v:group style="position:absolute;left:4976;top:-736;width:2;height:94" coordorigin="4976,-736" coordsize="2,94">
              <v:shape style="position:absolute;left:4976;top:-736;width:2;height:94" coordorigin="4976,-736" coordsize="0,94" path="m4976,-736l4976,-642e" filled="f" stroked="t" strokeweight=".599pt" strokecolor="#231F20">
                <v:path arrowok="t"/>
              </v:shape>
            </v:group>
            <v:group style="position:absolute;left:5145;top:-736;width:2;height:94" coordorigin="5145,-736" coordsize="2,94">
              <v:shape style="position:absolute;left:5145;top:-736;width:2;height:94" coordorigin="5145,-736" coordsize="0,94" path="m5145,-736l5145,-642e" filled="f" stroked="t" strokeweight=".6pt" strokecolor="#231F20">
                <v:path arrowok="t"/>
              </v:shape>
            </v:group>
            <v:group style="position:absolute;left:5305;top:-736;width:2;height:94" coordorigin="5305,-736" coordsize="2,94">
              <v:shape style="position:absolute;left:5305;top:-736;width:2;height:94" coordorigin="5305,-736" coordsize="0,94" path="m5305,-736l5305,-642e" filled="f" stroked="t" strokeweight=".6pt" strokecolor="#231F20">
                <v:path arrowok="t"/>
              </v:shape>
            </v:group>
            <v:group style="position:absolute;left:5463;top:-736;width:2;height:94" coordorigin="5463,-736" coordsize="2,94">
              <v:shape style="position:absolute;left:5463;top:-736;width:2;height:94" coordorigin="5463,-736" coordsize="0,94" path="m5463,-736l5463,-642e" filled="f" stroked="t" strokeweight=".6pt" strokecolor="#231F20">
                <v:path arrowok="t"/>
              </v:shape>
            </v:group>
            <v:group style="position:absolute;left:5632;top:-736;width:2;height:94" coordorigin="5632,-736" coordsize="2,94">
              <v:shape style="position:absolute;left:5632;top:-736;width:2;height:94" coordorigin="5632,-736" coordsize="0,94" path="m5632,-736l5632,-642e" filled="f" stroked="t" strokeweight=".6pt" strokecolor="#231F20">
                <v:path arrowok="t"/>
              </v:shape>
            </v:group>
            <v:group style="position:absolute;left:5792;top:-736;width:2;height:94" coordorigin="5792,-736" coordsize="2,94">
              <v:shape style="position:absolute;left:5792;top:-736;width:2;height:94" coordorigin="5792,-736" coordsize="0,94" path="m5792,-736l5792,-642e" filled="f" stroked="t" strokeweight=".6pt" strokecolor="#231F20">
                <v:path arrowok="t"/>
              </v:shape>
            </v:group>
            <v:group style="position:absolute;left:5954;top:-736;width:2;height:94" coordorigin="5954,-736" coordsize="2,94">
              <v:shape style="position:absolute;left:5954;top:-736;width:2;height:94" coordorigin="5954,-736" coordsize="0,94" path="m5954,-736l5954,-642e" filled="f" stroked="t" strokeweight=".6pt" strokecolor="#231F20">
                <v:path arrowok="t"/>
              </v:shape>
            </v:group>
            <v:group style="position:absolute;left:6123;top:-736;width:2;height:94" coordorigin="6123,-736" coordsize="2,94">
              <v:shape style="position:absolute;left:6123;top:-736;width:2;height:94" coordorigin="6123,-736" coordsize="0,94" path="m6123,-736l6123,-642e" filled="f" stroked="t" strokeweight=".599pt" strokecolor="#231F20">
                <v:path arrowok="t"/>
              </v:shape>
            </v:group>
            <v:group style="position:absolute;left:6283;top:-736;width:2;height:94" coordorigin="6283,-736" coordsize="2,94">
              <v:shape style="position:absolute;left:6283;top:-736;width:2;height:94" coordorigin="6283,-736" coordsize="0,94" path="m6283,-736l6283,-642e" filled="f" stroked="t" strokeweight=".6pt" strokecolor="#231F20">
                <v:path arrowok="t"/>
              </v:shape>
            </v:group>
            <v:group style="position:absolute;left:6441;top:-736;width:2;height:94" coordorigin="6441,-736" coordsize="2,94">
              <v:shape style="position:absolute;left:6441;top:-736;width:2;height:94" coordorigin="6441,-736" coordsize="0,94" path="m6441,-736l6441,-642e" filled="f" stroked="t" strokeweight=".6pt" strokecolor="#231F20">
                <v:path arrowok="t"/>
              </v:shape>
            </v:group>
            <v:group style="position:absolute;left:6610;top:-736;width:2;height:94" coordorigin="6610,-736" coordsize="2,94">
              <v:shape style="position:absolute;left:6610;top:-736;width:2;height:94" coordorigin="6610,-736" coordsize="0,94" path="m6610,-736l6610,-642e" filled="f" stroked="t" strokeweight=".6pt" strokecolor="#231F20">
                <v:path arrowok="t"/>
              </v:shape>
            </v:group>
            <v:group style="position:absolute;left:6770;top:-736;width:2;height:94" coordorigin="6770,-736" coordsize="2,94">
              <v:shape style="position:absolute;left:6770;top:-736;width:2;height:94" coordorigin="6770,-736" coordsize="0,94" path="m6770,-736l6770,-642e" filled="f" stroked="t" strokeweight=".6pt" strokecolor="#231F20">
                <v:path arrowok="t"/>
              </v:shape>
            </v:group>
            <v:group style="position:absolute;left:6932;top:-736;width:2;height:94" coordorigin="6932,-736" coordsize="2,94">
              <v:shape style="position:absolute;left:6932;top:-736;width:2;height:94" coordorigin="6932,-736" coordsize="0,94" path="m6932,-736l6932,-642e" filled="f" stroked="t" strokeweight=".6pt" strokecolor="#231F20">
                <v:path arrowok="t"/>
              </v:shape>
            </v:group>
            <v:group style="position:absolute;left:7101;top:-736;width:2;height:94" coordorigin="7101,-736" coordsize="2,94">
              <v:shape style="position:absolute;left:7101;top:-736;width:2;height:94" coordorigin="7101,-736" coordsize="0,94" path="m7101,-736l7101,-642e" filled="f" stroked="t" strokeweight=".6pt" strokecolor="#231F20">
                <v:path arrowok="t"/>
              </v:shape>
            </v:group>
            <v:group style="position:absolute;left:7261;top:-736;width:2;height:94" coordorigin="7261,-736" coordsize="2,94">
              <v:shape style="position:absolute;left:7261;top:-736;width:2;height:94" coordorigin="7261,-736" coordsize="0,94" path="m7261,-736l7261,-642e" filled="f" stroked="t" strokeweight=".6pt" strokecolor="#231F20">
                <v:path arrowok="t"/>
              </v:shape>
            </v:group>
            <v:group style="position:absolute;left:7417;top:-736;width:2;height:94" coordorigin="7417,-736" coordsize="2,94">
              <v:shape style="position:absolute;left:7417;top:-736;width:2;height:94" coordorigin="7417,-736" coordsize="0,94" path="m7417,-736l7417,-642e" filled="f" stroked="t" strokeweight=".6pt" strokecolor="#231F20">
                <v:path arrowok="t"/>
              </v:shape>
            </v:group>
            <v:group style="position:absolute;left:7586;top:-736;width:2;height:94" coordorigin="7586,-736" coordsize="2,94">
              <v:shape style="position:absolute;left:7586;top:-736;width:2;height:94" coordorigin="7586,-736" coordsize="0,94" path="m7586,-736l7586,-642e" filled="f" stroked="t" strokeweight=".6pt" strokecolor="#231F20">
                <v:path arrowok="t"/>
              </v:shape>
            </v:group>
            <v:group style="position:absolute;left:7746;top:-736;width:2;height:94" coordorigin="7746,-736" coordsize="2,94">
              <v:shape style="position:absolute;left:7746;top:-736;width:2;height:94" coordorigin="7746,-736" coordsize="0,94" path="m7746,-736l7746,-642e" filled="f" stroked="t" strokeweight=".6pt" strokecolor="#231F20">
                <v:path arrowok="t"/>
              </v:shape>
            </v:group>
            <v:group style="position:absolute;left:7909;top:-736;width:2;height:94" coordorigin="7909,-736" coordsize="2,94">
              <v:shape style="position:absolute;left:7909;top:-736;width:2;height:94" coordorigin="7909,-736" coordsize="0,94" path="m7909,-736l7909,-642e" filled="f" stroked="t" strokeweight=".6pt" strokecolor="#231F20">
                <v:path arrowok="t"/>
              </v:shape>
            </v:group>
            <v:group style="position:absolute;left:8078;top:-736;width:2;height:94" coordorigin="8078,-736" coordsize="2,94">
              <v:shape style="position:absolute;left:8078;top:-736;width:2;height:94" coordorigin="8078,-736" coordsize="0,94" path="m8078,-736l8078,-642e" filled="f" stroked="t" strokeweight=".599pt" strokecolor="#231F20">
                <v:path arrowok="t"/>
              </v:shape>
            </v:group>
            <v:group style="position:absolute;left:8238;top:-736;width:2;height:94" coordorigin="8238,-736" coordsize="2,94">
              <v:shape style="position:absolute;left:8238;top:-736;width:2;height:94" coordorigin="8238,-736" coordsize="0,94" path="m8238,-736l8238,-642e" filled="f" stroked="t" strokeweight=".6pt" strokecolor="#231F20">
                <v:path arrowok="t"/>
              </v:shape>
            </v:group>
            <v:group style="position:absolute;left:8398;top:-736;width:2;height:94" coordorigin="8398,-736" coordsize="2,94">
              <v:shape style="position:absolute;left:8398;top:-736;width:2;height:94" coordorigin="8398,-736" coordsize="0,94" path="m8398,-736l8398,-642e" filled="f" stroked="t" strokeweight=".599pt" strokecolor="#231F20">
                <v:path arrowok="t"/>
              </v:shape>
            </v:group>
            <v:group style="position:absolute;left:8567;top:-736;width:2;height:94" coordorigin="8567,-736" coordsize="2,94">
              <v:shape style="position:absolute;left:8567;top:-736;width:2;height:94" coordorigin="8567,-736" coordsize="0,94" path="m8567,-736l8567,-642e" filled="f" stroked="t" strokeweight=".6pt" strokecolor="#231F20">
                <v:path arrowok="t"/>
              </v:shape>
            </v:group>
            <v:group style="position:absolute;left:3020;top:-1742;width:1475;height:1001" coordorigin="3020,-1742" coordsize="1475,1001">
              <v:shape style="position:absolute;left:3020;top:-1742;width:1475;height:1001" coordorigin="3020,-1742" coordsize="1475,1001" path="m4496,-1742l3020,-1742,3020,-741,4496,-741,4496,-1742xe" filled="t" fillcolor="#BFC8E6" stroked="f">
                <v:path arrowok="t"/>
                <v:fill type="solid"/>
              </v:shape>
            </v:group>
            <v:group style="position:absolute;left:3020;top:-2752;width:1475;height:1000" coordorigin="3020,-2752" coordsize="1475,1000">
              <v:shape style="position:absolute;left:3020;top:-2752;width:1475;height:1000" coordorigin="3020,-2752" coordsize="1475,1000" path="m4496,-2752l3020,-2752,3020,-1752,4496,-1752,4496,-2752xe" filled="t" fillcolor="#BFC8E6" stroked="f">
                <v:path arrowok="t"/>
                <v:fill type="solid"/>
              </v:shape>
            </v:group>
            <v:group style="position:absolute;left:3020;top:-3763;width:1475;height:1001" coordorigin="3020,-3763" coordsize="1475,1001">
              <v:shape style="position:absolute;left:3020;top:-3763;width:1475;height:1001" coordorigin="3020,-3763" coordsize="1475,1001" path="m4496,-3763l3020,-3763,3020,-2762,4496,-2762,4496,-3763xe" filled="t" fillcolor="#BFC8E6" stroked="f">
                <v:path arrowok="t"/>
                <v:fill type="solid"/>
              </v:shape>
            </v:group>
            <v:group style="position:absolute;left:3020;top:-4769;width:1475;height:996" coordorigin="3020,-4769" coordsize="1475,996">
              <v:shape style="position:absolute;left:3020;top:-4769;width:1475;height:996" coordorigin="3020,-4769" coordsize="1475,996" path="m4496,-4769l3020,-4769,3020,-3773,4496,-3773,4496,-4769xe" filled="t" fillcolor="#BFC8E6" stroked="f">
                <v:path arrowok="t"/>
                <v:fill type="solid"/>
              </v:shape>
            </v:group>
            <v:group style="position:absolute;left:3020;top:-5769;width:1475;height:990" coordorigin="3020,-5769" coordsize="1475,990">
              <v:shape style="position:absolute;left:3020;top:-5769;width:1475;height:990" coordorigin="3020,-5769" coordsize="1475,990" path="m4496,-5769l3020,-5769,3020,-4779,4496,-4779,4496,-5769xe" filled="t" fillcolor="#BFC8E6" stroked="f">
                <v:path arrowok="t"/>
                <v:fill type="solid"/>
              </v:shape>
            </v:group>
            <v:group style="position:absolute;left:3020;top:-5770;width:1475;height:2" coordorigin="3020,-5770" coordsize="1475,2">
              <v:shape style="position:absolute;left:3020;top:-5770;width:1475;height:2" coordorigin="3020,-5770" coordsize="1475,0" path="m3020,-5770l4496,-5770e" filled="f" stroked="t" strokeweight=".212pt" strokecolor="#878FA6">
                <v:path arrowok="t"/>
              </v:shape>
            </v:group>
            <v:group style="position:absolute;left:3020;top:-4774;width:1475;height:2" coordorigin="3020,-4774" coordsize="1475,2">
              <v:shape style="position:absolute;left:3020;top:-4774;width:1475;height:2" coordorigin="3020,-4774" coordsize="1475,0" path="m3020,-4774l4496,-4774e" filled="f" stroked="t" strokeweight=".6pt" strokecolor="#878FA6">
                <v:path arrowok="t"/>
              </v:shape>
            </v:group>
            <v:group style="position:absolute;left:3020;top:-3768;width:1475;height:2" coordorigin="3020,-3768" coordsize="1475,2">
              <v:shape style="position:absolute;left:3020;top:-3768;width:1475;height:2" coordorigin="3020,-3768" coordsize="1475,0" path="m3020,-3768l4496,-3768e" filled="f" stroked="t" strokeweight=".599pt" strokecolor="#878FA6">
                <v:path arrowok="t"/>
              </v:shape>
            </v:group>
            <v:group style="position:absolute;left:3020;top:-2757;width:1475;height:2" coordorigin="3020,-2757" coordsize="1475,2">
              <v:shape style="position:absolute;left:3020;top:-2757;width:1475;height:2" coordorigin="3020,-2757" coordsize="1475,0" path="m3020,-2757l4496,-2757e" filled="f" stroked="t" strokeweight=".599pt" strokecolor="#878FA6">
                <v:path arrowok="t"/>
              </v:shape>
            </v:group>
            <v:group style="position:absolute;left:3020;top:-1747;width:1475;height:2" coordorigin="3020,-1747" coordsize="1475,2">
              <v:shape style="position:absolute;left:3020;top:-1747;width:1475;height:2" coordorigin="3020,-1747" coordsize="1475,0" path="m3020,-1747l4496,-1747e" filled="f" stroked="t" strokeweight=".6pt" strokecolor="#878FA6">
                <v:path arrowok="t"/>
              </v:shape>
            </v:group>
            <v:group style="position:absolute;left:3020;top:-740;width:1475;height:2" coordorigin="3020,-740" coordsize="1475,2">
              <v:shape style="position:absolute;left:3020;top:-740;width:1475;height:2" coordorigin="3020,-740" coordsize="1475,0" path="m3020,-740l4496,-740e" filled="f" stroked="t" strokeweight=".212pt" strokecolor="#525767">
                <v:path arrowok="t"/>
              </v:shape>
            </v:group>
            <v:group style="position:absolute;left:6122;top:-1742;width:154;height:1001" coordorigin="6122,-1742" coordsize="154,1001">
              <v:shape style="position:absolute;left:6122;top:-1742;width:154;height:1001" coordorigin="6122,-1742" coordsize="154,1001" path="m6276,-1742l6122,-1742,6122,-741,6276,-741,6276,-1742xe" filled="t" fillcolor="#BFC8E6" stroked="f">
                <v:path arrowok="t"/>
                <v:fill type="solid"/>
              </v:shape>
            </v:group>
            <v:group style="position:absolute;left:6122;top:-2752;width:154;height:1000" coordorigin="6122,-2752" coordsize="154,1000">
              <v:shape style="position:absolute;left:6122;top:-2752;width:154;height:1000" coordorigin="6122,-2752" coordsize="154,1000" path="m6276,-2752l6122,-2752,6122,-1752,6276,-1752,6276,-2752xe" filled="t" fillcolor="#BFC8E6" stroked="f">
                <v:path arrowok="t"/>
                <v:fill type="solid"/>
              </v:shape>
            </v:group>
            <v:group style="position:absolute;left:6122;top:-3763;width:154;height:1001" coordorigin="6122,-3763" coordsize="154,1001">
              <v:shape style="position:absolute;left:6122;top:-3763;width:154;height:1001" coordorigin="6122,-3763" coordsize="154,1001" path="m6276,-3763l6122,-3763,6122,-2762,6276,-2762,6276,-3763xe" filled="t" fillcolor="#BFC8E6" stroked="f">
                <v:path arrowok="t"/>
                <v:fill type="solid"/>
              </v:shape>
            </v:group>
            <v:group style="position:absolute;left:6122;top:-4769;width:154;height:996" coordorigin="6122,-4769" coordsize="154,996">
              <v:shape style="position:absolute;left:6122;top:-4769;width:154;height:996" coordorigin="6122,-4769" coordsize="154,996" path="m6276,-4769l6122,-4769,6122,-3773,6276,-3773,6276,-4769xe" filled="t" fillcolor="#BFC8E6" stroked="f">
                <v:path arrowok="t"/>
                <v:fill type="solid"/>
              </v:shape>
            </v:group>
            <v:group style="position:absolute;left:6122;top:-5769;width:154;height:990" coordorigin="6122,-5769" coordsize="154,990">
              <v:shape style="position:absolute;left:6122;top:-5769;width:154;height:990" coordorigin="6122,-5769" coordsize="154,990" path="m6276,-5769l6122,-5769,6122,-4779,6276,-4779,6276,-5769xe" filled="t" fillcolor="#BFC8E6" stroked="f">
                <v:path arrowok="t"/>
                <v:fill type="solid"/>
              </v:shape>
            </v:group>
            <v:group style="position:absolute;left:6122;top:-5770;width:154;height:2" coordorigin="6122,-5770" coordsize="154,2">
              <v:shape style="position:absolute;left:6122;top:-5770;width:154;height:2" coordorigin="6122,-5770" coordsize="154,0" path="m6122,-5770l6276,-5770e" filled="f" stroked="t" strokeweight=".212pt" strokecolor="#878FA6">
                <v:path arrowok="t"/>
              </v:shape>
            </v:group>
            <v:group style="position:absolute;left:6122;top:-4774;width:154;height:2" coordorigin="6122,-4774" coordsize="154,2">
              <v:shape style="position:absolute;left:6122;top:-4774;width:154;height:2" coordorigin="6122,-4774" coordsize="154,0" path="m6122,-4774l6276,-4774e" filled="f" stroked="t" strokeweight=".6pt" strokecolor="#878FA6">
                <v:path arrowok="t"/>
              </v:shape>
            </v:group>
            <v:group style="position:absolute;left:6122;top:-3768;width:154;height:2" coordorigin="6122,-3768" coordsize="154,2">
              <v:shape style="position:absolute;left:6122;top:-3768;width:154;height:2" coordorigin="6122,-3768" coordsize="154,0" path="m6122,-3768l6276,-3768e" filled="f" stroked="t" strokeweight=".599pt" strokecolor="#878FA6">
                <v:path arrowok="t"/>
              </v:shape>
            </v:group>
            <v:group style="position:absolute;left:6122;top:-2757;width:154;height:2" coordorigin="6122,-2757" coordsize="154,2">
              <v:shape style="position:absolute;left:6122;top:-2757;width:154;height:2" coordorigin="6122,-2757" coordsize="154,0" path="m6122,-2757l6276,-2757e" filled="f" stroked="t" strokeweight=".599pt" strokecolor="#878FA6">
                <v:path arrowok="t"/>
              </v:shape>
            </v:group>
            <v:group style="position:absolute;left:6122;top:-1747;width:154;height:2" coordorigin="6122,-1747" coordsize="154,2">
              <v:shape style="position:absolute;left:6122;top:-1747;width:154;height:2" coordorigin="6122,-1747" coordsize="154,0" path="m6122,-1747l6276,-1747e" filled="f" stroked="t" strokeweight=".6pt" strokecolor="#878FA6">
                <v:path arrowok="t"/>
              </v:shape>
            </v:group>
            <v:group style="position:absolute;left:6122;top:-740;width:154;height:2" coordorigin="6122,-740" coordsize="154,2">
              <v:shape style="position:absolute;left:6122;top:-740;width:154;height:2" coordorigin="6122,-740" coordsize="154,0" path="m6122,-740l6276,-740e" filled="f" stroked="t" strokeweight=".212pt" strokecolor="#525767">
                <v:path arrowok="t"/>
              </v:shape>
            </v:group>
            <v:group style="position:absolute;left:7903;top:-1742;width:154;height:1001" coordorigin="7903,-1742" coordsize="154,1001">
              <v:shape style="position:absolute;left:7903;top:-1742;width:154;height:1001" coordorigin="7903,-1742" coordsize="154,1001" path="m8057,-1742l7903,-1742,7903,-741,8057,-741,8057,-1742xe" filled="t" fillcolor="#BFC8E6" stroked="f">
                <v:path arrowok="t"/>
                <v:fill type="solid"/>
              </v:shape>
            </v:group>
            <v:group style="position:absolute;left:7903;top:-2752;width:154;height:1000" coordorigin="7903,-2752" coordsize="154,1000">
              <v:shape style="position:absolute;left:7903;top:-2752;width:154;height:1000" coordorigin="7903,-2752" coordsize="154,1000" path="m8057,-2752l7903,-2752,7903,-1752,8057,-1752,8057,-2752xe" filled="t" fillcolor="#BFC8E6" stroked="f">
                <v:path arrowok="t"/>
                <v:fill type="solid"/>
              </v:shape>
            </v:group>
            <v:group style="position:absolute;left:7903;top:-3763;width:154;height:1001" coordorigin="7903,-3763" coordsize="154,1001">
              <v:shape style="position:absolute;left:7903;top:-3763;width:154;height:1001" coordorigin="7903,-3763" coordsize="154,1001" path="m8057,-3763l7903,-3763,7903,-2762,8057,-2762,8057,-3763xe" filled="t" fillcolor="#BFC8E6" stroked="f">
                <v:path arrowok="t"/>
                <v:fill type="solid"/>
              </v:shape>
            </v:group>
            <v:group style="position:absolute;left:7903;top:-4769;width:154;height:996" coordorigin="7903,-4769" coordsize="154,996">
              <v:shape style="position:absolute;left:7903;top:-4769;width:154;height:996" coordorigin="7903,-4769" coordsize="154,996" path="m8057,-4769l7903,-4769,7903,-3773,8057,-3773,8057,-4769xe" filled="t" fillcolor="#BFC8E6" stroked="f">
                <v:path arrowok="t"/>
                <v:fill type="solid"/>
              </v:shape>
            </v:group>
            <v:group style="position:absolute;left:7903;top:-5769;width:154;height:990" coordorigin="7903,-5769" coordsize="154,990">
              <v:shape style="position:absolute;left:7903;top:-5769;width:154;height:990" coordorigin="7903,-5769" coordsize="154,990" path="m8057,-5769l7903,-5769,7903,-4779,8057,-4779,8057,-5769xe" filled="t" fillcolor="#BFC8E6" stroked="f">
                <v:path arrowok="t"/>
                <v:fill type="solid"/>
              </v:shape>
            </v:group>
            <v:group style="position:absolute;left:7903;top:-5770;width:154;height:2" coordorigin="7903,-5770" coordsize="154,2">
              <v:shape style="position:absolute;left:7903;top:-5770;width:154;height:2" coordorigin="7903,-5770" coordsize="154,0" path="m7903,-5770l8057,-5770e" filled="f" stroked="t" strokeweight=".212pt" strokecolor="#878FA6">
                <v:path arrowok="t"/>
              </v:shape>
            </v:group>
            <v:group style="position:absolute;left:7903;top:-4774;width:154;height:2" coordorigin="7903,-4774" coordsize="154,2">
              <v:shape style="position:absolute;left:7903;top:-4774;width:154;height:2" coordorigin="7903,-4774" coordsize="154,0" path="m7903,-4774l8057,-4774e" filled="f" stroked="t" strokeweight=".6pt" strokecolor="#878FA6">
                <v:path arrowok="t"/>
              </v:shape>
            </v:group>
            <v:group style="position:absolute;left:7903;top:-3768;width:154;height:2" coordorigin="7903,-3768" coordsize="154,2">
              <v:shape style="position:absolute;left:7903;top:-3768;width:154;height:2" coordorigin="7903,-3768" coordsize="154,0" path="m7903,-3768l8057,-3768e" filled="f" stroked="t" strokeweight=".599pt" strokecolor="#878FA6">
                <v:path arrowok="t"/>
              </v:shape>
            </v:group>
            <v:group style="position:absolute;left:7903;top:-2757;width:154;height:2" coordorigin="7903,-2757" coordsize="154,2">
              <v:shape style="position:absolute;left:7903;top:-2757;width:154;height:2" coordorigin="7903,-2757" coordsize="154,0" path="m7903,-2757l8057,-2757e" filled="f" stroked="t" strokeweight=".599pt" strokecolor="#878FA6">
                <v:path arrowok="t"/>
              </v:shape>
            </v:group>
            <v:group style="position:absolute;left:7903;top:-1747;width:154;height:2" coordorigin="7903,-1747" coordsize="154,2">
              <v:shape style="position:absolute;left:7903;top:-1747;width:154;height:2" coordorigin="7903,-1747" coordsize="154,0" path="m7903,-1747l8057,-1747e" filled="f" stroked="t" strokeweight=".6pt" strokecolor="#878FA6">
                <v:path arrowok="t"/>
              </v:shape>
            </v:group>
            <v:group style="position:absolute;left:7903;top:-740;width:154;height:2" coordorigin="7903,-740" coordsize="154,2">
              <v:shape style="position:absolute;left:7903;top:-740;width:154;height:2" coordorigin="7903,-740" coordsize="154,0" path="m7903,-740l8057,-740e" filled="f" stroked="t" strokeweight=".212pt" strokecolor="#525767">
                <v:path arrowok="t"/>
              </v:shape>
            </v:group>
            <v:group style="position:absolute;left:3332;top:-5774;width:2;height:5038" coordorigin="3332,-5774" coordsize="2,5038">
              <v:shape style="position:absolute;left:3332;top:-5774;width:2;height:5038" coordorigin="3332,-5774" coordsize="0,5038" path="m3332,-5774l3332,-736e" filled="f" stroked="t" strokeweight="1.1pt" strokecolor="#231F20">
                <v:path arrowok="t"/>
              </v:shape>
            </v:group>
            <v:group style="position:absolute;left:3872;top:-5774;width:2;height:5038" coordorigin="3872,-5774" coordsize="2,5038">
              <v:shape style="position:absolute;left:3872;top:-5774;width:2;height:5038" coordorigin="3872,-5774" coordsize="0,5038" path="m3872,-5774l3872,-736e" filled="f" stroked="t" strokeweight="1.1pt" strokecolor="#231F20">
                <v:path arrowok="t"/>
              </v:shape>
            </v:group>
            <v:group style="position:absolute;left:5632;top:-5774;width:2;height:5038" coordorigin="5632,-5774" coordsize="2,5038">
              <v:shape style="position:absolute;left:5632;top:-5774;width:2;height:5038" coordorigin="5632,-5774" coordsize="0,5038" path="m5632,-5774l5632,-736e" filled="f" stroked="t" strokeweight="1.101pt" strokecolor="#231F20">
                <v:path arrowok="t"/>
              </v:shape>
            </v:group>
            <v:group style="position:absolute;left:7892;top:-5774;width:2;height:5038" coordorigin="7892,-5774" coordsize="2,5038">
              <v:shape style="position:absolute;left:7892;top:-5774;width:2;height:5038" coordorigin="7892,-5774" coordsize="0,5038" path="m7892,-5774l7892,-736e" filled="f" stroked="t" strokeweight="1.1pt" strokecolor="#231F20">
                <v:path arrowok="t"/>
              </v:shape>
            </v:group>
            <v:group style="position:absolute;left:8232;top:-5774;width:2;height:5038" coordorigin="8232,-5774" coordsize="2,5038">
              <v:shape style="position:absolute;left:8232;top:-5774;width:2;height:5038" coordorigin="8232,-5774" coordsize="0,5038" path="m8232,-5774l8232,-736e" filled="f" stroked="t" strokeweight="1.1pt" strokecolor="#231F20">
                <v:path arrowok="t"/>
              </v:shape>
            </v:group>
            <v:group style="position:absolute;left:2352;top:-5774;width:2;height:5038" coordorigin="2352,-5774" coordsize="2,5038">
              <v:shape style="position:absolute;left:2352;top:-5774;width:2;height:5038" coordorigin="2352,-5774" coordsize="0,5038" path="m2352,-5774l2352,-736e" filled="f" stroked="t" strokeweight="1.1pt" strokecolor="#231F20">
                <v:path arrowok="t"/>
              </v:shape>
              <v:shape style="position:absolute;left:1046;top:-6014;width:7500;height:4864" type="#_x0000_t75" stroked="false">
                <v:imagedata r:id="rId80" o:title=""/>
              </v:shape>
            </v:group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7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3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3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91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8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pStyle w:val="BodyText"/>
        <w:spacing w:line="165" w:lineRule="auto" w:before="97"/>
        <w:ind w:left="463" w:right="111" w:firstLine="283"/>
        <w:jc w:val="both"/>
      </w:pPr>
      <w:r>
        <w:rPr>
          <w:color w:val="231F20"/>
          <w:w w:val="95"/>
        </w:rPr>
        <w:t>Видно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существенное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отставание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величине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ОПЖ</w:t>
      </w:r>
      <w:r>
        <w:rPr>
          <w:color w:val="231F20"/>
          <w:w w:val="107"/>
        </w:rPr>
        <w:t> </w:t>
      </w:r>
      <w:r>
        <w:rPr>
          <w:color w:val="231F20"/>
          <w:spacing w:val="4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72"/>
          <w:w w:val="95"/>
        </w:rPr>
        <w:t> </w:t>
      </w:r>
      <w:r>
        <w:rPr>
          <w:color w:val="231F20"/>
          <w:spacing w:val="4"/>
          <w:w w:val="95"/>
        </w:rPr>
        <w:t>рождени</w:t>
      </w:r>
      <w:r>
        <w:rPr>
          <w:color w:val="231F20"/>
          <w:w w:val="95"/>
        </w:rPr>
        <w:t>и</w:t>
      </w:r>
      <w:r>
        <w:rPr>
          <w:color w:val="231F20"/>
          <w:spacing w:val="72"/>
          <w:w w:val="95"/>
        </w:rPr>
        <w:t> </w:t>
      </w:r>
      <w:r>
        <w:rPr>
          <w:color w:val="231F20"/>
          <w:spacing w:val="3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72"/>
          <w:w w:val="95"/>
        </w:rPr>
        <w:t> </w:t>
      </w:r>
      <w:r>
        <w:rPr>
          <w:color w:val="231F20"/>
          <w:spacing w:val="4"/>
          <w:w w:val="95"/>
        </w:rPr>
        <w:t>показателе</w:t>
      </w:r>
      <w:r>
        <w:rPr>
          <w:color w:val="231F20"/>
          <w:w w:val="95"/>
        </w:rPr>
        <w:t>й</w:t>
      </w:r>
      <w:r>
        <w:rPr>
          <w:color w:val="231F20"/>
          <w:spacing w:val="72"/>
          <w:w w:val="95"/>
        </w:rPr>
        <w:t> </w:t>
      </w:r>
      <w:r>
        <w:rPr>
          <w:color w:val="231F20"/>
          <w:spacing w:val="3"/>
          <w:w w:val="95"/>
        </w:rPr>
        <w:t>други</w:t>
      </w:r>
      <w:r>
        <w:rPr>
          <w:color w:val="231F20"/>
          <w:w w:val="95"/>
        </w:rPr>
        <w:t>х</w:t>
      </w:r>
      <w:r>
        <w:rPr>
          <w:color w:val="231F20"/>
          <w:spacing w:val="72"/>
          <w:w w:val="95"/>
        </w:rPr>
        <w:t> </w:t>
      </w:r>
      <w:r>
        <w:rPr>
          <w:color w:val="231F20"/>
          <w:spacing w:val="4"/>
          <w:w w:val="95"/>
        </w:rPr>
        <w:t>рассматриваемых</w:t>
      </w:r>
      <w:r>
        <w:rPr>
          <w:color w:val="231F20"/>
          <w:spacing w:val="4"/>
          <w:w w:val="94"/>
        </w:rPr>
        <w:t> </w:t>
      </w:r>
      <w:r>
        <w:rPr>
          <w:color w:val="231F20"/>
          <w:w w:val="95"/>
        </w:rPr>
        <w:t>стран</w:t>
      </w:r>
      <w:r>
        <w:rPr>
          <w:color w:val="231F20"/>
          <w:w w:val="95"/>
        </w:rPr>
        <w:t>�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результат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кризисного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состояния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российской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эк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номики</w:t>
      </w:r>
      <w:r>
        <w:rPr>
          <w:color w:val="231F20"/>
          <w:w w:val="95"/>
        </w:rPr>
        <w:t>,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слабог</w:t>
      </w:r>
      <w:r>
        <w:rPr>
          <w:color w:val="231F20"/>
          <w:w w:val="95"/>
        </w:rPr>
        <w:t>о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последне</w:t>
      </w:r>
      <w:r>
        <w:rPr>
          <w:color w:val="231F20"/>
          <w:w w:val="95"/>
        </w:rPr>
        <w:t>е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дес</w:t>
      </w:r>
      <w:r>
        <w:rPr>
          <w:color w:val="231F20"/>
          <w:spacing w:val="2"/>
          <w:w w:val="95"/>
        </w:rPr>
        <w:t>я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тилетие</w:t>
      </w:r>
      <w:r>
        <w:rPr>
          <w:color w:val="231F20"/>
          <w:w w:val="95"/>
        </w:rPr>
        <w:t>,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соответственно</w:t>
      </w:r>
      <w:r>
        <w:rPr>
          <w:color w:val="231F20"/>
          <w:w w:val="95"/>
        </w:rPr>
        <w:t>,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низки</w:t>
      </w:r>
      <w:r>
        <w:rPr>
          <w:color w:val="231F20"/>
          <w:w w:val="95"/>
        </w:rPr>
        <w:t>х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доходо</w:t>
      </w:r>
      <w:r>
        <w:rPr>
          <w:color w:val="231F20"/>
          <w:w w:val="95"/>
        </w:rPr>
        <w:t>в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основно</w:t>
      </w:r>
      <w:r>
        <w:rPr>
          <w:color w:val="231F20"/>
          <w:w w:val="95"/>
        </w:rPr>
        <w:t>й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массы</w:t>
      </w:r>
      <w:r>
        <w:rPr>
          <w:color w:val="231F20"/>
          <w:spacing w:val="1"/>
          <w:w w:val="96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w w:val="95"/>
        </w:rPr>
        <w:t>,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длительног</w:t>
      </w:r>
      <w:r>
        <w:rPr>
          <w:color w:val="231F20"/>
          <w:w w:val="95"/>
        </w:rPr>
        <w:t>о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недофинансировани</w:t>
      </w:r>
      <w:r>
        <w:rPr>
          <w:color w:val="231F20"/>
          <w:w w:val="95"/>
        </w:rPr>
        <w:t>я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социальной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сферы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первую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очередь</w:t>
      </w:r>
      <w:r>
        <w:rPr>
          <w:color w:val="231F20"/>
          <w:spacing w:val="-25"/>
          <w:w w:val="90"/>
        </w:rPr>
        <w:t> </w:t>
      </w:r>
      <w:r>
        <w:rPr>
          <w:color w:val="231F20"/>
          <w:w w:val="90"/>
        </w:rPr>
        <w:t>здравоохранения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53" w:lineRule="exact"/>
        <w:ind w:left="747" w:right="0"/>
        <w:jc w:val="left"/>
      </w:pPr>
      <w:r>
        <w:rPr>
          <w:color w:val="231F20"/>
          <w:w w:val="100"/>
        </w:rPr>
        <w:t>В</w:t>
      </w:r>
      <w:r>
        <w:rPr>
          <w:color w:val="231F20"/>
          <w:spacing w:val="-66"/>
          <w:w w:val="100"/>
        </w:rPr>
        <w:t> </w:t>
      </w:r>
      <w:r>
        <w:rPr>
          <w:color w:val="231F20"/>
          <w:w w:val="100"/>
        </w:rPr>
        <w:t>Указе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Президента</w:t>
      </w:r>
      <w:r>
        <w:rPr>
          <w:color w:val="231F20"/>
          <w:spacing w:val="-66"/>
          <w:w w:val="100"/>
        </w:rPr>
        <w:t> </w:t>
      </w:r>
      <w:r>
        <w:rPr>
          <w:color w:val="231F20"/>
          <w:w w:val="100"/>
        </w:rPr>
        <w:t>РФ</w:t>
      </w:r>
      <w:r>
        <w:rPr>
          <w:color w:val="231F20"/>
          <w:spacing w:val="-65"/>
          <w:w w:val="100"/>
        </w:rPr>
        <w:t> </w:t>
      </w:r>
      <w:r>
        <w:rPr>
          <w:color w:val="231F20"/>
          <w:w w:val="100"/>
        </w:rPr>
        <w:t>от</w:t>
      </w:r>
      <w:r>
        <w:rPr>
          <w:color w:val="231F20"/>
          <w:spacing w:val="-66"/>
          <w:w w:val="100"/>
        </w:rPr>
        <w:t> </w:t>
      </w:r>
      <w:r>
        <w:rPr>
          <w:color w:val="231F20"/>
          <w:w w:val="100"/>
        </w:rPr>
        <w:t>2024</w:t>
      </w:r>
      <w:r>
        <w:rPr>
          <w:color w:val="231F20"/>
          <w:w w:val="100"/>
          <w:position w:val="9"/>
          <w:sz w:val="16"/>
          <w:szCs w:val="16"/>
        </w:rPr>
        <w:t>1</w:t>
      </w:r>
      <w:r>
        <w:rPr>
          <w:color w:val="231F20"/>
          <w:spacing w:val="-23"/>
          <w:w w:val="100"/>
          <w:position w:val="9"/>
          <w:sz w:val="16"/>
          <w:szCs w:val="16"/>
        </w:rPr>
        <w:t> </w:t>
      </w:r>
      <w:r>
        <w:rPr>
          <w:color w:val="231F20"/>
          <w:w w:val="100"/>
        </w:rPr>
        <w:t>было</w:t>
      </w:r>
      <w:r>
        <w:rPr>
          <w:color w:val="231F20"/>
          <w:spacing w:val="-66"/>
          <w:w w:val="100"/>
        </w:rPr>
        <w:t> </w:t>
      </w:r>
      <w:r>
        <w:rPr>
          <w:color w:val="231F20"/>
          <w:w w:val="100"/>
        </w:rPr>
        <w:t>определено:</w:t>
      </w:r>
      <w:r>
        <w:rPr>
          <w:color w:val="000000"/>
          <w:w w:val="100"/>
        </w:rPr>
      </w:r>
    </w:p>
    <w:p>
      <w:pPr>
        <w:tabs>
          <w:tab w:pos="2752" w:val="left" w:leader="none"/>
          <w:tab w:pos="4468" w:val="left" w:leader="none"/>
          <w:tab w:pos="7296" w:val="left" w:leader="none"/>
        </w:tabs>
        <w:spacing w:line="247" w:lineRule="auto" w:before="3"/>
        <w:ind w:left="747" w:right="114" w:firstLine="283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«Увеличит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ab/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ожидаему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ю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ab/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продолжительност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ab/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жизни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78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лет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2030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г.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81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года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2036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г.».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200" w:lineRule="exact" w:before="20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67" w:lineRule="auto" w:before="38"/>
        <w:ind w:left="46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0pt;margin-top:-.11985pt;width:56.693pt;height:.1pt;mso-position-horizontal-relative:page;mso-position-vertical-relative:paragraph;z-index:-12238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36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09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101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5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9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49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77"/>
          <w:headerReference w:type="even" r:id="rId78"/>
          <w:footerReference w:type="default" r:id="rId79"/>
          <w:pgSz w:w="9355" w:h="13620"/>
          <w:pgMar w:header="775" w:footer="0" w:top="1180" w:bottom="280" w:left="500" w:right="620"/>
        </w:sectPr>
      </w:pPr>
    </w:p>
    <w:p>
      <w:pPr>
        <w:spacing w:line="150" w:lineRule="exact" w:before="2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before="69"/>
        <w:ind w:left="252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105"/>
          <w:sz w:val="24"/>
          <w:szCs w:val="24"/>
        </w:rPr>
        <w:t>ОПЖ</w:t>
      </w:r>
      <w:r>
        <w:rPr>
          <w:rFonts w:ascii="Arial" w:hAnsi="Arial" w:cs="Arial" w:eastAsia="Arial"/>
          <w:color w:val="231F20"/>
          <w:w w:val="105"/>
          <w:sz w:val="24"/>
          <w:szCs w:val="24"/>
        </w:rPr>
        <w:t>,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before="12"/>
        <w:ind w:left="252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100"/>
          <w:sz w:val="24"/>
          <w:szCs w:val="24"/>
        </w:rPr>
        <w:t>лет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80" w:lineRule="exact" w:before="1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before="77"/>
        <w:ind w:left="28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170.554169pt;margin-top:7.54599pt;width:84.851085pt;height:9.336566pt;mso-position-horizontal-relative:page;mso-position-vertical-relative:paragraph;z-index:-12227;rotation:350" type="#_x0000_t136" fillcolor="#2B3890" stroked="f">
            <o:extrusion v:ext="view" autorotationcenter="t"/>
            <v:textpath style="font-family:&amp;quot;Arial&amp;quot;;font-size:9pt;v-text-kern:t;mso-text-shadow:auto;font-weight:bold" string="Старые страны ЕС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80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10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28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161.897202pt;margin-top:22.199877pt;width:35.929168pt;height:9.557023pt;mso-position-horizontal-relative:page;mso-position-vertical-relative:paragraph;z-index:-12229;rotation:346" type="#_x0000_t136" fillcolor="#27AAE1" stroked="f">
            <o:extrusion v:ext="view" autorotationcenter="t"/>
            <v:textpath style="font-family:&amp;quot;Arial&amp;quot;;font-size:9pt;v-text-kern:t;mso-text-shadow:auto;font-weight:bold" string="Польша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8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28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268.384064pt;margin-top:12.664001pt;width:32.383058pt;height:9.10075pt;mso-position-horizontal-relative:page;mso-position-vertical-relative:paragraph;z-index:-12233;rotation:331" type="#_x0000_t136" fillcolor="#ED1C24" stroked="f">
            <o:extrusion v:ext="view" autorotationcenter="t"/>
            <v:textpath style="font-family:&amp;quot;Arial&amp;quot;;font-size:9pt;v-text-kern:t;mso-text-shadow:auto;font-weight:bold" string="Россия"/>
            <w10:wrap type="none"/>
          </v:shape>
        </w:pict>
      </w:r>
      <w:r>
        <w:rPr/>
        <w:pict>
          <v:shape style="position:absolute;margin-left:157.697403pt;margin-top:-7.779265pt;width:73.826458pt;height:10.008874pt;mso-position-horizontal-relative:page;mso-position-vertical-relative:paragraph;z-index:-12230;rotation:343" type="#_x0000_t136" fillcolor="#6D6E71" stroked="f">
            <o:extrusion v:ext="view" autorotationcenter="t"/>
            <v:textpath style="font-family:&amp;quot;Arial&amp;quot;;font-size:9pt;v-text-kern:t;mso-text-shadow:auto;font-weight:bold" string="Новые страны Е"/>
            <w10:wrap type="none"/>
          </v:shape>
        </w:pict>
      </w:r>
      <w:r>
        <w:rPr/>
        <w:pict>
          <v:shape style="position:absolute;margin-left:166.764206pt;margin-top:14.541075pt;width:46.671476pt;height:9.366174pt;mso-position-horizontal-relative:page;mso-position-vertical-relative:paragraph;z-index:-12228;rotation:346" type="#_x0000_t136" fillcolor="#38B54A" stroked="f">
            <o:extrusion v:ext="view" autorotationcenter="t"/>
            <v:textpath style="font-family:&amp;quot;Arial&amp;quot;;font-size:9pt;v-text-kern:t;mso-text-shadow:auto;font-weight:bold" string="Казахстан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1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28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191.534836pt;margin-top:21.373995pt;width:22.967489pt;height:9.300001pt;mso-position-horizontal-relative:page;mso-position-vertical-relative:paragraph;z-index:-12232;rotation:335" type="#_x0000_t136" fillcolor="#00A79D" stroked="f">
            <o:extrusion v:ext="view" autorotationcenter="t"/>
            <v:textpath style="font-family:&amp;quot;Arial&amp;quot;;font-size:9pt;v-text-kern:t;mso-text-shadow:auto;font-weight:bold" string="Иран"/>
            <w10:wrap type="none"/>
          </v:shape>
        </w:pict>
      </w:r>
      <w:r>
        <w:rPr/>
        <w:pict>
          <v:shape style="position:absolute;margin-left:79.904861pt;margin-top:-.581609pt;width:32.422654pt;height:9.147646pt;mso-position-horizontal-relative:page;mso-position-vertical-relative:paragraph;z-index:-12231;rotation:336" type="#_x0000_t136" fillcolor="#871623" stroked="f">
            <o:extrusion v:ext="view" autorotationcenter="t"/>
            <v:textpath style="font-family:&amp;quot;Arial&amp;quot;;font-size:9pt;v-text-kern:t;mso-text-shadow:auto;font-weight:bold" string="Турция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28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7"/>
        <w:ind w:left="28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59.310333pt;margin-top:14.632897pt;width:350.815pt;height:22.233001pt;mso-position-horizontal-relative:page;mso-position-vertical-relative:paragraph;z-index:-1223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10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6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2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5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2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5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4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1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90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2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7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3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10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7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10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1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1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30" w:lineRule="exact" w:before="5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10" w:lineRule="exact" w:before="9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00" w:lineRule="exact" w:before="3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120" w:lineRule="exact" w:before="7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55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40" w:lineRule="exact" w:before="3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0" w:lineRule="auto" w:before="66"/>
        <w:ind w:left="117" w:right="443" w:firstLine="0"/>
        <w:jc w:val="center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39.618pt;margin-top:-281.715759pt;width:378.4831pt;height:255.2674pt;mso-position-horizontal-relative:page;mso-position-vertical-relative:paragraph;z-index:-12236" coordorigin="792,-5634" coordsize="7570,5105">
            <v:group style="position:absolute;left:1201;top:-1466;width:7119;height:2" coordorigin="1201,-1466" coordsize="7119,2">
              <v:shape style="position:absolute;left:1201;top:-1466;width:7119;height:2" coordorigin="1201,-1466" coordsize="7119,0" path="m1201,-1466l8321,-1466e" filled="f" stroked="t" strokeweight=".599pt" strokecolor="#939598">
                <v:path arrowok="t"/>
              </v:shape>
            </v:group>
            <v:group style="position:absolute;left:1582;top:-5515;width:6742;height:2" coordorigin="1582,-5515" coordsize="6742,2">
              <v:shape style="position:absolute;left:1582;top:-5515;width:6742;height:2" coordorigin="1582,-5515" coordsize="6742,0" path="m1582,-5515l8324,-5515e" filled="f" stroked="t" strokeweight=".599pt" strokecolor="#939598">
                <v:path arrowok="t"/>
              </v:shape>
            </v:group>
            <v:group style="position:absolute;left:1201;top:-3892;width:7119;height:2" coordorigin="1201,-3892" coordsize="7119,2">
              <v:shape style="position:absolute;left:1201;top:-3892;width:7119;height:2" coordorigin="1201,-3892" coordsize="7119,0" path="m1201,-3892l8321,-3892e" filled="f" stroked="t" strokeweight=".6pt" strokecolor="#939598">
                <v:path arrowok="t"/>
              </v:shape>
            </v:group>
            <v:group style="position:absolute;left:1201;top:-4705;width:7119;height:2" coordorigin="1201,-4705" coordsize="7119,2">
              <v:shape style="position:absolute;left:1201;top:-4705;width:7119;height:2" coordorigin="1201,-4705" coordsize="7119,0" path="m1201,-4705l8321,-4705e" filled="f" stroked="t" strokeweight=".6pt" strokecolor="#939598">
                <v:path arrowok="t"/>
              </v:shape>
            </v:group>
            <v:group style="position:absolute;left:1205;top:-2275;width:7119;height:2" coordorigin="1205,-2275" coordsize="7119,2">
              <v:shape style="position:absolute;left:1205;top:-2275;width:7119;height:2" coordorigin="1205,-2275" coordsize="7119,0" path="m1205,-2275l8324,-2275e" filled="f" stroked="t" strokeweight=".6pt" strokecolor="#939598">
                <v:path arrowok="t"/>
              </v:shape>
            </v:group>
            <v:group style="position:absolute;left:1201;top:-3090;width:7119;height:2" coordorigin="1201,-3090" coordsize="7119,2">
              <v:shape style="position:absolute;left:1201;top:-3090;width:7119;height:2" coordorigin="1201,-3090" coordsize="7119,0" path="m1201,-3090l8321,-3090e" filled="f" stroked="t" strokeweight=".599pt" strokecolor="#939598">
                <v:path arrowok="t"/>
              </v:shape>
              <v:shape style="position:absolute;left:1203;top:-5521;width:7112;height:4886" type="#_x0000_t75" stroked="false">
                <v:imagedata r:id="rId84" o:title=""/>
              </v:shape>
            </v:group>
            <v:group style="position:absolute;left:1122;top:-642;width:7203;height:2" coordorigin="1122,-642" coordsize="7203,2">
              <v:shape style="position:absolute;left:1122;top:-642;width:7203;height:2" coordorigin="1122,-642" coordsize="7203,0" path="m1122,-642l8324,-642e" filled="f" stroked="t" strokeweight=".727579pt" strokecolor="#231F20">
                <v:path arrowok="t"/>
              </v:shape>
            </v:group>
            <v:group style="position:absolute;left:1201;top:-5027;width:2;height:4463" coordorigin="1201,-5027" coordsize="2,4463">
              <v:shape style="position:absolute;left:1201;top:-5027;width:2;height:4463" coordorigin="1201,-5027" coordsize="0,4463" path="m1201,-5027l1201,-565e" filled="f" stroked="t" strokeweight=".6pt" strokecolor="#231F20">
                <v:path arrowok="t"/>
              </v:shape>
            </v:group>
            <v:group style="position:absolute;left:1206;top:-646;width:7118;height:2" coordorigin="1206,-646" coordsize="7118,2">
              <v:shape style="position:absolute;left:1206;top:-646;width:7118;height:2" coordorigin="1206,-646" coordsize="7118,0" path="m1206,-646l8324,-646e" filled="f" stroked="t" strokeweight=".108pt" strokecolor="#231F20">
                <v:path arrowok="t"/>
              </v:shape>
            </v:group>
            <v:group style="position:absolute;left:1330;top:-645;width:10;height:75" coordorigin="1330,-645" coordsize="10,75">
              <v:shape style="position:absolute;left:1330;top:-645;width:10;height:75" coordorigin="1330,-645" coordsize="10,75" path="m1330,-607l1340,-607e" filled="f" stroked="t" strokeweight="3.848pt" strokecolor="#231F20">
                <v:path arrowok="t"/>
              </v:shape>
            </v:group>
            <v:group style="position:absolute;left:1453;top:-645;width:10;height:75" coordorigin="1453,-645" coordsize="10,75">
              <v:shape style="position:absolute;left:1453;top:-645;width:10;height:75" coordorigin="1453,-645" coordsize="10,75" path="m1453,-607l1463,-607e" filled="f" stroked="t" strokeweight="3.848pt" strokecolor="#231F20">
                <v:path arrowok="t"/>
              </v:shape>
            </v:group>
            <v:group style="position:absolute;left:1577;top:-645;width:10;height:75" coordorigin="1577,-645" coordsize="10,75">
              <v:shape style="position:absolute;left:1577;top:-645;width:10;height:75" coordorigin="1577,-645" coordsize="10,75" path="m1577,-607l1587,-607e" filled="f" stroked="t" strokeweight="3.848pt" strokecolor="#231F20">
                <v:path arrowok="t"/>
              </v:shape>
            </v:group>
            <v:group style="position:absolute;left:1702;top:-645;width:10;height:75" coordorigin="1702,-645" coordsize="10,75">
              <v:shape style="position:absolute;left:1702;top:-645;width:10;height:75" coordorigin="1702,-645" coordsize="10,75" path="m1702,-607l1712,-607e" filled="f" stroked="t" strokeweight="3.848pt" strokecolor="#231F20">
                <v:path arrowok="t"/>
              </v:shape>
            </v:group>
            <v:group style="position:absolute;left:1834;top:-645;width:10;height:75" coordorigin="1834,-645" coordsize="10,75">
              <v:shape style="position:absolute;left:1834;top:-645;width:10;height:75" coordorigin="1834,-645" coordsize="10,75" path="m1834,-607l1844,-607e" filled="f" stroked="t" strokeweight="3.848pt" strokecolor="#231F20">
                <v:path arrowok="t"/>
              </v:shape>
            </v:group>
            <v:group style="position:absolute;left:1962;top:-645;width:10;height:75" coordorigin="1962,-645" coordsize="10,75">
              <v:shape style="position:absolute;left:1962;top:-645;width:10;height:75" coordorigin="1962,-645" coordsize="10,75" path="m1962,-607l1972,-607e" filled="f" stroked="t" strokeweight="3.848pt" strokecolor="#231F20">
                <v:path arrowok="t"/>
              </v:shape>
            </v:group>
            <v:group style="position:absolute;left:2086;top:-642;width:10;height:75" coordorigin="2086,-642" coordsize="10,75">
              <v:shape style="position:absolute;left:2086;top:-642;width:10;height:75" coordorigin="2086,-642" coordsize="10,75" path="m2086,-605l2096,-605e" filled="f" stroked="t" strokeweight="3.848pt" strokecolor="#231F20">
                <v:path arrowok="t"/>
              </v:shape>
            </v:group>
            <v:group style="position:absolute;left:2210;top:-642;width:10;height:75" coordorigin="2210,-642" coordsize="10,75">
              <v:shape style="position:absolute;left:2210;top:-642;width:10;height:75" coordorigin="2210,-642" coordsize="10,75" path="m2210,-605l2220,-605e" filled="f" stroked="t" strokeweight="3.848pt" strokecolor="#231F20">
                <v:path arrowok="t"/>
              </v:shape>
            </v:group>
            <v:group style="position:absolute;left:2346;top:-644;width:10;height:75" coordorigin="2346,-644" coordsize="10,75">
              <v:shape style="position:absolute;left:2346;top:-644;width:10;height:75" coordorigin="2346,-644" coordsize="10,75" path="m2346,-606l2356,-606e" filled="f" stroked="t" strokeweight="3.848pt" strokecolor="#231F20">
                <v:path arrowok="t"/>
              </v:shape>
            </v:group>
            <v:group style="position:absolute;left:2470;top:-645;width:10;height:75" coordorigin="2470,-645" coordsize="10,75">
              <v:shape style="position:absolute;left:2470;top:-645;width:10;height:75" coordorigin="2470,-645" coordsize="10,75" path="m2470,-607l2480,-607e" filled="f" stroked="t" strokeweight="3.848pt" strokecolor="#231F20">
                <v:path arrowok="t"/>
              </v:shape>
            </v:group>
            <v:group style="position:absolute;left:2595;top:-645;width:10;height:75" coordorigin="2595,-645" coordsize="10,75">
              <v:shape style="position:absolute;left:2595;top:-645;width:10;height:75" coordorigin="2595,-645" coordsize="10,75" path="m2595,-607l2605,-607e" filled="f" stroked="t" strokeweight="3.848pt" strokecolor="#231F20">
                <v:path arrowok="t"/>
              </v:shape>
            </v:group>
            <v:group style="position:absolute;left:2714;top:-645;width:10;height:75" coordorigin="2714,-645" coordsize="10,75">
              <v:shape style="position:absolute;left:2714;top:-645;width:10;height:75" coordorigin="2714,-645" coordsize="10,75" path="m2714,-607l2724,-607e" filled="f" stroked="t" strokeweight="3.848pt" strokecolor="#231F20">
                <v:path arrowok="t"/>
              </v:shape>
            </v:group>
            <v:group style="position:absolute;left:2855;top:-645;width:10;height:75" coordorigin="2855,-645" coordsize="10,75">
              <v:shape style="position:absolute;left:2855;top:-645;width:10;height:75" coordorigin="2855,-645" coordsize="10,75" path="m2855,-607l2865,-607e" filled="f" stroked="t" strokeweight="3.848pt" strokecolor="#231F20">
                <v:path arrowok="t"/>
              </v:shape>
            </v:group>
            <v:group style="position:absolute;left:2978;top:-645;width:10;height:75" coordorigin="2978,-645" coordsize="10,75">
              <v:shape style="position:absolute;left:2978;top:-645;width:10;height:75" coordorigin="2978,-645" coordsize="10,75" path="m2978,-607l2988,-607e" filled="f" stroked="t" strokeweight="3.848pt" strokecolor="#231F20">
                <v:path arrowok="t"/>
              </v:shape>
            </v:group>
            <v:group style="position:absolute;left:3105;top:-645;width:10;height:75" coordorigin="3105,-645" coordsize="10,75">
              <v:shape style="position:absolute;left:3105;top:-645;width:10;height:75" coordorigin="3105,-645" coordsize="10,75" path="m3105,-607l3115,-607e" filled="f" stroked="t" strokeweight="3.848pt" strokecolor="#231F20">
                <v:path arrowok="t"/>
              </v:shape>
            </v:group>
            <v:group style="position:absolute;left:3229;top:-645;width:10;height:75" coordorigin="3229,-645" coordsize="10,75">
              <v:shape style="position:absolute;left:3229;top:-645;width:10;height:75" coordorigin="3229,-645" coordsize="10,75" path="m3229,-607l3239,-607e" filled="f" stroked="t" strokeweight="3.848pt" strokecolor="#231F20">
                <v:path arrowok="t"/>
              </v:shape>
            </v:group>
            <v:group style="position:absolute;left:3362;top:-645;width:10;height:75" coordorigin="3362,-645" coordsize="10,75">
              <v:shape style="position:absolute;left:3362;top:-645;width:10;height:75" coordorigin="3362,-645" coordsize="10,75" path="m3362,-607l3372,-607e" filled="f" stroked="t" strokeweight="3.848pt" strokecolor="#231F20">
                <v:path arrowok="t"/>
              </v:shape>
            </v:group>
            <v:group style="position:absolute;left:3487;top:-645;width:10;height:75" coordorigin="3487,-645" coordsize="10,75">
              <v:shape style="position:absolute;left:3487;top:-645;width:10;height:75" coordorigin="3487,-645" coordsize="10,75" path="m3487,-607l3497,-607e" filled="f" stroked="t" strokeweight="3.848pt" strokecolor="#231F20">
                <v:path arrowok="t"/>
              </v:shape>
            </v:group>
            <v:group style="position:absolute;left:3611;top:-645;width:10;height:75" coordorigin="3611,-645" coordsize="10,75">
              <v:shape style="position:absolute;left:3611;top:-645;width:10;height:75" coordorigin="3611,-645" coordsize="10,75" path="m3611,-607l3621,-607e" filled="f" stroked="t" strokeweight="3.848pt" strokecolor="#231F20">
                <v:path arrowok="t"/>
              </v:shape>
            </v:group>
            <v:group style="position:absolute;left:3871;top:-645;width:10;height:75" coordorigin="3871,-645" coordsize="10,75">
              <v:shape style="position:absolute;left:3871;top:-645;width:10;height:75" coordorigin="3871,-645" coordsize="10,75" path="m3871,-607l3881,-607e" filled="f" stroked="t" strokeweight="3.848pt" strokecolor="#231F20">
                <v:path arrowok="t"/>
              </v:shape>
            </v:group>
            <v:group style="position:absolute;left:3736;top:-645;width:10;height:75" coordorigin="3736,-645" coordsize="10,75">
              <v:shape style="position:absolute;left:3736;top:-645;width:10;height:75" coordorigin="3736,-645" coordsize="10,75" path="m3736,-607l3746,-607e" filled="f" stroked="t" strokeweight="3.848pt" strokecolor="#231F20">
                <v:path arrowok="t"/>
              </v:shape>
            </v:group>
            <v:group style="position:absolute;left:3997;top:-645;width:10;height:75" coordorigin="3997,-645" coordsize="10,75">
              <v:shape style="position:absolute;left:3997;top:-645;width:10;height:75" coordorigin="3997,-645" coordsize="10,75" path="m3997,-607l4007,-607e" filled="f" stroked="t" strokeweight="3.848pt" strokecolor="#231F20">
                <v:path arrowok="t"/>
              </v:shape>
            </v:group>
            <v:group style="position:absolute;left:4123;top:-645;width:10;height:75" coordorigin="4123,-645" coordsize="10,75">
              <v:shape style="position:absolute;left:4123;top:-645;width:10;height:75" coordorigin="4123,-645" coordsize="10,75" path="m4123,-607l4133,-607e" filled="f" stroked="t" strokeweight="3.848pt" strokecolor="#231F20">
                <v:path arrowok="t"/>
              </v:shape>
            </v:group>
            <v:group style="position:absolute;left:4246;top:-645;width:10;height:75" coordorigin="4246,-645" coordsize="10,75">
              <v:shape style="position:absolute;left:4246;top:-645;width:10;height:75" coordorigin="4246,-645" coordsize="10,75" path="m4246,-607l4256,-607e" filled="f" stroked="t" strokeweight="3.848pt" strokecolor="#231F20">
                <v:path arrowok="t"/>
              </v:shape>
            </v:group>
            <v:group style="position:absolute;left:4503;top:-645;width:10;height:75" coordorigin="4503,-645" coordsize="10,75">
              <v:shape style="position:absolute;left:4503;top:-645;width:10;height:75" coordorigin="4503,-645" coordsize="10,75" path="m4503,-607l4513,-607e" filled="f" stroked="t" strokeweight="3.848pt" strokecolor="#231F20">
                <v:path arrowok="t"/>
              </v:shape>
            </v:group>
            <v:group style="position:absolute;left:4379;top:-645;width:10;height:75" coordorigin="4379,-645" coordsize="10,75">
              <v:shape style="position:absolute;left:4379;top:-645;width:10;height:75" coordorigin="4379,-645" coordsize="10,75" path="m4379,-607l4389,-607e" filled="f" stroked="t" strokeweight="3.848pt" strokecolor="#231F20">
                <v:path arrowok="t"/>
              </v:shape>
            </v:group>
            <v:group style="position:absolute;left:4630;top:-645;width:10;height:75" coordorigin="4630,-645" coordsize="10,75">
              <v:shape style="position:absolute;left:4630;top:-645;width:10;height:75" coordorigin="4630,-645" coordsize="10,75" path="m4630,-607l4640,-607e" filled="f" stroked="t" strokeweight="3.848pt" strokecolor="#231F20">
                <v:path arrowok="t"/>
              </v:shape>
            </v:group>
            <v:group style="position:absolute;left:4889;top:-645;width:10;height:75" coordorigin="4889,-645" coordsize="10,75">
              <v:shape style="position:absolute;left:4889;top:-645;width:10;height:75" coordorigin="4889,-645" coordsize="10,75" path="m4889,-607l4899,-607e" filled="f" stroked="t" strokeweight="3.848pt" strokecolor="#231F20">
                <v:path arrowok="t"/>
              </v:shape>
            </v:group>
            <v:group style="position:absolute;left:4744;top:-645;width:10;height:75" coordorigin="4744,-645" coordsize="10,75">
              <v:shape style="position:absolute;left:4744;top:-645;width:10;height:75" coordorigin="4744,-645" coordsize="10,75" path="m4744,-607l4754,-607e" filled="f" stroked="t" strokeweight="3.848pt" strokecolor="#231F20">
                <v:path arrowok="t"/>
              </v:shape>
            </v:group>
            <v:group style="position:absolute;left:5138;top:-645;width:10;height:75" coordorigin="5138,-645" coordsize="10,75">
              <v:shape style="position:absolute;left:5138;top:-645;width:10;height:75" coordorigin="5138,-645" coordsize="10,75" path="m5138,-607l5148,-607e" filled="f" stroked="t" strokeweight="3.848pt" strokecolor="#231F20">
                <v:path arrowok="t"/>
              </v:shape>
            </v:group>
            <v:group style="position:absolute;left:5013;top:-645;width:10;height:75" coordorigin="5013,-645" coordsize="10,75">
              <v:shape style="position:absolute;left:5013;top:-645;width:10;height:75" coordorigin="5013,-645" coordsize="10,75" path="m5013,-607l5023,-607e" filled="f" stroked="t" strokeweight="3.848pt" strokecolor="#231F20">
                <v:path arrowok="t"/>
              </v:shape>
            </v:group>
            <v:group style="position:absolute;left:5264;top:-645;width:10;height:75" coordorigin="5264,-645" coordsize="10,75">
              <v:shape style="position:absolute;left:5264;top:-645;width:10;height:75" coordorigin="5264,-645" coordsize="10,75" path="m5264,-607l5274,-607e" filled="f" stroked="t" strokeweight="3.848pt" strokecolor="#231F20">
                <v:path arrowok="t"/>
              </v:shape>
            </v:group>
            <v:group style="position:absolute;left:5398;top:-645;width:10;height:75" coordorigin="5398,-645" coordsize="10,75">
              <v:shape style="position:absolute;left:5398;top:-645;width:10;height:75" coordorigin="5398,-645" coordsize="10,75" path="m5398,-607l5408,-607e" filled="f" stroked="t" strokeweight="3.848pt" strokecolor="#231F20">
                <v:path arrowok="t"/>
              </v:shape>
            </v:group>
            <v:group style="position:absolute;left:5648;top:-645;width:10;height:75" coordorigin="5648,-645" coordsize="10,75">
              <v:shape style="position:absolute;left:5648;top:-645;width:10;height:75" coordorigin="5648,-645" coordsize="10,75" path="m5648,-607l5658,-607e" filled="f" stroked="t" strokeweight="3.848pt" strokecolor="#231F20">
                <v:path arrowok="t"/>
              </v:shape>
            </v:group>
            <v:group style="position:absolute;left:5523;top:-645;width:10;height:75" coordorigin="5523,-645" coordsize="10,75">
              <v:shape style="position:absolute;left:5523;top:-645;width:10;height:75" coordorigin="5523,-645" coordsize="10,75" path="m5523,-607l5533,-607e" filled="f" stroked="t" strokeweight="3.848pt" strokecolor="#231F20">
                <v:path arrowok="t"/>
              </v:shape>
            </v:group>
            <v:group style="position:absolute;left:5773;top:-645;width:10;height:75" coordorigin="5773,-645" coordsize="10,75">
              <v:shape style="position:absolute;left:5773;top:-645;width:10;height:75" coordorigin="5773,-645" coordsize="10,75" path="m5773,-607l5783,-607e" filled="f" stroked="t" strokeweight="3.848pt" strokecolor="#231F20">
                <v:path arrowok="t"/>
              </v:shape>
            </v:group>
            <v:group style="position:absolute;left:5907;top:-645;width:10;height:75" coordorigin="5907,-645" coordsize="10,75">
              <v:shape style="position:absolute;left:5907;top:-645;width:10;height:75" coordorigin="5907,-645" coordsize="10,75" path="m5907,-607l5917,-607e" filled="f" stroked="t" strokeweight="3.848pt" strokecolor="#231F20">
                <v:path arrowok="t"/>
              </v:shape>
            </v:group>
            <v:group style="position:absolute;left:6031;top:-645;width:10;height:75" coordorigin="6031,-645" coordsize="10,75">
              <v:shape style="position:absolute;left:6031;top:-645;width:10;height:75" coordorigin="6031,-645" coordsize="10,75" path="m6031,-607l6041,-607e" filled="f" stroked="t" strokeweight="3.848pt" strokecolor="#231F20">
                <v:path arrowok="t"/>
              </v:shape>
            </v:group>
            <v:group style="position:absolute;left:6283;top:-645;width:10;height:75" coordorigin="6283,-645" coordsize="10,75">
              <v:shape style="position:absolute;left:6283;top:-645;width:10;height:75" coordorigin="6283,-645" coordsize="10,75" path="m6283,-607l6293,-607e" filled="f" stroked="t" strokeweight="3.848pt" strokecolor="#231F20">
                <v:path arrowok="t"/>
              </v:shape>
            </v:group>
            <v:group style="position:absolute;left:6155;top:-645;width:10;height:75" coordorigin="6155,-645" coordsize="10,75">
              <v:shape style="position:absolute;left:6155;top:-645;width:10;height:75" coordorigin="6155,-645" coordsize="10,75" path="m6155,-607l6165,-607e" filled="f" stroked="t" strokeweight="3.848pt" strokecolor="#231F20">
                <v:path arrowok="t"/>
              </v:shape>
            </v:group>
            <v:group style="position:absolute;left:6414;top:-645;width:10;height:75" coordorigin="6414,-645" coordsize="10,75">
              <v:shape style="position:absolute;left:6414;top:-645;width:10;height:75" coordorigin="6414,-645" coordsize="10,75" path="m6414,-607l6424,-607e" filled="f" stroked="t" strokeweight="3.848pt" strokecolor="#231F20">
                <v:path arrowok="t"/>
              </v:shape>
            </v:group>
            <v:group style="position:absolute;left:6541;top:-645;width:10;height:75" coordorigin="6541,-645" coordsize="10,75">
              <v:shape style="position:absolute;left:6541;top:-645;width:10;height:75" coordorigin="6541,-645" coordsize="10,75" path="m6541,-607l6551,-607e" filled="f" stroked="t" strokeweight="3.848pt" strokecolor="#231F20">
                <v:path arrowok="t"/>
              </v:shape>
            </v:group>
            <v:group style="position:absolute;left:6666;top:-645;width:10;height:75" coordorigin="6666,-645" coordsize="10,75">
              <v:shape style="position:absolute;left:6666;top:-645;width:10;height:75" coordorigin="6666,-645" coordsize="10,75" path="m6666,-607l6676,-607e" filled="f" stroked="t" strokeweight="3.848pt" strokecolor="#231F20">
                <v:path arrowok="t"/>
              </v:shape>
            </v:group>
            <v:group style="position:absolute;left:6925;top:-645;width:10;height:75" coordorigin="6925,-645" coordsize="10,75">
              <v:shape style="position:absolute;left:6925;top:-645;width:10;height:75" coordorigin="6925,-645" coordsize="10,75" path="m6925,-607l6935,-607e" filled="f" stroked="t" strokeweight="3.848pt" strokecolor="#231F20">
                <v:path arrowok="t"/>
              </v:shape>
            </v:group>
            <v:group style="position:absolute;left:6788;top:-645;width:10;height:75" coordorigin="6788,-645" coordsize="10,75">
              <v:shape style="position:absolute;left:6788;top:-645;width:10;height:75" coordorigin="6788,-645" coordsize="10,75" path="m6788,-607l6798,-607e" filled="f" stroked="t" strokeweight="3.848pt" strokecolor="#231F20">
                <v:path arrowok="t"/>
              </v:shape>
            </v:group>
            <v:group style="position:absolute;left:7049;top:-645;width:10;height:75" coordorigin="7049,-645" coordsize="10,75">
              <v:shape style="position:absolute;left:7049;top:-645;width:10;height:75" coordorigin="7049,-645" coordsize="10,75" path="m7049,-607l7059,-607e" filled="f" stroked="t" strokeweight="3.848pt" strokecolor="#231F20">
                <v:path arrowok="t"/>
              </v:shape>
            </v:group>
            <v:group style="position:absolute;left:7174;top:-645;width:10;height:75" coordorigin="7174,-645" coordsize="10,75">
              <v:shape style="position:absolute;left:7174;top:-645;width:10;height:75" coordorigin="7174,-645" coordsize="10,75" path="m7174,-607l7184,-607e" filled="f" stroked="t" strokeweight="3.848pt" strokecolor="#231F20">
                <v:path arrowok="t"/>
              </v:shape>
            </v:group>
            <v:group style="position:absolute;left:7299;top:-645;width:10;height:75" coordorigin="7299,-645" coordsize="10,75">
              <v:shape style="position:absolute;left:7299;top:-645;width:10;height:75" coordorigin="7299,-645" coordsize="10,75" path="m7299,-607l7309,-607e" filled="f" stroked="t" strokeweight="3.848pt" strokecolor="#231F20">
                <v:path arrowok="t"/>
              </v:shape>
            </v:group>
            <v:group style="position:absolute;left:7434;top:-642;width:10;height:75" coordorigin="7434,-642" coordsize="10,75">
              <v:shape style="position:absolute;left:7434;top:-642;width:10;height:75" coordorigin="7434,-642" coordsize="10,75" path="m7434,-605l7444,-605e" filled="f" stroked="t" strokeweight="3.848pt" strokecolor="#231F20">
                <v:path arrowok="t"/>
              </v:shape>
            </v:group>
            <v:group style="position:absolute;left:7681;top:-642;width:10;height:75" coordorigin="7681,-642" coordsize="10,75">
              <v:shape style="position:absolute;left:7681;top:-642;width:10;height:75" coordorigin="7681,-642" coordsize="10,75" path="m7681,-605l7691,-605e" filled="f" stroked="t" strokeweight="3.848pt" strokecolor="#231F20">
                <v:path arrowok="t"/>
              </v:shape>
            </v:group>
            <v:group style="position:absolute;left:7557;top:-642;width:10;height:75" coordorigin="7557,-642" coordsize="10,75">
              <v:shape style="position:absolute;left:7557;top:-642;width:10;height:75" coordorigin="7557,-642" coordsize="10,75" path="m7557,-605l7567,-605e" filled="f" stroked="t" strokeweight="3.848pt" strokecolor="#231F20">
                <v:path arrowok="t"/>
              </v:shape>
            </v:group>
            <v:group style="position:absolute;left:7809;top:-642;width:10;height:75" coordorigin="7809,-642" coordsize="10,75">
              <v:shape style="position:absolute;left:7809;top:-642;width:10;height:75" coordorigin="7809,-642" coordsize="10,75" path="m7809,-605l7819,-605e" filled="f" stroked="t" strokeweight="3.848pt" strokecolor="#231F20">
                <v:path arrowok="t"/>
              </v:shape>
            </v:group>
            <v:group style="position:absolute;left:7941;top:-642;width:10;height:75" coordorigin="7941,-642" coordsize="10,75">
              <v:shape style="position:absolute;left:7941;top:-642;width:10;height:75" coordorigin="7941,-642" coordsize="10,75" path="m7941,-605l7951,-605e" filled="f" stroked="t" strokeweight="3.848pt" strokecolor="#231F20">
                <v:path arrowok="t"/>
              </v:shape>
            </v:group>
            <v:group style="position:absolute;left:8194;top:-642;width:10;height:75" coordorigin="8194,-642" coordsize="10,75">
              <v:shape style="position:absolute;left:8194;top:-642;width:10;height:75" coordorigin="8194,-642" coordsize="10,75" path="m8194,-605l8204,-605e" filled="f" stroked="t" strokeweight="3.848pt" strokecolor="#231F20">
                <v:path arrowok="t"/>
              </v:shape>
            </v:group>
            <v:group style="position:absolute;left:8067;top:-642;width:10;height:75" coordorigin="8067,-642" coordsize="10,75">
              <v:shape style="position:absolute;left:8067;top:-642;width:10;height:75" coordorigin="8067,-642" coordsize="10,75" path="m8067,-605l8077,-605e" filled="f" stroked="t" strokeweight="3.848pt" strokecolor="#231F20">
                <v:path arrowok="t"/>
              </v:shape>
            </v:group>
            <v:group style="position:absolute;left:8314;top:-642;width:10;height:75" coordorigin="8314,-642" coordsize="10,75">
              <v:shape style="position:absolute;left:8314;top:-642;width:10;height:75" coordorigin="8314,-642" coordsize="10,75" path="m8314,-605l8324,-605e" filled="f" stroked="t" strokeweight="3.848pt" strokecolor="#231F20">
                <v:path arrowok="t"/>
              </v:shape>
            </v:group>
            <v:group style="position:absolute;left:1122;top:-1471;width:79;height:10" coordorigin="1122,-1471" coordsize="79,10">
              <v:shape style="position:absolute;left:1122;top:-1471;width:79;height:10" coordorigin="1122,-1471" coordsize="79,10" path="m1122,-1466l1201,-1466e" filled="f" stroked="t" strokeweight=".6pt" strokecolor="#231F20">
                <v:path arrowok="t"/>
              </v:shape>
            </v:group>
            <v:group style="position:absolute;left:1125;top:-2280;width:79;height:10" coordorigin="1125,-2280" coordsize="79,10">
              <v:shape style="position:absolute;left:1125;top:-2280;width:79;height:10" coordorigin="1125,-2280" coordsize="79,10" path="m1125,-2275l1205,-2275e" filled="f" stroked="t" strokeweight=".6pt" strokecolor="#231F20">
                <v:path arrowok="t"/>
              </v:shape>
            </v:group>
            <v:group style="position:absolute;left:1122;top:-3095;width:79;height:10" coordorigin="1122,-3095" coordsize="79,10">
              <v:shape style="position:absolute;left:1122;top:-3095;width:79;height:10" coordorigin="1122,-3095" coordsize="79,10" path="m1122,-3090l1201,-3090e" filled="f" stroked="t" strokeweight=".6pt" strokecolor="#231F20">
                <v:path arrowok="t"/>
              </v:shape>
            </v:group>
            <v:group style="position:absolute;left:1122;top:-3897;width:79;height:10" coordorigin="1122,-3897" coordsize="79,10">
              <v:shape style="position:absolute;left:1122;top:-3897;width:79;height:10" coordorigin="1122,-3897" coordsize="79,10" path="m1122,-3892l1201,-3892e" filled="f" stroked="t" strokeweight=".6pt" strokecolor="#231F20">
                <v:path arrowok="t"/>
              </v:shape>
            </v:group>
            <v:group style="position:absolute;left:1126;top:-4709;width:79;height:10" coordorigin="1126,-4709" coordsize="79,10">
              <v:shape style="position:absolute;left:1126;top:-4709;width:79;height:10" coordorigin="1126,-4709" coordsize="79,10" path="m1126,-4704l1206,-4704e" filled="f" stroked="t" strokeweight=".6pt" strokecolor="#231F20">
                <v:path arrowok="t"/>
              </v:shape>
            </v:group>
            <v:group style="position:absolute;left:5391;top:-5502;width:2;height:4870" coordorigin="5391,-5502" coordsize="2,4870">
              <v:shape style="position:absolute;left:5391;top:-5502;width:2;height:4870" coordorigin="5391,-5502" coordsize="0,4870" path="m5391,-5502l5391,-632e" filled="f" stroked="t" strokeweight=".85pt" strokecolor="#231F20">
                <v:path arrowok="t"/>
              </v:shape>
            </v:group>
            <v:group style="position:absolute;left:7651;top:-5502;width:2;height:4870" coordorigin="7651,-5502" coordsize="2,4870">
              <v:shape style="position:absolute;left:7651;top:-5502;width:2;height:4870" coordorigin="7651,-5502" coordsize="0,4870" path="m7651,-5502l7651,-632e" filled="f" stroked="t" strokeweight=".85pt" strokecolor="#231F20">
                <v:path arrowok="t"/>
              </v:shape>
            </v:group>
            <v:group style="position:absolute;left:8011;top:-5502;width:2;height:4870" coordorigin="8011,-5502" coordsize="2,4870">
              <v:shape style="position:absolute;left:8011;top:-5502;width:2;height:4870" coordorigin="8011,-5502" coordsize="0,4870" path="m8011,-5502l8011,-632e" filled="f" stroked="t" strokeweight=".85pt" strokecolor="#231F20">
                <v:path arrowok="t"/>
              </v:shape>
            </v:group>
            <v:group style="position:absolute;left:2155;top:-5515;width:2;height:4870" coordorigin="2155,-5515" coordsize="2,4870">
              <v:shape style="position:absolute;left:2155;top:-5515;width:2;height:4870" coordorigin="2155,-5515" coordsize="0,4870" path="m2155,-5515l2155,-646e" filled="f" stroked="t" strokeweight=".85pt" strokecolor="#231F20">
                <v:path arrowok="t"/>
              </v:shape>
            </v:group>
            <v:group style="position:absolute;left:3150;top:-5515;width:2;height:4870" coordorigin="3150,-5515" coordsize="2,4870">
              <v:shape style="position:absolute;left:3150;top:-5515;width:2;height:4870" coordorigin="3150,-5515" coordsize="0,4870" path="m3150,-5515l3150,-646e" filled="f" stroked="t" strokeweight="1.1pt" strokecolor="#231F20">
                <v:path arrowok="t"/>
              </v:shape>
            </v:group>
            <v:group style="position:absolute;left:802;top:-5624;width:780;height:597" coordorigin="802,-5624" coordsize="780,597">
              <v:shape style="position:absolute;left:802;top:-5624;width:780;height:597" coordorigin="802,-5624" coordsize="780,597" path="m1582,-5027l802,-5027,802,-5624,1582,-5624,1582,-5027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4"/>
          <w:w w:val="90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17"/>
          <w:w w:val="9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3"/>
          <w:w w:val="90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4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17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5"/>
          <w:w w:val="90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4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3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74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2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С,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0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2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8"/>
          <w:w w:val="90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8</w:t>
      </w:r>
      <w:r>
        <w:rPr>
          <w:rFonts w:ascii="Arial" w:hAnsi="Arial" w:cs="Arial" w:eastAsia="Arial"/>
          <w:color w:val="231F20"/>
          <w:spacing w:val="5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0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0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9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7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1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position w:val="8"/>
          <w:sz w:val="14"/>
          <w:szCs w:val="14"/>
        </w:rPr>
        <w:t>1</w:t>
      </w:r>
      <w:r>
        <w:rPr>
          <w:rFonts w:ascii="Arial" w:hAnsi="Arial" w:cs="Arial" w:eastAsia="Arial"/>
          <w:color w:val="231F20"/>
          <w:w w:val="90"/>
          <w:position w:val="8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19"/>
          <w:w w:val="90"/>
          <w:position w:val="8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0"/>
          <w:position w:val="8"/>
          <w:sz w:val="14"/>
          <w:szCs w:val="14"/>
        </w:rPr>
        <w:t>2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50" w:lineRule="exact" w:before="4"/>
        <w:rPr>
          <w:sz w:val="15"/>
          <w:szCs w:val="15"/>
        </w:rPr>
      </w:pPr>
      <w:r>
        <w:rPr>
          <w:sz w:val="15"/>
          <w:szCs w:val="15"/>
        </w:rPr>
      </w:r>
    </w:p>
    <w:p>
      <w:pPr>
        <w:pStyle w:val="BodyText"/>
        <w:spacing w:line="165" w:lineRule="auto"/>
        <w:ind w:right="433" w:firstLine="283"/>
        <w:jc w:val="both"/>
      </w:pPr>
      <w:r>
        <w:rPr>
          <w:color w:val="231F20"/>
          <w:spacing w:val="6"/>
          <w:w w:val="95"/>
        </w:rPr>
        <w:t>Кстати</w:t>
      </w:r>
      <w:r>
        <w:rPr>
          <w:color w:val="231F20"/>
          <w:w w:val="95"/>
        </w:rPr>
        <w:t>,</w:t>
      </w:r>
      <w:r>
        <w:rPr>
          <w:color w:val="231F20"/>
          <w:spacing w:val="8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81"/>
          <w:w w:val="95"/>
        </w:rPr>
        <w:t> </w:t>
      </w:r>
      <w:r>
        <w:rPr>
          <w:color w:val="231F20"/>
          <w:spacing w:val="6"/>
          <w:w w:val="95"/>
        </w:rPr>
        <w:t>Новы</w:t>
      </w:r>
      <w:r>
        <w:rPr>
          <w:color w:val="231F20"/>
          <w:w w:val="95"/>
        </w:rPr>
        <w:t>х</w:t>
      </w:r>
      <w:r>
        <w:rPr>
          <w:color w:val="231F20"/>
          <w:spacing w:val="82"/>
          <w:w w:val="95"/>
        </w:rPr>
        <w:t> </w:t>
      </w:r>
      <w:r>
        <w:rPr>
          <w:color w:val="231F20"/>
          <w:spacing w:val="6"/>
          <w:w w:val="95"/>
        </w:rPr>
        <w:t>страна</w:t>
      </w:r>
      <w:r>
        <w:rPr>
          <w:color w:val="231F20"/>
          <w:w w:val="95"/>
        </w:rPr>
        <w:t>х</w:t>
      </w:r>
      <w:r>
        <w:rPr>
          <w:color w:val="231F20"/>
          <w:spacing w:val="83"/>
          <w:w w:val="95"/>
        </w:rPr>
        <w:t> </w:t>
      </w:r>
      <w:r>
        <w:rPr>
          <w:color w:val="231F20"/>
          <w:spacing w:val="5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82"/>
          <w:w w:val="95"/>
        </w:rPr>
        <w:t> </w:t>
      </w:r>
      <w:r>
        <w:rPr>
          <w:color w:val="231F20"/>
          <w:spacing w:val="6"/>
          <w:w w:val="95"/>
        </w:rPr>
        <w:t>ОПЖ</w:t>
      </w:r>
      <w:r>
        <w:rPr>
          <w:color w:val="231F20"/>
          <w:w w:val="95"/>
        </w:rPr>
        <w:t>,</w:t>
      </w:r>
      <w:r>
        <w:rPr>
          <w:color w:val="231F20"/>
          <w:spacing w:val="81"/>
          <w:w w:val="95"/>
        </w:rPr>
        <w:t> </w:t>
      </w:r>
      <w:r>
        <w:rPr>
          <w:color w:val="231F20"/>
          <w:spacing w:val="7"/>
          <w:w w:val="95"/>
        </w:rPr>
        <w:t>равна</w:t>
      </w:r>
      <w:r>
        <w:rPr>
          <w:color w:val="231F20"/>
          <w:w w:val="95"/>
        </w:rPr>
        <w:t>я</w:t>
      </w:r>
      <w:r>
        <w:rPr>
          <w:color w:val="231F20"/>
          <w:spacing w:val="83"/>
          <w:w w:val="95"/>
        </w:rPr>
        <w:t> </w:t>
      </w:r>
      <w:r>
        <w:rPr>
          <w:color w:val="231F20"/>
          <w:spacing w:val="6"/>
          <w:w w:val="95"/>
        </w:rPr>
        <w:t>78,</w:t>
      </w:r>
      <w:r>
        <w:rPr>
          <w:color w:val="231F20"/>
          <w:w w:val="95"/>
        </w:rPr>
        <w:t>0</w:t>
      </w:r>
      <w:r>
        <w:rPr>
          <w:color w:val="231F20"/>
          <w:spacing w:val="82"/>
          <w:w w:val="95"/>
        </w:rPr>
        <w:t> </w:t>
      </w:r>
      <w:r>
        <w:rPr>
          <w:color w:val="231F20"/>
          <w:spacing w:val="7"/>
          <w:w w:val="95"/>
        </w:rPr>
        <w:t>года</w:t>
      </w:r>
      <w:r>
        <w:rPr>
          <w:color w:val="231F20"/>
          <w:spacing w:val="7"/>
          <w:w w:val="92"/>
        </w:rPr>
        <w:t> </w:t>
      </w:r>
      <w:r>
        <w:rPr>
          <w:color w:val="231F20"/>
          <w:spacing w:val="6"/>
          <w:w w:val="95"/>
        </w:rPr>
        <w:t>был</w:t>
      </w:r>
      <w:r>
        <w:rPr>
          <w:color w:val="231F20"/>
          <w:w w:val="95"/>
        </w:rPr>
        <w:t>а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5"/>
          <w:w w:val="95"/>
        </w:rPr>
        <w:t>достигнут</w:t>
      </w:r>
      <w:r>
        <w:rPr>
          <w:color w:val="231F20"/>
          <w:w w:val="95"/>
        </w:rPr>
        <w:t>а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6"/>
          <w:w w:val="95"/>
        </w:rPr>
        <w:t>уж</w:t>
      </w:r>
      <w:r>
        <w:rPr>
          <w:color w:val="231F20"/>
          <w:w w:val="95"/>
        </w:rPr>
        <w:t>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6"/>
          <w:w w:val="95"/>
        </w:rPr>
        <w:t>201</w:t>
      </w:r>
      <w:r>
        <w:rPr>
          <w:color w:val="231F20"/>
          <w:w w:val="95"/>
        </w:rPr>
        <w:t>9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4"/>
          <w:w w:val="80"/>
        </w:rPr>
        <w:t>г</w:t>
      </w:r>
      <w:r>
        <w:rPr>
          <w:color w:val="231F20"/>
          <w:spacing w:val="17"/>
          <w:w w:val="80"/>
        </w:rPr>
        <w:t>�</w:t>
      </w:r>
      <w:r>
        <w:rPr>
          <w:color w:val="231F20"/>
          <w:w w:val="80"/>
        </w:rPr>
        <w:t>,</w:t>
      </w:r>
      <w:r>
        <w:rPr>
          <w:color w:val="231F20"/>
          <w:spacing w:val="4"/>
          <w:w w:val="80"/>
        </w:rPr>
        <w:t> </w:t>
      </w:r>
      <w:r>
        <w:rPr>
          <w:color w:val="231F20"/>
          <w:spacing w:val="6"/>
          <w:w w:val="95"/>
        </w:rPr>
        <w:t>ещ</w:t>
      </w:r>
      <w:r>
        <w:rPr>
          <w:color w:val="231F20"/>
          <w:w w:val="95"/>
        </w:rPr>
        <w:t>е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6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6"/>
          <w:w w:val="95"/>
        </w:rPr>
        <w:t>ковидног</w:t>
      </w:r>
      <w:r>
        <w:rPr>
          <w:color w:val="231F20"/>
          <w:w w:val="95"/>
        </w:rPr>
        <w:t>о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6"/>
          <w:w w:val="95"/>
        </w:rPr>
        <w:t>202</w:t>
      </w:r>
      <w:r>
        <w:rPr>
          <w:color w:val="231F20"/>
          <w:w w:val="95"/>
        </w:rPr>
        <w:t>0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4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6"/>
          <w:w w:val="95"/>
        </w:rPr>
        <w:t>стал</w:t>
      </w:r>
      <w:r>
        <w:rPr>
          <w:color w:val="231F20"/>
          <w:w w:val="95"/>
        </w:rPr>
        <w:t>а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6"/>
          <w:w w:val="95"/>
        </w:rPr>
        <w:t>ещ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6"/>
          <w:w w:val="95"/>
        </w:rPr>
        <w:t>больш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6"/>
          <w:w w:val="95"/>
        </w:rPr>
        <w:t>202</w:t>
      </w:r>
      <w:r>
        <w:rPr>
          <w:color w:val="231F20"/>
          <w:w w:val="95"/>
        </w:rPr>
        <w:t>3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4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0"/>
          <w:w w:val="80"/>
        </w:rPr>
        <w:t> </w:t>
      </w:r>
      <w:r>
        <w:rPr>
          <w:color w:val="231F20"/>
          <w:spacing w:val="5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5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5"/>
          <w:w w:val="95"/>
        </w:rPr>
        <w:t>эт</w:t>
      </w:r>
      <w:r>
        <w:rPr>
          <w:color w:val="231F20"/>
          <w:w w:val="95"/>
        </w:rPr>
        <w:t>а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6"/>
          <w:w w:val="95"/>
        </w:rPr>
        <w:t>цел</w:t>
      </w:r>
      <w:r>
        <w:rPr>
          <w:color w:val="231F20"/>
          <w:w w:val="95"/>
        </w:rPr>
        <w:t>ь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6"/>
          <w:w w:val="95"/>
        </w:rPr>
        <w:t>пре</w:t>
      </w:r>
      <w:r>
        <w:rPr>
          <w:color w:val="231F20"/>
          <w:spacing w:val="8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6"/>
          <w:w w:val="95"/>
        </w:rPr>
        <w:t>ставляетс</w:t>
      </w:r>
      <w:r>
        <w:rPr>
          <w:color w:val="231F20"/>
          <w:w w:val="95"/>
        </w:rPr>
        <w:t>я</w:t>
      </w:r>
      <w:r>
        <w:rPr>
          <w:color w:val="231F20"/>
          <w:spacing w:val="47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95"/>
        </w:rPr>
        <w:t>недостижимо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9"/>
          <w:w w:val="95"/>
        </w:rPr>
        <w:t> </w:t>
      </w:r>
      <w:r>
        <w:rPr>
          <w:color w:val="231F20"/>
          <w:spacing w:val="7"/>
          <w:w w:val="95"/>
        </w:rPr>
        <w:t>бе</w:t>
      </w:r>
      <w:r>
        <w:rPr>
          <w:color w:val="231F20"/>
          <w:w w:val="95"/>
        </w:rPr>
        <w:t>з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7"/>
          <w:w w:val="95"/>
        </w:rPr>
        <w:t>существенног</w:t>
      </w:r>
      <w:r>
        <w:rPr>
          <w:color w:val="231F20"/>
          <w:w w:val="95"/>
        </w:rPr>
        <w:t>о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6"/>
          <w:w w:val="95"/>
        </w:rPr>
        <w:t>улучшения</w:t>
      </w:r>
      <w:r>
        <w:rPr>
          <w:color w:val="231F20"/>
          <w:spacing w:val="7"/>
          <w:w w:val="96"/>
        </w:rPr>
        <w:t> </w:t>
      </w:r>
      <w:r>
        <w:rPr>
          <w:color w:val="231F20"/>
          <w:spacing w:val="6"/>
          <w:w w:val="95"/>
        </w:rPr>
        <w:t>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6"/>
          <w:w w:val="95"/>
        </w:rPr>
        <w:t>порядка</w:t>
      </w:r>
      <w:r>
        <w:rPr>
          <w:color w:val="231F20"/>
          <w:w w:val="95"/>
        </w:rPr>
        <w:t>�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5"/>
          <w:w w:val="95"/>
        </w:rPr>
        <w:t>Чтоб</w:t>
      </w:r>
      <w:r>
        <w:rPr>
          <w:color w:val="231F20"/>
          <w:w w:val="95"/>
        </w:rPr>
        <w:t>ы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6"/>
          <w:w w:val="95"/>
        </w:rPr>
        <w:t>е</w:t>
      </w:r>
      <w:r>
        <w:rPr>
          <w:color w:val="231F20"/>
          <w:w w:val="95"/>
        </w:rPr>
        <w:t>е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5"/>
          <w:w w:val="95"/>
        </w:rPr>
        <w:t>достичь</w:t>
      </w:r>
      <w:r>
        <w:rPr>
          <w:color w:val="231F20"/>
          <w:w w:val="95"/>
        </w:rPr>
        <w:t>,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6"/>
          <w:w w:val="95"/>
        </w:rPr>
        <w:t>необходимо</w:t>
      </w:r>
      <w:r>
        <w:rPr>
          <w:color w:val="000000"/>
          <w:w w:val="100"/>
        </w:rPr>
      </w:r>
    </w:p>
    <w:p>
      <w:pPr>
        <w:spacing w:line="200" w:lineRule="exact" w:before="10"/>
        <w:rPr>
          <w:sz w:val="20"/>
          <w:szCs w:val="20"/>
        </w:rPr>
      </w:pPr>
      <w:r>
        <w:rPr>
          <w:sz w:val="20"/>
          <w:szCs w:val="20"/>
        </w:rPr>
      </w:r>
    </w:p>
    <w:p>
      <w:pPr>
        <w:numPr>
          <w:ilvl w:val="0"/>
          <w:numId w:val="9"/>
        </w:numPr>
        <w:tabs>
          <w:tab w:pos="539" w:val="left" w:leader="none"/>
        </w:tabs>
        <w:spacing w:line="167" w:lineRule="auto" w:before="38"/>
        <w:ind w:left="117" w:right="44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854pt;width:56.693pt;height:.1pt;mso-position-horizontal-relative:page;mso-position-vertical-relative:paragraph;z-index:-12235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32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;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32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22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6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X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6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J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Q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11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%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%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;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;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7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0"/>
          <w:numId w:val="9"/>
        </w:numPr>
        <w:tabs>
          <w:tab w:pos="539" w:val="left" w:leader="none"/>
        </w:tabs>
        <w:spacing w:line="167" w:lineRule="auto"/>
        <w:ind w:left="117" w:right="44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6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6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6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1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7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57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b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81"/>
          <w:headerReference w:type="even" r:id="rId82"/>
          <w:footerReference w:type="default" r:id="rId83"/>
          <w:pgSz w:w="9355" w:h="13620"/>
          <w:pgMar w:header="775" w:footer="0" w:top="1180" w:bottom="280" w:left="620" w:right="520"/>
          <w:pgNumType w:start="57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2" w:lineRule="auto" w:before="34"/>
        <w:ind w:left="463" w:right="105"/>
        <w:jc w:val="both"/>
      </w:pPr>
      <w:r>
        <w:rPr>
          <w:color w:val="231F20"/>
          <w:spacing w:val="5"/>
          <w:w w:val="95"/>
        </w:rPr>
        <w:t>существенн</w:t>
      </w:r>
      <w:r>
        <w:rPr>
          <w:color w:val="231F20"/>
          <w:w w:val="95"/>
        </w:rPr>
        <w:t>о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4"/>
          <w:w w:val="95"/>
        </w:rPr>
        <w:t>улучшит</w:t>
      </w:r>
      <w:r>
        <w:rPr>
          <w:color w:val="231F20"/>
          <w:w w:val="95"/>
        </w:rPr>
        <w:t>ь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5"/>
          <w:w w:val="95"/>
        </w:rPr>
        <w:t>доход</w:t>
      </w:r>
      <w:r>
        <w:rPr>
          <w:color w:val="231F20"/>
          <w:w w:val="95"/>
        </w:rPr>
        <w:t>ы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4"/>
          <w:w w:val="95"/>
        </w:rPr>
        <w:t>ос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5"/>
          <w:w w:val="95"/>
        </w:rPr>
        <w:t>овно</w:t>
      </w:r>
      <w:r>
        <w:rPr>
          <w:color w:val="231F20"/>
          <w:w w:val="95"/>
        </w:rPr>
        <w:t>й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4"/>
          <w:w w:val="95"/>
        </w:rPr>
        <w:t>масс</w:t>
      </w:r>
      <w:r>
        <w:rPr>
          <w:color w:val="231F20"/>
          <w:w w:val="95"/>
        </w:rPr>
        <w:t>ы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5"/>
          <w:w w:val="95"/>
        </w:rPr>
        <w:t>населения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6"/>
          <w:w w:val="100"/>
        </w:rPr>
        <w:t>стран</w:t>
      </w:r>
      <w:r>
        <w:rPr>
          <w:color w:val="231F20"/>
          <w:w w:val="100"/>
        </w:rPr>
        <w:t>ы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6"/>
          <w:w w:val="100"/>
        </w:rPr>
        <w:t>д</w:t>
      </w:r>
      <w:r>
        <w:rPr>
          <w:color w:val="231F20"/>
          <w:w w:val="100"/>
        </w:rPr>
        <w:t>о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6"/>
          <w:w w:val="100"/>
        </w:rPr>
        <w:t>уровн</w:t>
      </w:r>
      <w:r>
        <w:rPr>
          <w:color w:val="231F20"/>
          <w:w w:val="100"/>
        </w:rPr>
        <w:t>я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6"/>
          <w:w w:val="100"/>
        </w:rPr>
        <w:t>Новы</w:t>
      </w:r>
      <w:r>
        <w:rPr>
          <w:color w:val="231F20"/>
          <w:w w:val="100"/>
        </w:rPr>
        <w:t>х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6"/>
          <w:w w:val="100"/>
        </w:rPr>
        <w:t>стра</w:t>
      </w:r>
      <w:r>
        <w:rPr>
          <w:color w:val="231F20"/>
          <w:w w:val="100"/>
        </w:rPr>
        <w:t>н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4"/>
          <w:w w:val="100"/>
        </w:rPr>
        <w:t>ЕС</w:t>
      </w:r>
      <w:r>
        <w:rPr>
          <w:color w:val="231F20"/>
          <w:w w:val="100"/>
        </w:rPr>
        <w:t>,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4"/>
          <w:w w:val="75"/>
        </w:rPr>
        <w:t>т</w:t>
      </w:r>
      <w:r>
        <w:rPr>
          <w:color w:val="231F20"/>
          <w:spacing w:val="16"/>
          <w:w w:val="75"/>
        </w:rPr>
        <w:t>�</w:t>
      </w:r>
      <w:r>
        <w:rPr>
          <w:color w:val="231F20"/>
          <w:spacing w:val="5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2"/>
          <w:w w:val="75"/>
        </w:rPr>
        <w:t> </w:t>
      </w:r>
      <w:r>
        <w:rPr>
          <w:color w:val="231F20"/>
          <w:w w:val="100"/>
        </w:rPr>
        <w:t>с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6"/>
          <w:w w:val="100"/>
        </w:rPr>
        <w:t>4</w:t>
      </w:r>
      <w:r>
        <w:rPr>
          <w:color w:val="231F20"/>
          <w:w w:val="100"/>
        </w:rPr>
        <w:t>6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6"/>
          <w:w w:val="100"/>
        </w:rPr>
        <w:t>д</w:t>
      </w:r>
      <w:r>
        <w:rPr>
          <w:color w:val="231F20"/>
          <w:w w:val="100"/>
        </w:rPr>
        <w:t>о</w:t>
      </w:r>
      <w:r>
        <w:rPr>
          <w:color w:val="231F20"/>
          <w:spacing w:val="-23"/>
          <w:w w:val="100"/>
        </w:rPr>
        <w:t> </w:t>
      </w:r>
      <w:r>
        <w:rPr>
          <w:color w:val="231F20"/>
          <w:spacing w:val="6"/>
          <w:w w:val="100"/>
        </w:rPr>
        <w:t>60</w:t>
      </w:r>
      <w:r>
        <w:rPr>
          <w:color w:val="231F20"/>
          <w:w w:val="100"/>
        </w:rPr>
        <w:t>%</w:t>
      </w:r>
      <w:r>
        <w:rPr>
          <w:color w:val="231F20"/>
          <w:spacing w:val="-22"/>
          <w:w w:val="100"/>
        </w:rPr>
        <w:t> </w:t>
      </w:r>
      <w:r>
        <w:rPr>
          <w:color w:val="231F20"/>
          <w:spacing w:val="5"/>
          <w:w w:val="100"/>
        </w:rPr>
        <w:t>ВВП</w:t>
      </w:r>
      <w:r>
        <w:rPr>
          <w:color w:val="231F20"/>
          <w:spacing w:val="6"/>
          <w:w w:val="114"/>
        </w:rPr>
        <w:t> </w:t>
      </w:r>
      <w:r>
        <w:rPr>
          <w:color w:val="231F20"/>
          <w:spacing w:val="5"/>
          <w:w w:val="100"/>
        </w:rPr>
        <w:t>(бе</w:t>
      </w:r>
      <w:r>
        <w:rPr>
          <w:color w:val="231F20"/>
          <w:w w:val="100"/>
        </w:rPr>
        <w:t>з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5"/>
          <w:w w:val="100"/>
        </w:rPr>
        <w:t>доходо</w:t>
      </w:r>
      <w:r>
        <w:rPr>
          <w:color w:val="231F20"/>
          <w:w w:val="100"/>
        </w:rPr>
        <w:t>в</w:t>
      </w:r>
      <w:r>
        <w:rPr>
          <w:color w:val="231F20"/>
          <w:spacing w:val="-54"/>
          <w:w w:val="100"/>
        </w:rPr>
        <w:t> </w:t>
      </w:r>
      <w:r>
        <w:rPr>
          <w:color w:val="231F20"/>
          <w:spacing w:val="5"/>
          <w:w w:val="100"/>
        </w:rPr>
        <w:t>сверхбогатых</w:t>
      </w:r>
      <w:r>
        <w:rPr>
          <w:color w:val="231F20"/>
          <w:w w:val="100"/>
        </w:rPr>
        <w:t>)</w:t>
      </w:r>
      <w:r>
        <w:rPr>
          <w:color w:val="231F20"/>
          <w:spacing w:val="-54"/>
          <w:w w:val="100"/>
        </w:rPr>
        <w:t> </w:t>
      </w:r>
      <w:r>
        <w:rPr>
          <w:color w:val="231F20"/>
          <w:spacing w:val="5"/>
          <w:w w:val="100"/>
        </w:rPr>
        <w:t>ил</w:t>
      </w:r>
      <w:r>
        <w:rPr>
          <w:color w:val="231F20"/>
          <w:w w:val="100"/>
        </w:rPr>
        <w:t>и</w:t>
      </w:r>
      <w:r>
        <w:rPr>
          <w:color w:val="231F20"/>
          <w:spacing w:val="-54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4"/>
          <w:w w:val="100"/>
        </w:rPr>
        <w:t> </w:t>
      </w:r>
      <w:r>
        <w:rPr>
          <w:color w:val="231F20"/>
          <w:spacing w:val="5"/>
          <w:w w:val="100"/>
        </w:rPr>
        <w:t>1,</w:t>
      </w:r>
      <w:r>
        <w:rPr>
          <w:color w:val="231F20"/>
          <w:w w:val="100"/>
        </w:rPr>
        <w:t>3</w:t>
      </w:r>
      <w:r>
        <w:rPr>
          <w:color w:val="231F20"/>
          <w:spacing w:val="-54"/>
          <w:w w:val="100"/>
        </w:rPr>
        <w:t> </w:t>
      </w:r>
      <w:r>
        <w:rPr>
          <w:color w:val="231F20"/>
          <w:spacing w:val="4"/>
          <w:w w:val="75"/>
        </w:rPr>
        <w:t>раза</w:t>
      </w:r>
      <w:r>
        <w:rPr>
          <w:color w:val="231F20"/>
          <w:w w:val="75"/>
        </w:rPr>
        <w:t>�</w:t>
      </w:r>
      <w:r>
        <w:rPr>
          <w:color w:val="231F20"/>
          <w:spacing w:val="-29"/>
          <w:w w:val="75"/>
        </w:rPr>
        <w:t> </w:t>
      </w:r>
      <w:r>
        <w:rPr>
          <w:color w:val="231F20"/>
          <w:spacing w:val="5"/>
          <w:w w:val="100"/>
        </w:rPr>
        <w:t>Кром</w:t>
      </w:r>
      <w:r>
        <w:rPr>
          <w:color w:val="231F20"/>
          <w:w w:val="100"/>
        </w:rPr>
        <w:t>е</w:t>
      </w:r>
      <w:r>
        <w:rPr>
          <w:color w:val="231F20"/>
          <w:spacing w:val="-54"/>
          <w:w w:val="100"/>
        </w:rPr>
        <w:t> </w:t>
      </w:r>
      <w:r>
        <w:rPr>
          <w:color w:val="231F20"/>
          <w:spacing w:val="5"/>
          <w:w w:val="100"/>
        </w:rPr>
        <w:t>того</w:t>
      </w:r>
      <w:r>
        <w:rPr>
          <w:color w:val="231F20"/>
          <w:w w:val="100"/>
        </w:rPr>
        <w:t>,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5"/>
          <w:w w:val="100"/>
        </w:rPr>
        <w:t>не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9"/>
          <w:w w:val="95"/>
        </w:rPr>
        <w:t>обходим</w:t>
      </w:r>
      <w:r>
        <w:rPr>
          <w:color w:val="231F20"/>
          <w:w w:val="95"/>
        </w:rPr>
        <w:t>о</w:t>
      </w:r>
      <w:r>
        <w:rPr>
          <w:color w:val="231F20"/>
          <w:spacing w:val="59"/>
          <w:w w:val="95"/>
        </w:rPr>
        <w:t> </w:t>
      </w:r>
      <w:r>
        <w:rPr>
          <w:color w:val="231F20"/>
          <w:spacing w:val="9"/>
          <w:w w:val="95"/>
        </w:rPr>
        <w:t>увеличит</w:t>
      </w:r>
      <w:r>
        <w:rPr>
          <w:color w:val="231F20"/>
          <w:w w:val="95"/>
        </w:rPr>
        <w:t>ь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9"/>
          <w:w w:val="95"/>
        </w:rPr>
        <w:t>государственно</w:t>
      </w:r>
      <w:r>
        <w:rPr>
          <w:color w:val="231F20"/>
          <w:w w:val="95"/>
        </w:rPr>
        <w:t>е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9"/>
          <w:w w:val="95"/>
        </w:rPr>
        <w:t>финансирование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6"/>
          <w:w w:val="100"/>
        </w:rPr>
        <w:t>здравоохранени</w:t>
      </w:r>
      <w:r>
        <w:rPr>
          <w:color w:val="231F20"/>
          <w:w w:val="100"/>
        </w:rPr>
        <w:t>я</w:t>
      </w:r>
      <w:r>
        <w:rPr>
          <w:color w:val="231F20"/>
          <w:spacing w:val="-11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6"/>
          <w:w w:val="100"/>
        </w:rPr>
        <w:t>1,</w:t>
      </w:r>
      <w:r>
        <w:rPr>
          <w:color w:val="231F20"/>
          <w:w w:val="100"/>
        </w:rPr>
        <w:t>5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6"/>
          <w:w w:val="100"/>
        </w:rPr>
        <w:t>раз</w:t>
      </w:r>
      <w:r>
        <w:rPr>
          <w:color w:val="231F20"/>
          <w:w w:val="100"/>
        </w:rPr>
        <w:t>а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6"/>
          <w:w w:val="100"/>
        </w:rPr>
        <w:t>д</w:t>
      </w:r>
      <w:r>
        <w:rPr>
          <w:color w:val="231F20"/>
          <w:w w:val="100"/>
        </w:rPr>
        <w:t>о</w:t>
      </w:r>
      <w:r>
        <w:rPr>
          <w:color w:val="231F20"/>
          <w:spacing w:val="-11"/>
          <w:w w:val="100"/>
        </w:rPr>
        <w:t> </w:t>
      </w:r>
      <w:r>
        <w:rPr>
          <w:color w:val="231F20"/>
          <w:spacing w:val="5"/>
          <w:w w:val="100"/>
        </w:rPr>
        <w:t>5,5–6,0</w:t>
      </w:r>
      <w:r>
        <w:rPr>
          <w:color w:val="231F20"/>
          <w:w w:val="100"/>
        </w:rPr>
        <w:t>%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5"/>
          <w:w w:val="100"/>
        </w:rPr>
        <w:t>ВВП</w:t>
      </w:r>
      <w:r>
        <w:rPr>
          <w:color w:val="231F20"/>
          <w:w w:val="100"/>
        </w:rPr>
        <w:t>,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6"/>
          <w:w w:val="100"/>
        </w:rPr>
        <w:t>чтоб</w:t>
      </w:r>
      <w:r>
        <w:rPr>
          <w:color w:val="231F20"/>
          <w:w w:val="100"/>
        </w:rPr>
        <w:t>ы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6"/>
          <w:w w:val="100"/>
        </w:rPr>
        <w:t>его</w:t>
      </w:r>
      <w:r>
        <w:rPr>
          <w:color w:val="231F20"/>
          <w:spacing w:val="6"/>
          <w:w w:val="92"/>
        </w:rPr>
        <w:t> </w:t>
      </w:r>
      <w:r>
        <w:rPr>
          <w:color w:val="231F20"/>
          <w:spacing w:val="7"/>
          <w:w w:val="100"/>
        </w:rPr>
        <w:t>подушево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 </w:t>
      </w:r>
      <w:r>
        <w:rPr>
          <w:color w:val="231F20"/>
          <w:spacing w:val="7"/>
          <w:w w:val="100"/>
        </w:rPr>
        <w:t>финансировани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w w:val="100"/>
        </w:rPr>
        <w:t> </w:t>
      </w:r>
      <w:r>
        <w:rPr>
          <w:color w:val="231F20"/>
          <w:spacing w:val="10"/>
          <w:w w:val="100"/>
        </w:rPr>
        <w:t>$</w:t>
      </w:r>
      <w:r>
        <w:rPr>
          <w:color w:val="231F20"/>
          <w:spacing w:val="3"/>
          <w:w w:val="100"/>
          <w:position w:val="-8"/>
          <w:sz w:val="16"/>
          <w:szCs w:val="16"/>
        </w:rPr>
        <w:t>ПП</w:t>
      </w:r>
      <w:r>
        <w:rPr>
          <w:color w:val="231F20"/>
          <w:w w:val="100"/>
          <w:position w:val="-8"/>
          <w:sz w:val="16"/>
          <w:szCs w:val="16"/>
        </w:rPr>
        <w:t>С</w:t>
      </w:r>
      <w:r>
        <w:rPr>
          <w:color w:val="231F20"/>
          <w:spacing w:val="40"/>
          <w:w w:val="100"/>
          <w:position w:val="-8"/>
          <w:sz w:val="16"/>
          <w:szCs w:val="16"/>
        </w:rPr>
        <w:t> </w:t>
      </w:r>
      <w:r>
        <w:rPr>
          <w:color w:val="231F20"/>
          <w:spacing w:val="7"/>
          <w:w w:val="100"/>
        </w:rPr>
        <w:t>был</w:t>
      </w:r>
      <w:r>
        <w:rPr>
          <w:color w:val="231F20"/>
          <w:w w:val="100"/>
        </w:rPr>
        <w:t>о</w:t>
      </w:r>
      <w:r>
        <w:rPr>
          <w:color w:val="231F20"/>
          <w:spacing w:val="1"/>
          <w:w w:val="100"/>
        </w:rPr>
        <w:t> </w:t>
      </w:r>
      <w:r>
        <w:rPr>
          <w:color w:val="231F20"/>
          <w:spacing w:val="7"/>
          <w:w w:val="100"/>
        </w:rPr>
        <w:t>таки</w:t>
      </w:r>
      <w:r>
        <w:rPr>
          <w:color w:val="231F20"/>
          <w:w w:val="100"/>
        </w:rPr>
        <w:t>м</w:t>
      </w:r>
      <w:r>
        <w:rPr>
          <w:color w:val="231F20"/>
          <w:w w:val="100"/>
        </w:rPr>
        <w:t> </w:t>
      </w:r>
      <w:r>
        <w:rPr>
          <w:color w:val="231F20"/>
          <w:spacing w:val="7"/>
          <w:w w:val="100"/>
        </w:rPr>
        <w:t>же</w:t>
      </w:r>
      <w:r>
        <w:rPr>
          <w:color w:val="231F20"/>
          <w:w w:val="100"/>
        </w:rPr>
        <w:t>,</w:t>
      </w:r>
      <w:r>
        <w:rPr>
          <w:color w:val="231F20"/>
          <w:w w:val="100"/>
        </w:rPr>
        <w:t> </w:t>
      </w:r>
      <w:r>
        <w:rPr>
          <w:color w:val="231F20"/>
          <w:spacing w:val="6"/>
          <w:w w:val="100"/>
        </w:rPr>
        <w:t>как</w:t>
      </w:r>
      <w:r>
        <w:rPr>
          <w:color w:val="231F20"/>
          <w:spacing w:val="7"/>
          <w:w w:val="101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31"/>
          <w:w w:val="100"/>
        </w:rPr>
        <w:t> </w:t>
      </w:r>
      <w:r>
        <w:rPr>
          <w:color w:val="231F20"/>
          <w:spacing w:val="5"/>
          <w:w w:val="100"/>
        </w:rPr>
        <w:t>Новы</w:t>
      </w:r>
      <w:r>
        <w:rPr>
          <w:color w:val="231F20"/>
          <w:w w:val="100"/>
        </w:rPr>
        <w:t>х</w:t>
      </w:r>
      <w:r>
        <w:rPr>
          <w:color w:val="231F20"/>
          <w:spacing w:val="-31"/>
          <w:w w:val="100"/>
        </w:rPr>
        <w:t> </w:t>
      </w:r>
      <w:r>
        <w:rPr>
          <w:color w:val="231F20"/>
          <w:spacing w:val="5"/>
          <w:w w:val="100"/>
        </w:rPr>
        <w:t>страна</w:t>
      </w:r>
      <w:r>
        <w:rPr>
          <w:color w:val="231F20"/>
          <w:w w:val="100"/>
        </w:rPr>
        <w:t>х</w:t>
      </w:r>
      <w:r>
        <w:rPr>
          <w:color w:val="231F20"/>
          <w:spacing w:val="-31"/>
          <w:w w:val="100"/>
        </w:rPr>
        <w:t> </w:t>
      </w:r>
      <w:r>
        <w:rPr>
          <w:color w:val="231F20"/>
          <w:spacing w:val="3"/>
          <w:w w:val="75"/>
        </w:rPr>
        <w:t>ЕС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2" w:lineRule="auto" w:before="6"/>
        <w:ind w:left="463" w:right="114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5"/>
          <w:w w:val="95"/>
        </w:rPr>
        <w:t>литератур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5"/>
          <w:w w:val="95"/>
        </w:rPr>
        <w:t>широк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 </w:t>
      </w:r>
      <w:r>
        <w:rPr>
          <w:color w:val="231F20"/>
          <w:spacing w:val="55"/>
          <w:w w:val="95"/>
        </w:rPr>
        <w:t> </w:t>
      </w:r>
      <w:r>
        <w:rPr>
          <w:color w:val="231F20"/>
          <w:spacing w:val="5"/>
          <w:w w:val="95"/>
        </w:rPr>
        <w:t>известн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 </w:t>
      </w:r>
      <w:r>
        <w:rPr>
          <w:color w:val="231F20"/>
          <w:spacing w:val="57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"/>
          <w:w w:val="95"/>
        </w:rPr>
        <w:t>диаграмм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3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"/>
          <w:w w:val="95"/>
        </w:rPr>
        <w:t>Прест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6"/>
          <w:w w:val="95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-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44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связ</w:t>
      </w:r>
      <w:r>
        <w:rPr>
          <w:color w:val="231F20"/>
          <w:w w:val="95"/>
        </w:rPr>
        <w:t>ь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межд</w:t>
      </w:r>
      <w:r>
        <w:rPr>
          <w:color w:val="231F20"/>
          <w:w w:val="95"/>
        </w:rPr>
        <w:t>у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ОП</w:t>
      </w:r>
      <w:r>
        <w:rPr>
          <w:color w:val="231F20"/>
          <w:w w:val="95"/>
        </w:rPr>
        <w:t>Ж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(пр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рождении</w:t>
      </w:r>
      <w:r>
        <w:rPr>
          <w:color w:val="231F20"/>
          <w:w w:val="95"/>
        </w:rPr>
        <w:t>)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разным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соц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95"/>
        </w:rPr>
        <w:t>ально-экономически</w:t>
      </w:r>
      <w:r>
        <w:rPr>
          <w:color w:val="231F20"/>
          <w:w w:val="95"/>
        </w:rPr>
        <w:t>м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3"/>
          <w:w w:val="95"/>
        </w:rPr>
        <w:t>показателям</w:t>
      </w:r>
      <w:r>
        <w:rPr>
          <w:color w:val="231F20"/>
          <w:w w:val="95"/>
        </w:rPr>
        <w:t>и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2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2"/>
          <w:w w:val="95"/>
        </w:rPr>
        <w:t>душ</w:t>
      </w:r>
      <w:r>
        <w:rPr>
          <w:color w:val="231F20"/>
          <w:w w:val="95"/>
        </w:rPr>
        <w:t>у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3"/>
          <w:w w:val="95"/>
        </w:rPr>
        <w:t>населения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ж</w:t>
      </w:r>
      <w:r>
        <w:rPr>
          <w:color w:val="231F20"/>
          <w:w w:val="95"/>
        </w:rPr>
        <w:t>е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мм</w:t>
      </w:r>
      <w:r>
        <w:rPr>
          <w:color w:val="231F20"/>
          <w:w w:val="95"/>
        </w:rPr>
        <w:t>ы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Ж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у</w:t>
      </w:r>
      <w:r>
        <w:rPr>
          <w:color w:val="231F20"/>
          <w:spacing w:val="1"/>
          <w:w w:val="95"/>
        </w:rPr>
        <w:t>ш</w:t>
      </w:r>
      <w:r>
        <w:rPr>
          <w:color w:val="231F20"/>
          <w:spacing w:val="5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вых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расходов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здравоохранение</w:t>
      </w:r>
      <w:r>
        <w:rPr>
          <w:color w:val="231F20"/>
          <w:spacing w:val="-32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s</w:t>
      </w:r>
      <w:r>
        <w:rPr>
          <w:color w:val="231F20"/>
          <w:w w:val="95"/>
          <w:position w:val="-8"/>
          <w:sz w:val="16"/>
          <w:szCs w:val="16"/>
        </w:rPr>
        <w:t>H</w:t>
      </w:r>
      <w:r>
        <w:rPr>
          <w:color w:val="231F20"/>
          <w:spacing w:val="8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сравнении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другими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странами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(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рис.</w:t>
      </w:r>
      <w:r>
        <w:rPr>
          <w:rFonts w:ascii="Times New Roman" w:hAnsi="Times New Roman" w:cs="Times New Roman" w:eastAsia="Times New Roman"/>
          <w:b/>
          <w:bCs/>
          <w:color w:val="231F20"/>
          <w:spacing w:val="16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7.5</w:t>
      </w:r>
      <w:r>
        <w:rPr>
          <w:color w:val="231F20"/>
          <w:w w:val="95"/>
        </w:rPr>
        <w:t>)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разных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регионов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w w:val="99"/>
        </w:rPr>
        <w:t> </w:t>
      </w:r>
      <w:r>
        <w:rPr>
          <w:color w:val="231F20"/>
          <w:w w:val="90"/>
        </w:rPr>
        <w:t>(</w:t>
      </w:r>
      <w:r>
        <w:rPr>
          <w:rFonts w:ascii="Times New Roman" w:hAnsi="Times New Roman" w:cs="Times New Roman" w:eastAsia="Times New Roman"/>
          <w:b/>
          <w:bCs/>
          <w:color w:val="231F20"/>
          <w:w w:val="90"/>
        </w:rPr>
        <w:t>рис.</w:t>
      </w:r>
      <w:r>
        <w:rPr>
          <w:rFonts w:ascii="Times New Roman" w:hAnsi="Times New Roman" w:cs="Times New Roman" w:eastAsia="Times New Roman"/>
          <w:b/>
          <w:bCs/>
          <w:color w:val="231F20"/>
          <w:spacing w:val="-33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0"/>
        </w:rPr>
        <w:t>7.6</w:t>
      </w:r>
      <w:r>
        <w:rPr>
          <w:color w:val="231F20"/>
          <w:w w:val="90"/>
        </w:rPr>
        <w:t>)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60" w:lineRule="exact" w:before="4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169" w:lineRule="auto"/>
        <w:ind w:left="463" w:right="114" w:firstLine="283"/>
        <w:jc w:val="righ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Все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смотренные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ны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характеру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исимости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общих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подушевых</w:t>
      </w:r>
      <w:r>
        <w:rPr>
          <w:rFonts w:ascii="Malgun Gothic" w:hAnsi="Malgun Gothic" w:cs="Malgun Gothic" w:eastAsia="Malgun Gothic"/>
          <w:color w:val="231F20"/>
          <w:spacing w:val="-6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расходов</w:t>
      </w:r>
      <w:r>
        <w:rPr>
          <w:rFonts w:ascii="Malgun Gothic" w:hAnsi="Malgun Gothic" w:cs="Malgun Gothic" w:eastAsia="Malgun Gothic"/>
          <w:color w:val="231F20"/>
          <w:spacing w:val="-5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5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здравоохранение</w:t>
      </w:r>
      <w:r>
        <w:rPr>
          <w:rFonts w:ascii="Malgun Gothic" w:hAnsi="Malgun Gothic" w:cs="Malgun Gothic" w:eastAsia="Malgun Gothic"/>
          <w:color w:val="231F20"/>
          <w:spacing w:val="-5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можно</w:t>
      </w:r>
      <w:r>
        <w:rPr>
          <w:rFonts w:ascii="Malgun Gothic" w:hAnsi="Malgun Gothic" w:cs="Malgun Gothic" w:eastAsia="Malgun Gothic"/>
          <w:color w:val="231F20"/>
          <w:spacing w:val="-6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разделить</w:t>
      </w:r>
      <w:r>
        <w:rPr>
          <w:rFonts w:ascii="Malgun Gothic" w:hAnsi="Malgun Gothic" w:cs="Malgun Gothic" w:eastAsia="Malgun Gothic"/>
          <w:color w:val="231F20"/>
          <w:spacing w:val="-5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5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две</w:t>
      </w:r>
      <w:r>
        <w:rPr>
          <w:rFonts w:ascii="Malgun Gothic" w:hAnsi="Malgun Gothic" w:cs="Malgun Gothic" w:eastAsia="Malgun Gothic"/>
          <w:color w:val="231F20"/>
          <w:spacing w:val="-5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группы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первой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группы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располагаются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вокруг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наклонной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прямой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нии,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проходящей</w:t>
      </w:r>
      <w:r>
        <w:rPr>
          <w:rFonts w:ascii="Malgun Gothic" w:hAnsi="Malgun Gothic" w:cs="Malgun Gothic" w:eastAsia="Malgun Gothic"/>
          <w:color w:val="231F20"/>
          <w:spacing w:val="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между</w:t>
      </w:r>
      <w:r>
        <w:rPr>
          <w:rFonts w:ascii="Malgun Gothic" w:hAnsi="Malgun Gothic" w:cs="Malgun Gothic" w:eastAsia="Malgun Gothic"/>
          <w:color w:val="231F20"/>
          <w:spacing w:val="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Мексикой,</w:t>
      </w:r>
      <w:r>
        <w:rPr>
          <w:rFonts w:ascii="Malgun Gothic" w:hAnsi="Malgun Gothic" w:cs="Malgun Gothic" w:eastAsia="Malgun Gothic"/>
          <w:color w:val="231F20"/>
          <w:spacing w:val="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Колумбией,</w:t>
      </w:r>
      <w:r>
        <w:rPr>
          <w:rFonts w:ascii="Malgun Gothic" w:hAnsi="Malgun Gothic" w:cs="Malgun Gothic" w:eastAsia="Malgun Gothic"/>
          <w:color w:val="231F20"/>
          <w:spacing w:val="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Турцией,</w:t>
      </w:r>
      <w:r>
        <w:rPr>
          <w:rFonts w:ascii="Malgun Gothic" w:hAnsi="Malgun Gothic" w:cs="Malgun Gothic" w:eastAsia="Malgun Gothic"/>
          <w:color w:val="231F20"/>
          <w:spacing w:val="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упирающейся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Израиль,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Испанию,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Италию,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Южную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Корею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Японию,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которых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редненное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предельное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значение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равно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83–84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общих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right"/>
        <w:rPr>
          <w:rFonts w:ascii="Malgun Gothic" w:hAnsi="Malgun Gothic" w:cs="Malgun Gothic" w:eastAsia="Malgun Gothic"/>
          <w:sz w:val="23"/>
          <w:szCs w:val="23"/>
        </w:rPr>
        <w:sectPr>
          <w:headerReference w:type="default" r:id="rId85"/>
          <w:footerReference w:type="default" r:id="rId86"/>
          <w:pgSz w:w="9355" w:h="13620"/>
          <w:pgMar w:header="775" w:footer="0" w:top="1180" w:bottom="280" w:left="500" w:right="620"/>
        </w:sectPr>
      </w:pPr>
    </w:p>
    <w:p>
      <w:pPr>
        <w:spacing w:line="296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душевых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расходах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здравоохранение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свыше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4600</w:t>
      </w:r>
      <w:r>
        <w:rPr>
          <w:rFonts w:ascii="Malgun Gothic" w:hAnsi="Malgun Gothic" w:cs="Malgun Gothic" w:eastAsia="Malgun Gothic"/>
          <w:color w:val="231F20"/>
          <w:spacing w:val="-1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000000"/>
          <w:spacing w:val="-28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6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становится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независимой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54" w:lineRule="exact"/>
        <w:ind w:left="-16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0"/>
        </w:rPr>
        <w:br w:type="column"/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4"/>
          <w:szCs w:val="14"/>
        </w:rPr>
        <w:t>П</w:t>
      </w:r>
      <w:r>
        <w:rPr>
          <w:rFonts w:ascii="Times New Roman" w:hAnsi="Times New Roman" w:cs="Times New Roman" w:eastAsia="Times New Roman"/>
          <w:i/>
          <w:color w:val="231F20"/>
          <w:w w:val="90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(2023)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величи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54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  <w:cols w:num="2" w:equalWidth="0">
            <w:col w:w="5897" w:space="40"/>
            <w:col w:w="2298"/>
          </w:cols>
        </w:sectPr>
      </w:pPr>
    </w:p>
    <w:p>
      <w:pPr>
        <w:spacing w:line="280" w:lineRule="exact"/>
        <w:ind w:left="74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Вторая</w:t>
      </w:r>
      <w:r>
        <w:rPr>
          <w:rFonts w:ascii="Malgun Gothic" w:hAnsi="Malgun Gothic" w:cs="Malgun Gothic" w:eastAsia="Malgun Gothic"/>
          <w:color w:val="231F20"/>
          <w:spacing w:val="-47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группа</w:t>
      </w:r>
      <w:r>
        <w:rPr>
          <w:rFonts w:ascii="Malgun Gothic" w:hAnsi="Malgun Gothic" w:cs="Malgun Gothic" w:eastAsia="Malgun Gothic"/>
          <w:color w:val="231F20"/>
          <w:spacing w:val="-4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4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Россия</w:t>
      </w:r>
      <w:r>
        <w:rPr>
          <w:rFonts w:ascii="Malgun Gothic" w:hAnsi="Malgun Gothic" w:cs="Malgun Gothic" w:eastAsia="Malgun Gothic"/>
          <w:color w:val="231F20"/>
          <w:spacing w:val="-4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-47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целом),</w:t>
      </w:r>
      <w:r>
        <w:rPr>
          <w:rFonts w:ascii="Malgun Gothic" w:hAnsi="Malgun Gothic" w:cs="Malgun Gothic" w:eastAsia="Malgun Gothic"/>
          <w:color w:val="231F20"/>
          <w:spacing w:val="-4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отдельно</w:t>
      </w:r>
      <w:r>
        <w:rPr>
          <w:rFonts w:ascii="Malgun Gothic" w:hAnsi="Malgun Gothic" w:cs="Malgun Gothic" w:eastAsia="Malgun Gothic"/>
          <w:color w:val="231F20"/>
          <w:spacing w:val="-46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Москва,</w:t>
      </w:r>
      <w:r>
        <w:rPr>
          <w:rFonts w:ascii="Malgun Gothic" w:hAnsi="Malgun Gothic" w:cs="Malgun Gothic" w:eastAsia="Malgun Gothic"/>
          <w:color w:val="231F20"/>
          <w:spacing w:val="-47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Белоруссия,</w:t>
      </w:r>
      <w:r>
        <w:rPr>
          <w:rFonts w:ascii="Malgun Gothic" w:hAnsi="Malgun Gothic" w:cs="Malgun Gothic" w:eastAsia="Malgun Gothic"/>
          <w:color w:val="231F20"/>
          <w:spacing w:val="-47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вы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находитс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вокру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друго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наклонно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прямо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линии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Она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упирается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горизонтальную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прямую,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проходящую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через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ОПЖ,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равную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5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82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Старых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этом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становится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независимой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50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31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общих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подушевых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расходов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здравоохранения,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начиная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5400</w:t>
      </w:r>
      <w:r>
        <w:rPr>
          <w:rFonts w:ascii="Malgun Gothic" w:hAnsi="Malgun Gothic" w:cs="Malgun Gothic" w:eastAsia="Malgun Gothic"/>
          <w:color w:val="231F20"/>
          <w:spacing w:val="-1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000000"/>
          <w:spacing w:val="-28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6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58" w:lineRule="exact"/>
        <w:ind w:left="-16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80"/>
        </w:rPr>
        <w:br w:type="column"/>
      </w:r>
      <w:r>
        <w:rPr>
          <w:rFonts w:ascii="Malgun Gothic" w:hAnsi="Malgun Gothic" w:cs="Malgun Gothic" w:eastAsia="Malgun Gothic"/>
          <w:color w:val="231F20"/>
          <w:w w:val="80"/>
          <w:position w:val="-7"/>
          <w:sz w:val="14"/>
          <w:szCs w:val="14"/>
        </w:rPr>
        <w:t>П</w:t>
      </w:r>
      <w:r>
        <w:rPr>
          <w:rFonts w:ascii="Times New Roman" w:hAnsi="Times New Roman" w:cs="Times New Roman" w:eastAsia="Times New Roman"/>
          <w:i/>
          <w:color w:val="231F20"/>
          <w:w w:val="80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58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  <w:cols w:num="2" w:equalWidth="0">
            <w:col w:w="7317" w:space="40"/>
            <w:col w:w="878"/>
          </w:cols>
        </w:sectPr>
      </w:pPr>
    </w:p>
    <w:p>
      <w:pPr>
        <w:spacing w:line="202" w:lineRule="exact"/>
        <w:ind w:left="74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Особняком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располагаются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США,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которых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сверхвысоких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общих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02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31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подушевых</w:t>
      </w:r>
      <w:r>
        <w:rPr>
          <w:rFonts w:ascii="Malgun Gothic" w:hAnsi="Malgun Gothic" w:cs="Malgun Gothic" w:eastAsia="Malgun Gothic"/>
          <w:color w:val="231F20"/>
          <w:spacing w:val="2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расходах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здравоохранение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12</w:t>
      </w:r>
      <w:r>
        <w:rPr>
          <w:rFonts w:ascii="Malgun Gothic" w:hAnsi="Malgun Gothic" w:cs="Malgun Gothic" w:eastAsia="Malgun Gothic"/>
          <w:color w:val="231F20"/>
          <w:spacing w:val="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700</w:t>
      </w:r>
      <w:r>
        <w:rPr>
          <w:rFonts w:ascii="Malgun Gothic" w:hAnsi="Malgun Gothic" w:cs="Malgun Gothic" w:eastAsia="Malgun Gothic"/>
          <w:color w:val="231F20"/>
          <w:spacing w:val="4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000000"/>
          <w:spacing w:val="-27"/>
          <w:w w:val="90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000000"/>
          <w:w w:val="90"/>
          <w:position w:val="6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58" w:lineRule="exact"/>
        <w:ind w:left="-16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5"/>
        </w:rPr>
        <w:br w:type="column"/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4"/>
          <w:szCs w:val="14"/>
        </w:rPr>
        <w:t>П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США,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3"/>
          <w:szCs w:val="13"/>
        </w:rPr>
        <w:t>П</w:t>
      </w:r>
      <w:r>
        <w:rPr>
          <w:rFonts w:ascii="Malgun Gothic" w:hAnsi="Malgun Gothic" w:cs="Malgun Gothic" w:eastAsia="Malgun Gothic"/>
          <w:color w:val="231F20"/>
          <w:spacing w:val="32"/>
          <w:w w:val="95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≡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58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  <w:cols w:num="2" w:equalWidth="0">
            <w:col w:w="5955" w:space="40"/>
            <w:col w:w="2240"/>
          </w:cols>
        </w:sectPr>
      </w:pPr>
    </w:p>
    <w:p>
      <w:pPr>
        <w:spacing w:line="284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231F20"/>
          <w:w w:val="95"/>
          <w:position w:val="-7"/>
          <w:sz w:val="13"/>
          <w:szCs w:val="1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относительно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низкая,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равная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77,4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года,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таких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сверхвысоких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28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затрата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здравоохранени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пониженна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определяетс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гими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важными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факторами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образом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жизни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неправильным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питанием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48" w:lineRule="exact"/>
        <w:ind w:left="74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2023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79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щ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48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312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расхода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здравоохранени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4,0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3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000000"/>
          <w:spacing w:val="-28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7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60" w:lineRule="exact"/>
        <w:ind w:left="-1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5"/>
        </w:rPr>
        <w:br w:type="column"/>
      </w:r>
      <w:r>
        <w:rPr>
          <w:rFonts w:ascii="Malgun Gothic" w:hAnsi="Malgun Gothic" w:cs="Malgun Gothic" w:eastAsia="Malgun Gothic"/>
          <w:color w:val="231F20"/>
          <w:spacing w:val="-1"/>
          <w:w w:val="95"/>
          <w:position w:val="-7"/>
          <w:sz w:val="14"/>
          <w:szCs w:val="14"/>
        </w:rPr>
        <w:t>П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Чтоб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Москв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достич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ОПЖ,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60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  <w:cols w:num="2" w:equalWidth="0">
            <w:col w:w="4189" w:space="40"/>
            <w:col w:w="4006"/>
          </w:cols>
        </w:sectPr>
      </w:pPr>
    </w:p>
    <w:p>
      <w:pPr>
        <w:spacing w:line="20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равну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1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82,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ка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Стары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страна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необходим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имет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3"/>
          <w:szCs w:val="23"/>
        </w:rPr>
        <w:t>общие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00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312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ш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2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000000"/>
          <w:spacing w:val="-28"/>
          <w:w w:val="95"/>
          <w:sz w:val="23"/>
          <w:szCs w:val="23"/>
        </w:rPr>
        <w:t>$</w:t>
      </w:r>
      <w:r>
        <w:rPr>
          <w:rFonts w:ascii="Malgun Gothic" w:hAnsi="Malgun Gothic" w:cs="Malgun Gothic" w:eastAsia="Malgun Gothic"/>
          <w:color w:val="000000"/>
          <w:w w:val="95"/>
          <w:position w:val="7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2023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приблизительно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1,2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больше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70" w:lineRule="exact"/>
        <w:ind w:left="-15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0"/>
        </w:rPr>
        <w:br w:type="column"/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4"/>
          <w:szCs w:val="14"/>
        </w:rPr>
        <w:t>П</w:t>
      </w:r>
      <w:r>
        <w:rPr>
          <w:rFonts w:ascii="Times New Roman" w:hAnsi="Times New Roman" w:cs="Times New Roman" w:eastAsia="Times New Roman"/>
          <w:i/>
          <w:color w:val="231F20"/>
          <w:w w:val="90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370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  <w:cols w:num="2" w:equalWidth="0">
            <w:col w:w="6472" w:space="40"/>
            <w:col w:w="1723"/>
          </w:cols>
        </w:sectPr>
      </w:pPr>
    </w:p>
    <w:p>
      <w:pPr>
        <w:spacing w:before="74"/>
        <w:ind w:left="268" w:right="0" w:firstLine="0"/>
        <w:jc w:val="left"/>
        <w:rPr>
          <w:rFonts w:ascii="Arial" w:hAnsi="Arial" w:cs="Arial" w:eastAsia="Arial"/>
          <w:sz w:val="22"/>
          <w:szCs w:val="22"/>
        </w:rPr>
      </w:pPr>
      <w:r>
        <w:rPr>
          <w:rFonts w:ascii="Arial" w:hAnsi="Arial" w:cs="Arial" w:eastAsia="Arial"/>
          <w:color w:val="231F20"/>
          <w:w w:val="105"/>
          <w:sz w:val="22"/>
          <w:szCs w:val="22"/>
        </w:rPr>
        <w:t>ОПЖ,</w:t>
      </w:r>
      <w:r>
        <w:rPr>
          <w:rFonts w:ascii="Arial" w:hAnsi="Arial" w:cs="Arial" w:eastAsia="Arial"/>
          <w:color w:val="000000"/>
          <w:w w:val="100"/>
          <w:sz w:val="22"/>
          <w:szCs w:val="22"/>
        </w:rPr>
      </w:r>
    </w:p>
    <w:p>
      <w:pPr>
        <w:spacing w:before="16"/>
        <w:ind w:left="268" w:right="0" w:firstLine="0"/>
        <w:jc w:val="left"/>
        <w:rPr>
          <w:rFonts w:ascii="Arial" w:hAnsi="Arial" w:cs="Arial" w:eastAsia="Arial"/>
          <w:sz w:val="22"/>
          <w:szCs w:val="22"/>
        </w:rPr>
      </w:pPr>
      <w:r>
        <w:rPr/>
        <w:pict>
          <v:group style="position:absolute;margin-left:78.959412pt;margin-top:1.47648pt;width:522.223987pt;height:289.192pt;mso-position-horizontal-relative:page;mso-position-vertical-relative:paragraph;z-index:-12225" coordorigin="1579,30" coordsize="10444,5784">
            <v:group style="position:absolute;left:1614;top:166;width:2;height:5570" coordorigin="1614,166" coordsize="2,5570">
              <v:shape style="position:absolute;left:1614;top:166;width:2;height:5570" coordorigin="1614,166" coordsize="0,5570" path="m1614,166l1614,5736e" filled="f" stroked="t" strokeweight=".6pt" strokecolor="#231F20">
                <v:path arrowok="t"/>
              </v:shape>
            </v:group>
            <v:group style="position:absolute;left:1619;top:5731;width:9876;height:2" coordorigin="1619,5731" coordsize="9876,2">
              <v:shape style="position:absolute;left:1619;top:5731;width:9876;height:2" coordorigin="1619,5731" coordsize="9876,0" path="m11495,5731l1619,5731e" filled="f" stroked="t" strokeweight=".567pt" strokecolor="#231F20">
                <v:path arrowok="t"/>
              </v:shape>
            </v:group>
            <v:group style="position:absolute;left:2324;top:5730;width:9;height:76" coordorigin="2324,5730" coordsize="9,76">
              <v:shape style="position:absolute;left:2324;top:5730;width:9;height:76" coordorigin="2324,5730" coordsize="9,76" path="m2329,5730l2329,5807e" filled="f" stroked="t" strokeweight=".567pt" strokecolor="#231F20">
                <v:path arrowok="t"/>
              </v:shape>
            </v:group>
            <v:group style="position:absolute;left:3017;top:5731;width:9;height:76" coordorigin="3017,5731" coordsize="9,76">
              <v:shape style="position:absolute;left:3017;top:5731;width:9;height:76" coordorigin="3017,5731" coordsize="9,76" path="m3022,5731l3022,5808e" filled="f" stroked="t" strokeweight=".567pt" strokecolor="#231F20">
                <v:path arrowok="t"/>
              </v:shape>
            </v:group>
            <v:group style="position:absolute;left:3732;top:5731;width:9;height:76" coordorigin="3732,5731" coordsize="9,76">
              <v:shape style="position:absolute;left:3732;top:5731;width:9;height:76" coordorigin="3732,5731" coordsize="9,76" path="m3737,5731l3737,5808e" filled="f" stroked="t" strokeweight=".568pt" strokecolor="#231F20">
                <v:path arrowok="t"/>
              </v:shape>
            </v:group>
            <v:group style="position:absolute;left:4427;top:5731;width:9;height:76" coordorigin="4427,5731" coordsize="9,76">
              <v:shape style="position:absolute;left:4427;top:5731;width:9;height:76" coordorigin="4427,5731" coordsize="9,76" path="m4431,5731l4431,5808e" filled="f" stroked="t" strokeweight=".568pt" strokecolor="#231F20">
                <v:path arrowok="t"/>
              </v:shape>
            </v:group>
            <v:group style="position:absolute;left:5141;top:5731;width:9;height:76" coordorigin="5141,5731" coordsize="9,76">
              <v:shape style="position:absolute;left:5141;top:5731;width:9;height:76" coordorigin="5141,5731" coordsize="9,76" path="m5146,5731l5146,5808e" filled="f" stroked="t" strokeweight=".567pt" strokecolor="#231F20">
                <v:path arrowok="t"/>
              </v:shape>
            </v:group>
            <v:group style="position:absolute;left:5859;top:5731;width:9;height:76" coordorigin="5859,5731" coordsize="9,76">
              <v:shape style="position:absolute;left:5859;top:5731;width:9;height:76" coordorigin="5859,5731" coordsize="9,76" path="m5864,5731l5864,5808e" filled="f" stroked="t" strokeweight=".568pt" strokecolor="#231F20">
                <v:path arrowok="t"/>
              </v:shape>
            </v:group>
            <v:group style="position:absolute;left:6549;top:5731;width:9;height:76" coordorigin="6549,5731" coordsize="9,76">
              <v:shape style="position:absolute;left:6549;top:5731;width:9;height:76" coordorigin="6549,5731" coordsize="9,76" path="m6554,5731l6554,5808e" filled="f" stroked="t" strokeweight=".567pt" strokecolor="#231F20">
                <v:path arrowok="t"/>
              </v:shape>
            </v:group>
            <v:group style="position:absolute;left:7262;top:5731;width:9;height:76" coordorigin="7262,5731" coordsize="9,76">
              <v:shape style="position:absolute;left:7262;top:5731;width:9;height:76" coordorigin="7262,5731" coordsize="9,76" path="m7266,5731l7266,5808e" filled="f" stroked="t" strokeweight=".567pt" strokecolor="#231F20">
                <v:path arrowok="t"/>
              </v:shape>
            </v:group>
            <v:group style="position:absolute;left:7965;top:5731;width:9;height:76" coordorigin="7965,5731" coordsize="9,76">
              <v:shape style="position:absolute;left:7965;top:5731;width:9;height:76" coordorigin="7965,5731" coordsize="9,76" path="m7970,5731l7970,5808e" filled="f" stroked="t" strokeweight=".568pt" strokecolor="#231F20">
                <v:path arrowok="t"/>
              </v:shape>
            </v:group>
            <v:group style="position:absolute;left:8675;top:5731;width:9;height:76" coordorigin="8675,5731" coordsize="9,76">
              <v:shape style="position:absolute;left:8675;top:5731;width:9;height:76" coordorigin="8675,5731" coordsize="9,76" path="m8680,5731l8680,5808e" filled="f" stroked="t" strokeweight=".568pt" strokecolor="#231F20">
                <v:path arrowok="t"/>
              </v:shape>
            </v:group>
            <v:group style="position:absolute;left:9374;top:5731;width:9;height:76" coordorigin="9374,5731" coordsize="9,76">
              <v:shape style="position:absolute;left:9374;top:5731;width:9;height:76" coordorigin="9374,5731" coordsize="9,76" path="m9378,5731l9378,5808e" filled="f" stroked="t" strokeweight=".568pt" strokecolor="#231F20">
                <v:path arrowok="t"/>
              </v:shape>
            </v:group>
            <v:group style="position:absolute;left:10085;top:5731;width:9;height:76" coordorigin="10085,5731" coordsize="9,76">
              <v:shape style="position:absolute;left:10085;top:5731;width:9;height:76" coordorigin="10085,5731" coordsize="9,76" path="m10090,5731l10090,5808e" filled="f" stroked="t" strokeweight=".567pt" strokecolor="#231F20">
                <v:path arrowok="t"/>
              </v:shape>
            </v:group>
            <v:group style="position:absolute;left:10797;top:5731;width:9;height:76" coordorigin="10797,5731" coordsize="9,76">
              <v:shape style="position:absolute;left:10797;top:5731;width:9;height:76" coordorigin="10797,5731" coordsize="9,76" path="m10801,5731l10801,5808e" filled="f" stroked="t" strokeweight=".567pt" strokecolor="#231F20">
                <v:path arrowok="t"/>
              </v:shape>
              <v:shape style="position:absolute;left:4443;top:773;width:2601;height:1808" type="#_x0000_t75" stroked="false">
                <v:imagedata r:id="rId89" o:title=""/>
              </v:shape>
            </v:group>
            <v:group style="position:absolute;left:2312;top:2584;width:462;height:462" coordorigin="2312,2584" coordsize="462,462">
              <v:shape style="position:absolute;left:2312;top:2584;width:462;height:462" coordorigin="2312,2584" coordsize="462,462" path="m2774,2800l2762,2738,2734,2683,2692,2638,2676,2625,2673,2625,2662,2625,2604,2608,2570,2585,2555,2584,2485,2591,2425,2616,2375,2657,2338,2711,2317,2775,2312,2823,2314,2845,2333,2910,2368,2965,2417,3008,2476,3036,2543,3046,2563,3045,2627,3030,2682,2998,2727,2952,2758,2894,2773,2825,2774,2800xe" filled="t" fillcolor="#A1B4DD" stroked="f">
                <v:path arrowok="t"/>
                <v:fill type="solid"/>
              </v:shape>
            </v:group>
            <v:group style="position:absolute;left:2533;top:2347;width:269;height:278" coordorigin="2533,2347" coordsize="269,278">
              <v:shape style="position:absolute;left:2533;top:2347;width:269;height:278" coordorigin="2533,2347" coordsize="269,278" path="m2764,2393l2708,2352,2663,2347,2642,2350,2585,2378,2547,2429,2533,2500,2536,2519,2567,2572,2604,2591,2623,2598,2642,2605,2660,2615,2676,2625,2698,2623,2718,2617,2738,2608,2755,2597,2763,2590,2763,2403,2764,2393xe" filled="t" fillcolor="#A1B4DD" stroked="f">
                <v:path arrowok="t"/>
                <v:fill type="solid"/>
              </v:shape>
              <v:shape style="position:absolute;left:2533;top:2347;width:269;height:278" coordorigin="2533,2347" coordsize="269,278" path="m2801,2526l2767,2454,2763,2413,2763,2590,2771,2582,2784,2566,2794,2547,2801,2526xe" filled="t" fillcolor="#A1B4DD" stroked="f">
                <v:path arrowok="t"/>
                <v:fill type="solid"/>
              </v:shape>
            </v:group>
            <v:group style="position:absolute;left:2578;top:2589;width:97;height:36" coordorigin="2578,2589" coordsize="97,36">
              <v:shape style="position:absolute;left:2578;top:2589;width:97;height:36" coordorigin="2578,2589" coordsize="97,36" path="m2675,2625l2616,2596,2578,2589,2593,2602,2611,2612,2630,2619,2650,2624,2671,2625,2675,2625xe" filled="t" fillcolor="#7D9ACF" stroked="f">
                <v:path arrowok="t"/>
                <v:fill type="solid"/>
              </v:shape>
            </v:group>
            <v:group style="position:absolute;left:2776;top:2226;width:360;height:373" coordorigin="2776,2226" coordsize="360,373">
              <v:shape style="position:absolute;left:2776;top:2226;width:360;height:373" coordorigin="2776,2226" coordsize="360,373" path="m3136,2406l3122,2341,3087,2286,3035,2247,2971,2227,2947,2226,2925,2228,2863,2248,2814,2289,2784,2348,2776,2395,2788,2411,2797,2428,2804,2447,2809,2468,2810,2491,2810,2537,2818,2546,2868,2581,2928,2598,2949,2599,2959,2599,3024,2584,3077,2548,3115,2496,3135,2430,3136,2406xe" filled="t" fillcolor="#A1B4DD" stroked="f">
                <v:path arrowok="t"/>
                <v:fill type="solid"/>
              </v:shape>
              <v:shape style="position:absolute;left:2776;top:2226;width:360;height:373" coordorigin="2776,2226" coordsize="360,373" path="m2810,2537l2810,2491,2808,2511,2805,2531,2810,2537xe" filled="t" fillcolor="#A1B4DD" stroked="f">
                <v:path arrowok="t"/>
                <v:fill type="solid"/>
              </v:shape>
            </v:group>
            <v:group style="position:absolute;left:2763;top:2383;width:47;height:146" coordorigin="2763,2383" coordsize="47,146">
              <v:shape style="position:absolute;left:2763;top:2383;width:47;height:146" coordorigin="2763,2383" coordsize="47,146" path="m2810,2473l2791,2415,2765,2383,2764,2393,2763,2403,2763,2416,2774,2477,2804,2529,2807,2517,2809,2498,2810,2473xe" filled="t" fillcolor="#7D9ACF" stroked="f">
                <v:path arrowok="t"/>
                <v:fill type="solid"/>
              </v:shape>
            </v:group>
            <v:group style="position:absolute;left:2680;top:1595;width:90;height:91" coordorigin="2680,1595" coordsize="90,91">
              <v:shape style="position:absolute;left:2680;top:1595;width:90;height:91" coordorigin="2680,1595" coordsize="90,91" path="m2770,1627l2760,1610,2741,1599,2716,1595,2697,1605,2685,1622,2680,1646,2688,1667,2704,1681,2726,1686,2742,1683,2757,1672,2767,1653,2770,1627xe" filled="t" fillcolor="#B8C5E5" stroked="f">
                <v:path arrowok="t"/>
                <v:fill type="solid"/>
              </v:shape>
            </v:group>
            <v:group style="position:absolute;left:3606;top:1472;width:188;height:184" coordorigin="3606,1472" coordsize="188,184">
              <v:shape style="position:absolute;left:3606;top:1472;width:188;height:184" coordorigin="3606,1472" coordsize="188,184" path="m3664,1472l3613,1529,3606,1578,3613,1599,3624,1618,3639,1634,3646,1638,3646,1506,3654,1487,3664,1472xe" filled="t" fillcolor="#B8C5E5" stroked="f">
                <v:path arrowok="t"/>
                <v:fill type="solid"/>
              </v:shape>
              <v:shape style="position:absolute;left:3606;top:1472;width:188;height:184" coordorigin="3606,1472" coordsize="188,184" path="m3782,1604l3782,1519,3781,1534,3776,1553,3764,1570,3747,1582,3725,1590,3699,1593,3681,1586,3666,1574,3654,1556,3647,1534,3646,1506,3646,1638,3657,1646,3678,1653,3700,1656,3708,1656,3729,1652,3747,1643,3763,1631,3776,1614,3782,1604xe" filled="t" fillcolor="#B8C5E5" stroked="f">
                <v:path arrowok="t"/>
                <v:fill type="solid"/>
              </v:shape>
              <v:shape style="position:absolute;left:3606;top:1472;width:188;height:184" coordorigin="3606,1472" coordsize="188,184" path="m3794,1544l3789,1525,3780,1507,3781,1513,3782,1519,3782,1604,3786,1594,3793,1571,3794,1544xe" filled="t" fillcolor="#B8C5E5" stroked="f">
                <v:path arrowok="t"/>
                <v:fill type="solid"/>
              </v:shape>
            </v:group>
            <v:group style="position:absolute;left:4005;top:1209;width:124;height:122" coordorigin="4005,1209" coordsize="124,122">
              <v:shape style="position:absolute;left:4005;top:1209;width:124;height:122" coordorigin="4005,1209" coordsize="124,122" path="m4129,1269l4078,1211,4051,1209,4032,1218,4018,1233,4008,1253,4005,1278,4012,1299,4026,1316,4044,1327,4067,1332,4076,1331,4097,1324,4114,1310,4125,1291,4129,1269xe" filled="t" fillcolor="#A1B4DD" stroked="f">
                <v:path arrowok="t"/>
                <v:fill type="solid"/>
              </v:shape>
            </v:group>
            <v:group style="position:absolute;left:3671;top:1456;width:109;height:52" coordorigin="3671,1456" coordsize="109,52">
              <v:shape style="position:absolute;left:3671;top:1456;width:109;height:52" coordorigin="3671,1456" coordsize="109,52" path="m3780,1507l3732,1459,3708,1456,3688,1460,3671,1470,3687,1466,3711,1466,3732,1470,3750,1479,3767,1492,3780,1507xe" filled="t" fillcolor="#A1B4DD" stroked="f">
                <v:path arrowok="t"/>
                <v:fill type="solid"/>
              </v:shape>
            </v:group>
            <v:group style="position:absolute;left:3646;top:1465;width:136;height:129" coordorigin="3646,1465" coordsize="136,129">
              <v:shape style="position:absolute;left:3646;top:1465;width:136;height:129" coordorigin="3646,1465" coordsize="136,129" path="m3782,1525l3741,1474,3700,1465,3690,1465,3646,1517,3646,1545,3656,1565,3671,1580,3690,1590,3713,1594,3733,1591,3752,1581,3768,1566,3778,1547,3782,1525xe" filled="t" fillcolor="#86A0D3" stroked="f">
                <v:path arrowok="t"/>
                <v:fill type="solid"/>
              </v:shape>
            </v:group>
            <v:group style="position:absolute;left:3749;top:1957;width:364;height:364" coordorigin="3749,1957" coordsize="364,364">
              <v:shape style="position:absolute;left:3749;top:1957;width:364;height:364" coordorigin="3749,1957" coordsize="364,364" path="m4113,2139l4099,2068,4064,2015,4011,1977,3944,1958,3920,1957,3898,1959,3839,1982,3791,2024,3760,2082,3749,2154,3752,2176,3775,2233,3818,2279,3878,2310,3952,2320,3974,2316,4034,2289,4080,2244,4108,2184,4113,2139xe" filled="t" fillcolor="#5FC8D8" stroked="f">
                <v:path arrowok="t"/>
                <v:fill type="solid"/>
              </v:shape>
            </v:group>
            <v:group style="position:absolute;left:3629;top:2093;width:88;height:88" coordorigin="3629,2093" coordsize="88,88">
              <v:shape style="position:absolute;left:3629;top:2093;width:88;height:88" coordorigin="3629,2093" coordsize="88,88" path="m3718,2136l3717,2127,3708,2109,3690,2097,3666,2093,3647,2101,3634,2118,3629,2142,3637,2162,3654,2175,3677,2181,3698,2174,3712,2158,3718,2136xe" filled="t" fillcolor="#5FC8D8" stroked="f">
                <v:path arrowok="t"/>
                <v:fill type="solid"/>
              </v:shape>
            </v:group>
            <v:group style="position:absolute;left:3944;top:2364;width:78;height:75" coordorigin="3944,2364" coordsize="78,75">
              <v:shape style="position:absolute;left:3944;top:2364;width:78;height:75" coordorigin="3944,2364" coordsize="78,75" path="m4023,2403l4023,2403,4017,2383,4001,2369,3977,2364,3960,2372,3948,2389,3944,2414,3954,2429,3973,2438,4001,2439,4016,2425,4023,2403xe" filled="t" fillcolor="#5FC8D8" stroked="f">
                <v:path arrowok="t"/>
                <v:fill type="solid"/>
              </v:shape>
            </v:group>
            <v:group style="position:absolute;left:3367;top:2441;width:185;height:183" coordorigin="3367,2441" coordsize="185,183">
              <v:shape style="position:absolute;left:3367;top:2441;width:185;height:183" coordorigin="3367,2441" coordsize="185,183" path="m3552,2533l3530,2475,3473,2443,3447,2441,3425,2447,3378,2490,3367,2533,3370,2555,3404,2605,3472,2625,3494,2619,3541,2576,3552,2533xe" filled="t" fillcolor="#5FC8D8" stroked="f">
                <v:path arrowok="t"/>
                <v:fill type="solid"/>
              </v:shape>
            </v:group>
            <v:group style="position:absolute;left:3445;top:2425;width:107;height:105" coordorigin="3445,2425" coordsize="107,105">
              <v:shape style="position:absolute;left:3445;top:2425;width:107;height:105" coordorigin="3445,2425" coordsize="107,105" path="m3552,2479l3515,2428,3491,2425,3472,2431,3457,2444,3448,2465,3445,2491,3453,2507,3467,2520,3489,2528,3517,2530,3535,2518,3548,2500,3552,2479xe" filled="t" fillcolor="#5FC8D8" stroked="f">
                <v:path arrowok="t"/>
                <v:fill type="solid"/>
              </v:shape>
            </v:group>
            <v:group style="position:absolute;left:3536;top:2639;width:124;height:125" coordorigin="3536,2639" coordsize="124,125">
              <v:shape style="position:absolute;left:3536;top:2639;width:124;height:125" coordorigin="3536,2639" coordsize="124,125" path="m3660,2702l3616,2643,3592,2639,3573,2644,3557,2655,3545,2671,3538,2693,3536,2721,3546,2739,3561,2753,3582,2762,3608,2765,3628,2757,3645,2743,3656,2725,3660,2702xe" filled="t" fillcolor="#5FC8D8" stroked="f">
                <v:path arrowok="t"/>
                <v:fill type="solid"/>
              </v:shape>
            </v:group>
            <v:group style="position:absolute;left:3647;top:2660;width:20;height:49" coordorigin="3647,2660" coordsize="20,49">
              <v:shape style="position:absolute;left:3647;top:2660;width:20;height:49" coordorigin="3647,2660" coordsize="20,49" path="m3667,2695l3664,2674,3655,2660,3647,2663,3656,2681,3660,2702,3660,2709,3664,2703,3667,2695xe" filled="t" fillcolor="#A1B4DD" stroked="f">
                <v:path arrowok="t"/>
                <v:fill type="solid"/>
              </v:shape>
              <v:shape style="position:absolute;left:3647;top:2660;width:20;height:49" coordorigin="3647,2660" coordsize="20,49" path="m3660,2709l3660,2702,3660,2707,3660,2709,3660,2709xe" filled="t" fillcolor="#A1B4DD" stroked="f">
                <v:path arrowok="t"/>
                <v:fill type="solid"/>
              </v:shape>
            </v:group>
            <v:group style="position:absolute;left:3594;top:2650;width:66;height:75" coordorigin="3594,2650" coordsize="66,75">
              <v:shape style="position:absolute;left:3594;top:2650;width:66;height:75" coordorigin="3594,2650" coordsize="66,75" path="m3660,2705l3656,2681,3647,2663,3632,2650,3629,2650,3623,2650,3607,2657,3597,2675,3594,2702,3608,2718,3629,2725,3642,2725,3653,2719,3660,2709,3660,2707,3660,2705xe" filled="t" fillcolor="#5FA4CD" stroked="f">
                <v:path arrowok="t"/>
                <v:fill type="solid"/>
              </v:shape>
            </v:group>
            <v:group style="position:absolute;left:1989;top:2923;width:134;height:132" coordorigin="1989,2923" coordsize="134,132">
              <v:shape style="position:absolute;left:1989;top:2923;width:134;height:132" coordorigin="1989,2923" coordsize="134,132" path="m2123,2990l2077,2927,2054,2923,2033,2927,2015,2937,2001,2953,1992,2974,1989,2999,1995,3018,2006,3034,2023,3046,2045,3053,2072,3055,2092,3046,2108,3032,2119,3013,2123,2990xe" filled="t" fillcolor="#F4AC80" stroked="f">
                <v:path arrowok="t"/>
                <v:fill type="solid"/>
              </v:shape>
            </v:group>
            <v:group style="position:absolute;left:2238;top:2896;width:191;height:189" coordorigin="2238,2896" coordsize="191,189">
              <v:shape style="position:absolute;left:2238;top:2896;width:191;height:189" coordorigin="2238,2896" coordsize="191,189" path="m2428,2992l2408,2934,2354,2899,2331,2896,2309,2899,2258,2934,2238,3001,2242,3021,2280,3068,2350,3086,2371,3079,2418,3035,2428,2992xe" filled="t" fillcolor="#F4AC80" stroked="f">
                <v:path arrowok="t"/>
                <v:fill type="solid"/>
              </v:shape>
            </v:group>
            <v:group style="position:absolute;left:2505;top:2980;width:129;height:126" coordorigin="2505,2980" coordsize="129,126">
              <v:shape style="position:absolute;left:2505;top:2980;width:129;height:126" coordorigin="2505,2980" coordsize="129,126" path="m2634,3043l2604,2991,2556,2980,2535,2989,2519,3003,2509,3022,2505,3045,2509,3065,2519,3082,2535,3096,2556,3104,2582,3107,2603,3099,2619,3085,2630,3066,2634,3043xe" filled="t" fillcolor="#F4AC80" stroked="f">
                <v:path arrowok="t"/>
                <v:fill type="solid"/>
              </v:shape>
            </v:group>
            <v:group style="position:absolute;left:9567;top:1808;width:740;height:740" coordorigin="9567,1808" coordsize="740,740">
              <v:shape style="position:absolute;left:9567;top:1808;width:740;height:740" coordorigin="9567,1808" coordsize="740,740" path="m10307,2178l10302,2118,10278,2034,10236,1960,10178,1897,10107,1849,10026,1819,9937,1808,9907,1809,9820,1827,9742,1864,9675,1917,9622,1983,9586,2061,9568,2148,9567,2178,9568,2209,9586,2295,9622,2373,9675,2440,9742,2493,9820,2530,9907,2547,9937,2548,9967,2547,10054,2530,10132,2493,10199,2440,10252,2373,10288,2295,10306,2209,10307,2178xe" filled="t" fillcolor="#C59527" stroked="f">
                <v:path arrowok="t"/>
                <v:fill type="solid"/>
              </v:shape>
            </v:group>
            <v:group style="position:absolute;left:7557;top:914;width:124;height:122" coordorigin="7557,914" coordsize="124,122">
              <v:shape style="position:absolute;left:7557;top:914;width:124;height:122" coordorigin="7557,914" coordsize="124,122" path="m7681,973l7630,916,7603,914,7584,923,7570,938,7560,959,7557,984,7564,1005,7578,1022,7597,1033,7619,1037,7629,1036,7650,1029,7666,1015,7677,996,7681,973xe" filled="t" fillcolor="#768E9C" stroked="f">
                <v:path arrowok="t"/>
                <v:fill type="solid"/>
              </v:shape>
            </v:group>
            <v:group style="position:absolute;left:7149;top:1268;width:90;height:92" coordorigin="7149,1268" coordsize="90,92">
              <v:shape style="position:absolute;left:7149;top:1268;width:90;height:92" coordorigin="7149,1268" coordsize="90,92" path="m7239,1298l7228,1281,7209,1271,7183,1268,7165,1277,7153,1295,7149,1319,7157,1340,7173,1354,7195,1359,7212,1356,7227,1344,7236,1325,7239,1298xe" filled="t" fillcolor="#768E9C" stroked="f">
                <v:path arrowok="t"/>
                <v:fill type="solid"/>
              </v:shape>
            </v:group>
            <v:group style="position:absolute;left:4052;top:1897;width:159;height:156" coordorigin="4052,1897" coordsize="159,156">
              <v:shape style="position:absolute;left:4052;top:1897;width:159;height:156" coordorigin="4052,1897" coordsize="159,156" path="m4211,1975l4183,1916,4114,1897,4094,1904,4077,1917,4064,1934,4055,1955,4052,1979,4056,1999,4097,2043,4146,2053,4167,2046,4185,2034,4199,2017,4208,1997,4211,1975xe" filled="t" fillcolor="#ED1C24" stroked="f">
                <v:path arrowok="t"/>
                <v:fill type="solid"/>
              </v:shape>
            </v:group>
            <v:group style="position:absolute;left:2801;top:2944;width:503;height:502" coordorigin="2801,2944" coordsize="503,502">
              <v:shape style="position:absolute;left:2801;top:2944;width:503;height:502" coordorigin="2801,2944" coordsize="503,502" path="m3304,3195l3295,3130,3270,3070,3230,3018,3179,2979,3117,2953,3049,2944,3026,2945,2962,2961,2906,2992,2859,3036,2825,3092,2805,3158,2801,3206,2803,3228,2820,3290,2852,3345,2897,3390,2954,3424,3021,3443,3071,3446,3093,3444,3157,3424,3212,3389,3257,3342,3288,3284,3303,3219,3304,3195xe" filled="t" fillcolor="#ED1C24" stroked="f">
                <v:path arrowok="t"/>
                <v:fill type="solid"/>
              </v:shape>
            </v:group>
            <v:group style="position:absolute;left:1606;top:778;width:3696;height:4115" coordorigin="1606,778" coordsize="3696,4115">
              <v:shape style="position:absolute;left:1606;top:778;width:3696;height:4115" coordorigin="1606,778" coordsize="3696,4115" path="m1658,4851l1644,4839,1606,4881,1620,4893,1658,4851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1708,4796l1694,4783,1656,4825,1670,4837,1708,4796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1758,4740l1744,4727,1706,4769,1720,4782,1758,4740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1808,4684l1794,4672,1756,4714,1770,4726,1808,4684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1858,4629l1844,4616,1806,4658,1820,4670,1858,4629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1908,4573l1894,4560,1856,4602,1870,4615,1908,4573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1958,4517l1944,4505,1906,4546,1920,4559,1958,4517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008,4462l1994,4449,1956,4491,1970,4503,2008,4462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058,4406l2044,4393,2006,4435,2020,4448,2058,4406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108,4350l2094,4338,2056,4379,2070,4392,2108,4350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157,4294l2144,4282,2106,4324,2120,4336,2157,4294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207,4239l2194,4226,2156,4268,2170,4281,2207,4239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257,4183l2244,4171,2206,4212,2220,4225,2257,4183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307,4127l2294,4115,2256,4157,2270,4169,2307,4127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357,4072l2343,4059,2306,4101,2320,4114,2357,4072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407,4016l2393,4004,2356,4045,2370,4058,2407,4016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457,3960l2443,3948,2406,3990,2420,4002,2457,3960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507,3905l2493,3892,2456,3934,2470,3947,2507,3905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557,3849l2543,3837,2506,3878,2520,3891,2557,3849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607,3793l2593,3781,2556,3823,2570,3835,2607,3793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657,3738l2643,3725,2606,3767,2620,3779,2657,3738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707,3682l2693,3670,2656,3711,2670,3724,2707,3682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757,3626l2743,3614,2706,3656,2720,3668,2757,3626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807,3571l2793,3558,2756,3600,2770,3612,2807,3571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857,3515l2843,3503,2806,3544,2820,3557,2857,3515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907,3459l2893,3447,2856,3489,2870,3501,2907,3459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2957,3404l2943,3391,2906,3433,2920,3445,2957,3404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007,3348l2993,3335,2956,3377,2970,3390,3007,3348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057,3292l3043,3280,3006,3322,3020,3334,3057,3292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107,3237l3093,3224,3056,3266,3070,3278,3107,3237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157,3181l3143,3168,3106,3210,3120,3223,3157,3181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207,3125l3193,3113,3156,3155,3169,3167,3207,3125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257,3070l3243,3057,3206,3099,3219,3111,3257,3070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307,3014l3293,3001,3256,3043,3269,3056,3307,3014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357,2958l3343,2946,3305,2987,3319,3000,3357,2958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407,2903l3393,2890,3355,2932,3369,2944,3407,2903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457,2847l3443,2834,3405,2876,3419,2889,3457,2847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507,2791l3493,2779,3455,2820,3469,2833,3507,2791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557,2735l3543,2723,3505,2765,3519,2777,3557,2735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607,2680l3593,2667,3555,2709,3569,2722,3607,2680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657,2624l3643,2612,3605,2653,3619,2666,3657,2624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707,2568l3693,2556,3655,2598,3669,2610,3707,2568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757,2513l3743,2500,3705,2542,3719,2555,3757,2513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807,2457l3793,2445,3755,2486,3769,2499,3807,2457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857,2401l3843,2389,3805,2431,3819,2443,3857,2401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907,2346l3893,2333,3855,2375,3869,2388,3907,2346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3957,2290l3943,2278,3905,2319,3919,2332,3957,2290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007,2234l3993,2222,3955,2264,3969,2276,4007,2234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057,2179l4043,2166,4005,2208,4019,2220,4057,2179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107,2123l4093,2111,4055,2152,4069,2165,4107,2123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156,2067l4143,2055,4105,2097,4119,2109,4156,2067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206,2012l4193,1999,4155,2041,4169,2053,4206,2012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256,1956l4243,1944,4205,1985,4219,1998,4256,1956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306,1900l4292,1888,4255,1930,4269,1942,4306,1900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356,1845l4342,1832,4305,1874,4319,1886,4356,1845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406,1789l4392,1776,4355,1818,4369,1831,4406,1789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456,1733l4442,1721,4405,1763,4419,1775,4456,1733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506,1678l4492,1665,4455,1707,4469,1719,4506,1678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556,1622l4542,1609,4505,1651,4519,1664,4556,1622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606,1566l4592,1554,4555,1596,4569,1608,4606,1566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656,1511l4642,1498,4605,1540,4619,1552,4656,1511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706,1455l4692,1442,4655,1484,4669,1497,4706,1455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756,1399l4742,1387,4705,1428,4719,1441,4756,1399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806,1344l4792,1331,4755,1373,4769,1385,4806,1344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856,1288l4842,1275,4805,1317,4819,1330,4856,1288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906,1232l4892,1220,4855,1261,4869,1274,4906,1232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4956,1177l4942,1164,4905,1206,4919,1218,4956,1177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5006,1121l4992,1108,4955,1150,4969,1163,5006,1121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5056,1065l5042,1053,5005,1094,5019,1107,5056,1065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5106,1009l5092,997,5055,1039,5069,1051,5106,1009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5156,954l5142,941,5105,983,5118,996,5156,954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5206,898l5192,886,5155,927,5168,940,5206,898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5256,842l5242,830,5205,872,5218,884,5256,842xe" filled="t" fillcolor="#92278F" stroked="f">
                <v:path arrowok="t"/>
                <v:fill type="solid"/>
              </v:shape>
              <v:shape style="position:absolute;left:1606;top:778;width:3696;height:4115" coordorigin="1606,778" coordsize="3696,4115" path="m5302,791l5288,778,5254,816,5268,829,5302,791xe" filled="t" fillcolor="#92278F" stroked="f">
                <v:path arrowok="t"/>
                <v:fill type="solid"/>
              </v:shape>
            </v:group>
            <v:group style="position:absolute;left:1606;top:40;width:3653;height:4051" coordorigin="1606,40" coordsize="3653,4051">
              <v:shape style="position:absolute;left:1606;top:40;width:3653;height:4051" coordorigin="1606,40" coordsize="3653,4051" path="m1658,4049l1644,4037,1606,4078,1620,4091,1658,4049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1708,3993l1694,3981,1656,4023,1670,4035,1708,399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1758,3938l1744,3925,1707,3967,1720,3980,1758,3938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1808,3882l1794,3870,1757,3912,1771,3924,1808,3882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1858,3827l1844,3814,1807,3856,1821,3868,1858,3827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1908,3771l1894,3759,1857,3800,1871,3813,1908,3771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1958,3716l1944,3703,1907,3745,1921,3757,1958,3716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008,3660l1995,3647,1957,3689,1971,3702,2008,3660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058,3604l2045,3592,2007,3634,2021,3646,2058,3604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109,3549l2095,3536,2057,3578,2071,3591,2109,3549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159,3493l2145,3481,2107,3522,2121,3535,2159,349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209,3438l2195,3425,2157,3467,2171,3479,2209,3438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259,3382l2245,3370,2207,3411,2221,3424,2259,3382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309,3326l2295,3314,2257,3356,2271,3368,2309,3326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359,3271l2345,3258,2308,3300,2321,3313,2359,3271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409,3215l2395,3203,2358,3245,2371,3257,2409,3215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459,3160l2445,3147,2408,3189,2422,3201,2459,3160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509,3104l2495,3092,2458,3133,2472,3146,2509,3104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559,3049l2545,3036,2508,3078,2522,3090,2559,3049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609,2993l2595,2980,2558,3022,2572,3035,2609,299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659,2937l2646,2925,2608,2967,2622,2979,2659,2937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710,2882l2696,2869,2658,2911,2672,2924,2710,2882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760,2826l2746,2814,2708,2855,2722,2868,2760,2826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810,2771l2796,2758,2758,2800,2772,2812,2810,2771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860,2715l2846,2703,2808,2744,2822,2757,2860,2715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910,2660l2896,2647,2858,2689,2872,2701,2910,2660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2960,2604l2946,2591,2908,2633,2922,2646,2960,2604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010,2548l2996,2536,2959,2578,2972,2590,3010,2548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060,2493l3046,2480,3009,2522,3023,2534,3060,249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110,2437l3096,2425,3059,2466,3073,2479,3110,2437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160,2382l3146,2369,3109,2411,3123,2423,3160,2382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210,2326l3196,2313,3159,2355,3173,2368,3210,2326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260,2270l3247,2258,3209,2300,3223,2312,3260,2270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311,2215l3297,2202,3259,2244,3273,2257,3311,2215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361,2159l3347,2147,3309,2188,3323,2201,3361,2159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411,2104l3397,2091,3359,2133,3373,2145,3411,2104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461,2048l3447,2036,3409,2077,3423,2090,3461,2048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511,1993l3497,1980,3459,2022,3473,2034,3511,199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561,1937l3547,1924,3509,1966,3523,1979,3561,1937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611,1881l3597,1869,3560,1911,3573,1923,3611,1881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661,1826l3647,1813,3610,1855,3624,1867,3661,1826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711,1770l3697,1758,3660,1799,3674,1812,3711,1770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761,1715l3747,1702,3710,1744,3724,1756,3761,1715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811,1659l3797,1646,3760,1688,3774,1701,3811,1659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861,1603l3848,1591,3810,1633,3824,1645,3861,160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911,1548l3898,1535,3860,1577,3874,1590,3911,1548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3962,1492l3948,1480,3910,1521,3924,1534,3962,1492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012,1437l3998,1424,3960,1466,3974,1478,4012,1437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062,1381l4048,1369,4010,1410,4024,1423,4062,1381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112,1326l4098,1313,4060,1355,4074,1367,4112,1326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162,1270l4148,1257,4110,1299,4124,1312,4162,1270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212,1214l4198,1202,4161,1244,4174,1256,4212,1214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262,1159l4248,1146,4211,1188,4224,1200,4262,1159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312,1103l4298,1091,4261,1132,4275,1145,4312,110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362,1048l4348,1035,4311,1077,4325,1089,4362,1048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412,992l4398,980,4361,1021,4375,1034,4412,992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462,936l4448,924,4411,966,4425,978,4462,936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512,881l4499,868,4461,910,4475,923,4512,881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563,825l4549,813,4511,854,4525,867,4563,825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613,770l4599,757,4561,799,4575,811,4613,770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663,714l4649,702,4611,743,4625,756,4663,714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713,659l4699,646,4661,688,4675,700,4713,659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763,603l4749,590,4711,632,4725,645,4763,60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813,547l4799,535,4761,577,4775,589,4813,547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863,492l4849,479,4812,521,4825,533,4863,492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913,436l4899,424,4862,465,4876,478,4913,436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4963,381l4949,368,4912,410,4926,422,4963,381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5013,325l4999,313,4962,354,4976,367,5013,325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5063,269l5049,257,5012,299,5026,311,5063,269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5113,214l5100,201,5062,243,5076,256,5113,214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5164,158l5150,146,5112,187,5126,200,5164,158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5214,103l5200,90,5162,132,5176,144,5214,103xe" filled="t" fillcolor="#92278F" stroked="f">
                <v:path arrowok="t"/>
                <v:fill type="solid"/>
              </v:shape>
              <v:shape style="position:absolute;left:1606;top:40;width:3653;height:4051" coordorigin="1606,40" coordsize="3653,4051" path="m5259,52l5245,40,5212,76,5226,89,5259,52xe" filled="t" fillcolor="#92278F" stroked="f">
                <v:path arrowok="t"/>
                <v:fill type="solid"/>
              </v:shape>
            </v:group>
            <v:group style="position:absolute;left:1613;top:1308;width:4919;height:2" coordorigin="1613,1308" coordsize="4919,2">
              <v:shape style="position:absolute;left:1613;top:1308;width:4919;height:2" coordorigin="1613,1308" coordsize="4919,0" path="m6533,1308l1613,1308e" filled="f" stroked="t" strokeweight="3.4109pt" strokecolor="#92278F">
                <v:path arrowok="t"/>
              </v:shape>
            </v:group>
            <v:group style="position:absolute;left:6551;top:1297;width:4919;height:2" coordorigin="6551,1297" coordsize="4919,2">
              <v:shape style="position:absolute;left:6551;top:1297;width:4919;height:2" coordorigin="6551,1297" coordsize="4919,0" path="m11470,1297l6551,1297e" filled="f" stroked="t" strokeweight="3.4104pt" strokecolor="#92278F">
                <v:path arrowok="t"/>
              </v:shape>
            </v:group>
            <v:group style="position:absolute;left:11489;top:1292;width:505;height:2" coordorigin="11489,1292" coordsize="505,2">
              <v:shape style="position:absolute;left:11489;top:1292;width:505;height:2" coordorigin="11489,1292" coordsize="505,0" path="m11994,1292l11489,1292e" filled="f" stroked="t" strokeweight="2.952992pt" strokecolor="#92278F">
                <v:path arrowok="t"/>
              </v:shape>
            </v:group>
            <v:group style="position:absolute;left:12013;top:1282;width:4;height:19" coordorigin="12013,1282" coordsize="4,19">
              <v:shape style="position:absolute;left:12013;top:1282;width:4;height:19" coordorigin="12013,1282" coordsize="4,19" path="m12015,1282l12015,1301e" filled="f" stroked="t" strokeweight=".301pt" strokecolor="#92278F">
                <v:path arrowok="t"/>
              </v:shape>
            </v:group>
            <v:group style="position:absolute;left:1613;top:1008;width:4919;height:2" coordorigin="1613,1008" coordsize="4919,2">
              <v:shape style="position:absolute;left:1613;top:1008;width:4919;height:2" coordorigin="1613,1008" coordsize="4919,0" path="m6533,1008l1613,1008e" filled="f" stroked="t" strokeweight="3.410544pt" strokecolor="#9E1F63">
                <v:path arrowok="t"/>
              </v:shape>
            </v:group>
            <v:group style="position:absolute;left:6551;top:998;width:4919;height:2" coordorigin="6551,998" coordsize="4919,2">
              <v:shape style="position:absolute;left:6551;top:998;width:4919;height:2" coordorigin="6551,998" coordsize="4919,0" path="m11470,998l6551,998e" filled="f" stroked="t" strokeweight="3.410044pt" strokecolor="#9E1F63">
                <v:path arrowok="t"/>
              </v:shape>
            </v:group>
            <v:group style="position:absolute;left:11489;top:992;width:505;height:2" coordorigin="11489,992" coordsize="505,2">
              <v:shape style="position:absolute;left:11489;top:992;width:505;height:2" coordorigin="11489,992" coordsize="505,0" path="m11994,992l11489,992e" filled="f" stroked="t" strokeweight="2.952964pt" strokecolor="#9E1F63">
                <v:path arrowok="t"/>
              </v:shape>
            </v:group>
            <v:group style="position:absolute;left:12013;top:983;width:4;height:19" coordorigin="12013,983" coordsize="4,19">
              <v:shape style="position:absolute;left:12013;top:983;width:4;height:19" coordorigin="12013,983" coordsize="4,19" path="m12015,983l12015,1001e" filled="f" stroked="t" strokeweight=".301pt" strokecolor="#9E1F63">
                <v:path arrowok="t"/>
              </v:shape>
            </v:group>
            <v:group style="position:absolute;left:1613;top:2174;width:8305;height:3492" coordorigin="1613,2174" coordsize="8305,3492">
              <v:shape style="position:absolute;left:1613;top:2174;width:8305;height:3492" coordorigin="1613,2174" coordsize="8305,3492" path="m9918,5665l9918,2178,9913,2174,1613,2264,1613,2274,9909,2183,9909,5665,9918,5665xe" filled="t" fillcolor="#4374B9" stroked="f">
                <v:path arrowok="t"/>
                <v:fill type="solid"/>
              </v:shape>
            </v:group>
            <v:group style="position:absolute;left:9875;top:5638;width:76;height:93" coordorigin="9875,5638" coordsize="76,93">
              <v:shape style="position:absolute;left:9875;top:5638;width:76;height:93" coordorigin="9875,5638" coordsize="76,93" path="m9951,5638l9913,5660,9875,5638,9913,5731,9951,5638xe" filled="t" fillcolor="#4374B9" stroked="f">
                <v:path arrowok="t"/>
                <v:fill type="solid"/>
              </v:shape>
            </v:group>
            <v:group style="position:absolute;left:4676;top:1287;width:2;height:4378" coordorigin="4676,1287" coordsize="2,4378">
              <v:shape style="position:absolute;left:4676;top:1287;width:2;height:4378" coordorigin="4676,1287" coordsize="0,4378" path="m4676,1287l4676,5665e" filled="f" stroked="t" strokeweight=".568pt" strokecolor="#4374B9">
                <v:path arrowok="t"/>
              </v:shape>
            </v:group>
            <v:group style="position:absolute;left:4638;top:5638;width:76;height:93" coordorigin="4638,5638" coordsize="76,93">
              <v:shape style="position:absolute;left:4638;top:5638;width:76;height:93" coordorigin="4638,5638" coordsize="76,93" path="m4714,5638l4676,5660,4638,5638,4676,5731,4714,5638xe" filled="t" fillcolor="#4374B9" stroked="f">
                <v:path arrowok="t"/>
                <v:fill type="solid"/>
              </v:shape>
            </v:group>
            <v:group style="position:absolute;left:4226;top:999;width:2;height:4665" coordorigin="4226,999" coordsize="2,4665">
              <v:shape style="position:absolute;left:4226;top:999;width:2;height:4665" coordorigin="4226,999" coordsize="0,4665" path="m4226,999l4226,5664e" filled="f" stroked="t" strokeweight=".568pt" strokecolor="#4374B9">
                <v:path arrowok="t"/>
              </v:shape>
            </v:group>
            <v:group style="position:absolute;left:4188;top:5637;width:76;height:93" coordorigin="4188,5637" coordsize="76,93">
              <v:shape style="position:absolute;left:4188;top:5637;width:76;height:93" coordorigin="4188,5637" coordsize="76,93" path="m4264,5637l4226,5660,4188,5637,4226,5730,4264,5637xe" filled="t" fillcolor="#4374B9" stroked="f">
                <v:path arrowok="t"/>
                <v:fill type="solid"/>
              </v:shape>
            </v:group>
            <v:group style="position:absolute;left:1613;top:3191;width:1444;height:2474" coordorigin="1613,3191" coordsize="1444,2474">
              <v:shape style="position:absolute;left:1613;top:3191;width:1444;height:2474" coordorigin="1613,3191" coordsize="1444,2474" path="m3057,5664l3057,3195,3052,3191,1613,3191,1613,3200,3048,3200,3048,5664,3057,5664xe" filled="t" fillcolor="#ED1C24" stroked="f">
                <v:path arrowok="t"/>
                <v:fill type="solid"/>
              </v:shape>
            </v:group>
            <v:group style="position:absolute;left:3014;top:5637;width:76;height:93" coordorigin="3014,5637" coordsize="76,93">
              <v:shape style="position:absolute;left:3014;top:5637;width:76;height:93" coordorigin="3014,5637" coordsize="76,93" path="m3090,5637l3052,5660,3014,5637,3052,5730,3090,5637xe" filled="t" fillcolor="#ED1C24" stroked="f">
                <v:path arrowok="t"/>
                <v:fill type="solid"/>
              </v:shape>
            </v:group>
            <v:group style="position:absolute;left:1613;top:1894;width:2523;height:3771" coordorigin="1613,1894" coordsize="2523,3771">
              <v:shape style="position:absolute;left:1613;top:1894;width:2523;height:3771" coordorigin="1613,1894" coordsize="2523,3771" path="m4136,5665l4136,1899,4132,1894,1613,1894,1613,1904,4127,1904,4127,5665,4136,5665xe" filled="t" fillcolor="#ED1C24" stroked="f">
                <v:path arrowok="t"/>
                <v:fill type="solid"/>
              </v:shape>
            </v:group>
            <v:group style="position:absolute;left:4094;top:5638;width:76;height:93" coordorigin="4094,5638" coordsize="76,93">
              <v:shape style="position:absolute;left:4094;top:5638;width:76;height:93" coordorigin="4094,5638" coordsize="76,93" path="m4170,5638l4132,5660,4094,5638,4132,5731,4170,5638xe" filled="t" fillcolor="#ED1C24" stroked="f">
                <v:path arrowok="t"/>
                <v:fill type="solid"/>
              </v:shape>
            </v:group>
            <v:group style="position:absolute;left:2466;top:2178;width:218;height:303" coordorigin="2466,2178" coordsize="218,303">
              <v:shape style="position:absolute;left:2466;top:2178;width:218;height:303" coordorigin="2466,2178" coordsize="218,303" path="m2684,2476l2474,2178,2466,2183,2676,2481,2684,2476xe" filled="t" fillcolor="#939598" stroked="f">
                <v:path arrowok="t"/>
                <v:fill type="solid"/>
              </v:shape>
            </v:group>
            <v:group style="position:absolute;left:2063;top:2566;width:514;height:269" coordorigin="2063,2566" coordsize="514,269">
              <v:shape style="position:absolute;left:2063;top:2566;width:514;height:269" coordorigin="2063,2566" coordsize="514,269" path="m2577,2826l2068,2566,2063,2574,2573,2834,2577,2826xe" filled="t" fillcolor="#939598" stroked="f">
                <v:path arrowok="t"/>
                <v:fill type="solid"/>
              </v:shape>
            </v:group>
            <v:group style="position:absolute;left:2062;top:2787;width:140;height:182" coordorigin="2062,2787" coordsize="140,182">
              <v:shape style="position:absolute;left:2062;top:2787;width:140;height:182" coordorigin="2062,2787" coordsize="140,182" path="m2201,2793l2194,2787,2062,2963,2069,2969,2201,2793xe" filled="t" fillcolor="#939598" stroked="f">
                <v:path arrowok="t"/>
                <v:fill type="solid"/>
              </v:shape>
            </v:group>
            <v:group style="position:absolute;left:1707;top:2986;width:637;height:429" coordorigin="1707,2986" coordsize="637,429">
              <v:shape style="position:absolute;left:1707;top:2986;width:637;height:429" coordorigin="1707,2986" coordsize="637,429" path="m2343,2994l2338,2986,1707,3408,1712,3416,2343,2994xe" filled="t" fillcolor="#939598" stroked="f">
                <v:path arrowok="t"/>
                <v:fill type="solid"/>
              </v:shape>
            </v:group>
            <v:group style="position:absolute;left:2309;top:3033;width:263;height:246" coordorigin="2309,3033" coordsize="263,246">
              <v:shape style="position:absolute;left:2309;top:3033;width:263;height:246" coordorigin="2309,3033" coordsize="263,246" path="m2573,3040l2566,3033,2309,3272,2315,3278,2573,3040xe" filled="t" fillcolor="#939598" stroked="f">
                <v:path arrowok="t"/>
                <v:fill type="solid"/>
              </v:shape>
            </v:group>
            <v:group style="position:absolute;left:3073;top:3243;width:301;height:295" coordorigin="3073,3243" coordsize="301,295">
              <v:shape style="position:absolute;left:3073;top:3243;width:301;height:295" coordorigin="3073,3243" coordsize="301,295" path="m3374,3531l3079,3243,3073,3250,3367,3538,3374,3531xe" filled="t" fillcolor="#939598" stroked="f">
                <v:path arrowok="t"/>
                <v:fill type="solid"/>
              </v:shape>
            </v:group>
            <v:group style="position:absolute;left:3593;top:2721;width:284;height:277" coordorigin="3593,2721" coordsize="284,277">
              <v:shape style="position:absolute;left:3593;top:2721;width:284;height:277" coordorigin="3593,2721" coordsize="284,277" path="m3877,2992l3600,2721,3593,2728,3870,2998,3877,2992xe" filled="t" fillcolor="#939598" stroked="f">
                <v:path arrowok="t"/>
                <v:fill type="solid"/>
              </v:shape>
            </v:group>
            <v:group style="position:absolute;left:3505;top:2466;width:258;height:207" coordorigin="3505,2466" coordsize="258,207">
              <v:shape style="position:absolute;left:3505;top:2466;width:258;height:207" coordorigin="3505,2466" coordsize="258,207" path="m3763,2665l3511,2466,3505,2473,3757,2672,3763,2665xe" filled="t" fillcolor="#939598" stroked="f">
                <v:path arrowok="t"/>
                <v:fill type="solid"/>
              </v:shape>
            </v:group>
            <v:group style="position:absolute;left:3517;top:2153;width:116;height:535" coordorigin="3517,2153" coordsize="116,535">
              <v:shape style="position:absolute;left:3517;top:2153;width:116;height:535" coordorigin="3517,2153" coordsize="116,535" path="m3634,2686l3527,2153,3517,2155,3624,2688,3634,2686xe" filled="t" fillcolor="#939598" stroked="f">
                <v:path arrowok="t"/>
                <v:fill type="solid"/>
              </v:shape>
            </v:group>
            <v:group style="position:absolute;left:3063;top:2489;width:399;height:217" coordorigin="3063,2489" coordsize="399,217">
              <v:shape style="position:absolute;left:3063;top:2489;width:399;height:217" coordorigin="3063,2489" coordsize="399,217" path="m3462,2498l3457,2489,3063,2698,3067,2707,3462,2498xe" filled="t" fillcolor="#939598" stroked="f">
                <v:path arrowok="t"/>
                <v:fill type="solid"/>
              </v:shape>
            </v:group>
            <v:group style="position:absolute;left:2852;top:2152;width:90;height:253" coordorigin="2852,2152" coordsize="90,253">
              <v:shape style="position:absolute;left:2852;top:2152;width:90;height:253" coordorigin="2852,2152" coordsize="90,253" path="m2942,2402l2861,2152,2852,2155,2933,2405,2942,2402xe" filled="t" fillcolor="#939598" stroked="f">
                <v:path arrowok="t"/>
                <v:fill type="solid"/>
              </v:shape>
            </v:group>
            <v:group style="position:absolute;left:3965;top:2167;width:672;height:487" coordorigin="3965,2167" coordsize="672,487">
              <v:shape style="position:absolute;left:3965;top:2167;width:672;height:487" coordorigin="3965,2167" coordsize="672,487" path="m4637,2646l3970,2167,3965,2174,4632,2653,4637,2646xe" filled="t" fillcolor="#939598" stroked="f">
                <v:path arrowok="t"/>
                <v:fill type="solid"/>
              </v:shape>
            </v:group>
            <v:group style="position:absolute;left:4022;top:2149;width:279;height:21" coordorigin="4022,2149" coordsize="279,21">
              <v:shape style="position:absolute;left:4022;top:2149;width:279;height:21" coordorigin="4022,2149" coordsize="279,21" path="m4301,2158l4301,2149,4022,2161,4023,2170,4301,2158xe" filled="t" fillcolor="#939598" stroked="f">
                <v:path arrowok="t"/>
                <v:fill type="solid"/>
              </v:shape>
            </v:group>
            <v:group style="position:absolute;left:4141;top:1964;width:47;height:262" coordorigin="4141,1964" coordsize="47,262">
              <v:shape style="position:absolute;left:4141;top:1964;width:47;height:262" coordorigin="4141,1964" coordsize="47,262" path="m4189,2225l4151,1964,4141,1966,4180,2227,4189,2225xe" filled="t" fillcolor="#939598" stroked="f">
                <v:path arrowok="t"/>
                <v:fill type="solid"/>
              </v:shape>
            </v:group>
            <v:group style="position:absolute;left:4522;top:1809;width:359;height:160" coordorigin="4522,1809" coordsize="359,160">
              <v:shape style="position:absolute;left:4522;top:1809;width:359;height:160" coordorigin="4522,1809" coordsize="359,160" path="m4880,1961l4525,1809,4522,1818,4876,1969,4880,1961xe" filled="t" fillcolor="#939598" stroked="f">
                <v:path arrowok="t"/>
                <v:fill type="solid"/>
              </v:shape>
            </v:group>
            <v:group style="position:absolute;left:3580;top:1739;width:296;height:381" coordorigin="3580,1739" coordsize="296,381">
              <v:shape style="position:absolute;left:3580;top:1739;width:296;height:381" coordorigin="3580,1739" coordsize="296,381" path="m3876,2114l3588,1739,3580,1745,3868,2120,3876,2114xe" filled="t" fillcolor="#939598" stroked="f">
                <v:path arrowok="t"/>
                <v:fill type="solid"/>
              </v:shape>
            </v:group>
            <v:group style="position:absolute;left:3344;top:1182;width:377;height:357" coordorigin="3344,1182" coordsize="377,357">
              <v:shape style="position:absolute;left:3344;top:1182;width:377;height:357" coordorigin="3344,1182" coordsize="377,357" path="m3721,1532l3350,1182,3344,1188,3715,1539,3721,1532xe" filled="t" fillcolor="#939598" stroked="f">
                <v:path arrowok="t"/>
                <v:fill type="solid"/>
              </v:shape>
            </v:group>
            <v:group style="position:absolute;left:2790;top:885;width:1264;height:386" coordorigin="2790,885" coordsize="1264,386">
              <v:shape style="position:absolute;left:2790;top:885;width:1264;height:386" coordorigin="2790,885" coordsize="1264,386" path="m4053,1262l2793,885,2790,893,4051,1271,4053,1262xe" filled="t" fillcolor="#939598" stroked="f">
                <v:path arrowok="t"/>
                <v:fill type="solid"/>
              </v:shape>
            </v:group>
            <v:group style="position:absolute;left:4163;top:814;width:396;height:520" coordorigin="4163,814" coordsize="396,520">
              <v:shape style="position:absolute;left:4163;top:814;width:396;height:520" coordorigin="4163,814" coordsize="396,520" path="m4559,1329l4170,814,4163,820,4551,1334,4559,1329xe" filled="t" fillcolor="#939598" stroked="f">
                <v:path arrowok="t"/>
                <v:fill type="solid"/>
              </v:shape>
            </v:group>
            <v:group style="position:absolute;left:3914;top:584;width:780;height:674" coordorigin="3914,584" coordsize="780,674">
              <v:shape style="position:absolute;left:3914;top:584;width:780;height:674" coordorigin="3914,584" coordsize="780,674" path="m4693,1251l3920,584,3914,592,4687,1259,4693,1251xe" filled="t" fillcolor="#939598" stroked="f">
                <v:path arrowok="t"/>
                <v:fill type="solid"/>
              </v:shape>
            </v:group>
            <v:group style="position:absolute;left:4372;top:419;width:249;height:644" coordorigin="4372,419" coordsize="249,644">
              <v:shape style="position:absolute;left:4372;top:419;width:249;height:644" coordorigin="4372,419" coordsize="249,644" path="m4621,1060l4381,419,4372,422,4613,1063,4621,1060xe" filled="t" fillcolor="#939598" stroked="f">
                <v:path arrowok="t"/>
                <v:fill type="solid"/>
              </v:shape>
            </v:group>
            <v:group style="position:absolute;left:4692;top:284;width:107;height:738" coordorigin="4692,284" coordsize="107,738">
              <v:shape style="position:absolute;left:4692;top:284;width:107;height:738" coordorigin="4692,284" coordsize="107,738" path="m4799,285l4790,284,4692,1020,4702,1022,4799,285xe" filled="t" fillcolor="#939598" stroked="f">
                <v:path arrowok="t"/>
                <v:fill type="solid"/>
              </v:shape>
            </v:group>
            <v:group style="position:absolute;left:5068;top:283;width:233;height:760" coordorigin="5068,283" coordsize="233,760">
              <v:shape style="position:absolute;left:5068;top:283;width:233;height:760" coordorigin="5068,283" coordsize="233,760" path="m5301,286l5292,283,5068,1040,5077,1043,5301,286xe" filled="t" fillcolor="#939598" stroked="f">
                <v:path arrowok="t"/>
                <v:fill type="solid"/>
              </v:shape>
            </v:group>
            <v:group style="position:absolute;left:5542;top:557;width:109;height:748" coordorigin="5542,557" coordsize="109,748">
              <v:shape style="position:absolute;left:5542;top:557;width:109;height:748" coordorigin="5542,557" coordsize="109,748" path="m5652,558l5642,557,5542,1304,5552,1305,5652,558xe" filled="t" fillcolor="#939598" stroked="f">
                <v:path arrowok="t"/>
                <v:fill type="solid"/>
              </v:shape>
            </v:group>
            <v:group style="position:absolute;left:5754;top:867;width:2;height:589" coordorigin="5754,867" coordsize="2,589">
              <v:shape style="position:absolute;left:5754;top:867;width:2;height:589" coordorigin="5754,867" coordsize="0,589" path="m5754,867l5754,1456e" filled="f" stroked="t" strokeweight=".568pt" strokecolor="#939598">
                <v:path arrowok="t"/>
              </v:shape>
            </v:group>
            <v:group style="position:absolute;left:5545;top:1491;width:536;height:323" coordorigin="5545,1491" coordsize="536,323">
              <v:shape style="position:absolute;left:5545;top:1491;width:536;height:323" coordorigin="5545,1491" coordsize="536,323" path="m6081,1806l5549,1491,5545,1499,6076,1814,6081,1806xe" filled="t" fillcolor="#939598" stroked="f">
                <v:path arrowok="t"/>
                <v:fill type="solid"/>
              </v:shape>
            </v:group>
            <v:group style="position:absolute;left:5917;top:439;width:487;height:850" coordorigin="5917,439" coordsize="487,850">
              <v:shape style="position:absolute;left:5917;top:439;width:487;height:850" coordorigin="5917,439" coordsize="487,850" path="m6404,444l6396,439,5917,1285,5925,1290,6404,444xe" filled="t" fillcolor="#939598" stroked="f">
                <v:path arrowok="t"/>
                <v:fill type="solid"/>
              </v:shape>
            </v:group>
            <v:group style="position:absolute;left:6024;top:719;width:326;height:493" coordorigin="6024,719" coordsize="326,493">
              <v:shape style="position:absolute;left:6024;top:719;width:326;height:493" coordorigin="6024,719" coordsize="326,493" path="m6350,724l6342,719,6024,1206,6031,1211,6350,724xe" filled="t" fillcolor="#939598" stroked="f">
                <v:path arrowok="t"/>
                <v:fill type="solid"/>
              </v:shape>
            </v:group>
            <v:group style="position:absolute;left:5715;top:1308;width:806;height:323" coordorigin="5715,1308" coordsize="806,323">
              <v:shape style="position:absolute;left:5715;top:1308;width:806;height:323" coordorigin="5715,1308" coordsize="806,323" path="m6522,1622l5719,1308,5715,1317,6518,1631,6522,1622xe" filled="t" fillcolor="#939598" stroked="f">
                <v:path arrowok="t"/>
                <v:fill type="solid"/>
              </v:shape>
            </v:group>
            <v:group style="position:absolute;left:6449;top:1177;width:313;height:282" coordorigin="6449,1177" coordsize="313,282">
              <v:shape style="position:absolute;left:6449;top:1177;width:313;height:282" coordorigin="6449,1177" coordsize="313,282" path="m6763,1184l6757,1177,6449,1452,6456,1459,6763,1184xe" filled="t" fillcolor="#939598" stroked="f">
                <v:path arrowok="t"/>
                <v:fill type="solid"/>
              </v:shape>
            </v:group>
            <v:group style="position:absolute;left:6192;top:962;width:446;height:372" coordorigin="6192,962" coordsize="446,372">
              <v:shape style="position:absolute;left:6192;top:962;width:446;height:372" coordorigin="6192,962" coordsize="446,372" path="m6639,969l6633,962,6192,1326,6198,1333,6639,969xe" filled="t" fillcolor="#939598" stroked="f">
                <v:path arrowok="t"/>
                <v:fill type="solid"/>
              </v:shape>
            </v:group>
            <v:group style="position:absolute;left:7192;top:1075;width:261;height:241" coordorigin="7192,1075" coordsize="261,241">
              <v:shape style="position:absolute;left:7192;top:1075;width:261;height:241" coordorigin="7192,1075" coordsize="261,241" path="m7452,1082l7446,1075,7192,1309,7198,1316,7452,1082xe" filled="t" fillcolor="#939598" stroked="f">
                <v:path arrowok="t"/>
                <v:fill type="solid"/>
              </v:shape>
            </v:group>
            <v:group style="position:absolute;left:7615;top:730;width:226;height:255" coordorigin="7615,730" coordsize="226,255">
              <v:shape style="position:absolute;left:7615;top:730;width:226;height:255" coordorigin="7615,730" coordsize="226,255" path="m7841,736l7834,730,7615,978,7622,984,7841,736xe" filled="t" fillcolor="#939598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22"/>
          <w:szCs w:val="22"/>
        </w:rPr>
        <w:t>лет</w:t>
      </w:r>
      <w:r>
        <w:rPr>
          <w:rFonts w:ascii="Arial" w:hAnsi="Arial" w:cs="Arial" w:eastAsia="Arial"/>
          <w:color w:val="000000"/>
          <w:w w:val="100"/>
          <w:sz w:val="22"/>
          <w:szCs w:val="22"/>
        </w:rPr>
      </w:r>
    </w:p>
    <w:p>
      <w:pPr>
        <w:spacing w:line="99" w:lineRule="exact" w:before="5"/>
        <w:ind w:left="12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87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2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99" w:lineRule="exact"/>
        <w:ind w:left="26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Италия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20" w:lineRule="exact" w:before="10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13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Испания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 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position w:val="-6"/>
          <w:sz w:val="17"/>
          <w:szCs w:val="17"/>
        </w:rPr>
        <w:t>Япония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0" w:lineRule="exact" w:before="5"/>
        <w:rPr>
          <w:sz w:val="17"/>
          <w:szCs w:val="17"/>
        </w:rPr>
      </w:pPr>
      <w:r>
        <w:rPr/>
        <w:br w:type="column"/>
      </w: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26" w:lineRule="exact"/>
        <w:ind w:left="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Ирландия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126" w:lineRule="exact"/>
        <w:jc w:val="left"/>
        <w:rPr>
          <w:rFonts w:ascii="Arial" w:hAnsi="Arial" w:cs="Arial" w:eastAsia="Arial"/>
          <w:sz w:val="17"/>
          <w:szCs w:val="17"/>
        </w:rPr>
        <w:sectPr>
          <w:headerReference w:type="even" r:id="rId87"/>
          <w:footerReference w:type="even" r:id="rId88"/>
          <w:pgSz w:w="13607" w:h="9360" w:orient="landscape"/>
          <w:pgMar w:header="0" w:footer="0" w:top="640" w:bottom="280" w:left="920" w:right="1300"/>
          <w:cols w:num="4" w:equalWidth="0">
            <w:col w:w="899" w:space="1636"/>
            <w:col w:w="844" w:space="40"/>
            <w:col w:w="1556" w:space="40"/>
            <w:col w:w="6372"/>
          </w:cols>
        </w:sectPr>
      </w:pPr>
    </w:p>
    <w:p>
      <w:pPr>
        <w:spacing w:line="100" w:lineRule="exact" w:before="3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147" w:lineRule="exact"/>
        <w:ind w:left="185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Южная</w:t>
      </w:r>
      <w:r>
        <w:rPr>
          <w:rFonts w:ascii="Arial" w:hAnsi="Arial" w:cs="Arial" w:eastAsia="Arial"/>
          <w:color w:val="231F20"/>
          <w:spacing w:val="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орея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7" w:lineRule="exact"/>
        <w:ind w:left="1323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Исландия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83" w:lineRule="exact"/>
        <w:ind w:left="209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Франция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83" w:lineRule="exact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2955" w:space="40"/>
            <w:col w:w="8392"/>
          </w:cols>
        </w:sectPr>
      </w:pPr>
    </w:p>
    <w:p>
      <w:pPr>
        <w:tabs>
          <w:tab w:pos="1170" w:val="left" w:leader="none"/>
        </w:tabs>
        <w:spacing w:before="69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position w:val="8"/>
          <w:sz w:val="17"/>
          <w:szCs w:val="17"/>
        </w:rPr>
        <w:t>85</w:t>
      </w:r>
      <w:r>
        <w:rPr>
          <w:rFonts w:ascii="Arial" w:hAnsi="Arial" w:cs="Arial" w:eastAsia="Arial"/>
          <w:color w:val="231F20"/>
          <w:w w:val="100"/>
          <w:position w:val="8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Израиль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83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67"/>
        <w:ind w:left="37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Пор</w:t>
      </w:r>
      <w:r>
        <w:rPr>
          <w:rFonts w:ascii="Arial" w:hAnsi="Arial" w:cs="Arial" w:eastAsia="Arial"/>
          <w:color w:val="231F20"/>
          <w:spacing w:val="3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угалия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0" w:lineRule="exact" w:before="9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11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Чили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  </w:t>
      </w:r>
      <w:r>
        <w:rPr>
          <w:rFonts w:ascii="Arial" w:hAnsi="Arial" w:cs="Arial" w:eastAsia="Arial"/>
          <w:color w:val="231F20"/>
          <w:spacing w:val="5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-11"/>
          <w:w w:val="100"/>
          <w:sz w:val="17"/>
          <w:szCs w:val="17"/>
        </w:rPr>
        <w:t>Г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реция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28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Дания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7"/>
        <w:rPr>
          <w:sz w:val="13"/>
          <w:szCs w:val="13"/>
        </w:rPr>
      </w:pPr>
      <w:r>
        <w:rPr/>
        <w:br w:type="column"/>
      </w:r>
      <w:r>
        <w:rPr>
          <w:sz w:val="13"/>
          <w:szCs w:val="13"/>
        </w:rPr>
      </w:r>
    </w:p>
    <w:p>
      <w:pPr>
        <w:spacing w:line="259" w:lineRule="auto"/>
        <w:ind w:left="239" w:right="0" w:firstLine="109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Бельги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я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Нидерланды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2" w:lineRule="exact"/>
        <w:ind w:left="55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Швейцария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0" w:lineRule="exact" w:before="6"/>
        <w:rPr>
          <w:sz w:val="17"/>
          <w:szCs w:val="17"/>
        </w:rPr>
      </w:pPr>
      <w:r>
        <w:rPr>
          <w:sz w:val="17"/>
          <w:szCs w:val="17"/>
        </w:rPr>
      </w:r>
    </w:p>
    <w:p>
      <w:pPr>
        <w:ind w:left="1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Норвегия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5" w:equalWidth="0">
            <w:col w:w="1847" w:space="40"/>
            <w:col w:w="1299" w:space="1020"/>
            <w:col w:w="855" w:space="40"/>
            <w:col w:w="1245" w:space="40"/>
            <w:col w:w="5001"/>
          </w:cols>
        </w:sectPr>
      </w:pPr>
    </w:p>
    <w:p>
      <w:pPr>
        <w:spacing w:before="42"/>
        <w:ind w:left="133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а-Рика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tabs>
          <w:tab w:pos="1957" w:val="left" w:leader="none"/>
        </w:tabs>
        <w:spacing w:line="133" w:lineRule="exact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position w:val="8"/>
          <w:sz w:val="17"/>
          <w:szCs w:val="17"/>
        </w:rPr>
        <w:t>81</w:t>
      </w:r>
      <w:r>
        <w:rPr>
          <w:rFonts w:ascii="Arial" w:hAnsi="Arial" w:cs="Arial" w:eastAsia="Arial"/>
          <w:color w:val="231F20"/>
          <w:w w:val="100"/>
          <w:position w:val="8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П</w:t>
      </w:r>
      <w:r>
        <w:rPr>
          <w:rFonts w:ascii="Arial" w:hAnsi="Arial" w:cs="Arial" w:eastAsia="Arial"/>
          <w:color w:val="231F20"/>
          <w:spacing w:val="-5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льш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20" w:lineRule="exact" w:before="8"/>
        <w:rPr>
          <w:sz w:val="22"/>
          <w:szCs w:val="22"/>
        </w:rPr>
      </w:pPr>
      <w:r>
        <w:rPr/>
        <w:br w:type="column"/>
      </w:r>
      <w:r>
        <w:rPr>
          <w:sz w:val="22"/>
          <w:szCs w:val="22"/>
        </w:rPr>
      </w:r>
    </w:p>
    <w:p>
      <w:pPr>
        <w:spacing w:line="144" w:lineRule="exact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Словени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40" w:lineRule="exact" w:before="8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tabs>
          <w:tab w:pos="3538" w:val="left" w:leader="none"/>
        </w:tabs>
        <w:spacing w:line="223" w:lineRule="exact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Старые</w:t>
      </w:r>
      <w:r>
        <w:rPr>
          <w:rFonts w:ascii="Arial" w:hAnsi="Arial" w:cs="Arial" w:eastAsia="Arial"/>
          <w:color w:val="231F20"/>
          <w:spacing w:val="-2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траны</w:t>
      </w:r>
      <w:r>
        <w:rPr>
          <w:rFonts w:ascii="Arial" w:hAnsi="Arial" w:cs="Arial" w:eastAsia="Arial"/>
          <w:color w:val="231F20"/>
          <w:spacing w:val="-1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position w:val="4"/>
          <w:sz w:val="17"/>
          <w:szCs w:val="17"/>
        </w:rPr>
        <w:t>СШ</w:t>
      </w:r>
      <w:r>
        <w:rPr>
          <w:rFonts w:ascii="Arial" w:hAnsi="Arial" w:cs="Arial" w:eastAsia="Arial"/>
          <w:color w:val="231F20"/>
          <w:w w:val="100"/>
          <w:position w:val="4"/>
          <w:sz w:val="17"/>
          <w:szCs w:val="17"/>
        </w:rPr>
        <w:t>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223" w:lineRule="exact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3" w:equalWidth="0">
            <w:col w:w="2590" w:space="421"/>
            <w:col w:w="1138" w:space="1135"/>
            <w:col w:w="6103"/>
          </w:cols>
        </w:sectPr>
      </w:pPr>
    </w:p>
    <w:p>
      <w:pPr>
        <w:spacing w:line="172" w:lineRule="exact"/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95"/>
          <w:sz w:val="17"/>
          <w:szCs w:val="17"/>
        </w:rPr>
        <w:t>Э</w:t>
      </w:r>
      <w:r>
        <w:rPr>
          <w:rFonts w:ascii="Arial" w:hAnsi="Arial" w:cs="Arial" w:eastAsia="Arial"/>
          <w:color w:val="231F20"/>
          <w:spacing w:val="1"/>
          <w:w w:val="95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тония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40" w:lineRule="exact" w:before="4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spacing w:line="131" w:lineRule="exact"/>
        <w:ind w:left="48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Ч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е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хия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 w:before="99"/>
        <w:ind w:left="13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Финляндия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54"/>
        <w:ind w:left="683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spacing w:val="-10"/>
          <w:w w:val="100"/>
          <w:sz w:val="17"/>
          <w:szCs w:val="17"/>
        </w:rPr>
        <w:t>Г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ермания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4" w:equalWidth="0">
            <w:col w:w="3443" w:space="40"/>
            <w:col w:w="957" w:space="40"/>
            <w:col w:w="1029" w:space="40"/>
            <w:col w:w="5838"/>
          </w:cols>
        </w:sectPr>
      </w:pPr>
    </w:p>
    <w:p>
      <w:pPr>
        <w:spacing w:line="149" w:lineRule="exact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79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29" w:lineRule="exact"/>
        <w:ind w:left="72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К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лумбия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9"/>
        <w:ind w:left="11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spacing w:val="-9"/>
          <w:w w:val="95"/>
          <w:sz w:val="17"/>
          <w:szCs w:val="17"/>
        </w:rPr>
        <w:t>Т</w:t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урция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5" w:lineRule="exact"/>
        <w:ind w:left="8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Латви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79" w:lineRule="exact" w:before="99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Словакия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 w:before="98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ОЭСР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180" w:lineRule="exact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5" w:equalWidth="0">
            <w:col w:w="1509" w:space="40"/>
            <w:col w:w="667" w:space="40"/>
            <w:col w:w="647" w:space="146"/>
            <w:col w:w="1131" w:space="206"/>
            <w:col w:w="7001"/>
          </w:cols>
        </w:sectPr>
      </w:pPr>
    </w:p>
    <w:p>
      <w:pPr>
        <w:spacing w:line="120" w:lineRule="exact" w:before="1"/>
        <w:rPr>
          <w:sz w:val="12"/>
          <w:szCs w:val="12"/>
        </w:rPr>
      </w:pPr>
      <w:r>
        <w:rPr>
          <w:sz w:val="12"/>
          <w:szCs w:val="12"/>
        </w:rPr>
      </w:r>
    </w:p>
    <w:p>
      <w:pPr>
        <w:tabs>
          <w:tab w:pos="777" w:val="left" w:leader="none"/>
        </w:tabs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77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Ме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к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сика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8" w:lineRule="exact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ED1C24"/>
          <w:w w:val="105"/>
          <w:sz w:val="17"/>
          <w:szCs w:val="17"/>
        </w:rPr>
        <w:t>г.</w:t>
      </w:r>
      <w:r>
        <w:rPr>
          <w:rFonts w:ascii="Arial" w:hAnsi="Arial" w:cs="Arial" w:eastAsia="Arial"/>
          <w:color w:val="ED1C24"/>
          <w:spacing w:val="-19"/>
          <w:w w:val="105"/>
          <w:sz w:val="17"/>
          <w:szCs w:val="17"/>
        </w:rPr>
        <w:t> </w:t>
      </w:r>
      <w:r>
        <w:rPr>
          <w:rFonts w:ascii="Arial" w:hAnsi="Arial" w:cs="Arial" w:eastAsia="Arial"/>
          <w:color w:val="ED1C24"/>
          <w:w w:val="105"/>
          <w:sz w:val="17"/>
          <w:szCs w:val="17"/>
        </w:rPr>
        <w:t>Москва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8" w:lineRule="exact"/>
        <w:ind w:left="111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Литва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158" w:lineRule="exact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1457" w:space="963"/>
            <w:col w:w="8967"/>
          </w:cols>
        </w:sectPr>
      </w:pPr>
    </w:p>
    <w:p>
      <w:pPr>
        <w:spacing w:line="183" w:lineRule="auto" w:before="93"/>
        <w:ind w:left="360" w:right="1" w:firstLine="337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Азербайджан</w:t>
      </w:r>
      <w:r>
        <w:rPr>
          <w:rFonts w:ascii="Arial" w:hAnsi="Arial" w:cs="Arial" w:eastAsia="Arial"/>
          <w:color w:val="231F20"/>
          <w:w w:val="101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75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20" w:lineRule="exact" w:before="2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1033" w:val="left" w:leader="none"/>
        </w:tabs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position w:val="7"/>
          <w:sz w:val="17"/>
          <w:szCs w:val="17"/>
        </w:rPr>
        <w:t>73</w:t>
      </w:r>
      <w:r>
        <w:rPr>
          <w:rFonts w:ascii="Arial" w:hAnsi="Arial" w:cs="Arial" w:eastAsia="Arial"/>
          <w:color w:val="231F20"/>
          <w:w w:val="100"/>
          <w:position w:val="7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95"/>
          <w:sz w:val="17"/>
          <w:szCs w:val="17"/>
        </w:rPr>
        <w:t>Беларусь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4"/>
        <w:rPr>
          <w:sz w:val="15"/>
          <w:szCs w:val="15"/>
        </w:rPr>
      </w:pPr>
      <w:r>
        <w:rPr/>
        <w:br w:type="column"/>
      </w:r>
      <w:r>
        <w:rPr>
          <w:sz w:val="15"/>
          <w:szCs w:val="15"/>
        </w:rPr>
      </w:r>
    </w:p>
    <w:p>
      <w:pPr>
        <w:ind w:left="3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Венгри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398" w:lineRule="auto" w:before="21"/>
        <w:ind w:left="477" w:right="0" w:hanging="152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Румыния</w:t>
      </w:r>
      <w:r>
        <w:rPr>
          <w:rFonts w:ascii="Arial" w:hAnsi="Arial" w:cs="Arial" w:eastAsia="Arial"/>
          <w:color w:val="231F20"/>
          <w:w w:val="99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Б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лгария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4" w:lineRule="exact"/>
        <w:ind w:left="1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Новые</w:t>
      </w:r>
      <w:r>
        <w:rPr>
          <w:rFonts w:ascii="Arial" w:hAnsi="Arial" w:cs="Arial" w:eastAsia="Arial"/>
          <w:color w:val="231F20"/>
          <w:spacing w:val="-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траны</w:t>
      </w:r>
      <w:r>
        <w:rPr>
          <w:rFonts w:ascii="Arial" w:hAnsi="Arial" w:cs="Arial" w:eastAsia="Arial"/>
          <w:color w:val="231F20"/>
          <w:spacing w:val="-8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ЕС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194" w:lineRule="exact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4" w:equalWidth="0">
            <w:col w:w="1783" w:space="40"/>
            <w:col w:w="684" w:space="40"/>
            <w:col w:w="1222" w:space="40"/>
            <w:col w:w="7578"/>
          </w:cols>
        </w:sectPr>
      </w:pPr>
    </w:p>
    <w:p>
      <w:pPr>
        <w:spacing w:line="191" w:lineRule="auto" w:before="23"/>
        <w:ind w:left="360" w:right="0" w:firstLine="37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Каза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х</w:t>
      </w:r>
      <w:r>
        <w:rPr>
          <w:rFonts w:ascii="Arial" w:hAnsi="Arial" w:cs="Arial" w:eastAsia="Arial"/>
          <w:color w:val="231F20"/>
          <w:spacing w:val="2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тан</w:t>
      </w:r>
      <w:r>
        <w:rPr>
          <w:rFonts w:ascii="Arial" w:hAnsi="Arial" w:cs="Arial" w:eastAsia="Arial"/>
          <w:color w:val="231F20"/>
          <w:w w:val="99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71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9" w:lineRule="exact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b/>
          <w:bCs/>
          <w:color w:val="ED1C24"/>
          <w:w w:val="100"/>
          <w:sz w:val="17"/>
          <w:szCs w:val="17"/>
        </w:rPr>
        <w:t>Россия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189" w:lineRule="exact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1552" w:space="576"/>
            <w:col w:w="9259"/>
          </w:cols>
        </w:sectPr>
      </w:pP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before="77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69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2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before="77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67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before="77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65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50" w:lineRule="exact" w:before="4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before="77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63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after="0" w:line="130" w:lineRule="exact"/>
        <w:rPr>
          <w:sz w:val="13"/>
          <w:szCs w:val="13"/>
        </w:rPr>
        <w:sectPr>
          <w:type w:val="continuous"/>
          <w:pgSz w:w="13607" w:h="9360" w:orient="landscape"/>
          <w:pgMar w:top="1340" w:bottom="280" w:left="920" w:right="1300"/>
        </w:sectPr>
      </w:pPr>
    </w:p>
    <w:p>
      <w:pPr>
        <w:spacing w:before="77"/>
        <w:ind w:left="36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61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tabs>
          <w:tab w:pos="1169" w:val="left" w:leader="none"/>
        </w:tabs>
        <w:spacing w:before="7"/>
        <w:ind w:left="64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tabs>
          <w:tab w:pos="990" w:val="left" w:leader="none"/>
          <w:tab w:pos="1596" w:val="left" w:leader="none"/>
          <w:tab w:pos="2212" w:val="left" w:leader="none"/>
          <w:tab w:pos="2824" w:val="left" w:leader="none"/>
          <w:tab w:pos="3448" w:val="left" w:leader="none"/>
        </w:tabs>
        <w:ind w:left="33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2,0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3,0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4,0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5,0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6,0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7,0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35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8,0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32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9,0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29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10,0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240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11,0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25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12,0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253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13,0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23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14,0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258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15,0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9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246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16,0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13607" w:h="9360" w:orient="landscape"/>
          <w:pgMar w:top="1340" w:bottom="280" w:left="920" w:right="1300"/>
          <w:cols w:num="11" w:equalWidth="0">
            <w:col w:w="1407" w:space="40"/>
            <w:col w:w="3685" w:space="40"/>
            <w:col w:w="594" w:space="40"/>
            <w:col w:w="559" w:space="40"/>
            <w:col w:w="622" w:space="40"/>
            <w:col w:w="572" w:space="40"/>
            <w:col w:w="588" w:space="40"/>
            <w:col w:w="585" w:space="40"/>
            <w:col w:w="567" w:space="40"/>
            <w:col w:w="590" w:space="40"/>
            <w:col w:w="1218"/>
          </w:cols>
        </w:sectPr>
      </w:pPr>
    </w:p>
    <w:p>
      <w:pPr>
        <w:spacing w:line="193" w:lineRule="exact"/>
        <w:ind w:left="3677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Ра</w:t>
      </w: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231F20"/>
          <w:spacing w:val="-7"/>
          <w:w w:val="100"/>
          <w:sz w:val="17"/>
          <w:szCs w:val="17"/>
        </w:rPr>
        <w:t>х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оды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на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здраво</w:t>
      </w:r>
      <w:r>
        <w:rPr>
          <w:rFonts w:ascii="Arial" w:hAnsi="Arial" w:cs="Arial" w:eastAsia="Arial"/>
          <w:color w:val="231F20"/>
          <w:spacing w:val="-6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хранение,</w:t>
      </w: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д</w:t>
      </w:r>
      <w:r>
        <w:rPr>
          <w:rFonts w:ascii="Arial" w:hAnsi="Arial" w:cs="Arial" w:eastAsia="Arial"/>
          <w:color w:val="231F20"/>
          <w:spacing w:val="-5"/>
          <w:w w:val="100"/>
          <w:sz w:val="17"/>
          <w:szCs w:val="17"/>
        </w:rPr>
        <w:t>о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лл.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США</w:t>
      </w:r>
      <w:r>
        <w:rPr>
          <w:rFonts w:ascii="Arial" w:hAnsi="Arial" w:cs="Arial" w:eastAsia="Arial"/>
          <w:color w:val="231F20"/>
          <w:spacing w:val="-3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по</w:t>
      </w:r>
      <w:r>
        <w:rPr>
          <w:rFonts w:ascii="Arial" w:hAnsi="Arial" w:cs="Arial" w:eastAsia="Arial"/>
          <w:color w:val="231F20"/>
          <w:spacing w:val="-4"/>
          <w:w w:val="100"/>
          <w:sz w:val="17"/>
          <w:szCs w:val="17"/>
        </w:rPr>
        <w:t> 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ППС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28"/>
        <w:ind w:left="0" w:right="531" w:firstLine="0"/>
        <w:jc w:val="right"/>
        <w:rPr>
          <w:rFonts w:ascii="Arial" w:hAnsi="Arial" w:cs="Arial" w:eastAsia="Arial"/>
          <w:sz w:val="15"/>
          <w:szCs w:val="15"/>
        </w:rPr>
      </w:pPr>
      <w:r>
        <w:rPr>
          <w:w w:val="100"/>
        </w:rPr>
        <w:br w:type="column"/>
      </w:r>
      <w:r>
        <w:rPr>
          <w:rFonts w:ascii="Georgia" w:hAnsi="Georgia" w:cs="Georgia" w:eastAsia="Georgia"/>
          <w:i/>
          <w:color w:val="231F20"/>
          <w:w w:val="100"/>
          <w:sz w:val="15"/>
          <w:szCs w:val="15"/>
        </w:rPr>
        <w:t>s</w:t>
      </w:r>
      <w:r>
        <w:rPr>
          <w:rFonts w:ascii="Arial" w:hAnsi="Arial" w:cs="Arial" w:eastAsia="Arial"/>
          <w:color w:val="231F20"/>
          <w:w w:val="100"/>
          <w:position w:val="-4"/>
          <w:sz w:val="8"/>
          <w:szCs w:val="8"/>
        </w:rPr>
        <w:t>H</w:t>
      </w:r>
      <w:r>
        <w:rPr>
          <w:rFonts w:ascii="Arial" w:hAnsi="Arial" w:cs="Arial" w:eastAsia="Arial"/>
          <w:color w:val="231F20"/>
          <w:w w:val="100"/>
          <w:sz w:val="15"/>
          <w:szCs w:val="15"/>
        </w:rPr>
        <w:t>,</w:t>
      </w:r>
      <w:r>
        <w:rPr>
          <w:rFonts w:ascii="Arial" w:hAnsi="Arial" w:cs="Arial" w:eastAsia="Arial"/>
          <w:color w:val="231F20"/>
          <w:spacing w:val="-16"/>
          <w:w w:val="100"/>
          <w:sz w:val="15"/>
          <w:szCs w:val="15"/>
        </w:rPr>
        <w:t> </w:t>
      </w:r>
      <w:r>
        <w:rPr>
          <w:rFonts w:ascii="Arial" w:hAnsi="Arial" w:cs="Arial" w:eastAsia="Arial"/>
          <w:color w:val="231F20"/>
          <w:w w:val="100"/>
          <w:sz w:val="15"/>
          <w:szCs w:val="15"/>
        </w:rPr>
        <w:t>k</w:t>
      </w:r>
      <w:r>
        <w:rPr>
          <w:rFonts w:ascii="Arial" w:hAnsi="Arial" w:cs="Arial" w:eastAsia="Arial"/>
          <w:color w:val="231F20"/>
          <w:w w:val="100"/>
          <w:sz w:val="15"/>
          <w:szCs w:val="15"/>
        </w:rPr>
        <w:t>I-</w:t>
      </w:r>
      <w:r>
        <w:rPr>
          <w:rFonts w:ascii="Arial" w:hAnsi="Arial" w:cs="Arial" w:eastAsia="Arial"/>
          <w:color w:val="231F20"/>
          <w:w w:val="100"/>
          <w:sz w:val="15"/>
          <w:szCs w:val="15"/>
        </w:rPr>
        <w:t>/чел.</w:t>
      </w:r>
      <w:r>
        <w:rPr>
          <w:rFonts w:ascii="Arial" w:hAnsi="Arial" w:cs="Arial" w:eastAsia="Arial"/>
          <w:color w:val="000000"/>
          <w:w w:val="100"/>
          <w:sz w:val="15"/>
          <w:szCs w:val="15"/>
        </w:rPr>
      </w:r>
    </w:p>
    <w:p>
      <w:pPr>
        <w:spacing w:after="0"/>
        <w:jc w:val="right"/>
        <w:rPr>
          <w:rFonts w:ascii="Arial" w:hAnsi="Arial" w:cs="Arial" w:eastAsia="Arial"/>
          <w:sz w:val="15"/>
          <w:szCs w:val="15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7650" w:space="40"/>
            <w:col w:w="3697"/>
          </w:cols>
        </w:sectPr>
      </w:pPr>
    </w:p>
    <w:p>
      <w:pPr>
        <w:spacing w:line="250" w:lineRule="auto" w:before="23"/>
        <w:ind w:left="100" w:right="116" w:hanging="2"/>
        <w:jc w:val="center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621.21698pt;margin-top:419.602386pt;width:19.842pt;height:.1pt;mso-position-horizontal-relative:page;mso-position-vertical-relative:page;z-index:-12226" coordorigin="12424,8392" coordsize="397,2">
            <v:shape style="position:absolute;left:12424;top:8392;width:397;height:2" coordorigin="12424,8392" coordsize="397,0" path="m12821,8392l12424,8392e" filled="f" stroked="t" strokeweight="1pt" strokecolor="#231F20">
              <v:path arrowok="t"/>
            </v:shape>
            <w10:wrap type="none"/>
          </v:group>
        </w:pict>
      </w:r>
      <w:r>
        <w:rPr/>
        <w:pict>
          <v:shape style="position:absolute;margin-left:623.657288pt;margin-top:68.561203pt;width:14pt;height:345.670416pt;mso-position-horizontal-relative:page;mso-position-vertical-relative:page;z-index:-12224" type="#_x0000_t202" filled="f" stroked="f">
            <v:textbox inset="0,0,0,0" style="layout-flow:vertical">
              <w:txbxContent>
                <w:p>
                  <w:pPr>
                    <w:spacing w:line="258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-13"/>
                      <w:w w:val="63"/>
                      <w:sz w:val="24"/>
                      <w:szCs w:val="24"/>
                    </w:rPr>
                    <w:t>7</w:t>
                  </w:r>
                  <w:r>
                    <w:rPr>
                      <w:rFonts w:ascii="Arial" w:hAnsi="Arial" w:cs="Arial" w:eastAsia="Arial"/>
                      <w:color w:val="231F20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2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78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8"/>
                      <w:sz w:val="24"/>
                      <w:szCs w:val="24"/>
                    </w:rPr>
                    <w:t>м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7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w w:val="87"/>
                      <w:sz w:val="24"/>
                      <w:szCs w:val="24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9"/>
                      <w:sz w:val="24"/>
                      <w:szCs w:val="2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1"/>
                      <w:sz w:val="24"/>
                      <w:szCs w:val="24"/>
                    </w:rPr>
                    <w:t>ч</w:t>
                  </w:r>
                  <w:r>
                    <w:rPr>
                      <w:rFonts w:ascii="Arial" w:hAnsi="Arial" w:cs="Arial" w:eastAsia="Arial"/>
                      <w:color w:val="231F20"/>
                      <w:w w:val="81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2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82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7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w w:val="88"/>
                      <w:sz w:val="24"/>
                      <w:szCs w:val="2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spacing w:val="4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w w:val="87"/>
                      <w:sz w:val="24"/>
                      <w:szCs w:val="24"/>
                    </w:rPr>
                    <w:t>з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w w:val="78"/>
                      <w:sz w:val="24"/>
                      <w:szCs w:val="24"/>
                    </w:rPr>
                    <w:t>те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79"/>
                      <w:sz w:val="24"/>
                      <w:szCs w:val="24"/>
                    </w:rPr>
                    <w:t>л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69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4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2"/>
                      <w:sz w:val="24"/>
                      <w:szCs w:val="24"/>
                    </w:rPr>
                    <w:t>не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5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4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1"/>
                      <w:sz w:val="24"/>
                      <w:szCs w:val="24"/>
                    </w:rPr>
                    <w:t>ым</w:t>
                  </w:r>
                  <w:r>
                    <w:rPr>
                      <w:rFonts w:ascii="Arial" w:hAnsi="Arial" w:cs="Arial" w:eastAsia="Arial"/>
                      <w:color w:val="231F20"/>
                      <w:w w:val="81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62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78"/>
                      <w:sz w:val="24"/>
                      <w:szCs w:val="2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2"/>
                      <w:sz w:val="24"/>
                      <w:szCs w:val="24"/>
                    </w:rPr>
                    <w:t>рым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2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623.207642pt;margin-top:424.480286pt;width:15pt;height:13.1072pt;mso-position-horizontal-relative:page;mso-position-vertical-relative:page;z-index:-12223" type="#_x0000_t202" filled="f" stroked="f">
            <v:textbox inset="0,0,0,0" style="layout-flow:vertical">
              <w:txbxContent>
                <w:p>
                  <w:pPr>
                    <w:spacing w:line="276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26"/>
                      <w:szCs w:val="26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3"/>
                      <w:w w:val="78"/>
                      <w:sz w:val="26"/>
                      <w:szCs w:val="26"/>
                    </w:rPr>
                    <w:t>59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6"/>
                      <w:szCs w:val="2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2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6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5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$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ии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7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13607" w:h="9360" w:orient="landscape"/>
          <w:pgMar w:top="1340" w:bottom="280" w:left="920" w:right="1300"/>
        </w:sectPr>
      </w:pPr>
    </w:p>
    <w:p>
      <w:pPr>
        <w:spacing w:line="110" w:lineRule="exact" w:before="4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19" w:lineRule="exact"/>
        <w:ind w:left="56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group style="position:absolute;margin-left:67.780502pt;margin-top:1.731492pt;width:524.7129pt;height:313.051pt;mso-position-horizontal-relative:page;mso-position-vertical-relative:paragraph;z-index:-12221" coordorigin="1356,35" coordsize="10494,6261">
            <v:group style="position:absolute;left:2220;top:128;width:2;height:6105" coordorigin="2220,128" coordsize="2,6105">
              <v:shape style="position:absolute;left:2220;top:128;width:2;height:6105" coordorigin="2220,128" coordsize="0,6105" path="m2220,6233l2220,128e" filled="f" stroked="t" strokeweight=".453pt" strokecolor="#939598">
                <v:path arrowok="t"/>
              </v:shape>
            </v:group>
            <v:group style="position:absolute;left:2698;top:128;width:2;height:6105" coordorigin="2698,128" coordsize="2,6105">
              <v:shape style="position:absolute;left:2698;top:128;width:2;height:6105" coordorigin="2698,128" coordsize="0,6105" path="m2698,6233l2698,128e" filled="f" stroked="t" strokeweight=".453pt" strokecolor="#939598">
                <v:path arrowok="t"/>
              </v:shape>
            </v:group>
            <v:group style="position:absolute;left:3180;top:128;width:2;height:6105" coordorigin="3180,128" coordsize="2,6105">
              <v:shape style="position:absolute;left:3180;top:128;width:2;height:6105" coordorigin="3180,128" coordsize="0,6105" path="m3180,6233l3180,128e" filled="f" stroked="t" strokeweight=".453pt" strokecolor="#939598">
                <v:path arrowok="t"/>
              </v:shape>
            </v:group>
            <v:group style="position:absolute;left:3658;top:128;width:2;height:6105" coordorigin="3658,128" coordsize="2,6105">
              <v:shape style="position:absolute;left:3658;top:128;width:2;height:6105" coordorigin="3658,128" coordsize="0,6105" path="m3658,6233l3658,128e" filled="f" stroked="t" strokeweight=".453pt" strokecolor="#939598">
                <v:path arrowok="t"/>
              </v:shape>
            </v:group>
            <v:group style="position:absolute;left:4139;top:128;width:2;height:6105" coordorigin="4139,128" coordsize="2,6105">
              <v:shape style="position:absolute;left:4139;top:128;width:2;height:6105" coordorigin="4139,128" coordsize="0,6105" path="m4139,6233l4139,128e" filled="f" stroked="t" strokeweight=".453pt" strokecolor="#939598">
                <v:path arrowok="t"/>
              </v:shape>
            </v:group>
            <v:group style="position:absolute;left:4631;top:128;width:2;height:6105" coordorigin="4631,128" coordsize="2,6105">
              <v:shape style="position:absolute;left:4631;top:128;width:2;height:6105" coordorigin="4631,128" coordsize="0,6105" path="m4631,6233l4631,128e" filled="f" stroked="t" strokeweight=".453pt" strokecolor="#939598">
                <v:path arrowok="t"/>
              </v:shape>
            </v:group>
            <v:group style="position:absolute;left:5099;top:128;width:2;height:6105" coordorigin="5099,128" coordsize="2,6105">
              <v:shape style="position:absolute;left:5099;top:128;width:2;height:6105" coordorigin="5099,128" coordsize="0,6105" path="m5099,6233l5099,128e" filled="f" stroked="t" strokeweight=".453pt" strokecolor="#939598">
                <v:path arrowok="t"/>
              </v:shape>
            </v:group>
            <v:group style="position:absolute;left:5580;top:128;width:2;height:6105" coordorigin="5580,128" coordsize="2,6105">
              <v:shape style="position:absolute;left:5580;top:128;width:2;height:6105" coordorigin="5580,128" coordsize="0,6105" path="m5580,6233l5580,128e" filled="f" stroked="t" strokeweight=".453pt" strokecolor="#939598">
                <v:path arrowok="t"/>
              </v:shape>
            </v:group>
            <v:group style="position:absolute;left:6064;top:128;width:2;height:6105" coordorigin="6064,128" coordsize="2,6105">
              <v:shape style="position:absolute;left:6064;top:128;width:2;height:6105" coordorigin="6064,128" coordsize="0,6105" path="m6064,6233l6064,128e" filled="f" stroked="t" strokeweight=".453pt" strokecolor="#939598">
                <v:path arrowok="t"/>
              </v:shape>
            </v:group>
            <v:group style="position:absolute;left:6550;top:128;width:2;height:6105" coordorigin="6550,128" coordsize="2,6105">
              <v:shape style="position:absolute;left:6550;top:128;width:2;height:6105" coordorigin="6550,128" coordsize="0,6105" path="m6550,6233l6550,128e" filled="f" stroked="t" strokeweight=".453pt" strokecolor="#939598">
                <v:path arrowok="t"/>
              </v:shape>
            </v:group>
            <v:group style="position:absolute;left:7024;top:128;width:2;height:6105" coordorigin="7024,128" coordsize="2,6105">
              <v:shape style="position:absolute;left:7024;top:128;width:2;height:6105" coordorigin="7024,128" coordsize="0,6105" path="m7024,6233l7024,128e" filled="f" stroked="t" strokeweight=".453pt" strokecolor="#939598">
                <v:path arrowok="t"/>
              </v:shape>
            </v:group>
            <v:group style="position:absolute;left:7509;top:128;width:2;height:6105" coordorigin="7509,128" coordsize="2,6105">
              <v:shape style="position:absolute;left:7509;top:128;width:2;height:6105" coordorigin="7509,128" coordsize="0,6105" path="m7509,6233l7509,128e" filled="f" stroked="t" strokeweight=".453pt" strokecolor="#939598">
                <v:path arrowok="t"/>
              </v:shape>
            </v:group>
            <v:group style="position:absolute;left:7984;top:128;width:2;height:6105" coordorigin="7984,128" coordsize="2,6105">
              <v:shape style="position:absolute;left:7984;top:128;width:2;height:6105" coordorigin="7984,128" coordsize="0,6105" path="m7984,6233l7984,128e" filled="f" stroked="t" strokeweight=".453pt" strokecolor="#939598">
                <v:path arrowok="t"/>
              </v:shape>
            </v:group>
            <v:group style="position:absolute;left:8469;top:128;width:2;height:6105" coordorigin="8469,128" coordsize="2,6105">
              <v:shape style="position:absolute;left:8469;top:128;width:2;height:6105" coordorigin="8469,128" coordsize="0,6105" path="m8469,6233l8469,128e" filled="f" stroked="t" strokeweight=".453pt" strokecolor="#939598">
                <v:path arrowok="t"/>
              </v:shape>
            </v:group>
            <v:group style="position:absolute;left:8943;top:128;width:2;height:6105" coordorigin="8943,128" coordsize="2,6105">
              <v:shape style="position:absolute;left:8943;top:128;width:2;height:6105" coordorigin="8943,128" coordsize="0,6105" path="m8943,6233l8943,128e" filled="f" stroked="t" strokeweight=".453pt" strokecolor="#939598">
                <v:path arrowok="t"/>
              </v:shape>
            </v:group>
            <v:group style="position:absolute;left:9429;top:128;width:2;height:6105" coordorigin="9429,128" coordsize="2,6105">
              <v:shape style="position:absolute;left:9429;top:128;width:2;height:6105" coordorigin="9429,128" coordsize="0,6105" path="m9429,6233l9429,128e" filled="f" stroked="t" strokeweight=".453pt" strokecolor="#939598">
                <v:path arrowok="t"/>
              </v:shape>
            </v:group>
            <v:group style="position:absolute;left:9910;top:128;width:2;height:6105" coordorigin="9910,128" coordsize="2,6105">
              <v:shape style="position:absolute;left:9910;top:128;width:2;height:6105" coordorigin="9910,128" coordsize="0,6105" path="m9910,6233l9910,128e" filled="f" stroked="t" strokeweight=".453pt" strokecolor="#939598">
                <v:path arrowok="t"/>
              </v:shape>
            </v:group>
            <v:group style="position:absolute;left:10388;top:128;width:2;height:6105" coordorigin="10388,128" coordsize="2,6105">
              <v:shape style="position:absolute;left:10388;top:128;width:2;height:6105" coordorigin="10388,128" coordsize="0,6105" path="m10388,6233l10388,128e" filled="f" stroked="t" strokeweight=".453pt" strokecolor="#939598">
                <v:path arrowok="t"/>
              </v:shape>
            </v:group>
            <v:group style="position:absolute;left:10870;top:128;width:2;height:6105" coordorigin="10870,128" coordsize="2,6105">
              <v:shape style="position:absolute;left:10870;top:128;width:2;height:6105" coordorigin="10870,128" coordsize="0,6105" path="m10870,6233l10870,128e" filled="f" stroked="t" strokeweight=".453pt" strokecolor="#939598">
                <v:path arrowok="t"/>
              </v:shape>
            </v:group>
            <v:group style="position:absolute;left:11353;top:128;width:2;height:6105" coordorigin="11353,128" coordsize="2,6105">
              <v:shape style="position:absolute;left:11353;top:128;width:2;height:6105" coordorigin="11353,128" coordsize="0,6105" path="m11353,6233l11353,128e" filled="f" stroked="t" strokeweight=".453pt" strokecolor="#939598">
                <v:path arrowok="t"/>
              </v:shape>
            </v:group>
            <v:group style="position:absolute;left:1742;top:5869;width:10090;height:2" coordorigin="1742,5869" coordsize="10090,2">
              <v:shape style="position:absolute;left:1742;top:5869;width:10090;height:2" coordorigin="1742,5869" coordsize="10090,0" path="m1742,5869l11832,5869e" filled="f" stroked="t" strokeweight=".453pt" strokecolor="#939598">
                <v:path arrowok="t"/>
              </v:shape>
            </v:group>
            <v:group style="position:absolute;left:1742;top:5515;width:10090;height:2" coordorigin="1742,5515" coordsize="10090,2">
              <v:shape style="position:absolute;left:1742;top:5515;width:10090;height:2" coordorigin="1742,5515" coordsize="10090,0" path="m1742,5515l11832,5515e" filled="f" stroked="t" strokeweight=".453pt" strokecolor="#939598">
                <v:path arrowok="t"/>
              </v:shape>
            </v:group>
            <v:group style="position:absolute;left:1742;top:5152;width:10090;height:2" coordorigin="1742,5152" coordsize="10090,2">
              <v:shape style="position:absolute;left:1742;top:5152;width:10090;height:2" coordorigin="1742,5152" coordsize="10090,0" path="m1742,5152l11832,5152e" filled="f" stroked="t" strokeweight=".453pt" strokecolor="#939598">
                <v:path arrowok="t"/>
              </v:shape>
            </v:group>
            <v:group style="position:absolute;left:1742;top:4800;width:10090;height:2" coordorigin="1742,4800" coordsize="10090,2">
              <v:shape style="position:absolute;left:1742;top:4800;width:10090;height:2" coordorigin="1742,4800" coordsize="10090,0" path="m1742,4800l11832,4800e" filled="f" stroked="t" strokeweight=".453pt" strokecolor="#939598">
                <v:path arrowok="t"/>
              </v:shape>
            </v:group>
            <v:group style="position:absolute;left:1742;top:4437;width:10090;height:2" coordorigin="1742,4437" coordsize="10090,2">
              <v:shape style="position:absolute;left:1742;top:4437;width:10090;height:2" coordorigin="1742,4437" coordsize="10090,0" path="m1742,4437l11832,4437e" filled="f" stroked="t" strokeweight=".453pt" strokecolor="#939598">
                <v:path arrowok="t"/>
              </v:shape>
            </v:group>
            <v:group style="position:absolute;left:1742;top:4075;width:10090;height:2" coordorigin="1742,4075" coordsize="10090,2">
              <v:shape style="position:absolute;left:1742;top:4075;width:10090;height:2" coordorigin="1742,4075" coordsize="10090,0" path="m1742,4075l11832,4075e" filled="f" stroked="t" strokeweight=".453pt" strokecolor="#939598">
                <v:path arrowok="t"/>
              </v:shape>
            </v:group>
            <v:group style="position:absolute;left:1742;top:3723;width:10090;height:2" coordorigin="1742,3723" coordsize="10090,2">
              <v:shape style="position:absolute;left:1742;top:3723;width:10090;height:2" coordorigin="1742,3723" coordsize="10090,0" path="m1742,3723l11832,3723e" filled="f" stroked="t" strokeweight=".453pt" strokecolor="#939598">
                <v:path arrowok="t"/>
              </v:shape>
            </v:group>
            <v:group style="position:absolute;left:1742;top:3362;width:10090;height:2" coordorigin="1742,3362" coordsize="10090,2">
              <v:shape style="position:absolute;left:1742;top:3362;width:10090;height:2" coordorigin="1742,3362" coordsize="10090,0" path="m1742,3362l11832,3362e" filled="f" stroked="t" strokeweight=".453pt" strokecolor="#939598">
                <v:path arrowok="t"/>
              </v:shape>
            </v:group>
            <v:group style="position:absolute;left:1742;top:3009;width:10090;height:2" coordorigin="1742,3009" coordsize="10090,2">
              <v:shape style="position:absolute;left:1742;top:3009;width:10090;height:2" coordorigin="1742,3009" coordsize="10090,0" path="m1742,3009l11832,3009e" filled="f" stroked="t" strokeweight=".453pt" strokecolor="#939598">
                <v:path arrowok="t"/>
              </v:shape>
            </v:group>
            <v:group style="position:absolute;left:1742;top:2650;width:10090;height:2" coordorigin="1742,2650" coordsize="10090,2">
              <v:shape style="position:absolute;left:1742;top:2650;width:10090;height:2" coordorigin="1742,2650" coordsize="10090,0" path="m1742,2650l11832,2650e" filled="f" stroked="t" strokeweight=".453pt" strokecolor="#939598">
                <v:path arrowok="t"/>
              </v:shape>
            </v:group>
            <v:group style="position:absolute;left:1742;top:2288;width:10090;height:2" coordorigin="1742,2288" coordsize="10090,2">
              <v:shape style="position:absolute;left:1742;top:2288;width:10090;height:2" coordorigin="1742,2288" coordsize="10090,0" path="m1742,2288l11832,2288e" filled="f" stroked="t" strokeweight=".453pt" strokecolor="#939598">
                <v:path arrowok="t"/>
              </v:shape>
            </v:group>
            <v:group style="position:absolute;left:1742;top:1926;width:10090;height:2" coordorigin="1742,1926" coordsize="10090,2">
              <v:shape style="position:absolute;left:1742;top:1926;width:10090;height:2" coordorigin="1742,1926" coordsize="10090,0" path="m1742,1926l11832,1926e" filled="f" stroked="t" strokeweight=".453pt" strokecolor="#939598">
                <v:path arrowok="t"/>
              </v:shape>
            </v:group>
            <v:group style="position:absolute;left:1742;top:1564;width:10090;height:2" coordorigin="1742,1564" coordsize="10090,2">
              <v:shape style="position:absolute;left:1742;top:1564;width:10090;height:2" coordorigin="1742,1564" coordsize="10090,0" path="m1742,1564l11832,1564e" filled="f" stroked="t" strokeweight=".453pt" strokecolor="#939598">
                <v:path arrowok="t"/>
              </v:shape>
            </v:group>
            <v:group style="position:absolute;left:1742;top:1214;width:10090;height:2" coordorigin="1742,1214" coordsize="10090,2">
              <v:shape style="position:absolute;left:1742;top:1214;width:10090;height:2" coordorigin="1742,1214" coordsize="10090,0" path="m1742,1214l11832,1214e" filled="f" stroked="t" strokeweight=".453pt" strokecolor="#939598">
                <v:path arrowok="t"/>
              </v:shape>
            </v:group>
            <v:group style="position:absolute;left:1742;top:852;width:10090;height:2" coordorigin="1742,852" coordsize="10090,2">
              <v:shape style="position:absolute;left:1742;top:852;width:10090;height:2" coordorigin="1742,852" coordsize="10090,0" path="m1742,852l11832,852e" filled="f" stroked="t" strokeweight=".453pt" strokecolor="#939598">
                <v:path arrowok="t"/>
              </v:shape>
            </v:group>
            <v:group style="position:absolute;left:1742;top:496;width:10090;height:2" coordorigin="1742,496" coordsize="10090,2">
              <v:shape style="position:absolute;left:1742;top:496;width:10090;height:2" coordorigin="1742,496" coordsize="10090,0" path="m1742,496l11832,496e" filled="f" stroked="t" strokeweight=".453pt" strokecolor="#939598">
                <v:path arrowok="t"/>
              </v:shape>
            </v:group>
            <v:group style="position:absolute;left:1742;top:128;width:10090;height:6105" coordorigin="1742,128" coordsize="10090,6105">
              <v:shape style="position:absolute;left:1742;top:128;width:10090;height:6105" coordorigin="1742,128" coordsize="10090,6105" path="m1742,128l1742,6233,11832,6233,11832,128,1742,128xe" filled="f" stroked="t" strokeweight=".453pt" strokecolor="#231F20">
                <v:path arrowok="t"/>
              </v:shape>
            </v:group>
            <v:group style="position:absolute;left:2220;top:6233;width:2;height:59" coordorigin="2220,6233" coordsize="2,59">
              <v:shape style="position:absolute;left:2220;top:6233;width:2;height:59" coordorigin="2220,6233" coordsize="0,59" path="m2220,6233l2220,6291e" filled="f" stroked="t" strokeweight=".453pt" strokecolor="#231F20">
                <v:path arrowok="t"/>
              </v:shape>
            </v:group>
            <v:group style="position:absolute;left:2698;top:6233;width:2;height:59" coordorigin="2698,6233" coordsize="2,59">
              <v:shape style="position:absolute;left:2698;top:6233;width:2;height:59" coordorigin="2698,6233" coordsize="0,59" path="m2698,6233l2698,6291e" filled="f" stroked="t" strokeweight=".453pt" strokecolor="#231F20">
                <v:path arrowok="t"/>
              </v:shape>
            </v:group>
            <v:group style="position:absolute;left:3180;top:6233;width:2;height:59" coordorigin="3180,6233" coordsize="2,59">
              <v:shape style="position:absolute;left:3180;top:6233;width:2;height:59" coordorigin="3180,6233" coordsize="0,59" path="m3180,6233l3180,6291e" filled="f" stroked="t" strokeweight=".453pt" strokecolor="#231F20">
                <v:path arrowok="t"/>
              </v:shape>
            </v:group>
            <v:group style="position:absolute;left:3658;top:6233;width:2;height:59" coordorigin="3658,6233" coordsize="2,59">
              <v:shape style="position:absolute;left:3658;top:6233;width:2;height:59" coordorigin="3658,6233" coordsize="0,59" path="m3658,6233l3658,6291e" filled="f" stroked="t" strokeweight=".453pt" strokecolor="#231F20">
                <v:path arrowok="t"/>
              </v:shape>
            </v:group>
            <v:group style="position:absolute;left:4139;top:6233;width:2;height:59" coordorigin="4139,6233" coordsize="2,59">
              <v:shape style="position:absolute;left:4139;top:6233;width:2;height:59" coordorigin="4139,6233" coordsize="0,59" path="m4139,6233l4139,6291e" filled="f" stroked="t" strokeweight=".453pt" strokecolor="#231F20">
                <v:path arrowok="t"/>
              </v:shape>
            </v:group>
            <v:group style="position:absolute;left:4631;top:6233;width:2;height:59" coordorigin="4631,6233" coordsize="2,59">
              <v:shape style="position:absolute;left:4631;top:6233;width:2;height:59" coordorigin="4631,6233" coordsize="0,59" path="m4631,6233l4631,6291e" filled="f" stroked="t" strokeweight=".453pt" strokecolor="#231F20">
                <v:path arrowok="t"/>
              </v:shape>
            </v:group>
            <v:group style="position:absolute;left:5099;top:6233;width:2;height:59" coordorigin="5099,6233" coordsize="2,59">
              <v:shape style="position:absolute;left:5099;top:6233;width:2;height:59" coordorigin="5099,6233" coordsize="0,59" path="m5099,6233l5099,6291e" filled="f" stroked="t" strokeweight=".453pt" strokecolor="#231F20">
                <v:path arrowok="t"/>
              </v:shape>
            </v:group>
            <v:group style="position:absolute;left:5580;top:6233;width:2;height:59" coordorigin="5580,6233" coordsize="2,59">
              <v:shape style="position:absolute;left:5580;top:6233;width:2;height:59" coordorigin="5580,6233" coordsize="0,59" path="m5580,6233l5580,6291e" filled="f" stroked="t" strokeweight=".453pt" strokecolor="#231F20">
                <v:path arrowok="t"/>
              </v:shape>
            </v:group>
            <v:group style="position:absolute;left:6064;top:6233;width:2;height:59" coordorigin="6064,6233" coordsize="2,59">
              <v:shape style="position:absolute;left:6064;top:6233;width:2;height:59" coordorigin="6064,6233" coordsize="0,59" path="m6064,6233l6064,6291e" filled="f" stroked="t" strokeweight=".453pt" strokecolor="#231F20">
                <v:path arrowok="t"/>
              </v:shape>
            </v:group>
            <v:group style="position:absolute;left:6550;top:6233;width:2;height:59" coordorigin="6550,6233" coordsize="2,59">
              <v:shape style="position:absolute;left:6550;top:6233;width:2;height:59" coordorigin="6550,6233" coordsize="0,59" path="m6550,6233l6550,6291e" filled="f" stroked="t" strokeweight=".453pt" strokecolor="#231F20">
                <v:path arrowok="t"/>
              </v:shape>
            </v:group>
            <v:group style="position:absolute;left:7024;top:6233;width:2;height:59" coordorigin="7024,6233" coordsize="2,59">
              <v:shape style="position:absolute;left:7024;top:6233;width:2;height:59" coordorigin="7024,6233" coordsize="0,59" path="m7024,6233l7024,6291e" filled="f" stroked="t" strokeweight=".453pt" strokecolor="#231F20">
                <v:path arrowok="t"/>
              </v:shape>
            </v:group>
            <v:group style="position:absolute;left:7509;top:6233;width:2;height:59" coordorigin="7509,6233" coordsize="2,59">
              <v:shape style="position:absolute;left:7509;top:6233;width:2;height:59" coordorigin="7509,6233" coordsize="0,59" path="m7509,6233l7509,6291e" filled="f" stroked="t" strokeweight=".453pt" strokecolor="#231F20">
                <v:path arrowok="t"/>
              </v:shape>
            </v:group>
            <v:group style="position:absolute;left:7984;top:6233;width:2;height:59" coordorigin="7984,6233" coordsize="2,59">
              <v:shape style="position:absolute;left:7984;top:6233;width:2;height:59" coordorigin="7984,6233" coordsize="0,59" path="m7984,6233l7984,6291e" filled="f" stroked="t" strokeweight=".453pt" strokecolor="#231F20">
                <v:path arrowok="t"/>
              </v:shape>
            </v:group>
            <v:group style="position:absolute;left:8469;top:6233;width:2;height:59" coordorigin="8469,6233" coordsize="2,59">
              <v:shape style="position:absolute;left:8469;top:6233;width:2;height:59" coordorigin="8469,6233" coordsize="0,59" path="m8469,6233l8469,6291e" filled="f" stroked="t" strokeweight=".453pt" strokecolor="#231F20">
                <v:path arrowok="t"/>
              </v:shape>
            </v:group>
            <v:group style="position:absolute;left:8943;top:6233;width:2;height:59" coordorigin="8943,6233" coordsize="2,59">
              <v:shape style="position:absolute;left:8943;top:6233;width:2;height:59" coordorigin="8943,6233" coordsize="0,59" path="m8943,6233l8943,6291e" filled="f" stroked="t" strokeweight=".453pt" strokecolor="#231F20">
                <v:path arrowok="t"/>
              </v:shape>
            </v:group>
            <v:group style="position:absolute;left:9429;top:6233;width:2;height:59" coordorigin="9429,6233" coordsize="2,59">
              <v:shape style="position:absolute;left:9429;top:6233;width:2;height:59" coordorigin="9429,6233" coordsize="0,59" path="m9429,6233l9429,6291e" filled="f" stroked="t" strokeweight=".453pt" strokecolor="#231F20">
                <v:path arrowok="t"/>
              </v:shape>
            </v:group>
            <v:group style="position:absolute;left:9910;top:6233;width:2;height:59" coordorigin="9910,6233" coordsize="2,59">
              <v:shape style="position:absolute;left:9910;top:6233;width:2;height:59" coordorigin="9910,6233" coordsize="0,59" path="m9910,6233l9910,6291e" filled="f" stroked="t" strokeweight=".453pt" strokecolor="#231F20">
                <v:path arrowok="t"/>
              </v:shape>
            </v:group>
            <v:group style="position:absolute;left:10388;top:6233;width:2;height:59" coordorigin="10388,6233" coordsize="2,59">
              <v:shape style="position:absolute;left:10388;top:6233;width:2;height:59" coordorigin="10388,6233" coordsize="0,59" path="m10388,6233l10388,6291e" filled="f" stroked="t" strokeweight=".453pt" strokecolor="#231F20">
                <v:path arrowok="t"/>
              </v:shape>
            </v:group>
            <v:group style="position:absolute;left:10870;top:6233;width:2;height:59" coordorigin="10870,6233" coordsize="2,59">
              <v:shape style="position:absolute;left:10870;top:6233;width:2;height:59" coordorigin="10870,6233" coordsize="0,59" path="m10870,6233l10870,6291e" filled="f" stroked="t" strokeweight=".453pt" strokecolor="#231F20">
                <v:path arrowok="t"/>
              </v:shape>
            </v:group>
            <v:group style="position:absolute;left:11353;top:6233;width:2;height:59" coordorigin="11353,6233" coordsize="2,59">
              <v:shape style="position:absolute;left:11353;top:6233;width:2;height:59" coordorigin="11353,6233" coordsize="0,59" path="m11353,6233l11353,6291e" filled="f" stroked="t" strokeweight=".453pt" strokecolor="#231F20">
                <v:path arrowok="t"/>
              </v:shape>
            </v:group>
            <v:group style="position:absolute;left:11830;top:6233;width:2;height:59" coordorigin="11830,6233" coordsize="2,59">
              <v:shape style="position:absolute;left:11830;top:6233;width:2;height:59" coordorigin="11830,6233" coordsize="0,59" path="m11830,6233l11830,6291e" filled="f" stroked="t" strokeweight=".453pt" strokecolor="#231F20">
                <v:path arrowok="t"/>
              </v:shape>
              <v:shape style="position:absolute;left:2652;top:264;width:2833;height:4072" type="#_x0000_t75" stroked="false">
                <v:imagedata r:id="rId92" o:title=""/>
              </v:shape>
            </v:group>
            <v:group style="position:absolute;left:5846;top:1588;width:302;height:300" coordorigin="5846,1588" coordsize="302,300">
              <v:shape style="position:absolute;left:5846;top:1588;width:302;height:300" coordorigin="5846,1588" coordsize="302,300" path="m6148,1738l6130,1668,6089,1621,6027,1593,5976,1588,5955,1593,5898,1624,5860,1676,5846,1744,5848,1765,5873,1823,5920,1865,5987,1887,6012,1888,6035,1884,6093,1854,6133,1803,6148,1738xe" filled="t" fillcolor="#ED1C24" stroked="f">
                <v:path arrowok="t"/>
                <v:fill type="solid"/>
              </v:shape>
            </v:group>
            <v:group style="position:absolute;left:5846;top:1588;width:302;height:300" coordorigin="5846,1588" coordsize="302,300">
              <v:shape style="position:absolute;left:5846;top:1588;width:302;height:300" coordorigin="5846,1588" coordsize="302,300" path="m6148,1738l6133,1803,6093,1854,6035,1884,6012,1888,5987,1887,5920,1865,5873,1823,5848,1765,5846,1744,5847,1720,5870,1657,5916,1611,5976,1588,6003,1589,6070,1610,6119,1651,6144,1707,6148,1738xe" filled="f" stroked="t" strokeweight=".453pt" strokecolor="#231F20">
                <v:path arrowok="t"/>
              </v:shape>
            </v:group>
            <v:group style="position:absolute;left:6682;top:479;width:480;height:479" coordorigin="6682,479" coordsize="480,479">
              <v:shape style="position:absolute;left:6682;top:479;width:480;height:479" coordorigin="6682,479" coordsize="480,479" path="m7162,719l7149,642,7120,585,7076,538,7021,503,6954,483,6905,479,6883,482,6822,501,6769,535,6726,583,6697,643,6682,713,6682,739,6684,760,6704,821,6738,873,6787,915,6847,944,6919,958,6944,959,6967,955,7030,934,7083,897,7125,847,7152,787,7162,719xe" filled="t" fillcolor="#ED1C24" stroked="f">
                <v:path arrowok="t"/>
                <v:fill type="solid"/>
              </v:shape>
            </v:group>
            <v:group style="position:absolute;left:6682;top:479;width:480;height:479" coordorigin="6682,479" coordsize="480,479">
              <v:shape style="position:absolute;left:6682;top:479;width:480;height:479" coordorigin="6682,479" coordsize="480,479" path="m7162,719l7152,787,7125,847,7083,897,7030,934,6967,955,6944,959,6919,958,6847,944,6787,915,6738,873,6704,821,6684,760,6682,739,6682,713,6697,643,6726,583,6769,535,6822,501,6883,482,6905,479,6930,480,7000,495,7059,525,7107,568,7141,622,7159,684,7162,719xe" filled="f" stroked="t" strokeweight=".453pt" strokecolor="#231F20">
                <v:path arrowok="t"/>
              </v:shape>
            </v:group>
            <v:group style="position:absolute;left:7316;top:1728;width:175;height:175" coordorigin="7316,1728" coordsize="175,175">
              <v:shape style="position:absolute;left:7316;top:1728;width:175;height:175" coordorigin="7316,1728" coordsize="175,175" path="m7491,1815l7459,1748,7391,1728,7371,1733,7326,1777,7316,1824,7321,1845,7363,1892,7408,1903,7431,1898,7480,1858,7491,1815xe" filled="t" fillcolor="#ED1C24" stroked="f">
                <v:path arrowok="t"/>
                <v:fill type="solid"/>
              </v:shape>
            </v:group>
            <v:group style="position:absolute;left:7316;top:1728;width:175;height:175" coordorigin="7316,1728" coordsize="175,175">
              <v:shape style="position:absolute;left:7316;top:1728;width:175;height:175" coordorigin="7316,1728" coordsize="175,175" path="m7491,1815l7467,1875,7408,1903,7384,1900,7331,1864,7316,1824,7318,1799,7353,1744,7391,1728,7417,1730,7474,1763,7491,1815xe" filled="f" stroked="t" strokeweight=".453pt" strokecolor="#231F20">
                <v:path arrowok="t"/>
              </v:shape>
            </v:group>
            <v:group style="position:absolute;left:4805;top:4650;width:119;height:118" coordorigin="4805,4650" coordsize="119,118">
              <v:shape style="position:absolute;left:4805;top:4650;width:119;height:118" coordorigin="4805,4650" coordsize="119,118" path="m4924,4709l4877,4653,4851,4650,4832,4658,4817,4673,4808,4693,4805,4719,4812,4739,4826,4754,4846,4765,4870,4768,4891,4762,4908,4749,4920,4731,4924,4709xe" filled="t" fillcolor="#1B75BC" stroked="f">
                <v:path arrowok="t"/>
                <v:fill type="solid"/>
              </v:shape>
            </v:group>
            <v:group style="position:absolute;left:4805;top:4650;width:119;height:118" coordorigin="4805,4650" coordsize="119,118">
              <v:shape style="position:absolute;left:4805;top:4650;width:119;height:118" coordorigin="4805,4650" coordsize="119,118" path="m4924,4709l4920,4731,4908,4749,4891,4762,4870,4768,4846,4765,4826,4754,4812,4739,4805,4719,4808,4693,4817,4673,4832,4658,4851,4650,4877,4653,4898,4661,4913,4675,4922,4693,4924,4709xe" filled="f" stroked="t" strokeweight=".453pt" strokecolor="#231F20">
                <v:path arrowok="t"/>
              </v:shape>
            </v:group>
            <v:group style="position:absolute;left:5598;top:3455;width:137;height:135" coordorigin="5598,3455" coordsize="137,135">
              <v:shape style="position:absolute;left:5598;top:3455;width:137;height:135" coordorigin="5598,3455" coordsize="137,135" path="m5735,3524l5702,3467,5655,3455,5636,3461,5620,3473,5608,3490,5600,3512,5598,3538,5605,3556,5617,3571,5635,3582,5657,3589,5685,3590,5705,3580,5721,3565,5731,3546,5735,3524xe" filled="t" fillcolor="#1B75BC" stroked="f">
                <v:path arrowok="t"/>
                <v:fill type="solid"/>
              </v:shape>
            </v:group>
            <v:group style="position:absolute;left:5598;top:3455;width:137;height:135" coordorigin="5598,3455" coordsize="137,135">
              <v:shape style="position:absolute;left:5598;top:3455;width:137;height:135" coordorigin="5598,3455" coordsize="137,135" path="m5735,3524l5731,3546,5721,3565,5705,3580,5685,3590,5657,3589,5635,3582,5617,3571,5605,3556,5598,3538,5600,3512,5608,3490,5620,3473,5636,3461,5655,3455,5681,3458,5729,3497,5735,3524xe" filled="f" stroked="t" strokeweight=".453pt" strokecolor="#231F20">
                <v:path arrowok="t"/>
              </v:shape>
            </v:group>
            <v:group style="position:absolute;left:6354;top:3863;width:104;height:98" coordorigin="6354,3863" coordsize="104,98">
              <v:shape style="position:absolute;left:6354;top:3863;width:104;height:98" coordorigin="6354,3863" coordsize="104,98" path="m6458,3912l6414,3864,6386,3863,6369,3875,6358,3894,6354,3919,6361,3937,6374,3951,6395,3959,6422,3962,6441,3951,6454,3934,6458,3912xe" filled="t" fillcolor="#231F20" stroked="f">
                <v:path arrowok="t"/>
                <v:fill type="solid"/>
              </v:shape>
            </v:group>
            <v:group style="position:absolute;left:6354;top:3863;width:104;height:98" coordorigin="6354,3863" coordsize="104,98">
              <v:shape style="position:absolute;left:6354;top:3863;width:104;height:98" coordorigin="6354,3863" coordsize="104,98" path="m6458,3912l6454,3934,6441,3951,6422,3962,6395,3959,6374,3951,6361,3937,6354,3919,6358,3894,6369,3875,6386,3863,6414,3864,6436,3872,6450,3884,6457,3901,6458,3912xe" filled="f" stroked="t" strokeweight=".453pt" strokecolor="#231F20">
                <v:path arrowok="t"/>
              </v:shape>
            </v:group>
            <v:group style="position:absolute;left:6345;top:3884;width:100;height:97" coordorigin="6345,3884" coordsize="100,97">
              <v:shape style="position:absolute;left:6345;top:3884;width:100;height:97" coordorigin="6345,3884" coordsize="100,97" path="m6445,3933l6382,3884,6363,3894,6350,3912,6345,3934,6349,3953,6361,3968,6381,3978,6407,3981,6427,3972,6440,3955,6445,3933xe" filled="t" fillcolor="#1B75BC" stroked="f">
                <v:path arrowok="t"/>
                <v:fill type="solid"/>
              </v:shape>
            </v:group>
            <v:group style="position:absolute;left:6345;top:3884;width:100;height:97" coordorigin="6345,3884" coordsize="100,97">
              <v:shape style="position:absolute;left:6345;top:3884;width:100;height:97" coordorigin="6345,3884" coordsize="100,97" path="m6445,3933l6440,3955,6427,3972,6407,3981,6381,3978,6361,3968,6349,3953,6345,3934,6350,3912,6363,3894,6382,3884,6409,3887,6428,3897,6440,3912,6445,3931,6445,3933xe" filled="f" stroked="t" strokeweight=".453pt" strokecolor="#231F20">
                <v:path arrowok="t"/>
              </v:shape>
            </v:group>
            <v:group style="position:absolute;left:8260;top:2738;width:125;height:126" coordorigin="8260,2738" coordsize="125,126">
              <v:shape style="position:absolute;left:8260;top:2738;width:125;height:126" coordorigin="8260,2738" coordsize="125,126" path="m8385,2802l8338,2742,8314,2738,8296,2744,8280,2755,8269,2771,8262,2794,8260,2822,8270,2840,8286,2853,8307,2862,8333,2865,8354,2857,8370,2843,8381,2824,8385,2802xe" filled="t" fillcolor="#1B75BC" stroked="f">
                <v:path arrowok="t"/>
                <v:fill type="solid"/>
              </v:shape>
            </v:group>
            <v:group style="position:absolute;left:8260;top:2738;width:125;height:126" coordorigin="8260,2738" coordsize="125,126">
              <v:shape style="position:absolute;left:8260;top:2738;width:125;height:126" coordorigin="8260,2738" coordsize="125,126" path="m8385,2802l8381,2824,8370,2843,8354,2857,8333,2865,8307,2862,8286,2853,8270,2840,8260,2822,8262,2794,8269,2771,8280,2755,8296,2744,8314,2738,8338,2742,8359,2751,8374,2766,8383,2785,8385,2802xe" filled="f" stroked="t" strokeweight=".453pt" strokecolor="#231F20">
                <v:path arrowok="t"/>
              </v:shape>
            </v:group>
            <v:group style="position:absolute;left:6032;top:4116;width:107;height:104" coordorigin="6032,4116" coordsize="107,104">
              <v:shape style="position:absolute;left:6032;top:4116;width:107;height:104" coordorigin="6032,4116" coordsize="107,104" path="m6138,4169l6103,4120,6079,4116,6060,4122,6045,4135,6035,4155,6032,4181,6039,4197,6054,4211,6075,4219,6103,4220,6121,4209,6134,4191,6138,4169xe" filled="t" fillcolor="#231F20" stroked="f">
                <v:path arrowok="t"/>
                <v:fill type="solid"/>
              </v:shape>
            </v:group>
            <v:group style="position:absolute;left:6032;top:4116;width:107;height:104" coordorigin="6032,4116" coordsize="107,104">
              <v:shape style="position:absolute;left:6032;top:4116;width:107;height:104" coordorigin="6032,4116" coordsize="107,104" path="m6138,4169l6134,4191,6121,4209,6103,4220,6075,4219,6054,4211,6039,4197,6032,4181,6035,4155,6045,4135,6060,4122,6079,4116,6103,4120,6122,4131,6134,4148,6138,4169,6138,4169xe" filled="f" stroked="t" strokeweight=".453pt" strokecolor="#231F20">
                <v:path arrowok="t"/>
              </v:shape>
            </v:group>
            <v:group style="position:absolute;left:5032;top:4672;width:61;height:60" coordorigin="5032,4672" coordsize="61,60">
              <v:shape style="position:absolute;left:5032;top:4672;width:61;height:60" coordorigin="5032,4672" coordsize="61,60" path="m5093,4701l5091,4690,5078,4676,5053,4672,5038,4684,5032,4708,5044,4725,5066,4732,5085,4721,5093,4701xe" filled="t" fillcolor="#231F20" stroked="f">
                <v:path arrowok="t"/>
                <v:fill type="solid"/>
              </v:shape>
            </v:group>
            <v:group style="position:absolute;left:5032;top:4672;width:61;height:60" coordorigin="5032,4672" coordsize="61,60">
              <v:shape style="position:absolute;left:5032;top:4672;width:61;height:60" coordorigin="5032,4672" coordsize="61,60" path="m5093,4701l5085,4721,5066,4732,5044,4725,5032,4708,5038,4684,5053,4672,5078,4676,5091,4690,5093,4701xe" filled="f" stroked="t" strokeweight=".453pt" strokecolor="#231F20">
                <v:path arrowok="t"/>
              </v:shape>
            </v:group>
            <v:group style="position:absolute;left:4559;top:5023;width:138;height:136" coordorigin="4559,5023" coordsize="138,136">
              <v:shape style="position:absolute;left:4559;top:5023;width:138;height:136" coordorigin="4559,5023" coordsize="138,136" path="m4698,5092l4662,5033,4614,5023,4596,5030,4580,5042,4568,5059,4561,5082,4559,5109,4567,5126,4580,5140,4598,5151,4621,5157,4649,5159,4669,5149,4684,5133,4694,5114,4698,5092xe" filled="t" fillcolor="#231F20" stroked="f">
                <v:path arrowok="t"/>
                <v:fill type="solid"/>
              </v:shape>
            </v:group>
            <v:group style="position:absolute;left:4559;top:5023;width:138;height:136" coordorigin="4559,5023" coordsize="138,136">
              <v:shape style="position:absolute;left:4559;top:5023;width:138;height:136" coordorigin="4559,5023" coordsize="138,136" path="m4698,5092l4694,5114,4684,5133,4669,5149,4649,5159,4621,5157,4598,5151,4580,5140,4567,5126,4559,5109,4561,5082,4568,5059,4580,5042,4596,5030,4614,5023,4640,5025,4691,5062,4698,5092xe" filled="f" stroked="t" strokeweight=".453pt" strokecolor="#231F20">
                <v:path arrowok="t"/>
              </v:shape>
            </v:group>
            <v:group style="position:absolute;left:4899;top:5270;width:77;height:75" coordorigin="4899,5270" coordsize="77,75">
              <v:shape style="position:absolute;left:4899;top:5270;width:77;height:75" coordorigin="4899,5270" coordsize="77,75" path="m4977,5309l4972,5290,4957,5275,4934,5270,4916,5277,4903,5293,4899,5318,4908,5333,4926,5343,4954,5344,4970,5330,4977,5309xe" filled="t" fillcolor="#231F20" stroked="f">
                <v:path arrowok="t"/>
                <v:fill type="solid"/>
              </v:shape>
            </v:group>
            <v:group style="position:absolute;left:4899;top:5270;width:77;height:75" coordorigin="4899,5270" coordsize="77,75">
              <v:shape style="position:absolute;left:4899;top:5270;width:77;height:75" coordorigin="4899,5270" coordsize="77,75" path="m4977,5309l4970,5330,4954,5344,4926,5343,4908,5333,4899,5318,4903,5293,4916,5277,4934,5270,4957,5275,4972,5290,4977,5309xe" filled="f" stroked="t" strokeweight=".453pt" strokecolor="#231F20">
                <v:path arrowok="t"/>
              </v:shape>
            </v:group>
            <v:group style="position:absolute;left:9456;top:3954;width:92;height:90" coordorigin="9456,3954" coordsize="92,90">
              <v:shape style="position:absolute;left:9456;top:3954;width:92;height:90" coordorigin="9456,3954" coordsize="92,90" path="m9548,3998l9485,3954,9469,3965,9459,3984,9456,4010,9466,4028,9484,4040,9509,4044,9529,4036,9543,4019,9548,3998xe" filled="t" fillcolor="#231F20" stroked="f">
                <v:path arrowok="t"/>
                <v:fill type="solid"/>
              </v:shape>
            </v:group>
            <v:group style="position:absolute;left:9456;top:3954;width:92;height:90" coordorigin="9456,3954" coordsize="92,90">
              <v:shape style="position:absolute;left:9456;top:3954;width:92;height:90" coordorigin="9456,3954" coordsize="92,90" path="m9548,3998l9543,4019,9529,4036,9509,4044,9484,4040,9466,4028,9456,4010,9459,3984,9469,3965,9485,3954,9512,3955,9532,3964,9544,3979,9548,3997,9548,3998xe" filled="f" stroked="t" strokeweight=".453pt" strokecolor="#231F20">
                <v:path arrowok="t"/>
              </v:shape>
            </v:group>
            <v:group style="position:absolute;left:10153;top:3891;width:66;height:69" coordorigin="10153,3891" coordsize="66,69">
              <v:shape style="position:absolute;left:10153;top:3891;width:66;height:69" coordorigin="10153,3891" coordsize="66,69" path="m10219,3926l10215,3911,10201,3896,10177,3891,10162,3899,10153,3916,10153,3944,10169,3956,10194,3960,10212,3947,10219,3926xe" filled="t" fillcolor="#231F20" stroked="f">
                <v:path arrowok="t"/>
                <v:fill type="solid"/>
              </v:shape>
            </v:group>
            <v:group style="position:absolute;left:10153;top:3891;width:66;height:69" coordorigin="10153,3891" coordsize="66,69">
              <v:shape style="position:absolute;left:10153;top:3891;width:66;height:69" coordorigin="10153,3891" coordsize="66,69" path="m10219,3926l10212,3947,10194,3960,10169,3956,10153,3944,10153,3916,10162,3899,10177,3891,10201,3896,10215,3911,10219,3926xe" filled="f" stroked="t" strokeweight=".453pt" strokecolor="#231F20">
                <v:path arrowok="t"/>
              </v:shape>
            </v:group>
            <v:group style="position:absolute;left:11035;top:4303;width:50;height:50" coordorigin="11035,4303" coordsize="50,50">
              <v:shape style="position:absolute;left:11035;top:4303;width:50;height:50" coordorigin="11035,4303" coordsize="50,50" path="m11085,4342l11085,4315,11074,4303,11046,4303,11035,4315,11035,4342,11046,4354,11074,4354,11085,4342xe" filled="t" fillcolor="#231F20" stroked="f">
                <v:path arrowok="t"/>
                <v:fill type="solid"/>
              </v:shape>
            </v:group>
            <v:group style="position:absolute;left:11035;top:4303;width:50;height:50" coordorigin="11035,4303" coordsize="50,50">
              <v:shape style="position:absolute;left:11035;top:4303;width:50;height:50" coordorigin="11035,4303" coordsize="50,50" path="m11085,4328l11085,4342,11074,4354,11060,4354,11046,4354,11035,4342,11035,4328,11035,4315,11046,4303,11060,4303,11074,4303,11085,4315,11085,4328xe" filled="f" stroked="t" strokeweight=".453pt" strokecolor="#231F20">
                <v:path arrowok="t"/>
              </v:shape>
            </v:group>
            <v:group style="position:absolute;left:11075;top:3824;width:34;height:34" coordorigin="11075,3824" coordsize="34,34">
              <v:shape style="position:absolute;left:11075;top:3824;width:34;height:34" coordorigin="11075,3824" coordsize="34,34" path="m11108,3851l11108,3832,11101,3824,11082,3824,11075,3832,11075,3851,11082,3858,11101,3858,11108,3851xe" filled="t" fillcolor="#231F20" stroked="f">
                <v:path arrowok="t"/>
                <v:fill type="solid"/>
              </v:shape>
            </v:group>
            <v:group style="position:absolute;left:11075;top:3824;width:34;height:34" coordorigin="11075,3824" coordsize="34,34">
              <v:shape style="position:absolute;left:11075;top:3824;width:34;height:34" coordorigin="11075,3824" coordsize="34,34" path="m11108,3841l11108,3851,11101,3858,11091,3858,11082,3858,11075,3851,11075,3841,11075,3832,11082,3824,11091,3824,11101,3824,11108,3832,11108,3841xe" filled="f" stroked="t" strokeweight=".453pt" strokecolor="#231F20">
                <v:path arrowok="t"/>
              </v:shape>
            </v:group>
            <v:group style="position:absolute;left:1674;top:1120;width:4674;height:4781" coordorigin="1674,1120" coordsize="4674,4781">
              <v:shape style="position:absolute;left:1674;top:1120;width:4674;height:4781" coordorigin="1674,1120" coordsize="4674,4781" path="m6316,1149l6277,1127,6224,1120,6157,1129,6078,1152,5987,1190,5884,1242,5770,1307,5646,1385,5513,1476,5372,1578,5222,1691,5065,1816,4901,1951,4732,2095,4557,2249,4378,2411,4195,2582,4009,2760,3820,2946,3630,3138,3442,3333,3261,3526,3087,3717,2921,3904,2762,4087,2613,4265,2473,4438,2342,4604,2221,4764,2111,4917,2012,5061,1925,5196,1850,5322,1788,5437,1738,5541,1702,5633,1681,5713,1674,5780,1682,5833,1705,5871,1744,5894,1797,5901,1864,5892,1943,5868,2035,5830,2138,5779,2251,5713,2375,5635,2508,5545,2650,5443,2799,5329,2956,5205,3120,5070,3290,4926,3464,4772,3643,4609,3826,4439,4013,4260,4201,4075,4391,3882,4579,3687,4760,3494,4934,3304,5101,3117,5259,2934,5408,2756,5549,2583,5680,2416,5800,2256,5910,2104,6009,1960,6096,1825,6171,1699,6234,1584,6283,1480,6319,1387,6341,1307,6348,1241,6340,1188,6316,1149xe" filled="f" stroked="t" strokeweight=".453pt" strokecolor="#ED1C24">
                <v:path arrowok="t"/>
              </v:shape>
            </v:group>
            <v:group style="position:absolute;left:1723;top:896;width:9236;height:5055" coordorigin="1723,896" coordsize="9236,5055">
              <v:shape style="position:absolute;left:1723;top:896;width:9236;height:5055" coordorigin="1723,896" coordsize="9236,5055" path="m10954,937l10919,908,10854,896,10761,901,10642,921,10496,956,10327,1007,10134,1071,9920,1150,9685,1241,9430,1345,9158,1462,8868,1590,8563,1729,8244,1879,7911,2039,7567,2208,7212,2387,6848,2574,6476,2768,6097,2971,5719,3176,5352,3380,4995,3582,4651,3780,4320,3974,4004,4164,3703,4349,3419,4527,3153,4698,2906,4862,2679,5017,2474,5163,2290,5299,2131,5425,1995,5539,1886,5641,1803,5729,1749,5805,1723,5865,1728,5911,1763,5939,1828,5952,1921,5947,2040,5927,2185,5891,2355,5841,2548,5777,2762,5698,2997,5607,3252,5503,3524,5386,3814,5258,4119,5119,4438,4969,4770,4809,5115,4640,5469,4461,5834,4274,6206,4079,6585,3877,6963,3672,7330,3468,7687,3266,8031,3068,8361,2873,8678,2684,8978,2499,9262,2321,9528,2150,9775,1986,10002,1831,10208,1685,10391,1549,10551,1423,10686,1309,10796,1207,10879,1118,10933,1043,10959,983,10954,937xe" filled="f" stroked="t" strokeweight=".453pt" strokecolor="#1B75BC">
                <v:path arrowok="t"/>
              </v:shape>
            </v:group>
            <v:group style="position:absolute;left:1710;top:3818;width:10136;height:2190" coordorigin="1710,3818" coordsize="10136,2190">
              <v:shape style="position:absolute;left:1710;top:3818;width:10136;height:2190" coordorigin="1710,3818" coordsize="10136,2190" path="m11845,3949l11763,3878,11674,3852,11556,3834,11409,3823,11234,3818,11034,3820,10809,3828,10561,3843,10291,3864,10001,3891,9691,3925,9363,3964,9019,4009,8659,4059,8286,4115,7899,4177,7502,4244,7095,4316,6679,4394,6263,4474,5858,4557,5464,4640,5082,4725,4714,4810,4361,4895,4024,4979,3705,5063,3404,5146,3124,5227,2865,5307,2629,5384,2417,5459,2230,5531,2069,5599,1937,5664,1833,5724,1760,5780,1718,5831,1710,5877,1735,5917,1792,5949,1881,5974,1999,5992,2146,6004,2321,6008,2521,6007,2746,5998,2994,5983,3264,5962,3554,5935,3864,5902,4192,5863,4536,5818,4896,5767,5269,5711,5656,5649,6053,5582,6460,5510,6876,5433,7292,5352,7697,5270,8091,5186,8473,5102,8841,5017,9194,4932,9531,4847,9850,4763,10151,4680,10431,4599,10690,4519,10926,4442,11138,4367,11325,4296,11486,4227,11618,4163,11722,4102,11795,4046,11837,3995,11845,3949xe" filled="f" stroked="t" strokeweight=".453pt" strokecolor="#231F20">
                <v:path arrowok="t"/>
              </v:shape>
            </v:group>
            <v:group style="position:absolute;left:1771;top:3933;width:9900;height:1967" coordorigin="1771,3933" coordsize="9900,1967">
              <v:shape style="position:absolute;left:1771;top:3933;width:9900;height:1967" coordorigin="1771,3933" coordsize="9900,1967" path="m1771,5899l11672,3933e" filled="f" stroked="t" strokeweight=".905pt" strokecolor="#231F20">
                <v:path arrowok="t"/>
                <v:stroke dashstyle="longDash"/>
              </v:shape>
            </v:group>
            <v:group style="position:absolute;left:1728;top:1328;width:8273;height:4583" coordorigin="1728,1328" coordsize="8273,4583">
              <v:shape style="position:absolute;left:1728;top:1328;width:8273;height:4583" coordorigin="1728,1328" coordsize="8273,4583" path="m1728,5911l10001,1328e" filled="f" stroked="t" strokeweight=".905pt" strokecolor="#1B75BC">
                <v:path arrowok="t"/>
                <v:stroke dashstyle="longDash"/>
              </v:shape>
            </v:group>
            <v:group style="position:absolute;left:1710;top:790;width:4982;height:5087" coordorigin="1710,790" coordsize="4982,5087">
              <v:shape style="position:absolute;left:1710;top:790;width:4982;height:5087" coordorigin="1710,790" coordsize="4982,5087" path="m1710,5877l6691,790e" filled="f" stroked="t" strokeweight=".905pt" strokecolor="#ED1C24">
                <v:path arrowok="t"/>
                <v:stroke dashstyle="longDash"/>
              </v:shape>
            </v:group>
            <v:group style="position:absolute;left:1806;top:776;width:5144;height:5457" coordorigin="1806,776" coordsize="5144,5457">
              <v:shape style="position:absolute;left:1806;top:776;width:5144;height:5457" coordorigin="1806,776" coordsize="5144,5457" path="m1806,776l6950,776,6950,6233e" filled="f" stroked="t" strokeweight=".453pt" strokecolor="#ED1C24">
                <v:path arrowok="t"/>
              </v:shape>
            </v:group>
            <v:group style="position:absolute;left:1742;top:739;width:90;height:74" coordorigin="1742,739" coordsize="90,74">
              <v:shape style="position:absolute;left:1742;top:739;width:90;height:74" coordorigin="1742,739" coordsize="90,74" path="m1832,739l1742,776,1811,804,1811,776,1832,739xe" filled="t" fillcolor="#ED1C24" stroked="f">
                <v:path arrowok="t"/>
                <v:fill type="solid"/>
              </v:shape>
              <v:shape style="position:absolute;left:1742;top:739;width:90;height:74" coordorigin="1742,739" coordsize="90,74" path="m1832,812l1811,776,1811,804,1832,812xe" filled="t" fillcolor="#ED1C24" stroked="f">
                <v:path arrowok="t"/>
                <v:fill type="solid"/>
              </v:shape>
            </v:group>
            <v:group style="position:absolute;left:1806;top:1727;width:4177;height:4506" coordorigin="1806,1727" coordsize="4177,4506">
              <v:shape style="position:absolute;left:1806;top:1727;width:4177;height:4506" coordorigin="1806,1727" coordsize="4177,4506" path="m5983,6233l5983,1727,1806,1727e" filled="f" stroked="t" strokeweight=".453pt" strokecolor="#ED1C24">
                <v:path arrowok="t"/>
              </v:shape>
            </v:group>
            <v:group style="position:absolute;left:1742;top:1690;width:90;height:74" coordorigin="1742,1690" coordsize="90,74">
              <v:shape style="position:absolute;left:1742;top:1690;width:90;height:74" coordorigin="1742,1690" coordsize="90,74" path="m1832,1690l1742,1727,1811,1755,1811,1727,1832,1690xe" filled="t" fillcolor="#ED1C24" stroked="f">
                <v:path arrowok="t"/>
                <v:fill type="solid"/>
              </v:shape>
              <v:shape style="position:absolute;left:1742;top:1690;width:90;height:74" coordorigin="1742,1690" coordsize="90,74" path="m1832,1764l1811,1727,1811,1755,1832,1764xe" filled="t" fillcolor="#ED1C24" stroked="f">
                <v:path arrowok="t"/>
                <v:fill type="solid"/>
              </v:shape>
            </v:group>
            <v:group style="position:absolute;left:1806;top:2857;width:2944;height:3376" coordorigin="1806,2857" coordsize="2944,3376">
              <v:shape style="position:absolute;left:1806;top:2857;width:2944;height:3376" coordorigin="1806,2857" coordsize="2944,3376" path="m1806,2857l4750,2857,4750,6233e" filled="f" stroked="t" strokeweight=".453pt" strokecolor="#ED1C24">
                <v:path arrowok="t"/>
              </v:shape>
            </v:group>
            <v:group style="position:absolute;left:1742;top:2820;width:90;height:74" coordorigin="1742,2820" coordsize="90,74">
              <v:shape style="position:absolute;left:1742;top:2820;width:90;height:74" coordorigin="1742,2820" coordsize="90,74" path="m1832,2820l1742,2857,1811,2885,1811,2857,1832,2820xe" filled="t" fillcolor="#ED1C24" stroked="f">
                <v:path arrowok="t"/>
                <v:fill type="solid"/>
              </v:shape>
              <v:shape style="position:absolute;left:1742;top:2820;width:90;height:74" coordorigin="1742,2820" coordsize="90,74" path="m1832,2894l1811,2857,1811,2885,1832,2894xe" filled="t" fillcolor="#ED1C24" stroked="f">
                <v:path arrowok="t"/>
                <v:fill type="solid"/>
              </v:shape>
            </v:group>
            <v:group style="position:absolute;left:1360;top:39;width:752;height:381" coordorigin="1360,39" coordsize="752,381">
              <v:shape style="position:absolute;left:1360;top:39;width:752;height:381" coordorigin="1360,39" coordsize="752,381" path="m1360,420l1360,39,2112,39,2112,420,1360,420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w w:val="105"/>
          <w:sz w:val="20"/>
          <w:szCs w:val="20"/>
        </w:rPr>
        <w:t>ОПЖ,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spacing w:line="192" w:lineRule="exact"/>
        <w:ind w:left="56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b/>
          <w:bCs/>
          <w:color w:val="231F20"/>
          <w:w w:val="100"/>
          <w:sz w:val="20"/>
          <w:szCs w:val="20"/>
        </w:rPr>
        <w:t>лет</w:t>
      </w:r>
      <w:r>
        <w:rPr>
          <w:rFonts w:ascii="Arial" w:hAnsi="Arial" w:cs="Arial" w:eastAsia="Arial"/>
          <w:color w:val="000000"/>
          <w:w w:val="100"/>
          <w:sz w:val="20"/>
          <w:szCs w:val="20"/>
        </w:rPr>
      </w:r>
    </w:p>
    <w:p>
      <w:pPr>
        <w:ind w:left="507" w:right="422" w:firstLine="0"/>
        <w:jc w:val="center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80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61"/>
        <w:ind w:left="407" w:right="400" w:firstLine="0"/>
        <w:jc w:val="center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b/>
          <w:bCs/>
          <w:color w:val="BE1E2D"/>
          <w:w w:val="105"/>
          <w:sz w:val="14"/>
          <w:szCs w:val="14"/>
        </w:rPr>
        <w:t>79,4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50" w:lineRule="exact"/>
        <w:ind w:left="507" w:right="422" w:firstLine="0"/>
        <w:jc w:val="center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79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80" w:lineRule="exact" w:before="4"/>
        <w:rPr>
          <w:sz w:val="18"/>
          <w:szCs w:val="18"/>
        </w:rPr>
      </w:pPr>
      <w:r>
        <w:rPr>
          <w:sz w:val="18"/>
          <w:szCs w:val="18"/>
        </w:rPr>
      </w:r>
    </w:p>
    <w:p>
      <w:pPr>
        <w:ind w:left="507" w:right="422" w:firstLine="0"/>
        <w:jc w:val="center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78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80" w:lineRule="exact" w:before="8"/>
        <w:rPr>
          <w:sz w:val="18"/>
          <w:szCs w:val="18"/>
        </w:rPr>
      </w:pPr>
      <w:r>
        <w:rPr>
          <w:sz w:val="18"/>
          <w:szCs w:val="18"/>
        </w:rPr>
      </w:r>
    </w:p>
    <w:p>
      <w:pPr>
        <w:ind w:left="507" w:right="422" w:firstLine="0"/>
        <w:jc w:val="center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77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36"/>
        <w:ind w:left="407" w:right="400" w:firstLine="0"/>
        <w:jc w:val="center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b/>
          <w:bCs/>
          <w:color w:val="BE1E2D"/>
          <w:w w:val="105"/>
          <w:sz w:val="14"/>
          <w:szCs w:val="14"/>
        </w:rPr>
        <w:t>76,6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16"/>
        <w:ind w:left="507" w:right="422" w:firstLine="0"/>
        <w:jc w:val="center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76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6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386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Даге</w:t>
      </w:r>
      <w:r>
        <w:rPr>
          <w:rFonts w:ascii="Arial" w:hAnsi="Arial" w:cs="Arial" w:eastAsia="Arial"/>
          <w:color w:val="231F20"/>
          <w:spacing w:val="1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тан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40" w:lineRule="exact" w:before="12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712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Ин</w:t>
      </w:r>
      <w:r>
        <w:rPr>
          <w:rFonts w:ascii="Arial" w:hAnsi="Arial" w:cs="Arial" w:eastAsia="Arial"/>
          <w:color w:val="231F20"/>
          <w:spacing w:val="3"/>
          <w:w w:val="105"/>
          <w:sz w:val="14"/>
          <w:szCs w:val="14"/>
        </w:rPr>
        <w:t>г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ушетия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20" w:lineRule="exact" w:before="6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143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b/>
          <w:bCs/>
          <w:color w:val="009444"/>
          <w:w w:val="110"/>
          <w:sz w:val="14"/>
          <w:szCs w:val="14"/>
        </w:rPr>
        <w:t>СКФО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-9"/>
          <w:w w:val="100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атар</w:t>
      </w:r>
      <w:r>
        <w:rPr>
          <w:rFonts w:ascii="Arial" w:hAnsi="Arial" w:cs="Arial" w:eastAsia="Arial"/>
          <w:color w:val="231F20"/>
          <w:spacing w:val="1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тан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0" w:lineRule="exact" w:before="8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42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shape style="position:absolute;margin-left:291.823486pt;margin-top:9.060556pt;width:12.342095pt;height:7.42999pt;mso-position-horizontal-relative:page;mso-position-vertical-relative:paragraph;z-index:-12218;rotation:319" type="#_x0000_t136" fillcolor="#BE1E2D" stroked="f">
            <o:extrusion v:ext="view" autorotationcenter="t"/>
            <v:textpath style="font-family:&amp;quot;Arial&amp;quot;;font-size:7pt;v-text-kern:t;mso-text-shadow:auto;font-weight:bold" string="ФО"/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Москва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60" w:lineRule="exact" w:before="1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shape style="position:absolute;margin-left:231.721115pt;margin-top:-7.125889pt;width:64.919997pt;height:8.241864pt;mso-position-horizontal-relative:page;mso-position-vertical-relative:paragraph;z-index:-12219;rotation:319" type="#_x0000_t136" fillcolor="#BE1E2D" stroked="f">
            <o:extrusion v:ext="view" autorotationcenter="t"/>
            <v:textpath style="font-family:&amp;quot;Arial&amp;quot;;font-size:7pt;v-text-kern:t;mso-text-shadow:auto;font-weight:bold" string="ЦФО, ЮФО, ПФО,"/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Сан</w:t>
      </w:r>
      <w:r>
        <w:rPr>
          <w:rFonts w:ascii="Arial" w:hAnsi="Arial" w:cs="Arial" w:eastAsia="Arial"/>
          <w:color w:val="231F20"/>
          <w:spacing w:val="1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т-Петербург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80" w:lineRule="exact" w:before="3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line="139" w:lineRule="exact"/>
        <w:ind w:left="1411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ХМ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А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139" w:lineRule="exact"/>
        <w:jc w:val="left"/>
        <w:rPr>
          <w:rFonts w:ascii="Arial" w:hAnsi="Arial" w:cs="Arial" w:eastAsia="Arial"/>
          <w:sz w:val="14"/>
          <w:szCs w:val="14"/>
        </w:rPr>
        <w:sectPr>
          <w:headerReference w:type="default" r:id="rId90"/>
          <w:footerReference w:type="default" r:id="rId91"/>
          <w:pgSz w:w="13607" w:h="9360" w:orient="landscape"/>
          <w:pgMar w:header="0" w:footer="0" w:top="820" w:bottom="280" w:left="920" w:right="1300"/>
          <w:cols w:num="3" w:equalWidth="0">
            <w:col w:w="1134" w:space="40"/>
            <w:col w:w="2161" w:space="1574"/>
            <w:col w:w="6478"/>
          </w:cols>
        </w:sectPr>
      </w:pPr>
    </w:p>
    <w:p>
      <w:pPr>
        <w:tabs>
          <w:tab w:pos="941" w:val="left" w:leader="none"/>
        </w:tabs>
        <w:spacing w:line="171" w:lineRule="auto" w:before="23"/>
        <w:ind w:left="1043" w:right="93" w:hanging="516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position w:val="-5"/>
          <w:sz w:val="14"/>
          <w:szCs w:val="14"/>
        </w:rPr>
        <w:t>75</w:t>
      </w:r>
      <w:r>
        <w:rPr>
          <w:rFonts w:ascii="Arial" w:hAnsi="Arial" w:cs="Arial" w:eastAsia="Arial"/>
          <w:color w:val="231F20"/>
          <w:w w:val="105"/>
          <w:position w:val="-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Кабардино-Балкария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Кар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а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чаево</w:t>
      </w:r>
      <w:r>
        <w:rPr>
          <w:rFonts w:ascii="Arial" w:hAnsi="Arial" w:cs="Arial" w:eastAsia="Arial"/>
          <w:color w:val="231F20"/>
          <w:spacing w:val="3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Чер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ессия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01" w:lineRule="exact" w:before="11"/>
        <w:ind w:left="1431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shape style="position:absolute;margin-left:314.753204pt;margin-top:16.7362pt;width:65.859566pt;height:8.008176pt;mso-position-horizontal-relative:page;mso-position-vertical-relative:paragraph;z-index:-12217;rotation:331" type="#_x0000_t136" fillcolor="#1B75BC" stroked="f">
            <o:extrusion v:ext="view" autorotationcenter="t"/>
            <v:textpath style="font-family:&amp;quot;Arial&amp;quot;;font-size:7pt;v-text-kern:t;mso-text-shadow:auto;font-weight:bold" string="СЗФО, СФО, ДФО"/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Северная</w:t>
      </w:r>
      <w:r>
        <w:rPr>
          <w:rFonts w:ascii="Arial" w:hAnsi="Arial" w:cs="Arial" w:eastAsia="Arial"/>
          <w:color w:val="231F20"/>
          <w:spacing w:val="-2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Осетия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60" w:lineRule="exact" w:before="5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spacing w:line="145" w:lineRule="exact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0"/>
          <w:sz w:val="14"/>
          <w:szCs w:val="14"/>
        </w:rPr>
        <w:t>Сева</w:t>
      </w:r>
      <w:r>
        <w:rPr>
          <w:rFonts w:ascii="Arial" w:hAnsi="Arial" w:cs="Arial" w:eastAsia="Arial"/>
          <w:color w:val="231F20"/>
          <w:spacing w:val="1"/>
          <w:w w:val="100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топ</w:t>
      </w:r>
      <w:r>
        <w:rPr>
          <w:rFonts w:ascii="Arial" w:hAnsi="Arial" w:cs="Arial" w:eastAsia="Arial"/>
          <w:color w:val="231F20"/>
          <w:spacing w:val="-4"/>
          <w:w w:val="100"/>
          <w:sz w:val="14"/>
          <w:szCs w:val="14"/>
        </w:rPr>
        <w:t>о</w:t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ль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0" w:lineRule="exact" w:before="4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ЯН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А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3" w:equalWidth="0">
            <w:col w:w="2630" w:space="293"/>
            <w:col w:w="1414" w:space="4261"/>
            <w:col w:w="2789"/>
          </w:cols>
        </w:sectPr>
      </w:pPr>
    </w:p>
    <w:p>
      <w:pPr>
        <w:tabs>
          <w:tab w:pos="1971" w:val="left" w:leader="none"/>
        </w:tabs>
        <w:spacing w:line="146" w:lineRule="exact" w:before="22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74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Чечня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6" w:lineRule="exact"/>
        <w:ind w:left="97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Ставроп</w:t>
      </w:r>
      <w:r>
        <w:rPr>
          <w:rFonts w:ascii="Arial" w:hAnsi="Arial" w:cs="Arial" w:eastAsia="Arial"/>
          <w:color w:val="231F20"/>
          <w:spacing w:val="-5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льский</w:t>
      </w:r>
      <w:r>
        <w:rPr>
          <w:rFonts w:ascii="Arial" w:hAnsi="Arial" w:cs="Arial" w:eastAsia="Arial"/>
          <w:color w:val="231F20"/>
          <w:spacing w:val="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45" w:lineRule="auto" w:before="38"/>
        <w:ind w:left="587" w:right="6908" w:hanging="6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Мос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овская</w:t>
      </w:r>
      <w:r>
        <w:rPr>
          <w:rFonts w:ascii="Arial" w:hAnsi="Arial" w:cs="Arial" w:eastAsia="Arial"/>
          <w:color w:val="231F20"/>
          <w:spacing w:val="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231F20"/>
          <w:w w:val="103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Белгородская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145" w:lineRule="auto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2463" w:space="147"/>
            <w:col w:w="8777"/>
          </w:cols>
        </w:sectPr>
      </w:pPr>
    </w:p>
    <w:p>
      <w:pPr>
        <w:spacing w:line="79" w:lineRule="exact"/>
        <w:ind w:left="4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b/>
          <w:bCs/>
          <w:color w:val="BE1E2D"/>
          <w:w w:val="105"/>
          <w:sz w:val="14"/>
          <w:szCs w:val="14"/>
        </w:rPr>
        <w:t>73,4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79" w:lineRule="exact"/>
        <w:ind w:left="4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Кал</w:t>
      </w:r>
      <w:r>
        <w:rPr>
          <w:rFonts w:ascii="Arial" w:hAnsi="Arial" w:cs="Arial" w:eastAsia="Arial"/>
          <w:color w:val="231F20"/>
          <w:spacing w:val="1"/>
          <w:w w:val="105"/>
          <w:sz w:val="14"/>
          <w:szCs w:val="14"/>
        </w:rPr>
        <w:t>у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ж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ская</w:t>
      </w:r>
      <w:r>
        <w:rPr>
          <w:rFonts w:ascii="Arial" w:hAnsi="Arial" w:cs="Arial" w:eastAsia="Arial"/>
          <w:color w:val="231F20"/>
          <w:spacing w:val="1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79" w:lineRule="exact"/>
        <w:ind w:left="106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spacing w:val="-9"/>
          <w:w w:val="105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юменскаяя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79" w:lineRule="exact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3" w:equalWidth="0">
            <w:col w:w="713" w:space="2090"/>
            <w:col w:w="1500" w:space="40"/>
            <w:col w:w="7044"/>
          </w:cols>
        </w:sectPr>
      </w:pPr>
    </w:p>
    <w:p>
      <w:pPr>
        <w:tabs>
          <w:tab w:pos="2160" w:val="left" w:leader="none"/>
        </w:tabs>
        <w:spacing w:line="123" w:lineRule="exact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position w:val="-7"/>
          <w:sz w:val="14"/>
          <w:szCs w:val="14"/>
        </w:rPr>
        <w:t>73</w:t>
      </w:r>
      <w:r>
        <w:rPr>
          <w:rFonts w:ascii="Arial" w:hAnsi="Arial" w:cs="Arial" w:eastAsia="Arial"/>
          <w:color w:val="231F20"/>
          <w:w w:val="105"/>
          <w:position w:val="-7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0"/>
          <w:sz w:val="14"/>
          <w:szCs w:val="14"/>
        </w:rPr>
        <w:t>Адыгея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19" w:lineRule="exact" w:before="4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spacing w:val="-10"/>
          <w:w w:val="105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омская</w:t>
      </w:r>
      <w:r>
        <w:rPr>
          <w:rFonts w:ascii="Arial" w:hAnsi="Arial" w:cs="Arial" w:eastAsia="Arial"/>
          <w:color w:val="231F20"/>
          <w:spacing w:val="-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119" w:lineRule="exact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2664" w:space="688"/>
            <w:col w:w="8035"/>
          </w:cols>
        </w:sectPr>
      </w:pPr>
    </w:p>
    <w:p>
      <w:pPr>
        <w:spacing w:line="101" w:lineRule="exact"/>
        <w:ind w:left="229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Мордовия</w:t>
      </w:r>
      <w:r>
        <w:rPr>
          <w:rFonts w:ascii="Arial" w:hAnsi="Arial" w:cs="Arial" w:eastAsia="Arial"/>
          <w:color w:val="231F20"/>
          <w:spacing w:val="-1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Краснодарский</w:t>
      </w:r>
      <w:r>
        <w:rPr>
          <w:rFonts w:ascii="Arial" w:hAnsi="Arial" w:cs="Arial" w:eastAsia="Arial"/>
          <w:color w:val="231F20"/>
          <w:spacing w:val="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01" w:lineRule="exact"/>
        <w:ind w:left="1791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Респ.</w:t>
      </w:r>
      <w:r>
        <w:rPr>
          <w:rFonts w:ascii="Arial" w:hAnsi="Arial" w:cs="Arial" w:eastAsia="Arial"/>
          <w:color w:val="231F20"/>
          <w:spacing w:val="-8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Саха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101" w:lineRule="exact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4424" w:space="40"/>
            <w:col w:w="6923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1657" w:val="left" w:leader="none"/>
        </w:tabs>
        <w:spacing w:line="58" w:lineRule="exact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72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position w:val="-3"/>
          <w:sz w:val="14"/>
          <w:szCs w:val="14"/>
        </w:rPr>
        <w:t>У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78" w:lineRule="auto" w:before="19"/>
        <w:ind w:left="228" w:right="0" w:hanging="162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Баш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орто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та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н</w:t>
      </w:r>
      <w:r>
        <w:rPr>
          <w:rFonts w:ascii="Arial" w:hAnsi="Arial" w:cs="Arial" w:eastAsia="Arial"/>
          <w:color w:val="231F20"/>
          <w:w w:val="104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Чувашия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82" w:lineRule="auto" w:before="48"/>
        <w:ind w:left="527" w:right="6747" w:firstLine="194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Респ.</w:t>
      </w:r>
      <w:r>
        <w:rPr>
          <w:rFonts w:ascii="Arial" w:hAnsi="Arial" w:cs="Arial" w:eastAsia="Arial"/>
          <w:color w:val="231F20"/>
          <w:spacing w:val="6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Крым</w:t>
      </w:r>
      <w:r>
        <w:rPr>
          <w:rFonts w:ascii="Arial" w:hAnsi="Arial" w:cs="Arial" w:eastAsia="Arial"/>
          <w:color w:val="231F20"/>
          <w:w w:val="108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Челябинская</w:t>
      </w:r>
      <w:r>
        <w:rPr>
          <w:rFonts w:ascii="Arial" w:hAnsi="Arial" w:cs="Arial" w:eastAsia="Arial"/>
          <w:color w:val="231F20"/>
          <w:spacing w:val="-15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182" w:lineRule="auto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3" w:equalWidth="0">
            <w:col w:w="1754" w:space="40"/>
            <w:col w:w="1053" w:space="49"/>
            <w:col w:w="8491"/>
          </w:cols>
        </w:sectPr>
      </w:pPr>
    </w:p>
    <w:p>
      <w:pPr>
        <w:spacing w:line="98" w:lineRule="exact"/>
        <w:ind w:left="173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льяновская</w:t>
      </w:r>
      <w:r>
        <w:rPr>
          <w:rFonts w:ascii="Arial" w:hAnsi="Arial" w:cs="Arial" w:eastAsia="Arial"/>
          <w:color w:val="231F20"/>
          <w:spacing w:val="-1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68" w:lineRule="auto" w:before="11"/>
        <w:ind w:left="1745" w:right="0" w:hanging="2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См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ленская</w:t>
      </w:r>
      <w:r>
        <w:rPr>
          <w:rFonts w:ascii="Arial" w:hAnsi="Arial" w:cs="Arial" w:eastAsia="Arial"/>
          <w:color w:val="231F20"/>
          <w:spacing w:val="-12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231F20"/>
          <w:w w:val="103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Оренбургская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tabs>
          <w:tab w:pos="1464" w:val="left" w:leader="none"/>
        </w:tabs>
        <w:spacing w:line="156" w:lineRule="exact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position w:val="7"/>
          <w:sz w:val="14"/>
          <w:szCs w:val="14"/>
        </w:rPr>
        <w:t>71</w:t>
      </w:r>
      <w:r>
        <w:rPr>
          <w:rFonts w:ascii="Arial" w:hAnsi="Arial" w:cs="Arial" w:eastAsia="Arial"/>
          <w:color w:val="231F20"/>
          <w:w w:val="105"/>
          <w:position w:val="7"/>
          <w:sz w:val="14"/>
          <w:szCs w:val="14"/>
        </w:rPr>
        <w:tab/>
      </w:r>
      <w:r>
        <w:rPr>
          <w:rFonts w:ascii="Arial" w:hAnsi="Arial" w:cs="Arial" w:eastAsia="Arial"/>
          <w:color w:val="231F20"/>
          <w:spacing w:val="-3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с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тромская</w:t>
      </w:r>
      <w:r>
        <w:rPr>
          <w:rFonts w:ascii="Arial" w:hAnsi="Arial" w:cs="Arial" w:eastAsia="Arial"/>
          <w:color w:val="231F20"/>
          <w:spacing w:val="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25" w:lineRule="exact" w:before="9"/>
        <w:ind w:left="168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Пермский</w:t>
      </w:r>
      <w:r>
        <w:rPr>
          <w:rFonts w:ascii="Arial" w:hAnsi="Arial" w:cs="Arial" w:eastAsia="Arial"/>
          <w:color w:val="231F20"/>
          <w:spacing w:val="1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70"/>
        <w:ind w:left="36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Красноярский</w:t>
      </w:r>
      <w:r>
        <w:rPr>
          <w:rFonts w:ascii="Arial" w:hAnsi="Arial" w:cs="Arial" w:eastAsia="Arial"/>
          <w:color w:val="231F20"/>
          <w:spacing w:val="16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10" w:lineRule="exact" w:before="6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58" w:lineRule="exact"/>
        <w:ind w:left="82" w:right="0" w:firstLine="725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Архангельская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231F20"/>
          <w:w w:val="103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Хабаровский</w:t>
      </w:r>
      <w:r>
        <w:rPr>
          <w:rFonts w:ascii="Arial" w:hAnsi="Arial" w:cs="Arial" w:eastAsia="Arial"/>
          <w:color w:val="231F20"/>
          <w:spacing w:val="5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position w:val="-2"/>
          <w:sz w:val="14"/>
          <w:szCs w:val="14"/>
        </w:rPr>
        <w:t>Респ.</w:t>
      </w:r>
      <w:r>
        <w:rPr>
          <w:rFonts w:ascii="Arial" w:hAnsi="Arial" w:cs="Arial" w:eastAsia="Arial"/>
          <w:color w:val="231F20"/>
          <w:spacing w:val="6"/>
          <w:w w:val="105"/>
          <w:position w:val="-2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position w:val="-2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position w:val="-2"/>
          <w:sz w:val="14"/>
          <w:szCs w:val="14"/>
        </w:rPr>
        <w:t>оми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40" w:lineRule="exact" w:before="14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Сахалинская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10" w:lineRule="exact" w:before="6"/>
        <w:rPr>
          <w:sz w:val="11"/>
          <w:szCs w:val="11"/>
        </w:rPr>
      </w:pPr>
      <w:r>
        <w:rPr/>
        <w:br w:type="column"/>
      </w: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20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Ненецкий</w:t>
      </w:r>
      <w:r>
        <w:rPr>
          <w:rFonts w:ascii="Arial" w:hAnsi="Arial" w:cs="Arial" w:eastAsia="Arial"/>
          <w:color w:val="231F20"/>
          <w:spacing w:val="-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А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4" w:equalWidth="0">
            <w:col w:w="3033" w:space="40"/>
            <w:col w:w="2184" w:space="941"/>
            <w:col w:w="1748" w:space="40"/>
            <w:col w:w="3401"/>
          </w:cols>
        </w:sectPr>
      </w:pPr>
    </w:p>
    <w:p>
      <w:pPr>
        <w:tabs>
          <w:tab w:pos="1434" w:val="left" w:leader="none"/>
        </w:tabs>
        <w:spacing w:line="87" w:lineRule="exact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/>
        <w:pict>
          <v:shape style="position:absolute;margin-left:309.315796pt;margin-top:17.237309pt;width:136.849352pt;height:7.302668pt;mso-position-horizontal-relative:page;mso-position-vertical-relative:paragraph;z-index:-12216;rotation:349" type="#_x0000_t136" fillcolor="#231F20" stroked="f">
            <o:extrusion v:ext="view" autorotationcenter="t"/>
            <v:textpath style="font-family:&amp;quot;Arial&amp;quot;;font-size:7pt;v-text-kern:t;mso-text-shadow:auto;font-weight:bold" string="СФО и ДФО (депрессивные регионы)"/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70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Новгородская</w:t>
      </w:r>
      <w:r>
        <w:rPr>
          <w:rFonts w:ascii="Arial" w:hAnsi="Arial" w:cs="Arial" w:eastAsia="Arial"/>
          <w:color w:val="231F20"/>
          <w:spacing w:val="-5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231F20"/>
          <w:spacing w:val="-26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Хакасия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14" w:lineRule="exact"/>
        <w:ind w:left="1526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-3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емеровская</w:t>
      </w:r>
      <w:r>
        <w:rPr>
          <w:rFonts w:ascii="Arial" w:hAnsi="Arial" w:cs="Arial" w:eastAsia="Arial"/>
          <w:color w:val="231F20"/>
          <w:spacing w:val="6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231F20"/>
          <w:spacing w:val="9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position w:val="2"/>
          <w:sz w:val="14"/>
          <w:szCs w:val="14"/>
        </w:rPr>
        <w:t>Приморский</w:t>
      </w:r>
      <w:r>
        <w:rPr>
          <w:rFonts w:ascii="Arial" w:hAnsi="Arial" w:cs="Arial" w:eastAsia="Arial"/>
          <w:color w:val="231F20"/>
          <w:spacing w:val="6"/>
          <w:w w:val="105"/>
          <w:position w:val="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position w:val="2"/>
          <w:sz w:val="14"/>
          <w:szCs w:val="14"/>
        </w:rPr>
        <w:t>край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tabs>
          <w:tab w:pos="3146" w:val="left" w:leader="none"/>
        </w:tabs>
        <w:spacing w:line="119" w:lineRule="exact"/>
        <w:ind w:left="1681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-8"/>
          <w:w w:val="105"/>
          <w:position w:val="2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position w:val="2"/>
          <w:sz w:val="14"/>
          <w:szCs w:val="14"/>
        </w:rPr>
        <w:t>верская</w:t>
      </w:r>
      <w:r>
        <w:rPr>
          <w:rFonts w:ascii="Arial" w:hAnsi="Arial" w:cs="Arial" w:eastAsia="Arial"/>
          <w:color w:val="231F20"/>
          <w:spacing w:val="-2"/>
          <w:w w:val="105"/>
          <w:position w:val="2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position w:val="2"/>
          <w:sz w:val="14"/>
          <w:szCs w:val="14"/>
        </w:rPr>
        <w:t>обл.</w:t>
      </w:r>
      <w:r>
        <w:rPr>
          <w:rFonts w:ascii="Arial" w:hAnsi="Arial" w:cs="Arial" w:eastAsia="Arial"/>
          <w:color w:val="231F20"/>
          <w:w w:val="105"/>
          <w:position w:val="2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Бурятия</w:t>
      </w:r>
      <w:r>
        <w:rPr>
          <w:rFonts w:ascii="Arial" w:hAnsi="Arial" w:cs="Arial" w:eastAsia="Arial"/>
          <w:color w:val="231F20"/>
          <w:spacing w:val="2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position w:val="6"/>
          <w:sz w:val="14"/>
          <w:szCs w:val="14"/>
        </w:rPr>
        <w:t>Карели</w:t>
      </w:r>
      <w:r>
        <w:rPr>
          <w:rFonts w:ascii="Arial" w:hAnsi="Arial" w:cs="Arial" w:eastAsia="Arial"/>
          <w:color w:val="231F20"/>
          <w:spacing w:val="10"/>
          <w:w w:val="105"/>
          <w:position w:val="6"/>
          <w:sz w:val="14"/>
          <w:szCs w:val="14"/>
        </w:rPr>
        <w:t>я</w:t>
      </w:r>
      <w:r>
        <w:rPr>
          <w:rFonts w:ascii="Arial" w:hAnsi="Arial" w:cs="Arial" w:eastAsia="Arial"/>
          <w:color w:val="231F20"/>
          <w:w w:val="105"/>
          <w:position w:val="2"/>
          <w:sz w:val="14"/>
          <w:szCs w:val="14"/>
        </w:rPr>
        <w:t>Карелия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65"/>
        <w:ind w:left="255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Мурманская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4951" w:space="40"/>
            <w:col w:w="6396"/>
          </w:cols>
        </w:sectPr>
      </w:pPr>
    </w:p>
    <w:p>
      <w:pPr>
        <w:tabs>
          <w:tab w:pos="1893" w:val="left" w:leader="none"/>
        </w:tabs>
        <w:spacing w:line="233" w:lineRule="exact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position w:val="9"/>
          <w:sz w:val="14"/>
          <w:szCs w:val="14"/>
        </w:rPr>
        <w:t>69</w:t>
      </w:r>
      <w:r>
        <w:rPr>
          <w:rFonts w:ascii="Arial" w:hAnsi="Arial" w:cs="Arial" w:eastAsia="Arial"/>
          <w:color w:val="231F20"/>
          <w:w w:val="105"/>
          <w:position w:val="9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Ир</w:t>
      </w:r>
      <w:r>
        <w:rPr>
          <w:rFonts w:ascii="Arial" w:hAnsi="Arial" w:cs="Arial" w:eastAsia="Arial"/>
          <w:color w:val="231F20"/>
          <w:spacing w:val="2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spacing w:val="3"/>
          <w:w w:val="105"/>
          <w:sz w:val="14"/>
          <w:szCs w:val="14"/>
        </w:rPr>
        <w:t>у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ская</w:t>
      </w:r>
      <w:r>
        <w:rPr>
          <w:rFonts w:ascii="Arial" w:hAnsi="Arial" w:cs="Arial" w:eastAsia="Arial"/>
          <w:color w:val="231F20"/>
          <w:spacing w:val="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38" w:lineRule="exact" w:before="33"/>
        <w:ind w:left="-36" w:right="6618" w:firstLine="845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Амурская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231F20"/>
          <w:w w:val="103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урганская</w:t>
      </w:r>
      <w:r>
        <w:rPr>
          <w:rFonts w:ascii="Arial" w:hAnsi="Arial" w:cs="Arial" w:eastAsia="Arial"/>
          <w:color w:val="231F20"/>
          <w:spacing w:val="1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138" w:lineRule="exact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2932" w:space="40"/>
            <w:col w:w="8415"/>
          </w:cols>
        </w:sectPr>
      </w:pPr>
    </w:p>
    <w:p>
      <w:pPr>
        <w:tabs>
          <w:tab w:pos="2145" w:val="left" w:leader="none"/>
        </w:tabs>
        <w:spacing w:line="170" w:lineRule="exact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position w:val="-6"/>
          <w:sz w:val="14"/>
          <w:szCs w:val="14"/>
        </w:rPr>
        <w:t>68</w:t>
      </w:r>
      <w:r>
        <w:rPr>
          <w:rFonts w:ascii="Arial" w:hAnsi="Arial" w:cs="Arial" w:eastAsia="Arial"/>
          <w:color w:val="231F20"/>
          <w:w w:val="105"/>
          <w:position w:val="-6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Пс</w:t>
      </w:r>
      <w:r>
        <w:rPr>
          <w:rFonts w:ascii="Arial" w:hAnsi="Arial" w:cs="Arial" w:eastAsia="Arial"/>
          <w:color w:val="231F20"/>
          <w:spacing w:val="-4"/>
          <w:w w:val="105"/>
          <w:sz w:val="14"/>
          <w:szCs w:val="14"/>
        </w:rPr>
        <w:t>к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овская</w:t>
      </w:r>
      <w:r>
        <w:rPr>
          <w:rFonts w:ascii="Arial" w:hAnsi="Arial" w:cs="Arial" w:eastAsia="Arial"/>
          <w:color w:val="231F20"/>
          <w:spacing w:val="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17" w:lineRule="exact"/>
        <w:ind w:left="0" w:right="0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Еврейская</w:t>
      </w:r>
      <w:r>
        <w:rPr>
          <w:rFonts w:ascii="Arial" w:hAnsi="Arial" w:cs="Arial" w:eastAsia="Arial"/>
          <w:color w:val="231F20"/>
          <w:spacing w:val="-1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А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10" w:lineRule="exact" w:before="6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67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90" w:lineRule="exact" w:before="5"/>
        <w:rPr>
          <w:sz w:val="19"/>
          <w:szCs w:val="19"/>
        </w:rPr>
      </w:pPr>
      <w:r>
        <w:rPr>
          <w:sz w:val="19"/>
          <w:szCs w:val="19"/>
        </w:rPr>
      </w:r>
    </w:p>
    <w:p>
      <w:pPr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66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00" w:lineRule="exact" w:before="2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65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91" w:lineRule="auto" w:before="18"/>
        <w:ind w:left="286" w:right="0" w:firstLine="403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Алтай</w:t>
      </w:r>
      <w:r>
        <w:rPr>
          <w:rFonts w:ascii="Arial" w:hAnsi="Arial" w:cs="Arial" w:eastAsia="Arial"/>
          <w:color w:val="231F20"/>
          <w:w w:val="103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Забайкальский</w:t>
      </w:r>
      <w:r>
        <w:rPr>
          <w:rFonts w:ascii="Arial" w:hAnsi="Arial" w:cs="Arial" w:eastAsia="Arial"/>
          <w:color w:val="231F20"/>
          <w:spacing w:val="2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край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60" w:lineRule="exact" w:before="11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42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Респ.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spacing w:val="-9"/>
          <w:w w:val="105"/>
          <w:sz w:val="14"/>
          <w:szCs w:val="14"/>
        </w:rPr>
        <w:t>Т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ыва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18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10"/>
        </w:rPr>
        <w:br w:type="column"/>
      </w:r>
      <w:r>
        <w:rPr>
          <w:rFonts w:ascii="Arial" w:hAnsi="Arial" w:cs="Arial" w:eastAsia="Arial"/>
          <w:color w:val="231F20"/>
          <w:w w:val="110"/>
          <w:sz w:val="14"/>
          <w:szCs w:val="14"/>
        </w:rPr>
        <w:t>Камчатский</w:t>
      </w:r>
      <w:r>
        <w:rPr>
          <w:rFonts w:ascii="Arial" w:hAnsi="Arial" w:cs="Arial" w:eastAsia="Arial"/>
          <w:color w:val="231F20"/>
          <w:spacing w:val="-24"/>
          <w:w w:val="110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10"/>
          <w:sz w:val="14"/>
          <w:szCs w:val="14"/>
        </w:rPr>
        <w:t>край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74" w:lineRule="exact"/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Магаданская</w:t>
      </w:r>
      <w:r>
        <w:rPr>
          <w:rFonts w:ascii="Arial" w:hAnsi="Arial" w:cs="Arial" w:eastAsia="Arial"/>
          <w:color w:val="231F20"/>
          <w:spacing w:val="-7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обл.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 w:line="74" w:lineRule="exact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4" w:equalWidth="0">
            <w:col w:w="3444" w:space="40"/>
            <w:col w:w="1700" w:space="1316"/>
            <w:col w:w="1708" w:space="863"/>
            <w:col w:w="2316"/>
          </w:cols>
        </w:sectPr>
      </w:pPr>
    </w:p>
    <w:p>
      <w:pPr>
        <w:spacing w:line="170" w:lineRule="exact" w:before="9"/>
        <w:rPr>
          <w:sz w:val="17"/>
          <w:szCs w:val="17"/>
        </w:rPr>
      </w:pPr>
      <w:r>
        <w:rPr>
          <w:sz w:val="17"/>
          <w:szCs w:val="17"/>
        </w:rPr>
      </w:r>
    </w:p>
    <w:p>
      <w:pPr>
        <w:ind w:left="527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64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tabs>
          <w:tab w:pos="1212" w:val="left" w:leader="none"/>
          <w:tab w:pos="1686" w:val="left" w:leader="none"/>
          <w:tab w:pos="2177" w:val="left" w:leader="none"/>
          <w:tab w:pos="2655" w:val="left" w:leader="none"/>
          <w:tab w:pos="3134" w:val="left" w:leader="none"/>
          <w:tab w:pos="3616" w:val="left" w:leader="none"/>
          <w:tab w:pos="4097" w:val="left" w:leader="none"/>
          <w:tab w:pos="4578" w:val="left" w:leader="none"/>
          <w:tab w:pos="5056" w:val="left" w:leader="none"/>
          <w:tab w:pos="5514" w:val="left" w:leader="none"/>
          <w:tab w:pos="5983" w:val="left" w:leader="none"/>
          <w:tab w:pos="6469" w:val="left" w:leader="none"/>
          <w:tab w:pos="6953" w:val="left" w:leader="none"/>
          <w:tab w:pos="7428" w:val="left" w:leader="none"/>
          <w:tab w:pos="7912" w:val="left" w:leader="none"/>
          <w:tab w:pos="8391" w:val="left" w:leader="none"/>
          <w:tab w:pos="8876" w:val="left" w:leader="none"/>
          <w:tab w:pos="9352" w:val="left" w:leader="none"/>
          <w:tab w:pos="9825" w:val="left" w:leader="none"/>
          <w:tab w:pos="10291" w:val="left" w:leader="none"/>
        </w:tabs>
        <w:spacing w:before="40"/>
        <w:ind w:left="781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w w:val="105"/>
          <w:sz w:val="14"/>
          <w:szCs w:val="14"/>
        </w:rPr>
        <w:t>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20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30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40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50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60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70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80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90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100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110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120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130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140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150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160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170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180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190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ab/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200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  </w:t>
      </w:r>
      <w:r>
        <w:rPr>
          <w:rFonts w:ascii="Arial" w:hAnsi="Arial" w:cs="Arial" w:eastAsia="Arial"/>
          <w:color w:val="231F20"/>
          <w:spacing w:val="34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210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/>
        <w:jc w:val="lef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</w:sectPr>
      </w:pPr>
    </w:p>
    <w:p>
      <w:pPr>
        <w:tabs>
          <w:tab w:pos="4952" w:val="left" w:leader="none"/>
          <w:tab w:pos="5875" w:val="left" w:leader="none"/>
        </w:tabs>
        <w:spacing w:before="2"/>
        <w:ind w:left="3812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b/>
          <w:bCs/>
          <w:color w:val="BE1E2D"/>
          <w:w w:val="105"/>
          <w:sz w:val="14"/>
          <w:szCs w:val="14"/>
        </w:rPr>
        <w:t>61</w:t>
      </w:r>
      <w:r>
        <w:rPr>
          <w:rFonts w:ascii="Arial" w:hAnsi="Arial" w:cs="Arial" w:eastAsia="Arial"/>
          <w:b/>
          <w:bCs/>
          <w:color w:val="BE1E2D"/>
          <w:w w:val="105"/>
          <w:sz w:val="14"/>
          <w:szCs w:val="14"/>
        </w:rPr>
        <w:tab/>
      </w:r>
      <w:r>
        <w:rPr>
          <w:rFonts w:ascii="Arial" w:hAnsi="Arial" w:cs="Arial" w:eastAsia="Arial"/>
          <w:b/>
          <w:bCs/>
          <w:color w:val="BE1E2D"/>
          <w:w w:val="105"/>
          <w:sz w:val="14"/>
          <w:szCs w:val="14"/>
        </w:rPr>
        <w:t>89</w:t>
      </w:r>
      <w:r>
        <w:rPr>
          <w:rFonts w:ascii="Arial" w:hAnsi="Arial" w:cs="Arial" w:eastAsia="Arial"/>
          <w:b/>
          <w:bCs/>
          <w:color w:val="BE1E2D"/>
          <w:w w:val="105"/>
          <w:sz w:val="14"/>
          <w:szCs w:val="14"/>
        </w:rPr>
        <w:tab/>
      </w:r>
      <w:r>
        <w:rPr>
          <w:rFonts w:ascii="Arial" w:hAnsi="Arial" w:cs="Arial" w:eastAsia="Arial"/>
          <w:b/>
          <w:bCs/>
          <w:color w:val="BE1E2D"/>
          <w:w w:val="100"/>
          <w:sz w:val="14"/>
          <w:szCs w:val="14"/>
        </w:rPr>
        <w:t>108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3"/>
        <w:ind w:left="0" w:right="579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w w:val="105"/>
        </w:rPr>
        <w:br w:type="column"/>
      </w:r>
      <w:r>
        <w:rPr>
          <w:rFonts w:ascii="Georgia" w:hAnsi="Georgia" w:cs="Georgia" w:eastAsia="Georgia"/>
          <w:i/>
          <w:color w:val="231F20"/>
          <w:w w:val="105"/>
          <w:sz w:val="14"/>
          <w:szCs w:val="14"/>
        </w:rPr>
        <w:t>s</w:t>
      </w:r>
      <w:r>
        <w:rPr>
          <w:rFonts w:ascii="Arial" w:hAnsi="Arial" w:cs="Arial" w:eastAsia="Arial"/>
          <w:color w:val="231F20"/>
          <w:spacing w:val="-1"/>
          <w:w w:val="105"/>
          <w:position w:val="-4"/>
          <w:sz w:val="8"/>
          <w:szCs w:val="8"/>
        </w:rPr>
        <w:t>H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,</w:t>
      </w:r>
      <w:r>
        <w:rPr>
          <w:rFonts w:ascii="Arial" w:hAnsi="Arial" w:cs="Arial" w:eastAsia="Arial"/>
          <w:color w:val="231F20"/>
          <w:spacing w:val="-18"/>
          <w:w w:val="105"/>
          <w:sz w:val="14"/>
          <w:szCs w:val="14"/>
        </w:rPr>
        <w:t> 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k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I-</w:t>
      </w:r>
      <w:r>
        <w:rPr>
          <w:rFonts w:ascii="Arial" w:hAnsi="Arial" w:cs="Arial" w:eastAsia="Arial"/>
          <w:color w:val="231F20"/>
          <w:w w:val="105"/>
          <w:sz w:val="14"/>
          <w:szCs w:val="14"/>
        </w:rPr>
        <w:t>/год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after="0"/>
        <w:jc w:val="right"/>
        <w:rPr>
          <w:rFonts w:ascii="Arial" w:hAnsi="Arial" w:cs="Arial" w:eastAsia="Arial"/>
          <w:sz w:val="14"/>
          <w:szCs w:val="14"/>
        </w:rPr>
        <w:sectPr>
          <w:type w:val="continuous"/>
          <w:pgSz w:w="13607" w:h="9360" w:orient="landscape"/>
          <w:pgMar w:top="1340" w:bottom="280" w:left="920" w:right="1300"/>
          <w:cols w:num="2" w:equalWidth="0">
            <w:col w:w="6120" w:space="256"/>
            <w:col w:w="5011"/>
          </w:cols>
        </w:sectPr>
      </w:pPr>
    </w:p>
    <w:p>
      <w:pPr>
        <w:spacing w:line="130" w:lineRule="exact" w:before="4"/>
        <w:rPr>
          <w:sz w:val="13"/>
          <w:szCs w:val="13"/>
        </w:rPr>
      </w:pPr>
      <w:r>
        <w:rPr/>
        <w:pict>
          <v:group style="position:absolute;margin-left:621.21698pt;margin-top:47.905499pt;width:19.842pt;height:.1pt;mso-position-horizontal-relative:page;mso-position-vertical-relative:page;z-index:-12222" coordorigin="12424,958" coordsize="397,2">
            <v:shape style="position:absolute;left:12424;top:958;width:397;height:2" coordorigin="12424,958" coordsize="397,0" path="m12821,958l12424,958e" filled="f" stroked="t" strokeweight="1pt" strokecolor="#231F20">
              <v:path arrowok="t"/>
            </v:shape>
            <w10:wrap type="none"/>
          </v:group>
        </w:pict>
      </w:r>
      <w:r>
        <w:rPr/>
        <w:pict>
          <v:shape style="position:absolute;margin-left:623.207642pt;margin-top:29.2962pt;width:15pt;height:367.382116pt;mso-position-horizontal-relative:page;mso-position-vertical-relative:page;z-index:-12220" type="#_x0000_t202" filled="f" stroked="f">
            <v:textbox inset="0,0,0,0" style="layout-flow:vertical">
              <w:txbxContent>
                <w:p>
                  <w:pPr>
                    <w:spacing w:line="276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1"/>
                      <w:w w:val="82"/>
                      <w:sz w:val="26"/>
                      <w:szCs w:val="26"/>
                    </w:rPr>
                    <w:t>6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w w:val="82"/>
                      <w:sz w:val="26"/>
                      <w:szCs w:val="26"/>
                    </w:rPr>
                    <w:t>0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w w:val="100"/>
                      <w:sz w:val="26"/>
                      <w:szCs w:val="26"/>
                    </w:rPr>
                    <w:t>  </w:t>
                  </w:r>
                  <w:r>
                    <w:rPr>
                      <w:rFonts w:ascii="Arial" w:hAnsi="Arial" w:cs="Arial" w:eastAsia="Arial"/>
                      <w:b/>
                      <w:bCs/>
                      <w:color w:val="231F20"/>
                      <w:spacing w:val="-22"/>
                      <w:w w:val="100"/>
                      <w:sz w:val="26"/>
                      <w:szCs w:val="26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3"/>
                      <w:w w:val="63"/>
                      <w:sz w:val="24"/>
                      <w:szCs w:val="24"/>
                    </w:rPr>
                    <w:t>7</w:t>
                  </w:r>
                  <w:r>
                    <w:rPr>
                      <w:rFonts w:ascii="Arial" w:hAnsi="Arial" w:cs="Arial" w:eastAsia="Arial"/>
                      <w:color w:val="231F20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2"/>
                      <w:sz w:val="24"/>
                      <w:szCs w:val="24"/>
                    </w:rPr>
                    <w:t>Д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78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8"/>
                      <w:sz w:val="24"/>
                      <w:szCs w:val="24"/>
                    </w:rPr>
                    <w:t>м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7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w w:val="87"/>
                      <w:sz w:val="24"/>
                      <w:szCs w:val="24"/>
                    </w:rPr>
                    <w:t>г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9"/>
                      <w:sz w:val="24"/>
                      <w:szCs w:val="2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1"/>
                      <w:sz w:val="24"/>
                      <w:szCs w:val="24"/>
                    </w:rPr>
                    <w:t>ч</w:t>
                  </w:r>
                  <w:r>
                    <w:rPr>
                      <w:rFonts w:ascii="Arial" w:hAnsi="Arial" w:cs="Arial" w:eastAsia="Arial"/>
                      <w:color w:val="231F20"/>
                      <w:w w:val="81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w w:val="94"/>
                      <w:sz w:val="24"/>
                      <w:szCs w:val="2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2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82"/>
                      <w:sz w:val="24"/>
                      <w:szCs w:val="2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7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8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w w:val="88"/>
                      <w:sz w:val="24"/>
                      <w:szCs w:val="24"/>
                    </w:rPr>
                    <w:t>к</w:t>
                  </w:r>
                  <w:r>
                    <w:rPr>
                      <w:rFonts w:ascii="Arial" w:hAnsi="Arial" w:cs="Arial" w:eastAsia="Arial"/>
                      <w:color w:val="231F20"/>
                      <w:spacing w:val="4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w w:val="87"/>
                      <w:sz w:val="24"/>
                      <w:szCs w:val="24"/>
                    </w:rPr>
                    <w:t>з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w w:val="78"/>
                      <w:sz w:val="24"/>
                      <w:szCs w:val="24"/>
                    </w:rPr>
                    <w:t>те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79"/>
                      <w:sz w:val="24"/>
                      <w:szCs w:val="24"/>
                    </w:rPr>
                    <w:t>л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69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4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5"/>
                      <w:sz w:val="24"/>
                      <w:szCs w:val="2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2"/>
                      <w:sz w:val="24"/>
                      <w:szCs w:val="24"/>
                    </w:rPr>
                    <w:t>не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4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76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5"/>
                      <w:sz w:val="24"/>
                      <w:szCs w:val="24"/>
                    </w:rPr>
                    <w:t>Н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4"/>
                      <w:sz w:val="24"/>
                      <w:szCs w:val="24"/>
                    </w:rPr>
                    <w:t>о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84"/>
                      <w:sz w:val="24"/>
                      <w:szCs w:val="24"/>
                    </w:rPr>
                    <w:t>в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1"/>
                      <w:sz w:val="24"/>
                      <w:szCs w:val="24"/>
                    </w:rPr>
                    <w:t>ым</w:t>
                  </w:r>
                  <w:r>
                    <w:rPr>
                      <w:rFonts w:ascii="Arial" w:hAnsi="Arial" w:cs="Arial" w:eastAsia="Arial"/>
                      <w:color w:val="231F20"/>
                      <w:w w:val="81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-11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62"/>
                      <w:sz w:val="24"/>
                      <w:szCs w:val="24"/>
                    </w:rPr>
                    <w:t>С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78"/>
                      <w:sz w:val="24"/>
                      <w:szCs w:val="2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231F20"/>
                      <w:spacing w:val="-3"/>
                      <w:w w:val="78"/>
                      <w:sz w:val="24"/>
                      <w:szCs w:val="24"/>
                    </w:rPr>
                    <w:t>а</w:t>
                  </w:r>
                  <w:r>
                    <w:rPr>
                      <w:rFonts w:ascii="Arial" w:hAnsi="Arial" w:cs="Arial" w:eastAsia="Arial"/>
                      <w:color w:val="231F20"/>
                      <w:spacing w:val="-2"/>
                      <w:w w:val="82"/>
                      <w:sz w:val="24"/>
                      <w:szCs w:val="24"/>
                    </w:rPr>
                    <w:t>рым</w:t>
                  </w:r>
                  <w:r>
                    <w:rPr>
                      <w:rFonts w:ascii="Arial" w:hAnsi="Arial" w:cs="Arial" w:eastAsia="Arial"/>
                      <w:color w:val="231F20"/>
                      <w:spacing w:val="-1"/>
                      <w:w w:val="82"/>
                      <w:sz w:val="24"/>
                      <w:szCs w:val="24"/>
                    </w:rPr>
                    <w:t>и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spacing w:val="2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231F20"/>
                      <w:w w:val="69"/>
                      <w:sz w:val="24"/>
                      <w:szCs w:val="24"/>
                    </w:rPr>
                    <w:t>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rPr>
          <w:sz w:val="13"/>
          <w:szCs w:val="13"/>
        </w:rPr>
      </w:r>
    </w:p>
    <w:p>
      <w:pPr>
        <w:spacing w:line="250" w:lineRule="auto"/>
        <w:ind w:left="100" w:right="117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6.</w:t>
      </w:r>
      <w:r>
        <w:rPr>
          <w:rFonts w:ascii="Arial" w:hAnsi="Arial" w:cs="Arial" w:eastAsia="Arial"/>
          <w:b/>
          <w:bCs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: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хр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ах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13607" w:h="9360" w:orient="landscape"/>
          <w:pgMar w:top="1340" w:bottom="280" w:left="920" w:right="130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9" w:lineRule="auto" w:before="35"/>
        <w:ind w:left="117" w:right="44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Видно,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что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регионы,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входящие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СКФО,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Республика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Татарстан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(все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ги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8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1,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им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тельно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низких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общих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подушевых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расходах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здравоохранение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группи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руются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внутри</w:t>
      </w:r>
      <w:r>
        <w:rPr>
          <w:rFonts w:ascii="Malgun Gothic" w:hAnsi="Malgun Gothic" w:cs="Malgun Gothic" w:eastAsia="Malgun Gothic"/>
          <w:color w:val="231F20"/>
          <w:spacing w:val="-2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зеленого</w:t>
      </w:r>
      <w:r>
        <w:rPr>
          <w:rFonts w:ascii="Malgun Gothic" w:hAnsi="Malgun Gothic" w:cs="Malgun Gothic" w:eastAsia="Malgun Gothic"/>
          <w:color w:val="231F20"/>
          <w:spacing w:val="-2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овала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37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Все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остальные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регионы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группируются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вокруг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трех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наклонных</w:t>
      </w:r>
      <w:r>
        <w:rPr>
          <w:rFonts w:ascii="Malgun Gothic" w:hAnsi="Malgun Gothic" w:cs="Malgun Gothic" w:eastAsia="Malgun Gothic"/>
          <w:color w:val="231F20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пунктирны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прямы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(красной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сине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черной)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выходящи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одной</w:t>
      </w:r>
      <w:r>
        <w:rPr>
          <w:rFonts w:ascii="Malgun Gothic" w:hAnsi="Malgun Gothic" w:cs="Malgun Gothic" w:eastAsia="Malgun Gothic"/>
          <w:color w:val="231F20"/>
          <w:spacing w:val="1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точки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ОПЖ,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равной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65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лет,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когда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общий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подушевой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расход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здравоо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ранение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пределе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равняется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нулю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39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60.915001pt;margin-top:29.040783pt;width:1.373pt;height:1.454pt;mso-position-horizontal-relative:page;mso-position-vertical-relative:paragraph;z-index:-12215" coordorigin="1218,581" coordsize="27,29">
            <v:shape style="position:absolute;left:1218;top:581;width:27;height:29" coordorigin="1218,581" coordsize="27,29" path="m1236,581l1228,581,1225,582,1220,588,1218,591,1218,600,1220,603,1225,608,1228,610,1236,610,1239,608,1244,603,1246,600,1246,591,1244,588,1239,582,1236,581xe" filled="t" fillcolor="#231F20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102.658997pt;margin-top:43.040783pt;width:1.373pt;height:1.454pt;mso-position-horizontal-relative:page;mso-position-vertical-relative:paragraph;z-index:-12214" coordorigin="2053,861" coordsize="27,29">
            <v:shape style="position:absolute;left:2053;top:861;width:27;height:29" coordorigin="2053,861" coordsize="27,29" path="m2071,861l2063,861,2060,862,2054,868,2053,871,2053,880,2054,883,2060,888,2063,890,2071,890,2074,888,2079,883,2081,880,2081,871,2079,868,2074,862,2071,861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Красна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пряма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соединяе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цент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круга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представляющег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цело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(общи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подушевы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расход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здравоохранени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равны</w:t>
      </w:r>
      <w:r>
        <w:rPr>
          <w:rFonts w:ascii="Malgun Gothic" w:hAnsi="Malgun Gothic" w:cs="Malgun Gothic" w:eastAsia="Malgun Gothic"/>
          <w:color w:val="231F20"/>
          <w:spacing w:val="2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61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k</w:t>
      </w:r>
      <w:r>
        <w:rPr>
          <w:rFonts w:ascii="Cambria" w:hAnsi="Cambria" w:cs="Cambria" w:eastAsia="Cambria"/>
          <w:color w:val="231F20"/>
          <w:w w:val="95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равна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73,4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года)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этом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Москве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данные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расходы</w:t>
      </w:r>
      <w:r>
        <w:rPr>
          <w:rFonts w:ascii="Malgun Gothic" w:hAnsi="Malgun Gothic" w:cs="Malgun Gothic" w:eastAsia="Malgun Gothic"/>
          <w:color w:val="231F20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равны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108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k</w:t>
      </w:r>
      <w:r>
        <w:rPr>
          <w:rFonts w:ascii="Cambria" w:hAnsi="Cambria" w:cs="Cambria" w:eastAsia="Cambria"/>
          <w:color w:val="231F20"/>
          <w:w w:val="95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1,8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больше,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равна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79,4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Вну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три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красного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овала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вокруг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этой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прямой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достаточно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хорошо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группирую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относительн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высоким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значениям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сопоста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те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льн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ыс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бщ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уш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од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здравоохранение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(первая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группа)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практически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все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регионы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ЦФО</w:t>
      </w:r>
      <w:r>
        <w:rPr>
          <w:rFonts w:ascii="Malgun Gothic" w:hAnsi="Malgun Gothic" w:cs="Malgun Gothic" w:eastAsia="Malgun Gothic"/>
          <w:color w:val="231F20"/>
          <w:w w:val="10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(Москва,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Московская,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Белгородская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17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регионов,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депрессивны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Тверско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6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Костромско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6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областей)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СЗФ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(Санкт-</w:t>
      </w:r>
      <w:r>
        <w:rPr>
          <w:rFonts w:ascii="Malgun Gothic" w:hAnsi="Malgun Gothic" w:cs="Malgun Gothic" w:eastAsia="Malgun Gothic"/>
          <w:color w:val="231F20"/>
          <w:spacing w:val="1"/>
          <w:w w:val="10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Петербург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Ленинградская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Калининградская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Вологодска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1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региона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11),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ЮФО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(все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8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регионов),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ПФО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(всего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13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регионов,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кроме</w:t>
      </w:r>
      <w:r>
        <w:rPr>
          <w:rFonts w:ascii="Malgun Gothic" w:hAnsi="Malgun Gothic" w:cs="Malgun Gothic" w:eastAsia="Malgun Gothic"/>
          <w:color w:val="231F20"/>
          <w:w w:val="9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Татарстана)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УФ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(Свердловская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Тюменская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Челябинска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ХМАО,</w:t>
      </w:r>
      <w:r>
        <w:rPr>
          <w:rFonts w:ascii="Malgun Gothic" w:hAnsi="Malgun Gothic" w:cs="Malgun Gothic" w:eastAsia="Malgun Gothic"/>
          <w:color w:val="231F20"/>
          <w:spacing w:val="-1"/>
          <w:w w:val="10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региона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6),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Новосибирская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(единственный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СФО)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Итого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47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85,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55%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4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291.407898pt;margin-top:15.040783pt;width:1.373pt;height:1.454pt;mso-position-horizontal-relative:page;mso-position-vertical-relative:paragraph;z-index:-12213" coordorigin="5828,301" coordsize="27,29">
            <v:shape style="position:absolute;left:5828;top:301;width:27;height:29" coordorigin="5828,301" coordsize="27,29" path="m5846,301l5838,301,5835,302,5829,308,5828,311,5828,320,5829,323,5835,328,5838,330,5846,330,5849,328,5854,323,5856,320,5856,311,5854,308,5849,302,5846,301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Синя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пряма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такж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выходи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точк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ордина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6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проходи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вблиз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точк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Республик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Сах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(13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k</w:t>
      </w:r>
      <w:r>
        <w:rPr>
          <w:rFonts w:ascii="Cambria" w:hAnsi="Cambria" w:cs="Cambria" w:eastAsia="Cambria"/>
          <w:color w:val="231F20"/>
          <w:spacing w:val="-3"/>
          <w:w w:val="95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spacing w:val="-3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73,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года)</w:t>
      </w:r>
      <w:r>
        <w:rPr>
          <w:rFonts w:ascii="Malgun Gothic" w:hAnsi="Malgun Gothic" w:cs="Malgun Gothic" w:eastAsia="Malgun Gothic"/>
          <w:color w:val="231F20"/>
          <w:spacing w:val="-3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одним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самы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высоки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общи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подушевы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расходо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здравоохране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ние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Внутр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синег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овал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вокру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прямо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группируютс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ниженным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значениям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пр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сопоставимы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значения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общег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поду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шевог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финансировани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здравоохранени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(втора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группа)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Эт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депресси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ЦФ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(Тверска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Костромска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области)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СЗФ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(Псковская,</w:t>
      </w:r>
      <w:r>
        <w:rPr>
          <w:rFonts w:ascii="Malgun Gothic" w:hAnsi="Malgun Gothic" w:cs="Malgun Gothic" w:eastAsia="Malgun Gothic"/>
          <w:color w:val="231F20"/>
          <w:spacing w:val="-3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Новгородская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Мурманская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Архангельска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Республик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Коми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Респ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блик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Карели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всег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регионо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11)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УФ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(Курганска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ЯНАО</w:t>
      </w:r>
      <w:r>
        <w:rPr>
          <w:rFonts w:ascii="Malgun Gothic" w:hAnsi="Malgun Gothic" w:cs="Malgun Gothic" w:eastAsia="Malgun Gothic"/>
          <w:color w:val="231F20"/>
          <w:spacing w:val="-3"/>
          <w:w w:val="10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6)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практическ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вс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(кром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Новосибирской</w:t>
      </w:r>
      <w:r>
        <w:rPr>
          <w:rFonts w:ascii="Malgun Gothic" w:hAnsi="Malgun Gothic" w:cs="Malgun Gothic" w:eastAsia="Malgun Gothic"/>
          <w:color w:val="231F20"/>
          <w:spacing w:val="-3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котора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входи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перву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группу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Республик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Тыв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Республик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Ал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та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кот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оры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ход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ью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аму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депр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ессивну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груп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вс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ег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гионо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10)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част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относительн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боле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благополучны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регионо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ДФО</w:t>
      </w:r>
      <w:r>
        <w:rPr>
          <w:rFonts w:ascii="Malgun Gothic" w:hAnsi="Malgun Gothic" w:cs="Malgun Gothic" w:eastAsia="Malgun Gothic"/>
          <w:color w:val="231F20"/>
          <w:spacing w:val="-1"/>
          <w:w w:val="10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(Приморски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край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Хабаровски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край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Республик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Бурятия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Республика</w:t>
      </w:r>
      <w:r>
        <w:rPr>
          <w:rFonts w:ascii="Malgun Gothic" w:hAnsi="Malgun Gothic" w:cs="Malgun Gothic" w:eastAsia="Malgun Gothic"/>
          <w:color w:val="231F20"/>
          <w:spacing w:val="-2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Сах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всег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11)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Итог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регионо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85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25%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42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284.93399pt;margin-top:15.040783pt;width:1.373pt;height:1.454pt;mso-position-horizontal-relative:page;mso-position-vertical-relative:paragraph;z-index:-12212" coordorigin="5699,301" coordsize="27,29">
            <v:shape style="position:absolute;left:5699;top:301;width:27;height:29" coordorigin="5699,301" coordsize="27,29" path="m5716,301l5709,301,5705,302,5700,308,5699,311,5699,320,5700,323,5705,328,5709,330,5716,330,5720,328,5725,323,5726,320,5726,311,5725,308,5720,302,5716,301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Черная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прямая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выходит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также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точки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оси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ординат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65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соединяе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точки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: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Забайкальски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кра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(6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k</w:t>
      </w:r>
      <w:r>
        <w:rPr>
          <w:rFonts w:ascii="Cambria" w:hAnsi="Cambria" w:cs="Cambria" w:eastAsia="Cambria"/>
          <w:color w:val="231F20"/>
          <w:w w:val="95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67,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лет),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headerReference w:type="default" r:id="rId93"/>
          <w:headerReference w:type="even" r:id="rId94"/>
          <w:footerReference w:type="default" r:id="rId95"/>
          <w:pgSz w:w="9355" w:h="13620"/>
          <w:pgMar w:header="775" w:footer="0" w:top="1180" w:bottom="280" w:left="620" w:right="520"/>
          <w:pgNumType w:start="61"/>
        </w:sectPr>
      </w:pPr>
    </w:p>
    <w:p>
      <w:pPr>
        <w:spacing w:line="160" w:lineRule="exact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169" w:lineRule="auto"/>
        <w:ind w:left="463" w:right="112" w:firstLine="0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179.00560pt;margin-top:1.461606pt;width:1.373pt;height:1.454pt;mso-position-horizontal-relative:page;mso-position-vertical-relative:paragraph;z-index:-12211" coordorigin="3580,29" coordsize="27,29">
            <v:shape style="position:absolute;left:3580;top:29;width:27;height:29" coordorigin="3580,29" coordsize="27,29" path="m3598,29l3590,29,3587,31,3581,36,3580,40,3580,48,3581,51,3587,57,3590,58,3598,58,3601,57,3606,51,3608,48,3608,40,3606,36,3601,31,3598,29xe" filled="t" fillcolor="#231F20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80.584396pt;margin-top:14.955406pt;width:1.373pt;height:1.454pt;mso-position-horizontal-relative:page;mso-position-vertical-relative:paragraph;z-index:-12210" coordorigin="1612,299" coordsize="27,29">
            <v:shape style="position:absolute;left:1612;top:299;width:27;height:29" coordorigin="1612,299" coordsize="27,29" path="m1629,299l1622,299,1618,300,1613,306,1612,309,1612,318,1613,321,1618,327,1622,328,1629,328,1633,327,1638,321,1639,318,1639,309,1638,306,1633,300,1629,299xe" filled="t" fillcolor="#231F20" stroked="f">
              <v:path arrowok="t"/>
              <v:fill type="solid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Амурска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област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(6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position w:val="1"/>
          <w:sz w:val="23"/>
          <w:szCs w:val="23"/>
        </w:rPr>
        <w:t>k</w:t>
      </w:r>
      <w:r>
        <w:rPr>
          <w:rFonts w:ascii="Cambria" w:hAnsi="Cambria" w:cs="Cambria" w:eastAsia="Cambria"/>
          <w:color w:val="231F20"/>
          <w:spacing w:val="1"/>
          <w:w w:val="90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w w:val="90"/>
          <w:position w:val="1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spacing w:val="1"/>
          <w:w w:val="90"/>
          <w:position w:val="1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spacing w:val="3"/>
          <w:w w:val="90"/>
          <w:position w:val="1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68,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Камчатски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69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край</w:t>
      </w:r>
      <w:r>
        <w:rPr>
          <w:rFonts w:ascii="Malgun Gothic" w:hAnsi="Malgun Gothic" w:cs="Malgun Gothic" w:eastAsia="Malgun Gothic"/>
          <w:color w:val="231F20"/>
          <w:spacing w:val="1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(17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6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3"/>
          <w:szCs w:val="23"/>
        </w:rPr>
        <w:t>k</w:t>
      </w:r>
      <w:r>
        <w:rPr>
          <w:rFonts w:ascii="Cambria" w:hAnsi="Cambria" w:cs="Cambria" w:eastAsia="Cambria"/>
          <w:color w:val="231F20"/>
          <w:w w:val="90"/>
          <w:sz w:val="25"/>
          <w:szCs w:val="25"/>
        </w:rPr>
        <w:t>P</w:t>
      </w:r>
      <w:r>
        <w:rPr>
          <w:rFonts w:ascii="Cambria" w:hAnsi="Cambria" w:cs="Cambria" w:eastAsia="Cambria"/>
          <w:color w:val="231F20"/>
          <w:spacing w:val="37"/>
          <w:w w:val="90"/>
          <w:sz w:val="25"/>
          <w:szCs w:val="25"/>
        </w:rPr>
        <w:t> </w:t>
      </w:r>
      <w:r>
        <w:rPr>
          <w:rFonts w:ascii="Georgia" w:hAnsi="Georgia" w:cs="Georgia" w:eastAsia="Georgia"/>
          <w:i/>
          <w:color w:val="231F20"/>
          <w:spacing w:val="-1"/>
          <w:w w:val="90"/>
          <w:sz w:val="23"/>
          <w:szCs w:val="23"/>
        </w:rPr>
        <w:t>/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70,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самым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низким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пр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относител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но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высоких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подушевых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общих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расходах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здравоохранение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Внутри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ного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овала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вокруг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этой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прямой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группируются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регионы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низкими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значе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ниями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сопоставимых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высоких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значениях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общего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подушевого</w:t>
      </w:r>
      <w:r>
        <w:rPr>
          <w:rFonts w:ascii="Malgun Gothic" w:hAnsi="Malgun Gothic" w:cs="Malgun Gothic" w:eastAsia="Malgun Gothic"/>
          <w:color w:val="231F20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(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ые</w:t>
      </w:r>
      <w:r>
        <w:rPr>
          <w:rFonts w:ascii="Malgun Gothic" w:hAnsi="Malgun Gothic" w:cs="Malgun Gothic" w:eastAsia="Malgun Gothic"/>
          <w:color w:val="231F20"/>
          <w:spacing w:val="2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регионы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СФО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(Республика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Алтай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Республика</w:t>
      </w:r>
      <w:r>
        <w:rPr>
          <w:rFonts w:ascii="Malgun Gothic" w:hAnsi="Malgun Gothic" w:cs="Malgun Gothic" w:eastAsia="Malgun Gothic"/>
          <w:color w:val="231F20"/>
          <w:spacing w:val="6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Тыва,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региона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10)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оставшиес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неблагополучны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регион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ДФ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(Забайкальски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край,</w:t>
      </w:r>
      <w:r>
        <w:rPr>
          <w:rFonts w:ascii="Malgun Gothic" w:hAnsi="Malgun Gothic" w:cs="Malgun Gothic" w:eastAsia="Malgun Gothic"/>
          <w:color w:val="231F20"/>
          <w:spacing w:val="2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Амурская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Еврейская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автономная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Магаданская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область,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Чуко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ский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автономный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округ,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Камчатский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край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Сахалинская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обл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регионов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11)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Итого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регионов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85,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1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11%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70" w:lineRule="exact" w:before="8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spacing w:line="165" w:lineRule="auto"/>
        <w:ind w:left="463" w:right="116" w:firstLine="283"/>
        <w:jc w:val="both"/>
      </w:pPr>
      <w:r>
        <w:rPr>
          <w:color w:val="231F20"/>
          <w:w w:val="90"/>
        </w:rPr>
        <w:t>Из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рис</w:t>
      </w:r>
      <w:r>
        <w:rPr>
          <w:color w:val="231F20"/>
          <w:w w:val="90"/>
        </w:rPr>
        <w:t>�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80"/>
        </w:rPr>
        <w:t>7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6</w:t>
      </w:r>
      <w:r>
        <w:rPr>
          <w:color w:val="231F20"/>
          <w:spacing w:val="26"/>
          <w:w w:val="80"/>
        </w:rPr>
        <w:t> </w:t>
      </w:r>
      <w:r>
        <w:rPr>
          <w:color w:val="231F20"/>
          <w:w w:val="90"/>
        </w:rPr>
        <w:t>видно,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что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ОПЖ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влияют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только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общие</w:t>
      </w:r>
      <w:r>
        <w:rPr>
          <w:color w:val="231F20"/>
          <w:w w:val="93"/>
        </w:rPr>
        <w:t> </w:t>
      </w:r>
      <w:r>
        <w:rPr>
          <w:color w:val="231F20"/>
          <w:w w:val="90"/>
        </w:rPr>
        <w:t>подушевы</w:t>
      </w:r>
      <w:r>
        <w:rPr>
          <w:color w:val="231F20"/>
          <w:w w:val="90"/>
        </w:rPr>
        <w:t>е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расход</w:t>
      </w:r>
      <w:r>
        <w:rPr>
          <w:color w:val="231F20"/>
          <w:w w:val="90"/>
        </w:rPr>
        <w:t>ы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здравоохранение</w:t>
      </w:r>
      <w:r>
        <w:rPr>
          <w:color w:val="231F20"/>
          <w:w w:val="90"/>
        </w:rPr>
        <w:t>,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о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други</w:t>
      </w:r>
      <w:r>
        <w:rPr>
          <w:color w:val="231F20"/>
          <w:w w:val="90"/>
        </w:rPr>
        <w:t>е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фа</w:t>
      </w:r>
      <w:r>
        <w:rPr>
          <w:color w:val="231F20"/>
          <w:spacing w:val="1"/>
          <w:w w:val="90"/>
        </w:rPr>
        <w:t>к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торы: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средние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подушевые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доходы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населения,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образ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жизни,</w:t>
      </w:r>
      <w:r>
        <w:rPr>
          <w:color w:val="231F20"/>
          <w:w w:val="100"/>
        </w:rPr>
        <w:t> </w:t>
      </w:r>
      <w:r>
        <w:rPr>
          <w:color w:val="231F20"/>
          <w:w w:val="90"/>
        </w:rPr>
        <w:t>э</w:t>
      </w:r>
      <w:r>
        <w:rPr>
          <w:color w:val="231F20"/>
          <w:w w:val="90"/>
        </w:rPr>
        <w:t>к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ги</w:t>
      </w:r>
      <w:r>
        <w:rPr>
          <w:color w:val="231F20"/>
          <w:w w:val="90"/>
        </w:rPr>
        <w:t>я</w:t>
      </w:r>
      <w:r>
        <w:rPr>
          <w:color w:val="231F20"/>
          <w:w w:val="90"/>
        </w:rPr>
        <w:t>,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е</w:t>
      </w:r>
      <w:r>
        <w:rPr>
          <w:color w:val="231F20"/>
          <w:spacing w:val="1"/>
          <w:w w:val="90"/>
        </w:rPr>
        <w:t>б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а</w:t>
      </w:r>
      <w:r>
        <w:rPr>
          <w:color w:val="231F20"/>
          <w:w w:val="90"/>
        </w:rPr>
        <w:t>г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пр</w:t>
      </w:r>
      <w:r>
        <w:rPr>
          <w:color w:val="231F20"/>
          <w:w w:val="90"/>
        </w:rPr>
        <w:t>ия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ы</w:t>
      </w:r>
      <w:r>
        <w:rPr>
          <w:color w:val="231F20"/>
          <w:w w:val="90"/>
        </w:rPr>
        <w:t>е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м</w:t>
      </w:r>
      <w:r>
        <w:rPr>
          <w:color w:val="231F20"/>
          <w:spacing w:val="1"/>
          <w:w w:val="90"/>
        </w:rPr>
        <w:t>а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ич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к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у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1"/>
          <w:w w:val="90"/>
        </w:rPr>
        <w:t>в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spacing w:val="70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8"/>
          <w:w w:val="90"/>
        </w:rPr>
        <w:t> </w:t>
      </w:r>
      <w:r>
        <w:rPr>
          <w:color w:val="231F20"/>
          <w:spacing w:val="4"/>
          <w:w w:val="80"/>
        </w:rPr>
        <w:t>т</w:t>
      </w:r>
      <w:r>
        <w:rPr>
          <w:color w:val="231F20"/>
          <w:spacing w:val="2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w w:val="80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-2"/>
          <w:w w:val="90"/>
        </w:rPr>
        <w:t>н</w:t>
      </w:r>
      <w:r>
        <w:rPr>
          <w:color w:val="231F20"/>
          <w:w w:val="90"/>
        </w:rPr>
        <w:t>и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1"/>
          <w:w w:val="90"/>
        </w:rPr>
        <w:t> </w:t>
      </w:r>
      <w:r>
        <w:rPr>
          <w:color w:val="231F20"/>
          <w:spacing w:val="-2"/>
          <w:w w:val="90"/>
        </w:rPr>
        <w:t>з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2"/>
          <w:w w:val="90"/>
        </w:rPr>
        <w:t>а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-2"/>
          <w:w w:val="90"/>
        </w:rPr>
        <w:t>т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2"/>
          <w:w w:val="90"/>
        </w:rPr>
        <w:t>ь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2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31"/>
          <w:w w:val="90"/>
        </w:rPr>
        <w:t> </w:t>
      </w:r>
      <w:r>
        <w:rPr>
          <w:color w:val="231F20"/>
          <w:spacing w:val="-2"/>
          <w:w w:val="90"/>
        </w:rPr>
        <w:t>с</w:t>
      </w:r>
      <w:r>
        <w:rPr>
          <w:color w:val="231F20"/>
          <w:spacing w:val="-2"/>
          <w:w w:val="90"/>
        </w:rPr>
        <w:t>т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-2"/>
          <w:w w:val="90"/>
        </w:rPr>
        <w:t>п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-2"/>
          <w:w w:val="90"/>
        </w:rPr>
        <w:t>н</w:t>
      </w:r>
      <w:r>
        <w:rPr>
          <w:color w:val="231F20"/>
          <w:w w:val="90"/>
        </w:rPr>
        <w:t>и</w:t>
      </w:r>
      <w:r>
        <w:rPr>
          <w:color w:val="231F20"/>
          <w:spacing w:val="31"/>
          <w:w w:val="90"/>
        </w:rPr>
        <w:t> </w:t>
      </w:r>
      <w:r>
        <w:rPr>
          <w:color w:val="231F20"/>
          <w:spacing w:val="-2"/>
          <w:w w:val="90"/>
        </w:rPr>
        <w:t>п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-2"/>
          <w:w w:val="90"/>
        </w:rPr>
        <w:t>я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2"/>
          <w:w w:val="90"/>
        </w:rPr>
        <w:t>я</w:t>
      </w:r>
      <w:r>
        <w:rPr>
          <w:color w:val="231F20"/>
          <w:spacing w:val="-2"/>
          <w:w w:val="90"/>
        </w:rPr>
        <w:t>ю</w:t>
      </w:r>
      <w:r>
        <w:rPr>
          <w:color w:val="231F20"/>
          <w:spacing w:val="-2"/>
          <w:w w:val="90"/>
        </w:rPr>
        <w:t>т</w:t>
      </w:r>
      <w:r>
        <w:rPr>
          <w:color w:val="231F20"/>
          <w:spacing w:val="-2"/>
          <w:w w:val="90"/>
        </w:rPr>
        <w:t>с</w:t>
      </w:r>
      <w:r>
        <w:rPr>
          <w:color w:val="231F20"/>
          <w:w w:val="90"/>
        </w:rPr>
        <w:t>я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1"/>
          <w:w w:val="90"/>
        </w:rPr>
        <w:t> 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-2"/>
          <w:w w:val="90"/>
        </w:rPr>
        <w:t>г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2"/>
          <w:w w:val="90"/>
        </w:rPr>
        <w:t>а</w:t>
      </w:r>
      <w:r>
        <w:rPr>
          <w:color w:val="231F20"/>
          <w:w w:val="90"/>
        </w:rPr>
        <w:t>х</w:t>
      </w:r>
      <w:r>
        <w:rPr>
          <w:color w:val="231F20"/>
          <w:spacing w:val="31"/>
          <w:w w:val="90"/>
        </w:rPr>
        <w:t> </w:t>
      </w:r>
      <w:r>
        <w:rPr>
          <w:color w:val="231F20"/>
          <w:spacing w:val="-2"/>
          <w:w w:val="95"/>
        </w:rPr>
        <w:t>С</w:t>
      </w:r>
      <w:r>
        <w:rPr>
          <w:color w:val="231F20"/>
          <w:spacing w:val="-2"/>
          <w:w w:val="95"/>
        </w:rPr>
        <w:t>З</w:t>
      </w:r>
      <w:r>
        <w:rPr>
          <w:color w:val="231F20"/>
          <w:spacing w:val="-2"/>
          <w:w w:val="95"/>
        </w:rPr>
        <w:t>Ф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w w:val="95"/>
        </w:rPr>
        <w:t>СФО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ДВО,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входящих</w:t>
      </w:r>
      <w:r>
        <w:rPr>
          <w:color w:val="231F20"/>
          <w:spacing w:val="39"/>
          <w:w w:val="90"/>
        </w:rPr>
        <w:t> </w:t>
      </w:r>
      <w:r>
        <w:rPr>
          <w:color w:val="231F20"/>
          <w:w w:val="90"/>
        </w:rPr>
        <w:t>во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вторую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третью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группы,</w:t>
      </w:r>
      <w:r>
        <w:rPr>
          <w:color w:val="231F20"/>
          <w:spacing w:val="39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также</w:t>
      </w:r>
      <w:r>
        <w:rPr>
          <w:color w:val="231F20"/>
          <w:w w:val="96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7"/>
          <w:w w:val="90"/>
        </w:rPr>
        <w:t> </w:t>
      </w:r>
      <w:r>
        <w:rPr>
          <w:color w:val="231F20"/>
          <w:spacing w:val="-1"/>
          <w:w w:val="90"/>
        </w:rPr>
        <w:t>региона</w:t>
      </w:r>
      <w:r>
        <w:rPr>
          <w:color w:val="231F20"/>
          <w:w w:val="90"/>
        </w:rPr>
        <w:t>х</w:t>
      </w:r>
      <w:r>
        <w:rPr>
          <w:color w:val="231F20"/>
          <w:spacing w:val="27"/>
          <w:w w:val="90"/>
        </w:rPr>
        <w:t> </w:t>
      </w:r>
      <w:r>
        <w:rPr>
          <w:color w:val="231F20"/>
          <w:spacing w:val="-1"/>
          <w:w w:val="95"/>
        </w:rPr>
        <w:t>СКФ</w:t>
      </w:r>
      <w:r>
        <w:rPr>
          <w:color w:val="231F20"/>
          <w:w w:val="95"/>
        </w:rPr>
        <w:t>О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-1"/>
          <w:w w:val="90"/>
        </w:rPr>
        <w:t>(внутр</w:t>
      </w:r>
      <w:r>
        <w:rPr>
          <w:color w:val="231F20"/>
          <w:w w:val="90"/>
        </w:rPr>
        <w:t>и</w:t>
      </w:r>
      <w:r>
        <w:rPr>
          <w:color w:val="231F20"/>
          <w:spacing w:val="27"/>
          <w:w w:val="90"/>
        </w:rPr>
        <w:t> </w:t>
      </w:r>
      <w:r>
        <w:rPr>
          <w:color w:val="231F20"/>
          <w:spacing w:val="-1"/>
          <w:w w:val="90"/>
        </w:rPr>
        <w:t>зеленог</w:t>
      </w:r>
      <w:r>
        <w:rPr>
          <w:color w:val="231F20"/>
          <w:w w:val="90"/>
        </w:rPr>
        <w:t>о</w:t>
      </w:r>
      <w:r>
        <w:rPr>
          <w:color w:val="231F20"/>
          <w:spacing w:val="28"/>
          <w:w w:val="90"/>
        </w:rPr>
        <w:t> </w:t>
      </w:r>
      <w:r>
        <w:rPr>
          <w:color w:val="231F20"/>
          <w:spacing w:val="-1"/>
          <w:w w:val="90"/>
        </w:rPr>
        <w:t>овала</w:t>
      </w:r>
      <w:r>
        <w:rPr>
          <w:color w:val="231F20"/>
          <w:w w:val="90"/>
        </w:rPr>
        <w:t>)</w:t>
      </w:r>
      <w:r>
        <w:rPr>
          <w:color w:val="231F20"/>
          <w:spacing w:val="27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8"/>
          <w:w w:val="90"/>
        </w:rPr>
        <w:t> </w:t>
      </w:r>
      <w:r>
        <w:rPr>
          <w:color w:val="231F20"/>
          <w:spacing w:val="-1"/>
          <w:w w:val="90"/>
        </w:rPr>
        <w:t>составляю</w:t>
      </w:r>
      <w:r>
        <w:rPr>
          <w:color w:val="231F20"/>
          <w:w w:val="90"/>
        </w:rPr>
        <w:t>т</w:t>
      </w:r>
      <w:r>
        <w:rPr>
          <w:color w:val="231F20"/>
          <w:spacing w:val="27"/>
          <w:w w:val="90"/>
        </w:rPr>
        <w:t> </w:t>
      </w:r>
      <w:r>
        <w:rPr>
          <w:color w:val="231F20"/>
          <w:spacing w:val="-1"/>
          <w:w w:val="90"/>
        </w:rPr>
        <w:t>40%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0"/>
        </w:rPr>
        <w:t>всех</w:t>
      </w:r>
      <w:r>
        <w:rPr>
          <w:color w:val="231F20"/>
          <w:spacing w:val="-43"/>
          <w:w w:val="90"/>
        </w:rPr>
        <w:t> </w:t>
      </w:r>
      <w:r>
        <w:rPr>
          <w:color w:val="231F20"/>
          <w:w w:val="90"/>
        </w:rPr>
        <w:t>регионов</w:t>
      </w:r>
      <w:r>
        <w:rPr>
          <w:color w:val="231F20"/>
          <w:spacing w:val="-43"/>
          <w:w w:val="90"/>
        </w:rPr>
        <w:t> </w:t>
      </w:r>
      <w:r>
        <w:rPr>
          <w:color w:val="231F20"/>
          <w:w w:val="90"/>
        </w:rPr>
        <w:t>страны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53" w:lineRule="exact"/>
        <w:ind w:left="201" w:right="0"/>
        <w:jc w:val="center"/>
        <w:rPr>
          <w:sz w:val="16"/>
          <w:szCs w:val="16"/>
        </w:rPr>
      </w:pPr>
      <w:r>
        <w:rPr>
          <w:color w:val="231F20"/>
          <w:w w:val="90"/>
        </w:rPr>
        <w:t>В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Указе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Президента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РФ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от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07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05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2024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предписано</w:t>
      </w:r>
      <w:r>
        <w:rPr>
          <w:color w:val="231F20"/>
          <w:w w:val="90"/>
          <w:position w:val="9"/>
          <w:sz w:val="16"/>
          <w:szCs w:val="16"/>
        </w:rPr>
        <w:t>1</w:t>
      </w:r>
      <w:r>
        <w:rPr>
          <w:color w:val="000000"/>
          <w:w w:val="100"/>
          <w:sz w:val="16"/>
          <w:szCs w:val="16"/>
        </w:rPr>
      </w:r>
    </w:p>
    <w:p>
      <w:pPr>
        <w:spacing w:line="247" w:lineRule="auto" w:before="3"/>
        <w:ind w:left="747" w:right="107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«увеличени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6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ожидаемо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продолжительност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6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жизни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78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2030</w:t>
      </w:r>
      <w:r>
        <w:rPr>
          <w:rFonts w:ascii="Times New Roman" w:hAnsi="Times New Roman" w:cs="Times New Roman" w:eastAsia="Times New Roman"/>
          <w:i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ду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81</w:t>
      </w:r>
      <w:r>
        <w:rPr>
          <w:rFonts w:ascii="Times New Roman" w:hAnsi="Times New Roman" w:cs="Times New Roman" w:eastAsia="Times New Roman"/>
          <w:i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да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2036</w:t>
      </w:r>
      <w:r>
        <w:rPr>
          <w:rFonts w:ascii="Times New Roman" w:hAnsi="Times New Roman" w:cs="Times New Roman" w:eastAsia="Times New Roman"/>
          <w:i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ду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i/>
          <w:color w:val="231F20"/>
          <w:spacing w:val="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ом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ч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ис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9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оп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  <w:sz w:val="28"/>
          <w:szCs w:val="28"/>
        </w:rPr>
        <w:t>ер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ежающ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-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ос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-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по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каз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ате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ле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-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  <w:sz w:val="28"/>
          <w:szCs w:val="28"/>
        </w:rPr>
        <w:t>ож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идаем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-1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  <w:sz w:val="28"/>
          <w:szCs w:val="28"/>
        </w:rPr>
        <w:t>родо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лжите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i/>
          <w:color w:val="231F20"/>
          <w:spacing w:val="-3"/>
          <w:w w:val="100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ности</w:t>
      </w:r>
      <w:r>
        <w:rPr>
          <w:rFonts w:ascii="Times New Roman" w:hAnsi="Times New Roman" w:cs="Times New Roman" w:eastAsia="Times New Roman"/>
          <w:i/>
          <w:color w:val="231F20"/>
          <w:spacing w:val="-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здоровой</w:t>
      </w:r>
      <w:r>
        <w:rPr>
          <w:rFonts w:ascii="Times New Roman" w:hAnsi="Times New Roman" w:cs="Times New Roman" w:eastAsia="Times New Roman"/>
          <w:i/>
          <w:color w:val="231F20"/>
          <w:spacing w:val="-2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жизни».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29" w:lineRule="exact"/>
        <w:ind w:left="747" w:right="0"/>
        <w:jc w:val="left"/>
      </w:pPr>
      <w:r>
        <w:rPr>
          <w:color w:val="231F20"/>
          <w:w w:val="85"/>
        </w:rPr>
        <w:t>Согласно</w:t>
      </w:r>
      <w:r>
        <w:rPr>
          <w:color w:val="231F20"/>
          <w:spacing w:val="42"/>
          <w:w w:val="85"/>
        </w:rPr>
        <w:t> </w:t>
      </w:r>
      <w:r>
        <w:rPr>
          <w:color w:val="231F20"/>
          <w:w w:val="75"/>
        </w:rPr>
        <w:t>рис</w:t>
      </w:r>
      <w:r>
        <w:rPr>
          <w:color w:val="231F20"/>
          <w:w w:val="75"/>
        </w:rPr>
        <w:t>�</w:t>
      </w:r>
      <w:r>
        <w:rPr>
          <w:color w:val="231F20"/>
          <w:spacing w:val="49"/>
          <w:w w:val="75"/>
        </w:rPr>
        <w:t> </w:t>
      </w:r>
      <w:r>
        <w:rPr>
          <w:color w:val="231F20"/>
          <w:w w:val="75"/>
        </w:rPr>
        <w:t>7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6</w:t>
      </w:r>
      <w:r>
        <w:rPr>
          <w:color w:val="231F20"/>
          <w:spacing w:val="52"/>
          <w:w w:val="7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43"/>
          <w:w w:val="85"/>
        </w:rPr>
        <w:t> </w:t>
      </w:r>
      <w:r>
        <w:rPr>
          <w:color w:val="231F20"/>
          <w:w w:val="85"/>
        </w:rPr>
        <w:t>России</w:t>
      </w:r>
      <w:r>
        <w:rPr>
          <w:color w:val="231F20"/>
          <w:spacing w:val="42"/>
          <w:w w:val="85"/>
        </w:rPr>
        <w:t> </w:t>
      </w:r>
      <w:r>
        <w:rPr>
          <w:color w:val="231F20"/>
          <w:w w:val="85"/>
        </w:rPr>
        <w:t>(в</w:t>
      </w:r>
      <w:r>
        <w:rPr>
          <w:color w:val="231F20"/>
          <w:spacing w:val="42"/>
          <w:w w:val="85"/>
        </w:rPr>
        <w:t> </w:t>
      </w:r>
      <w:r>
        <w:rPr>
          <w:color w:val="231F20"/>
          <w:w w:val="85"/>
        </w:rPr>
        <w:t>целом)</w:t>
      </w:r>
      <w:r>
        <w:rPr>
          <w:color w:val="231F20"/>
          <w:spacing w:val="43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42"/>
          <w:w w:val="85"/>
        </w:rPr>
        <w:t> </w:t>
      </w:r>
      <w:r>
        <w:rPr>
          <w:color w:val="231F20"/>
          <w:w w:val="85"/>
        </w:rPr>
        <w:t>2023</w:t>
      </w:r>
      <w:r>
        <w:rPr>
          <w:color w:val="231F20"/>
          <w:spacing w:val="39"/>
          <w:w w:val="85"/>
        </w:rPr>
        <w:t> </w:t>
      </w:r>
      <w:r>
        <w:rPr>
          <w:color w:val="231F20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53"/>
          <w:w w:val="75"/>
        </w:rPr>
        <w:t> </w:t>
      </w:r>
      <w:r>
        <w:rPr>
          <w:color w:val="231F20"/>
          <w:w w:val="85"/>
        </w:rPr>
        <w:t>ОПЖ</w:t>
      </w:r>
      <w:r>
        <w:rPr>
          <w:color w:val="231F20"/>
          <w:spacing w:val="42"/>
          <w:w w:val="85"/>
        </w:rPr>
        <w:t> </w:t>
      </w:r>
      <w:r>
        <w:rPr>
          <w:color w:val="231F20"/>
          <w:w w:val="85"/>
        </w:rPr>
        <w:t>ра</w:t>
      </w:r>
      <w:r>
        <w:rPr>
          <w:color w:val="231F20"/>
          <w:spacing w:val="-1"/>
          <w:w w:val="85"/>
        </w:rPr>
        <w:t>в</w:t>
      </w:r>
      <w:r>
        <w:rPr>
          <w:color w:val="231F20"/>
          <w:w w:val="8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1"/>
        <w:jc w:val="both"/>
      </w:pPr>
      <w:r>
        <w:rPr>
          <w:color w:val="231F20"/>
          <w:spacing w:val="1"/>
          <w:w w:val="95"/>
        </w:rPr>
        <w:t>нялас</w:t>
      </w:r>
      <w:r>
        <w:rPr>
          <w:color w:val="231F20"/>
          <w:w w:val="95"/>
        </w:rPr>
        <w:t>ь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73,</w:t>
      </w:r>
      <w:r>
        <w:rPr>
          <w:color w:val="231F20"/>
          <w:w w:val="95"/>
        </w:rPr>
        <w:t>4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год</w:t>
      </w:r>
      <w:r>
        <w:rPr>
          <w:color w:val="231F20"/>
          <w:w w:val="95"/>
        </w:rPr>
        <w:t>а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общи</w:t>
      </w:r>
      <w:r>
        <w:rPr>
          <w:color w:val="231F20"/>
          <w:w w:val="95"/>
        </w:rPr>
        <w:t>х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расхода</w:t>
      </w:r>
      <w:r>
        <w:rPr>
          <w:color w:val="231F20"/>
          <w:w w:val="95"/>
        </w:rPr>
        <w:t>х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здравоохранение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9"/>
        <w:jc w:val="both"/>
      </w:pPr>
      <w:r>
        <w:rPr/>
        <w:pict>
          <v:group style="position:absolute;margin-left:197.219696pt;margin-top:2.222713pt;width:1.373pt;height:1.454pt;mso-position-horizontal-relative:page;mso-position-vertical-relative:paragraph;z-index:-12209" coordorigin="3944,44" coordsize="27,29">
            <v:shape style="position:absolute;left:3944;top:44;width:27;height:29" coordorigin="3944,44" coordsize="27,29" path="m3962,44l3954,44,3951,46,3946,51,3944,55,3944,63,3946,67,3951,72,3954,74,3962,74,3965,72,3971,67,3972,63,3972,55,3971,51,3965,46,3962,44xe" filled="t" fillcolor="#231F20" stroked="f">
              <v:path arrowok="t"/>
              <v:fill type="solid"/>
            </v:shape>
            <w10:wrap type="none"/>
          </v:group>
        </w:pic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1"/>
          <w:w w:val="95"/>
        </w:rPr>
        <w:t>душ</w:t>
      </w:r>
      <w:r>
        <w:rPr>
          <w:color w:val="231F20"/>
          <w:w w:val="95"/>
        </w:rPr>
        <w:t>у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2"/>
          <w:w w:val="95"/>
        </w:rPr>
        <w:t>6</w:t>
      </w:r>
      <w:r>
        <w:rPr>
          <w:color w:val="231F20"/>
          <w:w w:val="95"/>
        </w:rPr>
        <w:t>1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4"/>
          <w:w w:val="95"/>
        </w:rPr>
        <w:t>k</w:t>
      </w:r>
      <w:r>
        <w:rPr>
          <w:rFonts w:ascii="Cambria" w:hAnsi="Cambria" w:cs="Cambria" w:eastAsia="Cambria"/>
          <w:color w:val="231F20"/>
          <w:spacing w:val="-1"/>
          <w:w w:val="95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spacing w:val="-1"/>
          <w:w w:val="95"/>
        </w:rPr>
        <w:t>/</w:t>
      </w:r>
      <w:r>
        <w:rPr>
          <w:color w:val="231F20"/>
          <w:spacing w:val="-2"/>
          <w:w w:val="95"/>
        </w:rPr>
        <w:t>чел</w:t>
      </w:r>
      <w:r>
        <w:rPr>
          <w:color w:val="231F20"/>
          <w:w w:val="95"/>
        </w:rPr>
        <w:t>�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1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1"/>
          <w:w w:val="95"/>
        </w:rPr>
        <w:t>достижени</w:t>
      </w:r>
      <w:r>
        <w:rPr>
          <w:color w:val="231F20"/>
          <w:w w:val="95"/>
        </w:rPr>
        <w:t>я</w:t>
      </w:r>
      <w:r>
        <w:rPr>
          <w:color w:val="231F20"/>
          <w:spacing w:val="-38"/>
          <w:w w:val="95"/>
        </w:rPr>
        <w:t> </w:t>
      </w:r>
      <w:r>
        <w:rPr>
          <w:color w:val="231F20"/>
          <w:spacing w:val="-1"/>
          <w:w w:val="95"/>
        </w:rPr>
        <w:t>ОПЖ</w:t>
      </w:r>
      <w:r>
        <w:rPr>
          <w:color w:val="231F20"/>
          <w:w w:val="95"/>
        </w:rPr>
        <w:t>,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1"/>
          <w:w w:val="95"/>
        </w:rPr>
        <w:t>равной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5"/>
        <w:jc w:val="both"/>
      </w:pPr>
      <w:r>
        <w:rPr>
          <w:color w:val="231F20"/>
          <w:w w:val="90"/>
        </w:rPr>
        <w:t>78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лет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2030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12"/>
          <w:w w:val="80"/>
        </w:rPr>
        <w:t> </w:t>
      </w:r>
      <w:r>
        <w:rPr>
          <w:color w:val="231F20"/>
          <w:w w:val="90"/>
        </w:rPr>
        <w:t>(а</w:t>
      </w:r>
      <w:r>
        <w:rPr>
          <w:color w:val="231F20"/>
          <w:spacing w:val="-21"/>
          <w:w w:val="90"/>
        </w:rPr>
        <w:t> </w:t>
      </w:r>
      <w:r>
        <w:rPr>
          <w:color w:val="231F20"/>
          <w:w w:val="90"/>
        </w:rPr>
        <w:t>это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уровень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Москвы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21"/>
          <w:w w:val="90"/>
        </w:rPr>
        <w:t> </w:t>
      </w:r>
      <w:r>
        <w:rPr>
          <w:color w:val="231F20"/>
          <w:w w:val="90"/>
        </w:rPr>
        <w:t>2022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),</w:t>
      </w:r>
      <w:r>
        <w:rPr>
          <w:color w:val="231F20"/>
          <w:spacing w:val="-22"/>
          <w:w w:val="90"/>
        </w:rPr>
        <w:t> </w:t>
      </w:r>
      <w:r>
        <w:rPr>
          <w:color w:val="231F20"/>
          <w:w w:val="90"/>
        </w:rPr>
        <w:t>необходимо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7"/>
        <w:jc w:val="both"/>
      </w:pPr>
      <w:r>
        <w:rPr>
          <w:color w:val="231F20"/>
          <w:w w:val="95"/>
        </w:rPr>
        <w:t>увеличить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общие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расходы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(в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целом)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уровня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М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4"/>
        <w:jc w:val="both"/>
      </w:pPr>
      <w:r>
        <w:rPr/>
        <w:pict>
          <v:group style="position:absolute;margin-left:197.423904pt;margin-top:2.222710pt;width:1.373pt;height:1.454pt;mso-position-horizontal-relative:page;mso-position-vertical-relative:paragraph;z-index:-12208" coordorigin="3948,44" coordsize="27,29">
            <v:shape style="position:absolute;left:3948;top:44;width:27;height:29" coordorigin="3948,44" coordsize="27,29" path="m3966,44l3958,44,3955,46,3950,51,3948,55,3948,63,3950,67,3955,72,3958,74,3966,74,3969,72,3975,67,3976,63,3976,55,3975,51,3969,46,3966,44xe" filled="t" fillcolor="#231F20" stroked="f">
              <v:path arrowok="t"/>
              <v:fill type="solid"/>
            </v:shape>
            <w10:wrap type="none"/>
          </v:group>
        </w:pict>
      </w:r>
      <w:r>
        <w:rPr>
          <w:color w:val="231F20"/>
          <w:spacing w:val="-1"/>
          <w:w w:val="85"/>
        </w:rPr>
        <w:t>скв</w:t>
      </w:r>
      <w:r>
        <w:rPr>
          <w:color w:val="231F20"/>
          <w:w w:val="85"/>
        </w:rPr>
        <w:t>ы</w:t>
      </w:r>
      <w:r>
        <w:rPr>
          <w:color w:val="231F20"/>
          <w:spacing w:val="-24"/>
          <w:w w:val="85"/>
        </w:rPr>
        <w:t> </w:t>
      </w:r>
      <w:r>
        <w:rPr>
          <w:color w:val="231F20"/>
          <w:spacing w:val="-1"/>
          <w:w w:val="85"/>
        </w:rPr>
        <w:t>202</w:t>
      </w:r>
      <w:r>
        <w:rPr>
          <w:color w:val="231F20"/>
          <w:w w:val="85"/>
        </w:rPr>
        <w:t>2</w:t>
      </w:r>
      <w:r>
        <w:rPr>
          <w:color w:val="231F20"/>
          <w:spacing w:val="-24"/>
          <w:w w:val="85"/>
        </w:rPr>
        <w:t> </w:t>
      </w:r>
      <w:r>
        <w:rPr>
          <w:color w:val="231F20"/>
          <w:spacing w:val="-1"/>
          <w:w w:val="70"/>
        </w:rPr>
        <w:t>г</w:t>
      </w:r>
      <w:r>
        <w:rPr>
          <w:color w:val="231F20"/>
          <w:spacing w:val="-3"/>
          <w:w w:val="70"/>
        </w:rPr>
        <w:t>�</w:t>
      </w:r>
      <w:r>
        <w:rPr>
          <w:color w:val="231F20"/>
          <w:w w:val="70"/>
        </w:rPr>
        <w:t>,</w:t>
      </w:r>
      <w:r>
        <w:rPr>
          <w:color w:val="231F20"/>
          <w:spacing w:val="-9"/>
          <w:w w:val="70"/>
        </w:rPr>
        <w:t> </w:t>
      </w:r>
      <w:r>
        <w:rPr>
          <w:color w:val="231F20"/>
          <w:spacing w:val="-1"/>
          <w:w w:val="70"/>
        </w:rPr>
        <w:t>т</w:t>
      </w:r>
      <w:r>
        <w:rPr>
          <w:color w:val="231F20"/>
          <w:spacing w:val="-3"/>
          <w:w w:val="70"/>
        </w:rPr>
        <w:t>�</w:t>
      </w:r>
      <w:r>
        <w:rPr>
          <w:color w:val="231F20"/>
          <w:spacing w:val="-1"/>
          <w:w w:val="70"/>
        </w:rPr>
        <w:t>е</w:t>
      </w:r>
      <w:r>
        <w:rPr>
          <w:color w:val="231F20"/>
          <w:w w:val="70"/>
        </w:rPr>
        <w:t>�</w:t>
      </w:r>
      <w:r>
        <w:rPr>
          <w:color w:val="231F20"/>
          <w:spacing w:val="-9"/>
          <w:w w:val="70"/>
        </w:rPr>
        <w:t> </w:t>
      </w:r>
      <w:r>
        <w:rPr>
          <w:color w:val="231F20"/>
          <w:spacing w:val="-1"/>
          <w:w w:val="85"/>
        </w:rPr>
        <w:t>д</w:t>
      </w:r>
      <w:r>
        <w:rPr>
          <w:color w:val="231F20"/>
          <w:w w:val="85"/>
        </w:rPr>
        <w:t>о</w:t>
      </w:r>
      <w:r>
        <w:rPr>
          <w:color w:val="231F20"/>
          <w:spacing w:val="-24"/>
          <w:w w:val="85"/>
        </w:rPr>
        <w:t> </w:t>
      </w:r>
      <w:r>
        <w:rPr>
          <w:color w:val="231F20"/>
          <w:spacing w:val="-1"/>
          <w:w w:val="85"/>
        </w:rPr>
        <w:t>9</w:t>
      </w:r>
      <w:r>
        <w:rPr>
          <w:color w:val="231F20"/>
          <w:w w:val="85"/>
        </w:rPr>
        <w:t>6</w:t>
      </w:r>
      <w:r>
        <w:rPr>
          <w:color w:val="231F20"/>
          <w:spacing w:val="-23"/>
          <w:w w:val="85"/>
        </w:rPr>
        <w:t> </w:t>
      </w:r>
      <w:r>
        <w:rPr>
          <w:color w:val="231F20"/>
          <w:spacing w:val="-7"/>
          <w:w w:val="85"/>
        </w:rPr>
        <w:t>k</w:t>
      </w:r>
      <w:r>
        <w:rPr>
          <w:rFonts w:ascii="Cambria" w:hAnsi="Cambria" w:cs="Cambria" w:eastAsia="Cambria"/>
          <w:color w:val="231F20"/>
          <w:spacing w:val="-1"/>
          <w:w w:val="85"/>
          <w:sz w:val="25"/>
          <w:szCs w:val="25"/>
        </w:rPr>
        <w:t>P</w:t>
      </w:r>
      <w:r>
        <w:rPr>
          <w:rFonts w:ascii="Georgia" w:hAnsi="Georgia" w:cs="Georgia" w:eastAsia="Georgia"/>
          <w:i/>
          <w:color w:val="231F20"/>
          <w:spacing w:val="-1"/>
          <w:w w:val="85"/>
        </w:rPr>
        <w:t>/</w:t>
      </w:r>
      <w:r>
        <w:rPr>
          <w:color w:val="231F20"/>
          <w:spacing w:val="-1"/>
          <w:w w:val="85"/>
        </w:rPr>
        <w:t>чел</w:t>
      </w:r>
      <w:r>
        <w:rPr>
          <w:color w:val="231F20"/>
          <w:w w:val="85"/>
        </w:rPr>
        <w:t>�</w:t>
      </w:r>
      <w:r>
        <w:rPr>
          <w:color w:val="231F20"/>
          <w:spacing w:val="-24"/>
          <w:w w:val="85"/>
        </w:rPr>
        <w:t> </w:t>
      </w:r>
      <w:r>
        <w:rPr>
          <w:color w:val="231F20"/>
          <w:spacing w:val="-1"/>
          <w:w w:val="85"/>
        </w:rPr>
        <w:t>(</w:t>
      </w:r>
      <w:r>
        <w:rPr>
          <w:color w:val="231F20"/>
          <w:w w:val="85"/>
        </w:rPr>
        <w:t>в</w:t>
      </w:r>
      <w:r>
        <w:rPr>
          <w:color w:val="231F20"/>
          <w:spacing w:val="-24"/>
          <w:w w:val="85"/>
        </w:rPr>
        <w:t> </w:t>
      </w:r>
      <w:r>
        <w:rPr>
          <w:color w:val="231F20"/>
          <w:spacing w:val="-1"/>
          <w:w w:val="85"/>
        </w:rPr>
        <w:t>цена</w:t>
      </w:r>
      <w:r>
        <w:rPr>
          <w:color w:val="231F20"/>
          <w:w w:val="85"/>
        </w:rPr>
        <w:t>х</w:t>
      </w:r>
      <w:r>
        <w:rPr>
          <w:color w:val="231F20"/>
          <w:spacing w:val="-24"/>
          <w:w w:val="85"/>
        </w:rPr>
        <w:t> </w:t>
      </w:r>
      <w:r>
        <w:rPr>
          <w:color w:val="231F20"/>
          <w:spacing w:val="-1"/>
          <w:w w:val="85"/>
        </w:rPr>
        <w:t>202</w:t>
      </w:r>
      <w:r>
        <w:rPr>
          <w:color w:val="231F20"/>
          <w:w w:val="85"/>
        </w:rPr>
        <w:t>2</w:t>
      </w:r>
      <w:r>
        <w:rPr>
          <w:color w:val="231F20"/>
          <w:spacing w:val="-23"/>
          <w:w w:val="85"/>
        </w:rPr>
        <w:t> </w:t>
      </w:r>
      <w:r>
        <w:rPr>
          <w:color w:val="231F20"/>
          <w:spacing w:val="-1"/>
          <w:w w:val="70"/>
        </w:rPr>
        <w:t>г</w:t>
      </w:r>
      <w:r>
        <w:rPr>
          <w:color w:val="231F20"/>
          <w:spacing w:val="-3"/>
          <w:w w:val="70"/>
        </w:rPr>
        <w:t>�</w:t>
      </w:r>
      <w:r>
        <w:rPr>
          <w:color w:val="231F20"/>
          <w:w w:val="70"/>
        </w:rPr>
        <w:t>,</w:t>
      </w:r>
      <w:r>
        <w:rPr>
          <w:color w:val="231F20"/>
          <w:spacing w:val="-9"/>
          <w:w w:val="70"/>
        </w:rPr>
        <w:t> </w:t>
      </w:r>
      <w:r>
        <w:rPr>
          <w:color w:val="231F20"/>
          <w:spacing w:val="-1"/>
          <w:w w:val="85"/>
        </w:rPr>
        <w:t>ил</w:t>
      </w:r>
      <w:r>
        <w:rPr>
          <w:color w:val="231F20"/>
          <w:w w:val="85"/>
        </w:rPr>
        <w:t>и</w:t>
      </w:r>
      <w:r>
        <w:rPr>
          <w:color w:val="231F20"/>
          <w:spacing w:val="-24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-24"/>
          <w:w w:val="85"/>
        </w:rPr>
        <w:t> </w:t>
      </w:r>
      <w:r>
        <w:rPr>
          <w:color w:val="231F20"/>
          <w:spacing w:val="-1"/>
          <w:w w:val="85"/>
        </w:rPr>
        <w:t>1,</w:t>
      </w:r>
      <w:r>
        <w:rPr>
          <w:color w:val="231F20"/>
          <w:w w:val="85"/>
        </w:rPr>
        <w:t>5</w:t>
      </w:r>
      <w:r>
        <w:rPr>
          <w:color w:val="231F20"/>
          <w:spacing w:val="-23"/>
          <w:w w:val="85"/>
        </w:rPr>
        <w:t> </w:t>
      </w:r>
      <w:r>
        <w:rPr>
          <w:color w:val="231F20"/>
          <w:spacing w:val="-1"/>
          <w:w w:val="85"/>
        </w:rPr>
        <w:t>раза)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116"/>
        <w:jc w:val="both"/>
      </w:pPr>
      <w:r>
        <w:rPr/>
        <w:pict>
          <v:group style="position:absolute;margin-left:48.188999pt;margin-top:24.839603pt;width:56.693pt;height:.1pt;mso-position-horizontal-relative:page;mso-position-vertical-relative:paragraph;z-index:-12207" coordorigin="964,497" coordsize="1134,2">
            <v:shape style="position:absolute;left:964;top:497;width:1134;height:2" coordorigin="964,497" coordsize="1134,0" path="m964,497l2098,497e" filled="f" stroked="t" strokeweight=".5pt" strokecolor="#231F20">
              <v:path arrowok="t"/>
            </v:shape>
            <w10:wrap type="none"/>
          </v:group>
        </w:pict>
      </w:r>
      <w:r>
        <w:rPr>
          <w:color w:val="231F20"/>
          <w:w w:val="100"/>
        </w:rPr>
        <w:t>В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противном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случае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вышеупомянутый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Указ</w:t>
      </w:r>
      <w:r>
        <w:rPr>
          <w:color w:val="231F20"/>
          <w:spacing w:val="-52"/>
          <w:w w:val="100"/>
        </w:rPr>
        <w:t> </w:t>
      </w:r>
      <w:r>
        <w:rPr>
          <w:color w:val="231F20"/>
          <w:w w:val="100"/>
        </w:rPr>
        <w:t>Президента</w:t>
      </w:r>
      <w:r>
        <w:rPr>
          <w:color w:val="231F20"/>
          <w:spacing w:val="-53"/>
          <w:w w:val="100"/>
        </w:rPr>
        <w:t> </w:t>
      </w:r>
      <w:r>
        <w:rPr>
          <w:color w:val="231F20"/>
          <w:w w:val="100"/>
        </w:rPr>
        <w:t>РФ</w:t>
      </w:r>
      <w:r>
        <w:rPr>
          <w:color w:val="000000"/>
          <w:w w:val="100"/>
        </w:rPr>
      </w:r>
    </w:p>
    <w:p>
      <w:pPr>
        <w:spacing w:line="160" w:lineRule="exact" w:before="7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167" w:lineRule="auto" w:before="38"/>
        <w:ind w:left="46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36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09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101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4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?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=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&amp;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oc</w:t>
      </w:r>
      <w:r>
        <w:rPr>
          <w:rFonts w:ascii="Malgun Gothic" w:hAnsi="Malgun Gothic" w:cs="Malgun Gothic" w:eastAsia="Malgun Gothic"/>
          <w:color w:val="231F20"/>
          <w:w w:val="93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=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66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96"/>
          <w:headerReference w:type="even" r:id="rId97"/>
          <w:footerReference w:type="default" r:id="rId98"/>
          <w:pgSz w:w="9355" w:h="13620"/>
          <w:pgMar w:header="775" w:footer="0" w:top="118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0"/>
        <w:jc w:val="left"/>
      </w:pPr>
      <w:r>
        <w:rPr>
          <w:color w:val="231F20"/>
          <w:w w:val="90"/>
        </w:rPr>
        <w:t>от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07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05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2024,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как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все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предыдущие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Указы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о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национальных</w:t>
      </w:r>
      <w:r>
        <w:rPr>
          <w:color w:val="231F20"/>
          <w:w w:val="96"/>
        </w:rPr>
        <w:t> </w:t>
      </w:r>
      <w:r>
        <w:rPr>
          <w:color w:val="231F20"/>
          <w:w w:val="90"/>
        </w:rPr>
        <w:t>целях,</w:t>
      </w:r>
      <w:r>
        <w:rPr>
          <w:color w:val="231F20"/>
          <w:spacing w:val="-14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-14"/>
          <w:w w:val="90"/>
        </w:rPr>
        <w:t> </w:t>
      </w:r>
      <w:r>
        <w:rPr>
          <w:color w:val="231F20"/>
          <w:w w:val="90"/>
        </w:rPr>
        <w:t>будет</w:t>
      </w:r>
      <w:r>
        <w:rPr>
          <w:color w:val="231F20"/>
          <w:spacing w:val="-14"/>
          <w:w w:val="90"/>
        </w:rPr>
        <w:t> </w:t>
      </w:r>
      <w:r>
        <w:rPr>
          <w:color w:val="231F20"/>
          <w:w w:val="90"/>
        </w:rPr>
        <w:t>выполнен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62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80"/>
          <w:w w:val="90"/>
        </w:rPr>
        <w:t> </w:t>
      </w:r>
      <w:r>
        <w:rPr>
          <w:color w:val="231F20"/>
          <w:w w:val="90"/>
        </w:rPr>
        <w:t>большинств</w:t>
      </w:r>
      <w:r>
        <w:rPr>
          <w:color w:val="231F20"/>
          <w:w w:val="90"/>
        </w:rPr>
        <w:t>е</w:t>
      </w:r>
      <w:r>
        <w:rPr>
          <w:color w:val="231F20"/>
          <w:spacing w:val="81"/>
          <w:w w:val="90"/>
        </w:rPr>
        <w:t> </w:t>
      </w:r>
      <w:r>
        <w:rPr>
          <w:color w:val="231F20"/>
          <w:w w:val="90"/>
        </w:rPr>
        <w:t>стра</w:t>
      </w:r>
      <w:r>
        <w:rPr>
          <w:color w:val="231F20"/>
          <w:w w:val="90"/>
        </w:rPr>
        <w:t>н</w:t>
      </w:r>
      <w:r>
        <w:rPr>
          <w:color w:val="231F20"/>
          <w:spacing w:val="81"/>
          <w:w w:val="90"/>
        </w:rPr>
        <w:t> </w:t>
      </w:r>
      <w:r>
        <w:rPr>
          <w:color w:val="231F20"/>
          <w:w w:val="90"/>
        </w:rPr>
        <w:t>мир</w:t>
      </w:r>
      <w:r>
        <w:rPr>
          <w:color w:val="231F20"/>
          <w:w w:val="90"/>
        </w:rPr>
        <w:t>а</w:t>
      </w:r>
      <w:r>
        <w:rPr>
          <w:color w:val="231F20"/>
          <w:spacing w:val="80"/>
          <w:w w:val="90"/>
        </w:rPr>
        <w:t> </w:t>
      </w:r>
      <w:r>
        <w:rPr>
          <w:color w:val="231F20"/>
          <w:w w:val="90"/>
        </w:rPr>
        <w:t>существенна</w:t>
      </w:r>
      <w:r>
        <w:rPr>
          <w:color w:val="231F20"/>
          <w:w w:val="90"/>
        </w:rPr>
        <w:t>я</w:t>
      </w:r>
      <w:r>
        <w:rPr>
          <w:color w:val="231F20"/>
          <w:spacing w:val="81"/>
          <w:w w:val="90"/>
        </w:rPr>
        <w:t> </w:t>
      </w:r>
      <w:r>
        <w:rPr>
          <w:color w:val="231F20"/>
          <w:w w:val="90"/>
        </w:rPr>
        <w:t>дол</w:t>
      </w:r>
      <w:r>
        <w:rPr>
          <w:color w:val="231F20"/>
          <w:w w:val="90"/>
        </w:rPr>
        <w:t>я</w:t>
      </w:r>
      <w:r>
        <w:rPr>
          <w:color w:val="231F20"/>
          <w:spacing w:val="8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80"/>
          <w:w w:val="90"/>
        </w:rPr>
        <w:t> </w:t>
      </w:r>
      <w:r>
        <w:rPr>
          <w:color w:val="231F20"/>
          <w:w w:val="90"/>
        </w:rPr>
        <w:t>общих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расходах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здравоохранение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покрывается</w:t>
      </w:r>
      <w:r>
        <w:rPr>
          <w:color w:val="231F20"/>
          <w:spacing w:val="25"/>
          <w:w w:val="90"/>
        </w:rPr>
        <w:t> </w:t>
      </w:r>
      <w:r>
        <w:rPr>
          <w:color w:val="231F20"/>
          <w:w w:val="90"/>
        </w:rPr>
        <w:t>госбюджетом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или</w:t>
      </w:r>
      <w:r>
        <w:rPr>
          <w:color w:val="231F20"/>
          <w:w w:val="98"/>
        </w:rPr>
        <w:t> </w:t>
      </w:r>
      <w:r>
        <w:rPr>
          <w:color w:val="231F20"/>
          <w:w w:val="90"/>
        </w:rPr>
        <w:t>общественными</w:t>
      </w:r>
      <w:r>
        <w:rPr>
          <w:color w:val="231F20"/>
          <w:spacing w:val="-26"/>
          <w:w w:val="90"/>
        </w:rPr>
        <w:t> </w:t>
      </w:r>
      <w:r>
        <w:rPr>
          <w:color w:val="231F20"/>
          <w:w w:val="90"/>
        </w:rPr>
        <w:t>фондами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60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2"/>
          <w:w w:val="90"/>
        </w:rPr>
        <w:t>202</w:t>
      </w:r>
      <w:r>
        <w:rPr>
          <w:color w:val="231F20"/>
          <w:w w:val="90"/>
        </w:rPr>
        <w:t>2</w:t>
      </w:r>
      <w:r>
        <w:rPr>
          <w:color w:val="231F20"/>
          <w:spacing w:val="61"/>
          <w:w w:val="90"/>
        </w:rPr>
        <w:t> </w:t>
      </w:r>
      <w:r>
        <w:rPr>
          <w:color w:val="231F20"/>
          <w:spacing w:val="1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1"/>
          <w:w w:val="75"/>
        </w:rPr>
        <w:t> </w:t>
      </w:r>
      <w:r>
        <w:rPr>
          <w:color w:val="231F20"/>
          <w:spacing w:val="1"/>
          <w:w w:val="90"/>
        </w:rPr>
        <w:t>дол</w:t>
      </w:r>
      <w:r>
        <w:rPr>
          <w:color w:val="231F20"/>
          <w:w w:val="90"/>
        </w:rPr>
        <w:t>я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госрасходо</w:t>
      </w:r>
      <w:r>
        <w:rPr>
          <w:color w:val="231F20"/>
          <w:w w:val="90"/>
        </w:rPr>
        <w:t>в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общи</w:t>
      </w:r>
      <w:r>
        <w:rPr>
          <w:color w:val="231F20"/>
          <w:w w:val="90"/>
        </w:rPr>
        <w:t>х</w:t>
      </w:r>
      <w:r>
        <w:rPr>
          <w:color w:val="231F20"/>
          <w:spacing w:val="61"/>
          <w:w w:val="90"/>
        </w:rPr>
        <w:t> </w:t>
      </w:r>
      <w:r>
        <w:rPr>
          <w:color w:val="231F20"/>
          <w:spacing w:val="1"/>
          <w:w w:val="90"/>
        </w:rPr>
        <w:t>расходах</w:t>
      </w:r>
      <w:r>
        <w:rPr>
          <w:color w:val="231F20"/>
          <w:spacing w:val="2"/>
          <w:w w:val="93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здравоохранени</w:t>
      </w:r>
      <w:r>
        <w:rPr>
          <w:color w:val="231F20"/>
          <w:w w:val="90"/>
        </w:rPr>
        <w:t>е</w:t>
      </w:r>
      <w:r>
        <w:rPr>
          <w:color w:val="231F20"/>
          <w:spacing w:val="39"/>
          <w:w w:val="90"/>
        </w:rPr>
        <w:t> </w:t>
      </w:r>
      <w:r>
        <w:rPr>
          <w:color w:val="231F20"/>
          <w:w w:val="90"/>
        </w:rPr>
        <w:t>равнялас</w:t>
      </w:r>
      <w:r>
        <w:rPr>
          <w:color w:val="231F20"/>
          <w:w w:val="90"/>
        </w:rPr>
        <w:t>ь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71%</w:t>
      </w:r>
      <w:r>
        <w:rPr>
          <w:color w:val="231F20"/>
          <w:w w:val="90"/>
        </w:rPr>
        <w:t>,</w:t>
      </w:r>
      <w:r>
        <w:rPr>
          <w:color w:val="231F20"/>
          <w:spacing w:val="39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данны</w:t>
      </w:r>
      <w:r>
        <w:rPr>
          <w:color w:val="231F20"/>
          <w:w w:val="90"/>
        </w:rPr>
        <w:t>м</w:t>
      </w:r>
      <w:r>
        <w:rPr>
          <w:color w:val="231F20"/>
          <w:spacing w:val="39"/>
          <w:w w:val="90"/>
        </w:rPr>
        <w:t> </w:t>
      </w:r>
      <w:r>
        <w:rPr>
          <w:color w:val="231F20"/>
          <w:w w:val="75"/>
        </w:rPr>
        <w:t>Г</w:t>
      </w:r>
      <w:r>
        <w:rPr>
          <w:color w:val="231F20"/>
          <w:spacing w:val="2"/>
          <w:w w:val="75"/>
        </w:rPr>
        <w:t>�</w:t>
      </w:r>
      <w:r>
        <w:rPr>
          <w:color w:val="231F20"/>
          <w:w w:val="75"/>
        </w:rPr>
        <w:t>Э</w:t>
      </w:r>
      <w:r>
        <w:rPr>
          <w:color w:val="231F20"/>
          <w:w w:val="75"/>
        </w:rPr>
        <w:t>�</w:t>
      </w:r>
      <w:r>
        <w:rPr>
          <w:color w:val="231F20"/>
          <w:spacing w:val="53"/>
          <w:w w:val="75"/>
        </w:rPr>
        <w:t> </w:t>
      </w:r>
      <w:r>
        <w:rPr>
          <w:color w:val="231F20"/>
          <w:w w:val="90"/>
        </w:rPr>
        <w:t>Улу</w:t>
      </w:r>
      <w:r>
        <w:rPr>
          <w:color w:val="231F20"/>
          <w:spacing w:val="-4"/>
          <w:w w:val="90"/>
        </w:rPr>
        <w:t>м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бековой</w:t>
      </w:r>
      <w:r>
        <w:rPr>
          <w:color w:val="231F20"/>
          <w:w w:val="90"/>
          <w:position w:val="9"/>
          <w:sz w:val="16"/>
          <w:szCs w:val="16"/>
        </w:rPr>
        <w:t>1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169" w:lineRule="auto"/>
        <w:ind w:left="117" w:right="46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этом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большинстве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Новых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эта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доля</w:t>
      </w:r>
      <w:r>
        <w:rPr>
          <w:rFonts w:ascii="Malgun Gothic" w:hAnsi="Malgun Gothic" w:cs="Malgun Gothic" w:eastAsia="Malgun Gothic"/>
          <w:color w:val="231F20"/>
          <w:spacing w:val="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значительно</w:t>
      </w:r>
      <w:r>
        <w:rPr>
          <w:rFonts w:ascii="Malgun Gothic" w:hAnsi="Malgun Gothic" w:cs="Malgun Gothic" w:eastAsia="Malgun Gothic"/>
          <w:color w:val="231F20"/>
          <w:spacing w:val="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заметно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больше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равна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73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85%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только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Литве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(66,5%)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Латвии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(65%)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она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меньше,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6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Еще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большее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отличие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Старых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ЕС,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где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доля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госрасходов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щи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4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расхода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здравоохранени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равн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87%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Аналогична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карт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других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крупнейших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ОЭСР: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Японии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86%,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США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83%,</w:t>
      </w:r>
      <w:r>
        <w:rPr>
          <w:rFonts w:ascii="Malgun Gothic" w:hAnsi="Malgun Gothic" w:cs="Malgun Gothic" w:eastAsia="Malgun Gothic"/>
          <w:color w:val="231F20"/>
          <w:w w:val="9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Великобритани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82%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Колумби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77%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Австрали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73%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Ту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ции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71%,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Канаде</w:t>
      </w:r>
      <w:r>
        <w:rPr>
          <w:rFonts w:ascii="Malgun Gothic" w:hAnsi="Malgun Gothic" w:cs="Malgun Gothic" w:eastAsia="Malgun Gothic"/>
          <w:color w:val="231F20"/>
          <w:spacing w:val="-4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4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71%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6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мен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ш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нах,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омываемых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океанами,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некоторых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средиземноморских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странах,</w:t>
      </w:r>
      <w:r>
        <w:rPr>
          <w:rFonts w:ascii="Malgun Gothic" w:hAnsi="Malgun Gothic" w:cs="Malgun Gothic" w:eastAsia="Malgun Gothic"/>
          <w:color w:val="231F20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входящи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перву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группу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: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Израил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67%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Южно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Коре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64%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тугалии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63%,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Чили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58%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Мексике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2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52%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65" w:lineRule="auto"/>
        <w:ind w:left="117" w:right="463" w:firstLine="283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Заниженна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дол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госрасходо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общи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расхода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spacing w:val="-4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здрав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охранение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России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—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показатель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недостаточной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социальной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3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ответственности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5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государства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за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здоровье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своих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граждан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169" w:lineRule="auto"/>
        <w:ind w:left="117" w:right="460" w:firstLine="283"/>
        <w:jc w:val="both"/>
        <w:rPr>
          <w:rFonts w:ascii="Georgia" w:hAnsi="Georgia" w:cs="Georgia" w:eastAsia="Georgia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Высше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6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школ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6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организаци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управлени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6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здравоохранении</w:t>
      </w:r>
      <w:r>
        <w:rPr>
          <w:rFonts w:ascii="Malgun Gothic" w:hAnsi="Malgun Gothic" w:cs="Malgun Gothic" w:eastAsia="Malgun Gothic"/>
          <w:color w:val="231F20"/>
          <w:spacing w:val="1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(ВШОУЗ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3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Улумбековой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3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Гинояном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3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Нигматулины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spacing w:val="1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регионо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Росси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перио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2011–201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8</w:t>
      </w:r>
      <w:r>
        <w:rPr>
          <w:rFonts w:ascii="Malgun Gothic" w:hAnsi="Malgun Gothic" w:cs="Malgun Gothic" w:eastAsia="Malgun Gothic"/>
          <w:color w:val="231F20"/>
          <w:spacing w:val="4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4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проведе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4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регресс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ионный</w:t>
      </w:r>
      <w:r>
        <w:rPr>
          <w:rFonts w:ascii="Malgun Gothic" w:hAnsi="Malgun Gothic" w:cs="Malgun Gothic" w:eastAsia="Malgun Gothic"/>
          <w:color w:val="231F20"/>
          <w:spacing w:val="1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анализ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влияния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различных</w:t>
      </w:r>
      <w:r>
        <w:rPr>
          <w:rFonts w:ascii="Malgun Gothic" w:hAnsi="Malgun Gothic" w:cs="Malgun Gothic" w:eastAsia="Malgun Gothic"/>
          <w:color w:val="231F20"/>
          <w:spacing w:val="4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параметров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ОПЖ</w:t>
      </w:r>
      <w:r>
        <w:rPr>
          <w:rFonts w:ascii="Georgia" w:hAnsi="Georgia" w:cs="Georgia" w:eastAsia="Georgia"/>
          <w:color w:val="231F20"/>
          <w:w w:val="90"/>
          <w:sz w:val="23"/>
          <w:szCs w:val="23"/>
        </w:rPr>
        <w:t>.</w:t>
      </w:r>
      <w:r>
        <w:rPr>
          <w:rFonts w:ascii="Georgia" w:hAnsi="Georgia" w:cs="Georgia" w:eastAsia="Georgia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62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базово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прогноз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рост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Росси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перио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2024–203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(рис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7)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принимаются: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ежегодный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темп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3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денежных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доходов</w:t>
      </w:r>
      <w:r>
        <w:rPr>
          <w:rFonts w:ascii="Malgun Gothic" w:hAnsi="Malgun Gothic" w:cs="Malgun Gothic" w:eastAsia="Malgun Gothic"/>
          <w:color w:val="231F20"/>
          <w:w w:val="9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населения,</w:t>
      </w:r>
      <w:r>
        <w:rPr>
          <w:rFonts w:ascii="Malgun Gothic" w:hAnsi="Malgun Gothic" w:cs="Malgun Gothic" w:eastAsia="Malgun Gothic"/>
          <w:color w:val="231F20"/>
          <w:spacing w:val="3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3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прогнозу</w:t>
      </w:r>
      <w:r>
        <w:rPr>
          <w:rFonts w:ascii="Malgun Gothic" w:hAnsi="Malgun Gothic" w:cs="Malgun Gothic" w:eastAsia="Malgun Gothic"/>
          <w:color w:val="231F20"/>
          <w:spacing w:val="3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Международного</w:t>
      </w:r>
      <w:r>
        <w:rPr>
          <w:rFonts w:ascii="Malgun Gothic" w:hAnsi="Malgun Gothic" w:cs="Malgun Gothic" w:eastAsia="Malgun Gothic"/>
          <w:color w:val="231F20"/>
          <w:spacing w:val="3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валютного</w:t>
      </w:r>
      <w:r>
        <w:rPr>
          <w:rFonts w:ascii="Malgun Gothic" w:hAnsi="Malgun Gothic" w:cs="Malgun Gothic" w:eastAsia="Malgun Gothic"/>
          <w:color w:val="231F20"/>
          <w:spacing w:val="3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фонда,</w:t>
      </w:r>
      <w:r>
        <w:rPr>
          <w:rFonts w:ascii="Malgun Gothic" w:hAnsi="Malgun Gothic" w:cs="Malgun Gothic" w:eastAsia="Malgun Gothic"/>
          <w:color w:val="231F20"/>
          <w:spacing w:val="3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потребление</w:t>
      </w:r>
      <w:r>
        <w:rPr>
          <w:rFonts w:ascii="Malgun Gothic" w:hAnsi="Malgun Gothic" w:cs="Malgun Gothic" w:eastAsia="Malgun Gothic"/>
          <w:color w:val="231F20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алкоголя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сохраняется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5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уровне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2019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так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как</w:t>
      </w:r>
      <w:r>
        <w:rPr>
          <w:rFonts w:ascii="Malgun Gothic" w:hAnsi="Malgun Gothic" w:cs="Malgun Gothic" w:eastAsia="Malgun Gothic"/>
          <w:color w:val="231F20"/>
          <w:spacing w:val="5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последние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годы</w:t>
      </w:r>
      <w:r>
        <w:rPr>
          <w:rFonts w:ascii="Malgun Gothic" w:hAnsi="Malgun Gothic" w:cs="Malgun Gothic" w:eastAsia="Malgun Gothic"/>
          <w:color w:val="231F20"/>
          <w:spacing w:val="5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(2017–</w:t>
      </w:r>
      <w:r>
        <w:rPr>
          <w:rFonts w:ascii="Malgun Gothic" w:hAnsi="Malgun Gothic" w:cs="Malgun Gothic" w:eastAsia="Malgun Gothic"/>
          <w:color w:val="231F20"/>
          <w:w w:val="10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2019)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стабилизировались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продажи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алкогольных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напитков,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включая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пиво,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60" w:lineRule="exact" w:before="4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167" w:lineRule="auto" w:before="38"/>
        <w:ind w:left="117" w:right="463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851pt;width:56.693pt;height:.1pt;mso-position-horizontal-relative:page;mso-position-vertical-relative:paragraph;z-index:-12206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16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6"/>
          <w:w w:val="8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21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–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left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99"/>
          <w:headerReference w:type="even" r:id="rId100"/>
          <w:footerReference w:type="default" r:id="rId101"/>
          <w:pgSz w:w="9355" w:h="13620"/>
          <w:pgMar w:header="775" w:footer="0" w:top="1180" w:bottom="280" w:left="620" w:right="500"/>
          <w:pgNumType w:start="63"/>
        </w:sectPr>
      </w:pPr>
    </w:p>
    <w:p>
      <w:pPr>
        <w:spacing w:line="110" w:lineRule="exact" w:before="1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3" w:lineRule="auto" w:before="46"/>
        <w:ind w:left="463" w:right="116" w:firstLine="0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122.206299pt;margin-top:32.957573pt;width:11.109pt;height:.1pt;mso-position-horizontal-relative:page;mso-position-vertical-relative:paragraph;z-index:-12205" coordorigin="2444,659" coordsize="222,2">
            <v:shape style="position:absolute;left:2444;top:659;width:222;height:2" coordorigin="2444,659" coordsize="222,0" path="m2444,659l2666,659e" filled="f" stroked="t" strokeweight=".445pt" strokecolor="#000000">
              <v:path arrowok="t"/>
            </v:shape>
            <w10:wrap type="none"/>
          </v:group>
        </w:pict>
      </w:r>
      <w:r>
        <w:rPr/>
        <w:pict>
          <v:group style="position:absolute;margin-left:49.618pt;margin-top:62.988674pt;width:379.0759pt;height:244.7979pt;mso-position-horizontal-relative:page;mso-position-vertical-relative:paragraph;z-index:-12204" coordorigin="992,1260" coordsize="7582,4896">
            <v:group style="position:absolute;left:1364;top:5611;width:7205;height:2" coordorigin="1364,5611" coordsize="7205,2">
              <v:shape style="position:absolute;left:1364;top:5611;width:7205;height:2" coordorigin="1364,5611" coordsize="7205,0" path="m1364,5611l8569,5611e" filled="f" stroked="t" strokeweight=".495pt" strokecolor="#939598">
                <v:path arrowok="t"/>
              </v:shape>
            </v:group>
            <v:group style="position:absolute;left:1364;top:5142;width:7205;height:2" coordorigin="1364,5142" coordsize="7205,2">
              <v:shape style="position:absolute;left:1364;top:5142;width:7205;height:2" coordorigin="1364,5142" coordsize="7205,0" path="m1364,5142l8569,5142e" filled="f" stroked="t" strokeweight=".495pt" strokecolor="#939598">
                <v:path arrowok="t"/>
              </v:shape>
            </v:group>
            <v:group style="position:absolute;left:1364;top:4672;width:7205;height:2" coordorigin="1364,4672" coordsize="7205,2">
              <v:shape style="position:absolute;left:1364;top:4672;width:7205;height:2" coordorigin="1364,4672" coordsize="7205,0" path="m1364,4672l8569,4672e" filled="f" stroked="t" strokeweight=".495pt" strokecolor="#939598">
                <v:path arrowok="t"/>
              </v:shape>
            </v:group>
            <v:group style="position:absolute;left:1364;top:4206;width:7205;height:2" coordorigin="1364,4206" coordsize="7205,2">
              <v:shape style="position:absolute;left:1364;top:4206;width:7205;height:2" coordorigin="1364,4206" coordsize="7205,0" path="m1364,4206l8569,4206e" filled="f" stroked="t" strokeweight=".495pt" strokecolor="#939598">
                <v:path arrowok="t"/>
              </v:shape>
            </v:group>
            <v:group style="position:absolute;left:1364;top:3739;width:7205;height:2" coordorigin="1364,3739" coordsize="7205,2">
              <v:shape style="position:absolute;left:1364;top:3739;width:7205;height:2" coordorigin="1364,3739" coordsize="7205,0" path="m1364,3739l8569,3739e" filled="f" stroked="t" strokeweight=".495pt" strokecolor="#939598">
                <v:path arrowok="t"/>
              </v:shape>
            </v:group>
            <v:group style="position:absolute;left:1364;top:3272;width:7205;height:2" coordorigin="1364,3272" coordsize="7205,2">
              <v:shape style="position:absolute;left:1364;top:3272;width:7205;height:2" coordorigin="1364,3272" coordsize="7205,0" path="m1364,3272l8569,3272e" filled="f" stroked="t" strokeweight=".495pt" strokecolor="#939598">
                <v:path arrowok="t"/>
              </v:shape>
            </v:group>
            <v:group style="position:absolute;left:1364;top:2809;width:7205;height:2" coordorigin="1364,2809" coordsize="7205,2">
              <v:shape style="position:absolute;left:1364;top:2809;width:7205;height:2" coordorigin="1364,2809" coordsize="7205,0" path="m1364,2809l8569,2809e" filled="f" stroked="t" strokeweight=".495pt" strokecolor="#939598">
                <v:path arrowok="t"/>
              </v:shape>
            </v:group>
            <v:group style="position:absolute;left:1364;top:2342;width:7205;height:2" coordorigin="1364,2342" coordsize="7205,2">
              <v:shape style="position:absolute;left:1364;top:2342;width:7205;height:2" coordorigin="1364,2342" coordsize="7205,0" path="m1364,2342l8569,2342e" filled="f" stroked="t" strokeweight=".495pt" strokecolor="#939598">
                <v:path arrowok="t"/>
              </v:shape>
            </v:group>
            <v:group style="position:absolute;left:1364;top:1866;width:7205;height:2" coordorigin="1364,1866" coordsize="7205,2">
              <v:shape style="position:absolute;left:1364;top:1866;width:7205;height:2" coordorigin="1364,1866" coordsize="7205,0" path="m1364,1866l8569,1866e" filled="f" stroked="t" strokeweight=".495pt" strokecolor="#939598">
                <v:path arrowok="t"/>
              </v:shape>
            </v:group>
            <v:group style="position:absolute;left:2213;top:1395;width:6356;height:2" coordorigin="2213,1395" coordsize="6356,2">
              <v:shape style="position:absolute;left:2213;top:1395;width:6356;height:2" coordorigin="2213,1395" coordsize="6356,0" path="m2213,1395l8569,1395e" filled="f" stroked="t" strokeweight=".495pt" strokecolor="#939598">
                <v:path arrowok="t"/>
              </v:shape>
            </v:group>
            <v:group style="position:absolute;left:1364;top:1395;width:7205;height:4689" coordorigin="1364,1395" coordsize="7205,4689">
              <v:shape style="position:absolute;left:1364;top:1395;width:7205;height:4689" coordorigin="1364,1395" coordsize="7205,4689" path="m1364,1395l1364,6084,8569,6084e" filled="f" stroked="t" strokeweight=".495pt" strokecolor="#231F20">
                <v:path arrowok="t"/>
              </v:shape>
            </v:group>
            <v:group style="position:absolute;left:1765;top:6084;width:2;height:67" coordorigin="1765,6084" coordsize="2,67">
              <v:shape style="position:absolute;left:1765;top:6084;width:2;height:67" coordorigin="1765,6084" coordsize="0,67" path="m1765,6084l1765,6151e" filled="f" stroked="t" strokeweight=".495pt" strokecolor="#231F20">
                <v:path arrowok="t"/>
              </v:shape>
            </v:group>
            <v:group style="position:absolute;left:2164;top:6084;width:2;height:67" coordorigin="2164,6084" coordsize="2,67">
              <v:shape style="position:absolute;left:2164;top:6084;width:2;height:67" coordorigin="2164,6084" coordsize="0,67" path="m2164,6084l2164,6151e" filled="f" stroked="t" strokeweight=".495pt" strokecolor="#231F20">
                <v:path arrowok="t"/>
              </v:shape>
            </v:group>
            <v:group style="position:absolute;left:2563;top:6084;width:2;height:67" coordorigin="2563,6084" coordsize="2,67">
              <v:shape style="position:absolute;left:2563;top:6084;width:2;height:67" coordorigin="2563,6084" coordsize="0,67" path="m2563,6084l2563,6151e" filled="f" stroked="t" strokeweight=".495pt" strokecolor="#231F20">
                <v:path arrowok="t"/>
              </v:shape>
            </v:group>
            <v:group style="position:absolute;left:2973;top:6084;width:2;height:67" coordorigin="2973,6084" coordsize="2,67">
              <v:shape style="position:absolute;left:2973;top:6084;width:2;height:67" coordorigin="2973,6084" coordsize="0,67" path="m2973,6084l2973,6151e" filled="f" stroked="t" strokeweight=".495pt" strokecolor="#231F20">
                <v:path arrowok="t"/>
              </v:shape>
            </v:group>
            <v:group style="position:absolute;left:3371;top:6084;width:2;height:67" coordorigin="3371,6084" coordsize="2,67">
              <v:shape style="position:absolute;left:3371;top:6084;width:2;height:67" coordorigin="3371,6084" coordsize="0,67" path="m3371,6084l3371,6151e" filled="f" stroked="t" strokeweight=".495pt" strokecolor="#231F20">
                <v:path arrowok="t"/>
              </v:shape>
            </v:group>
            <v:group style="position:absolute;left:3771;top:6084;width:2;height:67" coordorigin="3771,6084" coordsize="2,67">
              <v:shape style="position:absolute;left:3771;top:6084;width:2;height:67" coordorigin="3771,6084" coordsize="0,67" path="m3771,6084l3771,6151e" filled="f" stroked="t" strokeweight=".495pt" strokecolor="#231F20">
                <v:path arrowok="t"/>
              </v:shape>
            </v:group>
            <v:group style="position:absolute;left:4167;top:6084;width:2;height:67" coordorigin="4167,6084" coordsize="2,67">
              <v:shape style="position:absolute;left:4167;top:6084;width:2;height:67" coordorigin="4167,6084" coordsize="0,67" path="m4167,6084l4167,6151e" filled="f" stroked="t" strokeweight=".495pt" strokecolor="#231F20">
                <v:path arrowok="t"/>
              </v:shape>
            </v:group>
            <v:group style="position:absolute;left:4574;top:6084;width:2;height:67" coordorigin="4574,6084" coordsize="2,67">
              <v:shape style="position:absolute;left:4574;top:6084;width:2;height:67" coordorigin="4574,6084" coordsize="0,67" path="m4574,6084l4574,6151e" filled="f" stroked="t" strokeweight=".495pt" strokecolor="#231F20">
                <v:path arrowok="t"/>
              </v:shape>
            </v:group>
            <v:group style="position:absolute;left:4972;top:6084;width:2;height:67" coordorigin="4972,6084" coordsize="2,67">
              <v:shape style="position:absolute;left:4972;top:6084;width:2;height:67" coordorigin="4972,6084" coordsize="0,67" path="m4972,6084l4972,6151e" filled="f" stroked="t" strokeweight=".495pt" strokecolor="#231F20">
                <v:path arrowok="t"/>
              </v:shape>
            </v:group>
            <v:group style="position:absolute;left:5368;top:6084;width:2;height:67" coordorigin="5368,6084" coordsize="2,67">
              <v:shape style="position:absolute;left:5368;top:6084;width:2;height:67" coordorigin="5368,6084" coordsize="0,67" path="m5368,6084l5368,6151e" filled="f" stroked="t" strokeweight=".495pt" strokecolor="#231F20">
                <v:path arrowok="t"/>
              </v:shape>
            </v:group>
            <v:group style="position:absolute;left:5779;top:6084;width:2;height:67" coordorigin="5779,6084" coordsize="2,67">
              <v:shape style="position:absolute;left:5779;top:6084;width:2;height:67" coordorigin="5779,6084" coordsize="0,67" path="m5779,6084l5779,6151e" filled="f" stroked="t" strokeweight=".495pt" strokecolor="#231F20">
                <v:path arrowok="t"/>
              </v:shape>
            </v:group>
            <v:group style="position:absolute;left:6180;top:6084;width:2;height:67" coordorigin="6180,6084" coordsize="2,67">
              <v:shape style="position:absolute;left:6180;top:6084;width:2;height:67" coordorigin="6180,6084" coordsize="0,67" path="m6180,6084l6180,6151e" filled="f" stroked="t" strokeweight=".495pt" strokecolor="#231F20">
                <v:path arrowok="t"/>
              </v:shape>
            </v:group>
            <v:group style="position:absolute;left:6576;top:6084;width:2;height:67" coordorigin="6576,6084" coordsize="2,67">
              <v:shape style="position:absolute;left:6576;top:6084;width:2;height:67" coordorigin="6576,6084" coordsize="0,67" path="m6576,6084l6576,6151e" filled="f" stroked="t" strokeweight=".495pt" strokecolor="#231F20">
                <v:path arrowok="t"/>
              </v:shape>
            </v:group>
            <v:group style="position:absolute;left:6978;top:6084;width:2;height:67" coordorigin="6978,6084" coordsize="2,67">
              <v:shape style="position:absolute;left:6978;top:6084;width:2;height:67" coordorigin="6978,6084" coordsize="0,67" path="m6978,6084l6978,6151e" filled="f" stroked="t" strokeweight=".495pt" strokecolor="#231F20">
                <v:path arrowok="t"/>
              </v:shape>
            </v:group>
            <v:group style="position:absolute;left:7380;top:6084;width:2;height:67" coordorigin="7380,6084" coordsize="2,67">
              <v:shape style="position:absolute;left:7380;top:6084;width:2;height:67" coordorigin="7380,6084" coordsize="0,67" path="m7380,6084l7380,6151e" filled="f" stroked="t" strokeweight=".495pt" strokecolor="#231F20">
                <v:path arrowok="t"/>
              </v:shape>
            </v:group>
            <v:group style="position:absolute;left:7780;top:6084;width:2;height:67" coordorigin="7780,6084" coordsize="2,67">
              <v:shape style="position:absolute;left:7780;top:6084;width:2;height:67" coordorigin="7780,6084" coordsize="0,67" path="m7780,6084l7780,6151e" filled="f" stroked="t" strokeweight=".495pt" strokecolor="#231F20">
                <v:path arrowok="t"/>
              </v:shape>
            </v:group>
            <v:group style="position:absolute;left:8177;top:6084;width:2;height:67" coordorigin="8177,6084" coordsize="2,67">
              <v:shape style="position:absolute;left:8177;top:6084;width:2;height:67" coordorigin="8177,6084" coordsize="0,67" path="m8177,6084l8177,6151e" filled="f" stroked="t" strokeweight=".495pt" strokecolor="#231F20">
                <v:path arrowok="t"/>
              </v:shape>
            </v:group>
            <v:group style="position:absolute;left:1579;top:4021;width:3984;height:1567" coordorigin="1579,4021" coordsize="3984,1567">
              <v:shape style="position:absolute;left:1579;top:4021;width:3984;height:1567" coordorigin="1579,4021" coordsize="3984,1567" path="m1579,5328l3970,4021,4759,5588,5153,4320,5563,4021e" filled="f" stroked="t" strokeweight="1.98pt" strokecolor="#ED1C24">
                <v:path arrowok="t"/>
              </v:shape>
            </v:group>
            <v:group style="position:absolute;left:1491;top:5190;width:114;height:114" coordorigin="1491,5190" coordsize="114,114">
              <v:shape style="position:absolute;left:1491;top:5190;width:114;height:114" coordorigin="1491,5190" coordsize="114,114" path="m1546,5190l1525,5195,1507,5208,1496,5226,1491,5249,1496,5270,1509,5288,1527,5300,1549,5304,1571,5300,1589,5287,1601,5269,1605,5247,1605,5245,1600,5223,1588,5206,1569,5194,1546,5190xe" filled="t" fillcolor="#ED1C24" stroked="f">
                <v:path arrowok="t"/>
                <v:fill type="solid"/>
              </v:shape>
            </v:group>
            <v:group style="position:absolute;left:1892;top:5119;width:114;height:114" coordorigin="1892,5119" coordsize="114,114">
              <v:shape style="position:absolute;left:1892;top:5119;width:114;height:114" coordorigin="1892,5119" coordsize="114,114" path="m1947,5119l1926,5124,1908,5137,1896,5155,1892,5178,1897,5200,1909,5217,1928,5229,1950,5233,1972,5229,1990,5216,2002,5198,2006,5176,2006,5174,2001,5153,1988,5135,1970,5124,1947,5119xe" filled="t" fillcolor="#ED1C24" stroked="f">
                <v:path arrowok="t"/>
                <v:fill type="solid"/>
              </v:shape>
            </v:group>
            <v:group style="position:absolute;left:2307;top:4904;width:114;height:114" coordorigin="2307,4904" coordsize="114,114">
              <v:shape style="position:absolute;left:2307;top:4904;width:114;height:114" coordorigin="2307,4904" coordsize="114,114" path="m2362,4904l2340,4909,2323,4921,2311,4940,2307,4962,2311,4984,2324,5002,2342,5013,2364,5018,2386,5013,2404,5001,2416,4983,2421,4961,2421,4958,2415,4937,2403,4920,2384,4908,2362,4904xe" filled="t" fillcolor="#ED1C24" stroked="f">
                <v:path arrowok="t"/>
                <v:fill type="solid"/>
              </v:shape>
            </v:group>
            <v:group style="position:absolute;left:2704;top:4672;width:114;height:114" coordorigin="2704,4672" coordsize="114,114">
              <v:shape style="position:absolute;left:2704;top:4672;width:114;height:114" coordorigin="2704,4672" coordsize="114,114" path="m2759,4672l2738,4677,2720,4690,2709,4708,2704,4731,2709,4752,2722,4770,2740,4782,2762,4786,2784,4782,2802,4769,2814,4751,2818,4729,2818,4727,2813,4705,2801,4688,2782,4676,2759,4672xe" filled="t" fillcolor="#ED1C24" stroked="f">
                <v:path arrowok="t"/>
                <v:fill type="solid"/>
              </v:shape>
            </v:group>
            <v:group style="position:absolute;left:3094;top:4284;width:114;height:114" coordorigin="3094,4284" coordsize="114,114">
              <v:shape style="position:absolute;left:3094;top:4284;width:114;height:114" coordorigin="3094,4284" coordsize="114,114" path="m3148,4284l3127,4289,3110,4301,3098,4319,3094,4342,3098,4364,3111,4381,3129,4393,3151,4398,3173,4393,3191,4381,3203,4363,3208,4341,3208,4338,3202,4317,3190,4299,3171,4288,3148,4284xe" filled="t" fillcolor="#ED1C24" stroked="f">
                <v:path arrowok="t"/>
                <v:fill type="solid"/>
              </v:shape>
            </v:group>
            <v:group style="position:absolute;left:3503;top:4179;width:114;height:114" coordorigin="3503,4179" coordsize="114,114">
              <v:shape style="position:absolute;left:3503;top:4179;width:114;height:114" coordorigin="3503,4179" coordsize="114,114" path="m3558,4179l3536,4184,3519,4197,3507,4215,3503,4238,3508,4259,3520,4277,3539,4289,3561,4293,3583,4288,3601,4276,3613,4258,3617,4236,3617,4234,3612,4212,3599,4195,3581,4183,3558,4179xe" filled="t" fillcolor="#ED1C24" stroked="f">
                <v:path arrowok="t"/>
                <v:fill type="solid"/>
              </v:shape>
            </v:group>
            <v:group style="position:absolute;left:3900;top:3973;width:114;height:114" coordorigin="3900,3973" coordsize="114,114">
              <v:shape style="position:absolute;left:3900;top:3973;width:114;height:114" coordorigin="3900,3973" coordsize="114,114" path="m3955,3973l3933,3979,3916,3991,3904,4009,3900,4032,3904,4054,3917,4071,3935,4083,3957,4088,3979,4083,3997,4071,4009,4053,4014,4031,4014,4028,4008,4007,3996,3989,3977,3978,3955,3973xe" filled="t" fillcolor="#ED1C24" stroked="f">
                <v:path arrowok="t"/>
                <v:fill type="solid"/>
              </v:shape>
            </v:group>
            <v:group style="position:absolute;left:4314;top:4829;width:114;height:114" coordorigin="4314,4829" coordsize="114,114">
              <v:shape style="position:absolute;left:4314;top:4829;width:114;height:114" coordorigin="4314,4829" coordsize="114,114" path="m4369,4829l4347,4834,4330,4847,4318,4865,4314,4888,4319,4910,4331,4927,4350,4939,4372,4943,4394,4939,4412,4926,4424,4908,4428,4886,4428,4884,4423,4862,4410,4845,4392,4834,4369,4829xe" filled="t" fillcolor="#ED1C24" stroked="f">
                <v:path arrowok="t"/>
                <v:fill type="solid"/>
              </v:shape>
            </v:group>
            <v:group style="position:absolute;left:4704;top:5524;width:114;height:114" coordorigin="4704,5524" coordsize="114,114">
              <v:shape style="position:absolute;left:4704;top:5524;width:114;height:114" coordorigin="4704,5524" coordsize="114,114" path="m4759,5524l4738,5529,4721,5541,4709,5560,4704,5582,4709,5604,4722,5622,4740,5634,4762,5638,4784,5633,4802,5621,4814,5603,4819,5581,4819,5578,4813,5557,4801,5540,4782,5528,4759,5524xe" filled="t" fillcolor="#ED1C24" stroked="f">
                <v:path arrowok="t"/>
                <v:fill type="solid"/>
              </v:shape>
            </v:group>
            <v:group style="position:absolute;left:5107;top:4266;width:114;height:114" coordorigin="5107,4266" coordsize="114,114">
              <v:shape style="position:absolute;left:5107;top:4266;width:114;height:114" coordorigin="5107,4266" coordsize="114,114" path="m5162,4266l5141,4272,5123,4284,5111,4302,5107,4325,5112,4347,5125,4364,5143,4376,5165,4381,5187,4376,5205,4364,5217,4346,5221,4323,5221,4321,5216,4300,5203,4282,5185,4271,5162,4266xe" filled="t" fillcolor="#ED1C24" stroked="f">
                <v:path arrowok="t"/>
                <v:fill type="solid"/>
              </v:shape>
            </v:group>
            <v:group style="position:absolute;left:5513;top:3947;width:114;height:114" coordorigin="5513,3947" coordsize="114,114">
              <v:shape style="position:absolute;left:5513;top:3947;width:114;height:114" coordorigin="5513,3947" coordsize="114,114" path="m5568,3947l5546,3952,5529,3965,5517,3983,5513,4006,5518,4027,5530,4045,5548,4057,5571,4061,5593,4056,5611,4044,5623,4026,5627,4004,5627,4002,5622,3980,5609,3963,5591,3951,5568,3947xe" filled="t" fillcolor="#ED1C24" stroked="f">
                <v:path arrowok="t"/>
                <v:fill type="solid"/>
              </v:shape>
            </v:group>
            <v:group style="position:absolute;left:5612;top:3961;width:70;height:36" coordorigin="5612,3961" coordsize="70,36">
              <v:shape style="position:absolute;left:5612;top:3961;width:70;height:36" coordorigin="5612,3961" coordsize="70,36" path="m5612,3997l5683,3961e" filled="f" stroked="t" strokeweight="1.98pt" strokecolor="#ED1C24">
                <v:path arrowok="t"/>
              </v:shape>
            </v:group>
            <v:group style="position:absolute;left:5762;top:3859;width:119;height:61" coordorigin="5762,3859" coordsize="119,61">
              <v:shape style="position:absolute;left:5762;top:3859;width:119;height:61" coordorigin="5762,3859" coordsize="119,61" path="m5762,3920l5881,3859e" filled="f" stroked="t" strokeweight="1.98pt" strokecolor="#ED1C24">
                <v:path arrowok="t"/>
                <v:stroke dashstyle="longDash"/>
              </v:shape>
            </v:group>
            <v:group style="position:absolute;left:5921;top:3798;width:146;height:41" coordorigin="5921,3798" coordsize="146,41">
              <v:shape style="position:absolute;left:5921;top:3798;width:146;height:41" coordorigin="5921,3798" coordsize="146,41" path="m5921,3839l5992,3803,5992,3823,6067,3798e" filled="f" stroked="t" strokeweight="1.98pt" strokecolor="#ED1C24">
                <v:path arrowok="t"/>
              </v:shape>
            </v:group>
            <v:group style="position:absolute;left:6216;top:3073;width:2014;height:675" coordorigin="6216,3073" coordsize="2014,675">
              <v:shape style="position:absolute;left:6216;top:3073;width:2014;height:675" coordorigin="6216,3073" coordsize="2014,675" path="m6216,3748l8230,3073e" filled="f" stroked="t" strokeweight="1.98pt" strokecolor="#ED1C24">
                <v:path arrowok="t"/>
                <v:stroke dashstyle="longDash"/>
              </v:shape>
            </v:group>
            <v:group style="position:absolute;left:8304;top:3023;width:75;height:25" coordorigin="8304,3023" coordsize="75,25">
              <v:shape style="position:absolute;left:8304;top:3023;width:75;height:25" coordorigin="8304,3023" coordsize="75,25" path="m8304,3048l8379,3023e" filled="f" stroked="t" strokeweight="1.98pt" strokecolor="#ED1C24">
                <v:path arrowok="t"/>
              </v:shape>
            </v:group>
            <v:group style="position:absolute;left:5594;top:1941;width:2801;height:2037" coordorigin="5594,1941" coordsize="2801,2037">
              <v:shape style="position:absolute;left:5594;top:1941;width:2801;height:2037" coordorigin="5594,1941" coordsize="2801,2037" path="m5594,3978l5980,3572,8395,1941e" filled="f" stroked="t" strokeweight="1.98pt" strokecolor="#009444">
                <v:path arrowok="t"/>
                <v:stroke dashstyle="longDash"/>
              </v:shape>
            </v:group>
            <v:group style="position:absolute;left:5570;top:3417;width:2810;height:587" coordorigin="5570,3417" coordsize="2810,587">
              <v:shape style="position:absolute;left:5570;top:3417;width:2810;height:587" coordorigin="5570,3417" coordsize="2810,587" path="m5570,4004l5973,3924,6777,3758,8379,3417e" filled="f" stroked="t" strokeweight="1.98pt" strokecolor="#6D6E71">
                <v:path arrowok="t"/>
                <v:stroke dashstyle="longDash"/>
              </v:shape>
            </v:group>
            <v:group style="position:absolute;left:5612;top:3618;width:2782;height:404" coordorigin="5612,3618" coordsize="2782,404">
              <v:shape style="position:absolute;left:5612;top:3618;width:2782;height:404" coordorigin="5612,3618" coordsize="2782,404" path="m5612,4021l8395,3618e" filled="f" stroked="t" strokeweight="1.98pt" strokecolor="#231F20">
                <v:path arrowok="t"/>
                <v:stroke dashstyle="longDash"/>
              </v:shape>
            </v:group>
            <v:group style="position:absolute;left:5922;top:3785;width:85;height:85" coordorigin="5922,3785" coordsize="85,85">
              <v:shape style="position:absolute;left:5922;top:3785;width:85;height:85" coordorigin="5922,3785" coordsize="85,85" path="m5964,3785l5942,3792,5927,3807,5922,3829,5928,3850,5943,3865,5965,3871,5986,3865,6001,3849,6007,3829,6007,3827,6001,3806,5985,3791,5964,3785xe" filled="t" fillcolor="#ED1C24" stroked="f">
                <v:path arrowok="t"/>
                <v:fill type="solid"/>
              </v:shape>
            </v:group>
            <v:group style="position:absolute;left:6105;top:3727;width:85;height:85" coordorigin="6105,3727" coordsize="85,85">
              <v:shape style="position:absolute;left:6105;top:3727;width:85;height:85" coordorigin="6105,3727" coordsize="85,85" path="m6147,3727l6126,3733,6111,3748,6105,3770,6111,3791,6126,3806,6148,3812,6169,3806,6184,3791,6190,3770,6190,3768,6184,3747,6169,3732,6147,3727xe" filled="t" fillcolor="#ED1C24" stroked="f">
                <v:path arrowok="t"/>
                <v:fill type="solid"/>
              </v:shape>
            </v:group>
            <v:group style="position:absolute;left:6395;top:3634;width:85;height:85" coordorigin="6395,3634" coordsize="85,85">
              <v:shape style="position:absolute;left:6395;top:3634;width:85;height:85" coordorigin="6395,3634" coordsize="85,85" path="m6437,3634l6416,3640,6401,3656,6395,3677,6401,3698,6416,3714,6438,3719,6459,3713,6475,3698,6480,3677,6480,3676,6474,3655,6459,3640,6437,3634xe" filled="t" fillcolor="#ED1C24" stroked="f">
                <v:path arrowok="t"/>
                <v:fill type="solid"/>
              </v:shape>
            </v:group>
            <v:group style="position:absolute;left:6696;top:3532;width:85;height:85" coordorigin="6696,3532" coordsize="85,85">
              <v:shape style="position:absolute;left:6696;top:3532;width:85;height:85" coordorigin="6696,3532" coordsize="85,85" path="m6738,3532l6717,3539,6702,3554,6696,3576,6702,3597,6718,3612,6739,3618,6761,3612,6776,3596,6781,3576,6782,3574,6775,3553,6760,3538,6738,3532xe" filled="t" fillcolor="#ED1C24" stroked="f">
                <v:path arrowok="t"/>
                <v:fill type="solid"/>
              </v:shape>
            </v:group>
            <v:group style="position:absolute;left:7004;top:3425;width:85;height:85" coordorigin="7004,3425" coordsize="85,85">
              <v:shape style="position:absolute;left:7004;top:3425;width:85;height:85" coordorigin="7004,3425" coordsize="85,85" path="m7045,3425l7024,3431,7009,3446,7004,3468,7010,3489,7025,3504,7047,3510,7068,3504,7083,3489,7089,3468,7089,3466,7083,3445,7067,3430,7045,3425xe" filled="t" fillcolor="#ED1C24" stroked="f">
                <v:path arrowok="t"/>
                <v:fill type="solid"/>
              </v:shape>
            </v:group>
            <v:group style="position:absolute;left:7300;top:3332;width:85;height:85" coordorigin="7300,3332" coordsize="85,85">
              <v:shape style="position:absolute;left:7300;top:3332;width:85;height:85" coordorigin="7300,3332" coordsize="85,85" path="m7341,3332l7320,3338,7305,3353,7300,3375,7306,3396,7321,3411,7343,3417,7364,3411,7379,3396,7385,3375,7385,3374,7379,3352,7363,3338,7341,3332xe" filled="t" fillcolor="#ED1C24" stroked="f">
                <v:path arrowok="t"/>
                <v:fill type="solid"/>
              </v:shape>
            </v:group>
            <v:group style="position:absolute;left:7589;top:3229;width:85;height:85" coordorigin="7589,3229" coordsize="85,85">
              <v:shape style="position:absolute;left:7589;top:3229;width:85;height:85" coordorigin="7589,3229" coordsize="85,85" path="m7631,3229l7609,3235,7594,3251,7589,3272,7595,3294,7610,3309,7632,3314,7653,3308,7668,3293,7674,3272,7674,3271,7668,3250,7652,3235,7631,3229xe" filled="t" fillcolor="#ED1C24" stroked="f">
                <v:path arrowok="t"/>
                <v:fill type="solid"/>
              </v:shape>
            </v:group>
            <v:group style="position:absolute;left:7888;top:3134;width:85;height:85" coordorigin="7888,3134" coordsize="85,85">
              <v:shape style="position:absolute;left:7888;top:3134;width:85;height:85" coordorigin="7888,3134" coordsize="85,85" path="m7930,3134l7908,3140,7893,3155,7888,3177,7894,3198,7909,3213,7931,3219,7952,3213,7967,3198,7973,3177,7973,3175,7967,3154,7951,3139,7930,3134xe" filled="t" fillcolor="#ED1C24" stroked="f">
                <v:path arrowok="t"/>
                <v:fill type="solid"/>
              </v:shape>
            </v:group>
            <v:group style="position:absolute;left:8198;top:3023;width:85;height:85" coordorigin="8198,3023" coordsize="85,85">
              <v:shape style="position:absolute;left:8198;top:3023;width:85;height:85" coordorigin="8198,3023" coordsize="85,85" path="m8240,3023l8218,3029,8203,3044,8198,3066,8204,3087,8219,3102,8241,3108,8262,3102,8277,3087,8283,3066,8283,3064,8277,3043,8261,3028,8240,3023xe" filled="t" fillcolor="#ED1C24" stroked="f">
                <v:path arrowok="t"/>
                <v:fill type="solid"/>
              </v:shape>
            </v:group>
            <v:group style="position:absolute;left:8294;top:1932;width:85;height:85" coordorigin="8294,1932" coordsize="85,85">
              <v:shape style="position:absolute;left:8294;top:1932;width:85;height:85" coordorigin="8294,1932" coordsize="85,85" path="m8336,1932l8315,1938,8300,1953,8294,1975,8300,1996,8316,2011,8337,2017,8359,2011,8374,1996,8379,1975,8379,1973,8373,1952,8358,1937,8336,1932xe" filled="t" fillcolor="#009444" stroked="f">
                <v:path arrowok="t"/>
                <v:fill type="solid"/>
              </v:shape>
            </v:group>
            <v:group style="position:absolute;left:8040;top:2111;width:85;height:85" coordorigin="8040,2111" coordsize="85,85">
              <v:shape style="position:absolute;left:8040;top:2111;width:85;height:85" coordorigin="8040,2111" coordsize="85,85" path="m8082,2111l8061,2117,8046,2132,8040,2154,8046,2175,8062,2190,8083,2196,8104,2190,8120,2175,8125,2154,8125,2152,8119,2131,8104,2116,8082,2111xe" filled="t" fillcolor="#009444" stroked="f">
                <v:path arrowok="t"/>
                <v:fill type="solid"/>
              </v:shape>
            </v:group>
            <v:group style="position:absolute;left:7770;top:2291;width:85;height:85" coordorigin="7770,2291" coordsize="85,85">
              <v:shape style="position:absolute;left:7770;top:2291;width:85;height:85" coordorigin="7770,2291" coordsize="85,85" path="m7812,2291l7790,2297,7775,2313,7770,2334,7776,2355,7791,2371,7813,2376,7834,2370,7849,2355,7855,2334,7855,2333,7849,2312,7833,2297,7812,2291xe" filled="t" fillcolor="#009444" stroked="f">
                <v:path arrowok="t"/>
                <v:fill type="solid"/>
              </v:shape>
            </v:group>
            <v:group style="position:absolute;left:7505;top:2473;width:85;height:85" coordorigin="7505,2473" coordsize="85,85">
              <v:shape style="position:absolute;left:7505;top:2473;width:85;height:85" coordorigin="7505,2473" coordsize="85,85" path="m7547,2473l7526,2479,7511,2495,7505,2516,7511,2537,7527,2553,7548,2558,7570,2552,7585,2537,7590,2516,7590,2515,7584,2494,7569,2479,7547,2473xe" filled="t" fillcolor="#009444" stroked="f">
                <v:path arrowok="t"/>
                <v:fill type="solid"/>
              </v:shape>
            </v:group>
            <v:group style="position:absolute;left:7247;top:2648;width:85;height:85" coordorigin="7247,2648" coordsize="85,85">
              <v:shape style="position:absolute;left:7247;top:2648;width:85;height:85" coordorigin="7247,2648" coordsize="85,85" path="m7289,2648l7268,2654,7253,2670,7247,2691,7253,2713,7269,2728,7290,2733,7312,2728,7327,2712,7332,2691,7333,2690,7326,2669,7311,2654,7289,2648xe" filled="t" fillcolor="#009444" stroked="f">
                <v:path arrowok="t"/>
                <v:fill type="solid"/>
              </v:shape>
            </v:group>
            <v:group style="position:absolute;left:6983;top:2827;width:85;height:85" coordorigin="6983,2827" coordsize="85,85">
              <v:shape style="position:absolute;left:6983;top:2827;width:85;height:85" coordorigin="6983,2827" coordsize="85,85" path="m7025,2827l7004,2833,6989,2848,6983,2870,6989,2891,7004,2906,7026,2912,7047,2906,7062,2891,7068,2870,7068,2868,7062,2847,7046,2833,7025,2827xe" filled="t" fillcolor="#009444" stroked="f">
                <v:path arrowok="t"/>
                <v:fill type="solid"/>
              </v:shape>
            </v:group>
            <v:group style="position:absolute;left:6727;top:2998;width:85;height:85" coordorigin="6727,2998" coordsize="85,85">
              <v:shape style="position:absolute;left:6727;top:2998;width:85;height:85" coordorigin="6727,2998" coordsize="85,85" path="m6769,2998l6747,3004,6732,3019,6727,3041,6733,3062,6748,3077,6770,3083,6791,3077,6806,3062,6812,3041,6812,3040,6806,3018,6790,3004,6769,2998xe" filled="t" fillcolor="#009444" stroked="f">
                <v:path arrowok="t"/>
                <v:fill type="solid"/>
              </v:shape>
            </v:group>
            <v:group style="position:absolute;left:6464;top:3171;width:85;height:85" coordorigin="6464,3171" coordsize="85,85">
              <v:shape style="position:absolute;left:6464;top:3171;width:85;height:85" coordorigin="6464,3171" coordsize="85,85" path="m6506,3171l6484,3177,6470,3192,6464,3214,6470,3235,6485,3250,6507,3256,6528,3250,6543,3235,6549,3214,6549,3212,6543,3191,6527,3176,6506,3171xe" filled="t" fillcolor="#009444" stroked="f">
                <v:path arrowok="t"/>
                <v:fill type="solid"/>
              </v:shape>
            </v:group>
            <v:group style="position:absolute;left:6199;top:3354;width:85;height:85" coordorigin="6199,3354" coordsize="85,85">
              <v:shape style="position:absolute;left:6199;top:3354;width:85;height:85" coordorigin="6199,3354" coordsize="85,85" path="m6241,3354l6220,3360,6205,3376,6199,3397,6205,3419,6220,3434,6242,3439,6263,3433,6278,3418,6284,3397,6284,3396,6278,3375,6263,3360,6241,3354xe" filled="t" fillcolor="#009444" stroked="f">
                <v:path arrowok="t"/>
                <v:fill type="solid"/>
              </v:shape>
            </v:group>
            <v:group style="position:absolute;left:5936;top:3532;width:85;height:85" coordorigin="5936,3532" coordsize="85,85">
              <v:shape style="position:absolute;left:5936;top:3532;width:85;height:85" coordorigin="5936,3532" coordsize="85,85" path="m5978,3532l5957,3539,5942,3554,5936,3576,5942,3597,5958,3612,5979,3618,6001,3612,6016,3596,6021,3576,6022,3574,6015,3553,6000,3538,5978,3532xe" filled="t" fillcolor="#009444" stroked="f">
                <v:path arrowok="t"/>
                <v:fill type="solid"/>
              </v:shape>
            </v:group>
            <v:group style="position:absolute;left:5717;top:3760;width:85;height:85" coordorigin="5717,3760" coordsize="85,85">
              <v:shape style="position:absolute;left:5717;top:3760;width:85;height:85" coordorigin="5717,3760" coordsize="85,85" path="m5759,3760l5738,3766,5723,3781,5717,3803,5723,3824,5739,3839,5760,3845,5782,3839,5797,3824,5802,3803,5803,3801,5796,3780,5781,3765,5759,3760xe" filled="t" fillcolor="#009444" stroked="f">
                <v:path arrowok="t"/>
                <v:fill type="solid"/>
              </v:shape>
            </v:group>
            <v:group style="position:absolute;left:5770;top:3912;width:85;height:85" coordorigin="5770,3912" coordsize="85,85">
              <v:shape style="position:absolute;left:5770;top:3912;width:85;height:85" coordorigin="5770,3912" coordsize="85,85" path="m5811,3912l5790,3918,5775,3933,5770,3955,5776,3976,5791,3991,5813,3997,5834,3991,5849,3976,5855,3955,5855,3953,5849,3932,5833,3917,5811,3912xe" filled="t" fillcolor="#6D6E71" stroked="f">
                <v:path arrowok="t"/>
                <v:fill type="solid"/>
              </v:shape>
            </v:group>
            <v:group style="position:absolute;left:6079;top:3855;width:85;height:85" coordorigin="6079,3855" coordsize="85,85">
              <v:shape style="position:absolute;left:6079;top:3855;width:85;height:85" coordorigin="6079,3855" coordsize="85,85" path="m6121,3855l6099,3861,6084,3876,6079,3898,6085,3919,6100,3934,6122,3940,6143,3934,6158,3919,6164,3898,6164,3896,6158,3875,6142,3860,6121,3855xe" filled="t" fillcolor="#6D6E71" stroked="f">
                <v:path arrowok="t"/>
                <v:fill type="solid"/>
              </v:shape>
            </v:group>
            <v:group style="position:absolute;left:6376;top:3792;width:85;height:85" coordorigin="6376,3792" coordsize="85,85">
              <v:shape style="position:absolute;left:6376;top:3792;width:85;height:85" coordorigin="6376,3792" coordsize="85,85" path="m6418,3792l6397,3798,6382,3814,6376,3835,6382,3857,6398,3872,6419,3877,6441,3871,6456,3856,6462,3835,6462,3834,6456,3813,6440,3798,6418,3792xe" filled="t" fillcolor="#6D6E71" stroked="f">
                <v:path arrowok="t"/>
                <v:fill type="solid"/>
              </v:shape>
            </v:group>
            <v:group style="position:absolute;left:6687;top:3717;width:85;height:85" coordorigin="6687,3717" coordsize="85,85">
              <v:shape style="position:absolute;left:6687;top:3717;width:85;height:85" coordorigin="6687,3717" coordsize="85,85" path="m6729,3717l6708,3723,6693,3738,6687,3760,6693,3781,6708,3796,6730,3802,6751,3796,6767,3781,6772,3760,6772,3759,6766,3738,6751,3723,6729,3717xe" filled="t" fillcolor="#6D6E71" stroked="f">
                <v:path arrowok="t"/>
                <v:fill type="solid"/>
              </v:shape>
            </v:group>
            <v:group style="position:absolute;left:6998;top:3653;width:85;height:85" coordorigin="6998,3653" coordsize="85,85">
              <v:shape style="position:absolute;left:6998;top:3653;width:85;height:85" coordorigin="6998,3653" coordsize="85,85" path="m7040,3653l7019,3660,7004,3675,6998,3697,7004,3718,7019,3733,7041,3739,7062,3733,7077,3717,7083,3697,7083,3695,7077,3674,7061,3659,7040,3653xe" filled="t" fillcolor="#6D6E71" stroked="f">
                <v:path arrowok="t"/>
                <v:fill type="solid"/>
              </v:shape>
            </v:group>
            <v:group style="position:absolute;left:7311;top:3591;width:85;height:85" coordorigin="7311,3591" coordsize="85,85">
              <v:shape style="position:absolute;left:7311;top:3591;width:85;height:85" coordorigin="7311,3591" coordsize="85,85" path="m7353,3591l7332,3597,7317,3613,7311,3635,7317,3656,7333,3671,7354,3677,7376,3671,7391,3655,7397,3635,7397,3633,7391,3612,7375,3597,7353,3591xe" filled="t" fillcolor="#6D6E71" stroked="f">
                <v:path arrowok="t"/>
                <v:fill type="solid"/>
              </v:shape>
            </v:group>
            <v:group style="position:absolute;left:7622;top:3521;width:85;height:85" coordorigin="7622,3521" coordsize="85,85">
              <v:shape style="position:absolute;left:7622;top:3521;width:85;height:85" coordorigin="7622,3521" coordsize="85,85" path="m7663,3521l7642,3527,7627,3543,7622,3564,7628,3586,7643,3601,7664,3606,7686,3600,7701,3585,7707,3564,7707,3563,7701,3542,7685,3527,7663,3521xe" filled="t" fillcolor="#6D6E71" stroked="f">
                <v:path arrowok="t"/>
                <v:fill type="solid"/>
              </v:shape>
            </v:group>
            <v:group style="position:absolute;left:7930;top:3451;width:85;height:85" coordorigin="7930,3451" coordsize="85,85">
              <v:shape style="position:absolute;left:7930;top:3451;width:85;height:85" coordorigin="7930,3451" coordsize="85,85" path="m7972,3451l7951,3457,7936,3473,7930,3494,7936,3515,7952,3531,7973,3536,7995,3530,8010,3515,8015,3494,8016,3493,8009,3472,7994,3457,7972,3451xe" filled="t" fillcolor="#6D6E71" stroked="f">
                <v:path arrowok="t"/>
                <v:fill type="solid"/>
              </v:shape>
            </v:group>
            <v:group style="position:absolute;left:8255;top:3382;width:85;height:85" coordorigin="8255,3382" coordsize="85,85">
              <v:shape style="position:absolute;left:8255;top:3382;width:85;height:85" coordorigin="8255,3382" coordsize="85,85" path="m8297,3382l8276,3388,8261,3403,8255,3425,8261,3446,8276,3461,8298,3467,8319,3461,8335,3446,8340,3425,8340,3424,8334,3403,8319,3388,8297,3382xe" filled="t" fillcolor="#6D6E71" stroked="f">
                <v:path arrowok="t"/>
                <v:fill type="solid"/>
              </v:shape>
            </v:group>
            <v:group style="position:absolute;left:8337;top:3575;width:85;height:85" coordorigin="8337,3575" coordsize="85,85">
              <v:shape style="position:absolute;left:8337;top:3575;width:85;height:85" coordorigin="8337,3575" coordsize="85,85" path="m8379,3575l8357,3581,8343,3597,8337,3618,8343,3639,8358,3655,8380,3660,8401,3654,8416,3639,8422,3618,8422,3617,8416,3596,8400,3581,8379,3575xe" filled="t" fillcolor="#231F20" stroked="f">
                <v:path arrowok="t"/>
                <v:fill type="solid"/>
              </v:shape>
            </v:group>
            <v:group style="position:absolute;left:7998;top:3624;width:85;height:85" coordorigin="7998,3624" coordsize="85,85">
              <v:shape style="position:absolute;left:7998;top:3624;width:85;height:85" coordorigin="7998,3624" coordsize="85,85" path="m8039,3624l8018,3630,8003,3645,7998,3667,8004,3688,8019,3703,8040,3709,8062,3703,8077,3688,8083,3667,8083,3665,8077,3644,8061,3630,8039,3624xe" filled="t" fillcolor="#231F20" stroked="f">
                <v:path arrowok="t"/>
                <v:fill type="solid"/>
              </v:shape>
            </v:group>
            <v:group style="position:absolute;left:7687;top:3674;width:85;height:85" coordorigin="7687,3674" coordsize="85,85">
              <v:shape style="position:absolute;left:7687;top:3674;width:85;height:85" coordorigin="7687,3674" coordsize="85,85" path="m7729,3674l7708,3680,7693,3696,7687,3718,7693,3739,7709,3754,7730,3760,7752,3754,7767,3738,7772,3718,7772,3716,7766,3695,7751,3680,7729,3674xe" filled="t" fillcolor="#231F20" stroked="f">
                <v:path arrowok="t"/>
                <v:fill type="solid"/>
              </v:shape>
            </v:group>
            <v:group style="position:absolute;left:7385;top:3717;width:85;height:85" coordorigin="7385,3717" coordsize="85,85">
              <v:shape style="position:absolute;left:7385;top:3717;width:85;height:85" coordorigin="7385,3717" coordsize="85,85" path="m7427,3717l7406,3723,7391,3738,7385,3760,7391,3781,7406,3796,7428,3802,7449,3796,7464,3781,7470,3760,7470,3759,7464,3738,7449,3723,7427,3717xe" filled="t" fillcolor="#231F20" stroked="f">
                <v:path arrowok="t"/>
                <v:fill type="solid"/>
              </v:shape>
            </v:group>
            <v:group style="position:absolute;left:7060;top:3760;width:85;height:85" coordorigin="7060,3760" coordsize="85,85">
              <v:shape style="position:absolute;left:7060;top:3760;width:85;height:85" coordorigin="7060,3760" coordsize="85,85" path="m7102,3760l7081,3766,7066,3782,7060,3804,7066,3825,7082,3840,7103,3846,7125,3840,7140,3824,7145,3804,7146,3802,7139,3781,7124,3766,7102,3760xe" filled="t" fillcolor="#231F20" stroked="f">
                <v:path arrowok="t"/>
                <v:fill type="solid"/>
              </v:shape>
            </v:group>
            <v:group style="position:absolute;left:6747;top:3812;width:85;height:85" coordorigin="6747,3812" coordsize="85,85">
              <v:shape style="position:absolute;left:6747;top:3812;width:85;height:85" coordorigin="6747,3812" coordsize="85,85" path="m6788,3812l6767,3818,6752,3834,6747,3855,6753,3877,6768,3892,6790,3897,6811,3891,6826,3876,6832,3855,6832,3854,6826,3833,6810,3818,6788,3812xe" filled="t" fillcolor="#231F20" stroked="f">
                <v:path arrowok="t"/>
                <v:fill type="solid"/>
              </v:shape>
            </v:group>
            <v:group style="position:absolute;left:6438;top:3855;width:85;height:85" coordorigin="6438,3855" coordsize="85,85">
              <v:shape style="position:absolute;left:6438;top:3855;width:85;height:85" coordorigin="6438,3855" coordsize="85,85" path="m6479,3855l6458,3861,6443,3876,6438,3898,6444,3919,6459,3934,6481,3940,6502,3934,6517,3919,6523,3898,6523,3896,6517,3875,6501,3860,6479,3855xe" filled="t" fillcolor="#231F20" stroked="f">
                <v:path arrowok="t"/>
                <v:fill type="solid"/>
              </v:shape>
            </v:group>
            <v:group style="position:absolute;left:6121;top:3897;width:85;height:85" coordorigin="6121,3897" coordsize="85,85">
              <v:shape style="position:absolute;left:6121;top:3897;width:85;height:85" coordorigin="6121,3897" coordsize="85,85" path="m6163,3897l6142,3904,6127,3919,6121,3941,6127,3962,6143,3977,6164,3983,6186,3977,6201,3961,6207,3941,6207,3939,6200,3918,6185,3903,6163,3897xe" filled="t" fillcolor="#231F20" stroked="f">
                <v:path arrowok="t"/>
                <v:fill type="solid"/>
              </v:shape>
            </v:group>
            <v:group style="position:absolute;left:5803;top:3940;width:85;height:85" coordorigin="5803,3940" coordsize="85,85">
              <v:shape style="position:absolute;left:5803;top:3940;width:85;height:85" coordorigin="5803,3940" coordsize="85,85" path="m5844,3940l5823,3946,5808,3962,5803,3983,5809,4004,5824,4020,5846,4025,5867,4019,5882,4004,5888,3983,5888,3982,5882,3961,5866,3946,5844,3940xe" filled="t" fillcolor="#231F20" stroked="f">
                <v:path arrowok="t"/>
                <v:fill type="solid"/>
              </v:shape>
            </v:group>
            <v:group style="position:absolute;left:1012;top:1280;width:1201;height:463" coordorigin="1012,1280" coordsize="1201,463">
              <v:shape style="position:absolute;left:1012;top:1280;width:1201;height:463" coordorigin="1012,1280" coordsize="1201,463" path="m2213,1742l1012,1742,1012,1280,2213,1280,2213,1742xe" filled="t" fillcolor="#FFFFFF" stroked="f">
                <v:path arrowok="t"/>
                <v:fill type="solid"/>
              </v:shape>
            </v:group>
            <v:group style="position:absolute;left:6284;top:2861;width:183;height:116" coordorigin="6284,2861" coordsize="183,116">
              <v:shape style="position:absolute;left:6284;top:2861;width:183;height:116" coordorigin="6284,2861" coordsize="183,116" path="m6284,2978l6467,2861e" filled="f" stroked="t" strokeweight=".495pt" strokecolor="#006738">
                <v:path arrowok="t"/>
              </v:shape>
            </v:group>
            <v:group style="position:absolute;left:6906;top:3138;width:207;height:64" coordorigin="6906,3138" coordsize="207,64">
              <v:shape style="position:absolute;left:6906;top:3138;width:207;height:64" coordorigin="6906,3138" coordsize="207,64" path="m6906,3202l7113,3138e" filled="f" stroked="t" strokeweight=".495pt" strokecolor="#ED1C24">
                <v:path arrowok="t"/>
              </v:shape>
            </v:group>
            <v:group style="position:absolute;left:7536;top:3310;width:211;height:52" coordorigin="7536,3310" coordsize="211,52">
              <v:shape style="position:absolute;left:7536;top:3310;width:211;height:52" coordorigin="7536,3310" coordsize="211,52" path="m7536,3362l7747,3310e" filled="f" stroked="t" strokeweight=".495pt" strokecolor="#6D6E71">
                <v:path arrowok="t"/>
              </v:shape>
            </v:group>
            <v:group style="position:absolute;left:6994;top:3867;width:215;height:27" coordorigin="6994,3867" coordsize="215,27">
              <v:shape style="position:absolute;left:6994;top:3867;width:215;height:27" coordorigin="6994,3867" coordsize="215,27" path="m6994,3894l7209,3867e" filled="f" stroked="t" strokeweight=".495pt" strokecolor="#231F20">
                <v:path arrowok="t"/>
              </v:shape>
            </v:group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также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сигарет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папирос</w: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3"/>
          <w:szCs w:val="13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Было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рассмотрено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три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сценария</w:t>
      </w:r>
      <w:r>
        <w:rPr>
          <w:rFonts w:ascii="Malgun Gothic" w:hAnsi="Malgun Gothic" w:cs="Malgun Gothic" w:eastAsia="Malgun Gothic"/>
          <w:color w:val="231F20"/>
          <w:spacing w:val="1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различны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ми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ежегодными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темпами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государственного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финансирования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здр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воохранения:</w:t>
      </w:r>
      <w:r>
        <w:rPr>
          <w:rFonts w:ascii="Malgun Gothic" w:hAnsi="Malgun Gothic" w:cs="Malgun Gothic" w:eastAsia="Malgun Gothic"/>
          <w:color w:val="231F20"/>
          <w:spacing w:val="19"/>
          <w:w w:val="90"/>
          <w:position w:val="1"/>
          <w:sz w:val="23"/>
          <w:szCs w:val="23"/>
        </w:rPr>
        <w:t> </w:t>
      </w:r>
      <w:r>
        <w:rPr>
          <w:rFonts w:ascii="Euclid" w:hAnsi="Euclid" w:cs="Euclid" w:eastAsia="Euclid"/>
          <w:color w:val="000000"/>
          <w:spacing w:val="-1"/>
          <w:w w:val="90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90"/>
          <w:sz w:val="18"/>
          <w:szCs w:val="18"/>
        </w:rPr>
        <w:t>h</w:t>
      </w:r>
      <w:r>
        <w:rPr>
          <w:rFonts w:ascii="Times New Roman" w:hAnsi="Times New Roman" w:cs="Times New Roman" w:eastAsia="Times New Roman"/>
          <w:i/>
          <w:color w:val="000000"/>
          <w:spacing w:val="30"/>
          <w:w w:val="90"/>
          <w:sz w:val="18"/>
          <w:szCs w:val="18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-7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2,</w:t>
      </w:r>
      <w:r>
        <w:rPr>
          <w:rFonts w:ascii="Malgun Gothic" w:hAnsi="Malgun Gothic" w:cs="Malgun Gothic" w:eastAsia="Malgun Gothic"/>
          <w:color w:val="231F20"/>
          <w:spacing w:val="-6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6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8%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6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7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2030</w:t>
      </w:r>
      <w:r>
        <w:rPr>
          <w:rFonts w:ascii="Malgun Gothic" w:hAnsi="Malgun Gothic" w:cs="Malgun Gothic" w:eastAsia="Malgun Gothic"/>
          <w:color w:val="231F20"/>
          <w:spacing w:val="-6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position w:val="1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position w:val="1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"/>
          <w:w w:val="8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-7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соответствует</w:t>
      </w:r>
      <w:r>
        <w:rPr>
          <w:rFonts w:ascii="Malgun Gothic" w:hAnsi="Malgun Gothic" w:cs="Malgun Gothic" w:eastAsia="Malgun Gothic"/>
          <w:color w:val="231F20"/>
          <w:spacing w:val="-6"/>
          <w:w w:val="9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position w:val="1"/>
          <w:sz w:val="23"/>
          <w:szCs w:val="23"/>
        </w:rPr>
        <w:t>государственным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расходам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здравоохранение,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равным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3,5;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5,2%</w:t>
      </w:r>
      <w:r>
        <w:rPr>
          <w:rFonts w:ascii="Malgun Gothic" w:hAnsi="Malgun Gothic" w:cs="Malgun Gothic" w:eastAsia="Malgun Gothic"/>
          <w:color w:val="231F20"/>
          <w:spacing w:val="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00" w:lineRule="exact" w:before="2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40" w:right="6585" w:firstLine="0"/>
        <w:jc w:val="both"/>
        <w:rPr>
          <w:rFonts w:ascii="Arial" w:hAnsi="Arial" w:cs="Arial" w:eastAsia="Arial"/>
          <w:sz w:val="23"/>
          <w:szCs w:val="23"/>
        </w:rPr>
      </w:pPr>
      <w:r>
        <w:rPr>
          <w:rFonts w:ascii="Arial" w:hAnsi="Arial" w:cs="Arial" w:eastAsia="Arial"/>
          <w:color w:val="231F20"/>
          <w:w w:val="105"/>
          <w:sz w:val="23"/>
          <w:szCs w:val="23"/>
        </w:rPr>
        <w:t>ОПЖ,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105"/>
          <w:sz w:val="23"/>
          <w:szCs w:val="23"/>
        </w:rPr>
        <w:t>лет</w:t>
      </w:r>
      <w:r>
        <w:rPr>
          <w:rFonts w:ascii="Arial" w:hAnsi="Arial" w:cs="Arial" w:eastAsia="Arial"/>
          <w:color w:val="000000"/>
          <w:w w:val="100"/>
          <w:sz w:val="23"/>
          <w:szCs w:val="23"/>
        </w:rPr>
      </w:r>
    </w:p>
    <w:p>
      <w:pPr>
        <w:spacing w:line="140" w:lineRule="exact"/>
        <w:rPr>
          <w:sz w:val="14"/>
          <w:szCs w:val="14"/>
        </w:rPr>
      </w:pPr>
      <w:r>
        <w:rPr>
          <w:sz w:val="14"/>
          <w:szCs w:val="14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78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5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77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8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315.898193pt;margin-top:12.677424pt;width:6.845063pt;height:11.928333pt;mso-position-horizontal-relative:page;mso-position-vertical-relative:paragraph;z-index:-12182;rotation:328" type="#_x0000_t136" fillcolor="#006738" stroked="f">
            <o:extrusion v:ext="view" autorotationcenter="t"/>
            <v:textpath style="font-family:&amp;quot;Arial&amp;quot;;font-size:11pt;v-text-kern:t;mso-text-shadow:auto" string="∆"/>
            <w10:wrap type="none"/>
          </v:shape>
        </w:pict>
      </w:r>
      <w:r>
        <w:rPr/>
        <w:pict>
          <v:shape style="position:absolute;margin-left:326.998291pt;margin-top:-2.216604pt;width:31.281532pt;height:12.104277pt;mso-position-horizontal-relative:page;mso-position-vertical-relative:paragraph;z-index:-12181;rotation:328" type="#_x0000_t136" fillcolor="#006738" stroked="f">
            <o:extrusion v:ext="view" autorotationcenter="t"/>
            <v:textpath style="font-family:&amp;quot;Arial&amp;quot;;font-size:11pt;v-text-kern:t;mso-text-shadow:auto" string="= 10%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76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6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345.802643pt;margin-top:1.945451pt;width:6.790799pt;height:11.897676pt;mso-position-horizontal-relative:page;mso-position-vertical-relative:paragraph;z-index:-12180;rotation:343" type="#_x0000_t136" fillcolor="#ED1C24" stroked="f">
            <o:extrusion v:ext="view" autorotationcenter="t"/>
            <v:textpath style="font-family:&amp;quot;Arial&amp;quot;;font-size:11pt;v-text-kern:t;mso-text-shadow:auto" string="∆"/>
            <w10:wrap type="none"/>
          </v:shape>
        </w:pict>
      </w:r>
      <w:r>
        <w:rPr/>
        <w:pict>
          <v:shape style="position:absolute;margin-left:360.113068pt;margin-top:-5.325199pt;width:25.133501pt;height:11.945673pt;mso-position-horizontal-relative:page;mso-position-vertical-relative:paragraph;z-index:-12179;rotation:343" type="#_x0000_t136" fillcolor="#ED1C24" stroked="f">
            <o:extrusion v:ext="view" autorotationcenter="t"/>
            <v:textpath style="font-family:&amp;quot;Arial&amp;quot;;font-size:11pt;v-text-kern:t;mso-text-shadow:auto" string="= 8%"/>
            <w10:wrap type="none"/>
          </v:shape>
        </w:pict>
      </w:r>
      <w:r>
        <w:rPr/>
        <w:pict>
          <v:shape style="position:absolute;margin-left:376.869324pt;margin-top:10.211413pt;width:6.947438pt;height:11.985836pt;mso-position-horizontal-relative:page;mso-position-vertical-relative:paragraph;z-index:-12178;rotation:347" type="#_x0000_t136" fillcolor="#6D6E71" stroked="f">
            <o:extrusion v:ext="view" autorotationcenter="t"/>
            <v:textpath style="font-family:&amp;quot;Arial&amp;quot;;font-size:11pt;v-text-kern:t;mso-text-shadow:auto" string="∆"/>
            <w10:wrap type="none"/>
          </v:shape>
        </w:pict>
      </w:r>
      <w:r>
        <w:rPr/>
        <w:pict>
          <v:shape style="position:absolute;margin-left:391.517181pt;margin-top:3.835355pt;width:27.806188pt;height:12.316909pt;mso-position-horizontal-relative:page;mso-position-vertical-relative:paragraph;z-index:-12177;rotation:347" type="#_x0000_t136" fillcolor="#6D6E71" stroked="f">
            <o:extrusion v:ext="view" autorotationcenter="t"/>
            <v:textpath style="font-family:&amp;quot;Arial&amp;quot;;font-size:11pt;v-text-kern:t;mso-text-shadow:auto" string="= 4%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15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349.171326pt;margin-top:13.071468pt;width:6.8168pt;height:11.91242pt;mso-position-horizontal-relative:page;mso-position-vertical-relative:paragraph;z-index:-12176;rotation:353" type="#_x0000_t136" fillcolor="#231F20" stroked="f">
            <o:extrusion v:ext="view" autorotationcenter="t"/>
            <v:textpath style="font-family:&amp;quot;Arial&amp;quot;;font-size:11pt;v-text-kern:t;mso-text-shadow:auto" string="∆"/>
            <w10:wrap type="none"/>
          </v:shape>
        </w:pict>
      </w:r>
      <w:r>
        <w:rPr/>
        <w:pict>
          <v:shape style="position:absolute;margin-left:364.366669pt;margin-top:9.748805pt;width:27.677928pt;height:12.012737pt;mso-position-horizontal-relative:page;mso-position-vertical-relative:paragraph;z-index:-12175;rotation:353" type="#_x0000_t136" fillcolor="#231F20" stroked="f">
            <o:extrusion v:ext="view" autorotationcenter="t"/>
            <v:textpath style="font-family:&amp;quot;Arial&amp;quot;;font-size:11pt;v-text-kern:t;mso-text-shadow:auto" string="= 2%"/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74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7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73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6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72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71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8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6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559" w:right="7474" w:firstLine="0"/>
        <w:jc w:val="both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72.679474pt;margin-top:12.160229pt;width:10.91pt;height:22.029681pt;mso-position-horizontal-relative:page;mso-position-vertical-relative:paragraph;z-index:-12200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2013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2.86953pt;margin-top:12.160229pt;width:10.91pt;height:22.029681pt;mso-position-horizontal-relative:page;mso-position-vertical-relative:paragraph;z-index:-12199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3.219971pt;margin-top:12.160229pt;width:10.91pt;height:22.029681pt;mso-position-horizontal-relative:page;mso-position-vertical-relative:paragraph;z-index:-12198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2015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33.312027pt;margin-top:12.160229pt;width:10.91pt;height:22.029681pt;mso-position-horizontal-relative:page;mso-position-vertical-relative:paragraph;z-index:-12197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2.771469pt;margin-top:12.160229pt;width:10.91pt;height:22.029681pt;mso-position-horizontal-relative:page;mso-position-vertical-relative:paragraph;z-index:-12196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2.230896pt;margin-top:12.160229pt;width:10.91pt;height:22.029681pt;mso-position-horizontal-relative:page;mso-position-vertical-relative:paragraph;z-index:-12195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3.080307pt;margin-top:12.160229pt;width:10.91pt;height:22.029681pt;mso-position-horizontal-relative:page;mso-position-vertical-relative:paragraph;z-index:-12194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2019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13.172348pt;margin-top:12.160229pt;width:10.91pt;height:22.029681pt;mso-position-horizontal-relative:page;mso-position-vertical-relative:paragraph;z-index:-12193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3.389145pt;margin-top:12.160229pt;width:10.91pt;height:22.029681pt;mso-position-horizontal-relative:page;mso-position-vertical-relative:paragraph;z-index:-12192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2021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3.989059pt;margin-top:12.160229pt;width:10.91pt;height:22.029681pt;mso-position-horizontal-relative:page;mso-position-vertical-relative:paragraph;z-index:-12191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3.109924pt;margin-top:12.160229pt;width:10.91pt;height:22.029681pt;mso-position-horizontal-relative:page;mso-position-vertical-relative:paragraph;z-index:-12190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2023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3.291077pt;margin-top:12.160229pt;width:10.91pt;height:22.029681pt;mso-position-horizontal-relative:page;mso-position-vertical-relative:paragraph;z-index:-12189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2024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3.64151pt;margin-top:12.160229pt;width:10.91pt;height:22.029681pt;mso-position-horizontal-relative:page;mso-position-vertical-relative:paragraph;z-index:-12188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2025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33.350433pt;margin-top:12.160229pt;width:10.91pt;height:22.029681pt;mso-position-horizontal-relative:page;mso-position-vertical-relative:paragraph;z-index:-12187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2026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3.576141pt;margin-top:12.160229pt;width:10.91pt;height:22.029681pt;mso-position-horizontal-relative:page;mso-position-vertical-relative:paragraph;z-index:-12186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2027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3.32959pt;margin-top:12.160229pt;width:10.91pt;height:22.029681pt;mso-position-horizontal-relative:page;mso-position-vertical-relative:paragraph;z-index:-12185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2028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3.769135pt;margin-top:12.160229pt;width:10.91pt;height:22.029681pt;mso-position-horizontal-relative:page;mso-position-vertical-relative:paragraph;z-index:-12184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2029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13.994843pt;margin-top:12.160229pt;width:10.91pt;height:22.029681pt;mso-position-horizontal-relative:page;mso-position-vertical-relative:paragraph;z-index:-12183" type="#_x0000_t202" filled="f" stroked="f">
            <v:textbox inset="0,0,0,0" style="layout-flow:vertical;mso-layout-flow-alt:bottom-to-top">
              <w:txbxContent>
                <w:p>
                  <w:pPr>
                    <w:spacing w:line="203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z w:val="18"/>
                      <w:szCs w:val="18"/>
                    </w:rPr>
                    <w:t>2030</w:t>
                  </w:r>
                  <w:r>
                    <w:rPr>
                      <w:rFonts w:ascii="Arial" w:hAnsi="Arial" w:cs="Arial" w:eastAsia="Arial"/>
                      <w:color w:val="0000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69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6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9" w:lineRule="auto" w:before="66"/>
        <w:ind w:left="463" w:right="117" w:hanging="1"/>
        <w:jc w:val="center"/>
        <w:rPr>
          <w:rFonts w:ascii="Times New Roman" w:hAnsi="Times New Roman" w:cs="Times New Roman" w:eastAsia="Times New Roman"/>
          <w:sz w:val="18"/>
          <w:szCs w:val="18"/>
        </w:rPr>
      </w:pPr>
      <w:r>
        <w:rPr/>
        <w:pict>
          <v:group style="position:absolute;margin-left:407.523712pt;margin-top:34.403969pt;width:11.109pt;height:.1pt;mso-position-horizontal-relative:page;mso-position-vertical-relative:paragraph;z-index:-12203" coordorigin="8150,688" coordsize="222,2">
            <v:shape style="position:absolute;left:8150;top:688;width:222;height:2" coordorigin="8150,688" coordsize="222,0" path="m8150,688l8373,688e" filled="f" stroked="t" strokeweight=".445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5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5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position w:val="1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1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на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position w:val="1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10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1"/>
          <w:w w:val="95"/>
          <w:position w:val="1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10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0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position w:val="1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position w:val="1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нн</w:t>
      </w:r>
      <w:r>
        <w:rPr>
          <w:rFonts w:ascii="Arial" w:hAnsi="Arial" w:cs="Arial" w:eastAsia="Arial"/>
          <w:color w:val="231F20"/>
          <w:spacing w:val="-1"/>
          <w:w w:val="95"/>
          <w:position w:val="1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0"/>
          <w:w w:val="95"/>
          <w:position w:val="1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position w:val="1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position w:val="1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position w:val="1"/>
          <w:sz w:val="24"/>
          <w:szCs w:val="24"/>
        </w:rPr>
        <w:t>ах</w:t>
      </w:r>
      <w:r>
        <w:rPr>
          <w:rFonts w:ascii="Arial" w:hAnsi="Arial" w:cs="Arial" w:eastAsia="Arial"/>
          <w:color w:val="231F20"/>
          <w:spacing w:val="10"/>
          <w:w w:val="95"/>
          <w:position w:val="1"/>
          <w:sz w:val="24"/>
          <w:szCs w:val="24"/>
        </w:rPr>
        <w:t> </w:t>
      </w:r>
      <w:r>
        <w:rPr>
          <w:rFonts w:ascii="Euclid" w:hAnsi="Euclid" w:cs="Euclid" w:eastAsia="Euclid"/>
          <w:color w:val="000000"/>
          <w:spacing w:val="-1"/>
          <w:w w:val="95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95"/>
          <w:sz w:val="18"/>
          <w:szCs w:val="18"/>
        </w:rPr>
        <w:t>h</w:t>
      </w:r>
      <w:r>
        <w:rPr>
          <w:rFonts w:ascii="Times New Roman" w:hAnsi="Times New Roman" w:cs="Times New Roman" w:eastAsia="Times New Roman"/>
          <w:color w:val="000000"/>
          <w:w w:val="100"/>
          <w:sz w:val="18"/>
          <w:szCs w:val="18"/>
        </w:rPr>
      </w:r>
    </w:p>
    <w:p>
      <w:pPr>
        <w:spacing w:line="180" w:lineRule="exact" w:before="6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185" w:lineRule="auto"/>
        <w:ind w:left="463" w:right="119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193.581497pt;margin-top:34.75333pt;width:11.109pt;height:.1pt;mso-position-horizontal-relative:page;mso-position-vertical-relative:paragraph;z-index:-12202" coordorigin="3872,695" coordsize="222,2">
            <v:shape style="position:absolute;left:3872;top:695;width:222;height:2" coordorigin="3872,695" coordsize="222,0" path="m3872,695l4094,695e" filled="f" stroked="t" strokeweight=".445pt" strokecolor="#00000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Видно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чт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Росси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перио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2024–203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базовом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прогноз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(темп</w:t>
      </w:r>
      <w:r>
        <w:rPr>
          <w:rFonts w:ascii="Malgun Gothic" w:hAnsi="Malgun Gothic" w:cs="Malgun Gothic" w:eastAsia="Malgun Gothic"/>
          <w:color w:val="231F20"/>
          <w:spacing w:val="-1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Symbol" w:hAnsi="Symbol" w:cs="Symbol" w:eastAsia="Symbol"/>
          <w:color w:val="000000"/>
          <w:spacing w:val="-119"/>
          <w:w w:val="95"/>
          <w:sz w:val="20"/>
          <w:szCs w:val="20"/>
        </w:rPr>
        <w:t></w:t>
      </w:r>
      <w:r>
        <w:rPr>
          <w:rFonts w:ascii="Cambria" w:hAnsi="Cambria" w:cs="Cambria" w:eastAsia="Cambria"/>
          <w:color w:val="000000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imprint/>
          <w:color w:val="000000"/>
          <w:spacing w:val="-12"/>
          <w:w w:val="95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color w:val="000000"/>
          <w:spacing w:val="-12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color w:val="000000"/>
          <w:spacing w:val="-74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83"/>
          <w:w w:val="95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14"/>
          <w:w w:val="95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с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р</w:t>
      </w:r>
      <w:r>
        <w:rPr>
          <w:rFonts w:ascii="Malgun Gothic" w:hAnsi="Malgun Gothic" w:cs="Malgun Gothic" w:eastAsia="Malgun Gothic"/>
          <w:shadow w:val="0"/>
          <w:color w:val="231F20"/>
          <w:spacing w:val="3"/>
          <w:w w:val="9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%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shadow w:val="0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shadow w:val="0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shadow w:val="0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shadow w:val="0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ц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spacing w:val="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shadow w:val="0"/>
          <w:color w:val="231F20"/>
          <w:spacing w:val="-3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шн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shadow w:val="0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10"/>
          <w:w w:val="95"/>
          <w:sz w:val="23"/>
          <w:szCs w:val="23"/>
        </w:rPr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затрат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на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здравоохранение</w:t>
      </w:r>
      <w:r>
        <w:rPr>
          <w:rFonts w:ascii="Malgun Gothic" w:hAnsi="Malgun Gothic" w:cs="Malgun Gothic" w:eastAsia="Malgun Gothic"/>
          <w:shadow w:val="0"/>
          <w:color w:val="231F20"/>
          <w:spacing w:val="25"/>
          <w:w w:val="95"/>
          <w:position w:val="1"/>
          <w:sz w:val="23"/>
          <w:szCs w:val="23"/>
        </w:rPr>
        <w:t> </w:t>
      </w:r>
      <w:r>
        <w:rPr>
          <w:rFonts w:ascii="Euclid" w:hAnsi="Euclid" w:cs="Euclid" w:eastAsia="Euclid"/>
          <w:shadow w:val="0"/>
          <w:color w:val="000000"/>
          <w:spacing w:val="-1"/>
          <w:w w:val="95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shadow w:val="0"/>
          <w:color w:val="000000"/>
          <w:w w:val="95"/>
          <w:sz w:val="18"/>
          <w:szCs w:val="18"/>
        </w:rPr>
        <w:t>h</w:t>
      </w:r>
      <w:r>
        <w:rPr>
          <w:rFonts w:ascii="Times New Roman" w:hAnsi="Times New Roman" w:cs="Times New Roman" w:eastAsia="Times New Roman"/>
          <w:i/>
          <w:shadow w:val="0"/>
          <w:color w:val="000000"/>
          <w:spacing w:val="30"/>
          <w:w w:val="95"/>
          <w:sz w:val="18"/>
          <w:szCs w:val="18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2,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4,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8%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получен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линейный</w:t>
      </w:r>
      <w:r>
        <w:rPr>
          <w:rFonts w:ascii="Malgun Gothic" w:hAnsi="Malgun Gothic" w:cs="Malgun Gothic" w:eastAsia="Malgun Gothic"/>
          <w:shadow w:val="0"/>
          <w:color w:val="231F20"/>
          <w:spacing w:val="-9"/>
          <w:w w:val="100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рост</w:t>
      </w:r>
      <w:r>
        <w:rPr>
          <w:rFonts w:ascii="Malgun Gothic" w:hAnsi="Malgun Gothic" w:cs="Malgun Gothic" w:eastAsia="Malgun Gothic"/>
          <w:shadow w:val="0"/>
          <w:color w:val="231F20"/>
          <w:spacing w:val="74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1"/>
          <w:sz w:val="23"/>
          <w:szCs w:val="23"/>
        </w:rPr>
        <w:t>ОПЖ,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3"/>
          <w:szCs w:val="23"/>
        </w:rPr>
      </w:r>
    </w:p>
    <w:p>
      <w:pPr>
        <w:spacing w:line="257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равный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74,3;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74,7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75,5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соответственно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spacing w:val="-2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2"/>
          <w:w w:val="95"/>
        </w:rPr>
        <w:t>значит</w:t>
      </w:r>
      <w:r>
        <w:rPr>
          <w:color w:val="231F20"/>
          <w:w w:val="95"/>
        </w:rPr>
        <w:t>,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3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2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-2"/>
          <w:w w:val="95"/>
        </w:rPr>
        <w:t>сохранени</w:t>
      </w:r>
      <w:r>
        <w:rPr>
          <w:color w:val="231F20"/>
          <w:w w:val="95"/>
        </w:rPr>
        <w:t>и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2"/>
          <w:w w:val="95"/>
        </w:rPr>
        <w:t>темпо</w:t>
      </w:r>
      <w:r>
        <w:rPr>
          <w:color w:val="231F20"/>
          <w:w w:val="95"/>
        </w:rPr>
        <w:t>в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3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-2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2"/>
          <w:w w:val="95"/>
        </w:rPr>
        <w:t>п</w:t>
      </w:r>
      <w:r>
        <w:rPr>
          <w:color w:val="231F20"/>
          <w:spacing w:val="-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4"/>
          <w:w w:val="95"/>
        </w:rPr>
        <w:t>треблени</w:t>
      </w:r>
      <w:r>
        <w:rPr>
          <w:color w:val="231F20"/>
          <w:w w:val="95"/>
        </w:rPr>
        <w:t>и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3"/>
          <w:w w:val="95"/>
        </w:rPr>
        <w:t>крепки</w:t>
      </w:r>
      <w:r>
        <w:rPr>
          <w:color w:val="231F20"/>
          <w:w w:val="95"/>
        </w:rPr>
        <w:t>х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алкогольны</w:t>
      </w:r>
      <w:r>
        <w:rPr>
          <w:color w:val="231F20"/>
          <w:w w:val="95"/>
        </w:rPr>
        <w:t>х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напитко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4"/>
          <w:w w:val="95"/>
        </w:rPr>
        <w:t>уровн</w:t>
      </w:r>
      <w:r>
        <w:rPr>
          <w:color w:val="231F20"/>
          <w:w w:val="95"/>
        </w:rPr>
        <w:t>е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4"/>
          <w:w w:val="95"/>
        </w:rPr>
        <w:t>пред</w:t>
      </w:r>
      <w:r>
        <w:rPr>
          <w:color w:val="231F20"/>
          <w:spacing w:val="2"/>
          <w:w w:val="95"/>
        </w:rPr>
        <w:t>ы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дущи</w:t>
      </w:r>
      <w:r>
        <w:rPr>
          <w:color w:val="231F20"/>
          <w:w w:val="95"/>
        </w:rPr>
        <w:t>х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3"/>
          <w:w w:val="95"/>
        </w:rPr>
        <w:t>ле</w:t>
      </w:r>
      <w:r>
        <w:rPr>
          <w:color w:val="231F20"/>
          <w:w w:val="95"/>
        </w:rPr>
        <w:t>т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3"/>
          <w:w w:val="95"/>
        </w:rPr>
        <w:t>(2017–2019</w:t>
      </w:r>
      <w:r>
        <w:rPr>
          <w:color w:val="231F20"/>
          <w:w w:val="95"/>
        </w:rPr>
        <w:t>)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4"/>
          <w:w w:val="95"/>
        </w:rPr>
        <w:t>даж</w:t>
      </w:r>
      <w:r>
        <w:rPr>
          <w:color w:val="231F20"/>
          <w:w w:val="95"/>
        </w:rPr>
        <w:t>е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3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4"/>
          <w:w w:val="95"/>
        </w:rPr>
        <w:t>опережающе</w:t>
      </w:r>
      <w:r>
        <w:rPr>
          <w:color w:val="231F20"/>
          <w:w w:val="95"/>
        </w:rPr>
        <w:t>м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4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4"/>
          <w:w w:val="95"/>
        </w:rPr>
        <w:t>раз</w:t>
      </w:r>
      <w:r>
        <w:rPr>
          <w:color w:val="231F20"/>
          <w:w w:val="95"/>
        </w:rPr>
        <w:t>а</w:t>
      </w:r>
      <w:r>
        <w:rPr>
          <w:color w:val="231F20"/>
          <w:spacing w:val="-36"/>
          <w:w w:val="95"/>
        </w:rPr>
        <w:t> </w:t>
      </w:r>
      <w:r>
        <w:rPr>
          <w:color w:val="231F20"/>
          <w:spacing w:val="-4"/>
          <w:w w:val="95"/>
        </w:rPr>
        <w:t>темпе</w:t>
      </w:r>
      <w:r>
        <w:rPr>
          <w:color w:val="000000"/>
          <w:w w:val="100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67" w:lineRule="auto" w:before="38"/>
        <w:ind w:left="463" w:right="0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99pt;margin-top:-.119752pt;width:56.693pt;height:.1pt;mso-position-horizontal-relative:page;mso-position-vertical-relative:paragraph;z-index:-12201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85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w w:val="8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13"/>
          <w:w w:val="8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йс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3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3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ни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3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3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7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9"/>
          <w:w w:val="7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7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8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7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4"/>
          <w:w w:val="7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7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4"/>
          <w:w w:val="7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7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7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2"/>
          <w:w w:val="7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4"/>
          <w:w w:val="7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9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8"/>
          <w:w w:val="7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5"/>
          <w:w w:val="7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;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4"/>
          <w:w w:val="7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5"/>
          <w:w w:val="7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7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75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1"/>
          <w:w w:val="75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4"/>
          <w:w w:val="7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left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102"/>
          <w:headerReference w:type="even" r:id="rId103"/>
          <w:footerReference w:type="default" r:id="rId104"/>
          <w:pgSz w:w="9355" w:h="13620"/>
          <w:pgMar w:header="775" w:footer="0" w:top="118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63"/>
        <w:jc w:val="both"/>
        <w:rPr>
          <w:sz w:val="16"/>
          <w:szCs w:val="16"/>
        </w:rPr>
      </w:pPr>
      <w:r>
        <w:rPr>
          <w:color w:val="231F20"/>
          <w:w w:val="95"/>
        </w:rPr>
        <w:t>роста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государственного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5"/>
        </w:rPr>
        <w:t>финансирования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5"/>
        </w:rPr>
        <w:t>здравоохранения</w:t>
      </w:r>
      <w:r>
        <w:rPr>
          <w:color w:val="231F20"/>
          <w:w w:val="93"/>
        </w:rPr>
        <w:t> </w:t>
      </w:r>
      <w:r>
        <w:rPr>
          <w:color w:val="231F20"/>
          <w:spacing w:val="-4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4"/>
          <w:w w:val="95"/>
        </w:rPr>
        <w:t>сравнени</w:t>
      </w:r>
      <w:r>
        <w:rPr>
          <w:color w:val="231F20"/>
          <w:w w:val="95"/>
        </w:rPr>
        <w:t>ю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4"/>
          <w:w w:val="95"/>
        </w:rPr>
        <w:t>темпо</w:t>
      </w:r>
      <w:r>
        <w:rPr>
          <w:color w:val="231F20"/>
          <w:w w:val="95"/>
        </w:rPr>
        <w:t>м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4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3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-1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</w:rPr>
        <w:t>невозможн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4"/>
          <w:w w:val="95"/>
        </w:rPr>
        <w:t> </w:t>
      </w:r>
      <w:r>
        <w:rPr>
          <w:color w:val="231F20"/>
          <w:spacing w:val="-4"/>
          <w:w w:val="95"/>
        </w:rPr>
        <w:t>достич</w:t>
      </w:r>
      <w:r>
        <w:rPr>
          <w:color w:val="231F20"/>
          <w:w w:val="95"/>
        </w:rPr>
        <w:t>ь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3"/>
          <w:w w:val="95"/>
        </w:rPr>
        <w:t>ОПЖ</w:t>
      </w:r>
      <w:r>
        <w:rPr>
          <w:color w:val="231F20"/>
          <w:spacing w:val="-3"/>
          <w:w w:val="107"/>
        </w:rPr>
        <w:t> </w:t>
      </w:r>
      <w:r>
        <w:rPr>
          <w:color w:val="231F20"/>
          <w:spacing w:val="-2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2"/>
          <w:w w:val="95"/>
        </w:rPr>
        <w:t>рождении</w:t>
      </w:r>
      <w:r>
        <w:rPr>
          <w:color w:val="231F20"/>
          <w:w w:val="95"/>
        </w:rPr>
        <w:t>,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3"/>
          <w:w w:val="95"/>
        </w:rPr>
        <w:t>равну</w:t>
      </w:r>
      <w:r>
        <w:rPr>
          <w:color w:val="231F20"/>
          <w:w w:val="95"/>
        </w:rPr>
        <w:t>ю</w:t>
      </w:r>
      <w:r>
        <w:rPr>
          <w:color w:val="231F20"/>
          <w:spacing w:val="-4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L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95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</w:rPr>
        <w:t>7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8</w:t>
      </w:r>
      <w:r>
        <w:rPr>
          <w:rFonts w:ascii="Times New Roman" w:hAnsi="Times New Roman" w:cs="Times New Roman" w:eastAsia="Times New Roman"/>
          <w:b/>
          <w:bCs/>
          <w:color w:val="231F20"/>
          <w:spacing w:val="2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85"/>
        </w:rPr>
        <w:t>лет</w:t>
      </w:r>
      <w:r>
        <w:rPr>
          <w:color w:val="231F20"/>
          <w:w w:val="85"/>
        </w:rPr>
        <w:t>�</w:t>
      </w:r>
      <w:r>
        <w:rPr>
          <w:color w:val="231F20"/>
          <w:spacing w:val="5"/>
          <w:w w:val="8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2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-5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95"/>
        </w:rPr>
        <w:t>цель</w:t>
      </w:r>
      <w:r>
        <w:rPr>
          <w:color w:val="231F20"/>
          <w:w w:val="95"/>
        </w:rPr>
        <w:t>,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2"/>
          <w:w w:val="95"/>
        </w:rPr>
        <w:t>поставленная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Президенто</w:t>
      </w:r>
      <w:r>
        <w:rPr>
          <w:color w:val="231F20"/>
          <w:w w:val="95"/>
        </w:rPr>
        <w:t>м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3"/>
          <w:w w:val="95"/>
        </w:rPr>
        <w:t>Р</w:t>
      </w:r>
      <w:r>
        <w:rPr>
          <w:color w:val="231F20"/>
          <w:w w:val="95"/>
        </w:rPr>
        <w:t>Ф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3"/>
          <w:w w:val="85"/>
        </w:rPr>
        <w:t>В</w:t>
      </w:r>
      <w:r>
        <w:rPr>
          <w:color w:val="231F20"/>
          <w:spacing w:val="-10"/>
          <w:w w:val="85"/>
        </w:rPr>
        <w:t>�</w:t>
      </w:r>
      <w:r>
        <w:rPr>
          <w:color w:val="231F20"/>
          <w:spacing w:val="-3"/>
          <w:w w:val="85"/>
        </w:rPr>
        <w:t>В</w:t>
      </w:r>
      <w:r>
        <w:rPr>
          <w:color w:val="231F20"/>
          <w:w w:val="85"/>
        </w:rPr>
        <w:t>�</w:t>
      </w:r>
      <w:r>
        <w:rPr>
          <w:color w:val="231F20"/>
          <w:spacing w:val="-44"/>
          <w:w w:val="85"/>
        </w:rPr>
        <w:t> </w:t>
      </w:r>
      <w:r>
        <w:rPr>
          <w:color w:val="231F20"/>
          <w:spacing w:val="-3"/>
          <w:w w:val="95"/>
        </w:rPr>
        <w:t>Путины</w:t>
      </w:r>
      <w:r>
        <w:rPr>
          <w:color w:val="231F20"/>
          <w:w w:val="95"/>
        </w:rPr>
        <w:t>м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3"/>
          <w:w w:val="95"/>
        </w:rPr>
        <w:t>майско</w:t>
      </w:r>
      <w:r>
        <w:rPr>
          <w:color w:val="231F20"/>
          <w:w w:val="95"/>
        </w:rPr>
        <w:t>м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3"/>
          <w:w w:val="95"/>
        </w:rPr>
        <w:t>Указ</w:t>
      </w:r>
      <w:r>
        <w:rPr>
          <w:color w:val="231F20"/>
          <w:w w:val="95"/>
        </w:rPr>
        <w:t>е</w:t>
      </w:r>
      <w:r>
        <w:rPr>
          <w:color w:val="231F20"/>
          <w:spacing w:val="-55"/>
          <w:w w:val="95"/>
        </w:rPr>
        <w:t> </w:t>
      </w:r>
      <w:r>
        <w:rPr>
          <w:color w:val="231F20"/>
          <w:spacing w:val="-4"/>
          <w:w w:val="95"/>
        </w:rPr>
        <w:t>202</w:t>
      </w:r>
      <w:r>
        <w:rPr>
          <w:color w:val="231F20"/>
          <w:w w:val="95"/>
        </w:rPr>
        <w:t>4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3"/>
          <w:w w:val="85"/>
        </w:rPr>
        <w:t>г</w:t>
      </w:r>
      <w:r>
        <w:rPr>
          <w:color w:val="231F20"/>
          <w:spacing w:val="-10"/>
          <w:w w:val="85"/>
        </w:rPr>
        <w:t>�</w:t>
      </w:r>
      <w:r>
        <w:rPr>
          <w:color w:val="231F20"/>
          <w:w w:val="85"/>
          <w:position w:val="9"/>
          <w:sz w:val="16"/>
          <w:szCs w:val="16"/>
        </w:rPr>
        <w:t>1</w:t>
      </w:r>
      <w:r>
        <w:rPr>
          <w:color w:val="000000"/>
          <w:w w:val="100"/>
          <w:sz w:val="16"/>
          <w:szCs w:val="16"/>
        </w:rPr>
      </w:r>
    </w:p>
    <w:p>
      <w:pPr>
        <w:pStyle w:val="BodyText"/>
        <w:spacing w:line="165" w:lineRule="auto"/>
        <w:ind w:right="463" w:firstLine="283"/>
        <w:jc w:val="both"/>
      </w:pPr>
      <w:r>
        <w:rPr>
          <w:color w:val="231F20"/>
          <w:w w:val="95"/>
        </w:rPr>
        <w:t>Таким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образом,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как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се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пред</w:t>
      </w:r>
      <w:r>
        <w:rPr>
          <w:color w:val="231F20"/>
          <w:w w:val="95"/>
        </w:rPr>
        <w:t>ыдущие,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тот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Указ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През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дента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РФ,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будет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выполнен,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если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сохранять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сложившийся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социально-экономический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порядок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260" w:lineRule="exact" w:before="16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169" w:lineRule="auto"/>
        <w:ind w:left="117" w:right="46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Теперь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рассмотрим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условия,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которых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рожд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нии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может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достичь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78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-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2030</w:t>
      </w:r>
      <w:r>
        <w:rPr>
          <w:rFonts w:ascii="Malgun Gothic" w:hAnsi="Malgun Gothic" w:cs="Malgun Gothic" w:eastAsia="Malgun Gothic"/>
          <w:color w:val="231F20"/>
          <w:spacing w:val="-4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 w:before="52"/>
        <w:ind w:left="117" w:right="46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Темпы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роста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период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2024–2030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равны</w:t>
      </w:r>
      <w:r>
        <w:rPr>
          <w:rFonts w:ascii="Malgun Gothic" w:hAnsi="Malgun Gothic" w:cs="Malgun Gothic" w:eastAsia="Malgun Gothic"/>
          <w:color w:val="231F20"/>
          <w:spacing w:val="35"/>
          <w:w w:val="95"/>
          <w:sz w:val="23"/>
          <w:szCs w:val="23"/>
        </w:rPr>
        <w:t> </w:t>
      </w:r>
      <w:r>
        <w:rPr>
          <w:rFonts w:ascii="Symbol" w:hAnsi="Symbol" w:cs="Symbol" w:eastAsia="Symbol"/>
          <w:color w:val="000000"/>
          <w:spacing w:val="-119"/>
          <w:w w:val="95"/>
          <w:sz w:val="20"/>
          <w:szCs w:val="20"/>
        </w:rPr>
        <w:t></w:t>
      </w:r>
      <w:r>
        <w:rPr>
          <w:rFonts w:ascii="Cambria" w:hAnsi="Cambria" w:cs="Cambria" w:eastAsia="Cambria"/>
          <w:color w:val="000000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imprint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imprint/>
          <w:color w:val="000000"/>
          <w:spacing w:val="-13"/>
          <w:w w:val="95"/>
          <w:position w:val="4"/>
          <w:sz w:val="20"/>
          <w:szCs w:val="20"/>
        </w:rPr>
        <w:t> </w:t>
      </w:r>
      <w:r>
        <w:rPr>
          <w:rFonts w:ascii="Cambria" w:hAnsi="Cambria" w:cs="Cambria" w:eastAsia="Cambria"/>
          <w:shadow w:val="0"/>
          <w:color w:val="000000"/>
          <w:spacing w:val="-13"/>
          <w:w w:val="95"/>
          <w:position w:val="4"/>
          <w:sz w:val="20"/>
          <w:szCs w:val="20"/>
        </w:rPr>
      </w:r>
      <w:r>
        <w:rPr>
          <w:rFonts w:ascii="Cambria" w:hAnsi="Cambria" w:cs="Cambria" w:eastAsia="Cambria"/>
          <w:shadow w:val="0"/>
          <w:color w:val="000000"/>
          <w:spacing w:val="-74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83"/>
          <w:w w:val="95"/>
          <w:sz w:val="20"/>
          <w:szCs w:val="20"/>
        </w:rPr>
        <w:t>𝐆�</w:t>
      </w:r>
      <w:r>
        <w:rPr>
          <w:rFonts w:ascii="Cambria" w:hAnsi="Cambria" w:cs="Cambria" w:eastAsia="Cambria"/>
          <w:shadow w:val="0"/>
          <w:color w:val="000000"/>
          <w:w w:val="95"/>
          <w:position w:val="4"/>
          <w:sz w:val="20"/>
          <w:szCs w:val="20"/>
        </w:rPr>
        <w:t>�</w:t>
      </w:r>
      <w:r>
        <w:rPr>
          <w:rFonts w:ascii="Cambria" w:hAnsi="Cambria" w:cs="Cambria" w:eastAsia="Cambria"/>
          <w:shadow w:val="0"/>
          <w:color w:val="000000"/>
          <w:spacing w:val="-16"/>
          <w:w w:val="95"/>
          <w:position w:val="4"/>
          <w:sz w:val="20"/>
          <w:szCs w:val="20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position w:val="8"/>
          <w:sz w:val="14"/>
          <w:szCs w:val="14"/>
        </w:rPr>
        <w:t>ср</w:t>
      </w:r>
      <w:r>
        <w:rPr>
          <w:rFonts w:ascii="Malgun Gothic" w:hAnsi="Malgun Gothic" w:cs="Malgun Gothic" w:eastAsia="Malgun Gothic"/>
          <w:shadow w:val="0"/>
          <w:color w:val="231F20"/>
          <w:spacing w:val="28"/>
          <w:w w:val="9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=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3,5%</w:t>
      </w:r>
      <w:r>
        <w:rPr>
          <w:rFonts w:ascii="Malgun Gothic" w:hAnsi="Malgun Gothic" w:cs="Malgun Gothic" w:eastAsia="Malgun Gothic"/>
          <w:shadow w:val="0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spacing w:val="-11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соо</w:t>
      </w:r>
      <w:r>
        <w:rPr>
          <w:rFonts w:ascii="Malgun Gothic" w:hAnsi="Malgun Gothic" w:cs="Malgun Gothic" w:eastAsia="Malgun Gothic"/>
          <w:shadow w:val="0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shadow w:val="0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spacing w:val="-28"/>
          <w:w w:val="95"/>
          <w:sz w:val="23"/>
          <w:szCs w:val="23"/>
        </w:rPr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ветствии</w:t>
      </w:r>
      <w:r>
        <w:rPr>
          <w:rFonts w:ascii="Malgun Gothic" w:hAnsi="Malgun Gothic" w:cs="Malgun Gothic" w:eastAsia="Malgun Gothic"/>
          <w:shadow w:val="0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shadow w:val="0"/>
          <w:color w:val="231F20"/>
          <w:spacing w:val="-41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shadow w:val="0"/>
          <w:color w:val="231F20"/>
          <w:w w:val="95"/>
          <w:sz w:val="23"/>
          <w:szCs w:val="23"/>
        </w:rPr>
        <w:t>целью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shadow w:val="0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поставленной</w:t>
      </w:r>
      <w:r>
        <w:rPr>
          <w:rFonts w:ascii="Malgun Gothic" w:hAnsi="Malgun Gothic" w:cs="Malgun Gothic" w:eastAsia="Malgun Gothic"/>
          <w:shadow w:val="0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Президентом</w:t>
      </w:r>
      <w:r>
        <w:rPr>
          <w:rFonts w:ascii="Malgun Gothic" w:hAnsi="Malgun Gothic" w:cs="Malgun Gothic" w:eastAsia="Malgun Gothic"/>
          <w:shadow w:val="0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РФ</w:t>
      </w:r>
      <w:r>
        <w:rPr>
          <w:rFonts w:ascii="Malgun Gothic" w:hAnsi="Malgun Gothic" w:cs="Malgun Gothic" w:eastAsia="Malgun Gothic"/>
          <w:shadow w:val="0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shadow w:val="0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231F20"/>
          <w:spacing w:val="-3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Путиным</w:t>
      </w:r>
      <w:r>
        <w:rPr>
          <w:rFonts w:ascii="Malgun Gothic" w:hAnsi="Malgun Gothic" w:cs="Malgun Gothic" w:eastAsia="Malgun Gothic"/>
          <w:shadow w:val="0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shadow w:val="0"/>
          <w:color w:val="000000"/>
          <w:w w:val="100"/>
          <w:sz w:val="23"/>
          <w:szCs w:val="23"/>
        </w:rPr>
      </w:r>
    </w:p>
    <w:p>
      <w:pPr>
        <w:numPr>
          <w:ilvl w:val="0"/>
          <w:numId w:val="10"/>
        </w:numPr>
        <w:tabs>
          <w:tab w:pos="513" w:val="left" w:leader="none"/>
        </w:tabs>
        <w:spacing w:line="165" w:lineRule="auto" w:before="5"/>
        <w:ind w:left="513" w:right="461" w:hanging="314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/>
        <w:pict>
          <v:group style="position:absolute;margin-left:116.435501pt;margin-top:17.043432pt;width:11.109pt;height:.1pt;mso-position-horizontal-relative:page;mso-position-vertical-relative:paragraph;z-index:-12174" coordorigin="2329,341" coordsize="222,2">
            <v:shape style="position:absolute;left:2329;top:341;width:222;height:2" coordorigin="2329,341" coordsize="222,0" path="m2329,341l2551,341e" filled="f" stroked="t" strokeweight=".445pt" strokecolor="#00000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Среднегодово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тем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рост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государственног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финансировани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3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здрав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охранения</w:t>
      </w:r>
      <w:r>
        <w:rPr>
          <w:rFonts w:ascii="Malgun Gothic" w:hAnsi="Malgun Gothic" w:cs="Malgun Gothic" w:eastAsia="Malgun Gothic"/>
          <w:color w:val="231F20"/>
          <w:spacing w:val="31"/>
          <w:w w:val="95"/>
          <w:position w:val="1"/>
          <w:sz w:val="23"/>
          <w:szCs w:val="23"/>
        </w:rPr>
        <w:t> </w:t>
      </w:r>
      <w:r>
        <w:rPr>
          <w:rFonts w:ascii="Euclid" w:hAnsi="Euclid" w:cs="Euclid" w:eastAsia="Euclid"/>
          <w:color w:val="000000"/>
          <w:spacing w:val="-1"/>
          <w:w w:val="95"/>
          <w:sz w:val="18"/>
          <w:szCs w:val="18"/>
        </w:rPr>
        <w:t>D</w:t>
      </w:r>
      <w:r>
        <w:rPr>
          <w:rFonts w:ascii="Times New Roman" w:hAnsi="Times New Roman" w:cs="Times New Roman" w:eastAsia="Times New Roman"/>
          <w:i/>
          <w:color w:val="000000"/>
          <w:w w:val="95"/>
          <w:sz w:val="18"/>
          <w:szCs w:val="18"/>
        </w:rPr>
        <w:t>h</w:t>
      </w:r>
      <w:r>
        <w:rPr>
          <w:rFonts w:ascii="Times New Roman" w:hAnsi="Times New Roman" w:cs="Times New Roman" w:eastAsia="Times New Roman"/>
          <w:i/>
          <w:color w:val="000000"/>
          <w:spacing w:val="42"/>
          <w:w w:val="95"/>
          <w:sz w:val="18"/>
          <w:szCs w:val="18"/>
        </w:rPr>
        <w:t> </w:t>
      </w:r>
      <w:r>
        <w:rPr>
          <w:rFonts w:ascii="Arial" w:hAnsi="Arial" w:cs="Arial" w:eastAsia="Arial"/>
          <w:color w:val="231F20"/>
          <w:w w:val="95"/>
          <w:position w:val="1"/>
          <w:sz w:val="23"/>
          <w:szCs w:val="23"/>
        </w:rPr>
        <w:t>=</w:t>
      </w:r>
      <w:r>
        <w:rPr>
          <w:rFonts w:ascii="Arial" w:hAnsi="Arial" w:cs="Arial" w:eastAsia="Arial"/>
          <w:color w:val="231F20"/>
          <w:spacing w:val="14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10%,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только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тогда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оно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увеличится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5"/>
          <w:w w:val="95"/>
          <w:position w:val="1"/>
          <w:sz w:val="23"/>
          <w:szCs w:val="23"/>
        </w:rPr>
        <w:t> </w:t>
      </w:r>
      <w:r>
        <w:rPr>
          <w:rFonts w:ascii="Arial" w:hAnsi="Arial" w:cs="Arial" w:eastAsia="Arial"/>
          <w:color w:val="231F20"/>
          <w:w w:val="95"/>
          <w:position w:val="1"/>
          <w:sz w:val="23"/>
          <w:szCs w:val="23"/>
        </w:rPr>
        <w:t>a</w:t>
      </w:r>
      <w:r>
        <w:rPr>
          <w:rFonts w:ascii="Georgia" w:hAnsi="Georgia" w:cs="Georgia" w:eastAsia="Georgia"/>
          <w:color w:val="231F20"/>
          <w:w w:val="95"/>
          <w:position w:val="-6"/>
          <w:sz w:val="13"/>
          <w:szCs w:val="13"/>
        </w:rPr>
        <w:t>H</w:t>
      </w:r>
      <w:r>
        <w:rPr>
          <w:rFonts w:ascii="Georgia" w:hAnsi="Georgia" w:cs="Georgia" w:eastAsia="Georgia"/>
          <w:color w:val="231F20"/>
          <w:spacing w:val="23"/>
          <w:w w:val="95"/>
          <w:position w:val="-6"/>
          <w:sz w:val="13"/>
          <w:szCs w:val="13"/>
        </w:rPr>
        <w:t> </w:t>
      </w:r>
      <w:r>
        <w:rPr>
          <w:rFonts w:ascii="Arial" w:hAnsi="Arial" w:cs="Arial" w:eastAsia="Arial"/>
          <w:color w:val="231F20"/>
          <w:w w:val="95"/>
          <w:position w:val="1"/>
          <w:sz w:val="23"/>
          <w:szCs w:val="23"/>
        </w:rPr>
        <w:t>=</w:t>
      </w:r>
      <w:r>
        <w:rPr>
          <w:rFonts w:ascii="Arial" w:hAnsi="Arial" w:cs="Arial" w:eastAsia="Arial"/>
          <w:color w:val="231F20"/>
          <w:spacing w:val="15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4,7%</w:t>
      </w:r>
      <w:r>
        <w:rPr>
          <w:rFonts w:ascii="Malgun Gothic" w:hAnsi="Malgun Gothic" w:cs="Malgun Gothic" w:eastAsia="Malgun Gothic"/>
          <w:color w:val="231F20"/>
          <w:spacing w:val="6"/>
          <w:w w:val="95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position w:val="1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w w:val="114"/>
          <w:position w:val="1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203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1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бы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дос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тигнут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Польш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201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0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перио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2024–</w:t>
      </w:r>
      <w:r>
        <w:rPr>
          <w:rFonts w:ascii="Malgun Gothic" w:hAnsi="Malgun Gothic" w:cs="Malgun Gothic" w:eastAsia="Malgun Gothic"/>
          <w:color w:val="231F20"/>
          <w:spacing w:val="1"/>
          <w:w w:val="9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2030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7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финансирования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здравоохранения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среднем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600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млрд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руб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нах</w:t>
      </w:r>
      <w:r>
        <w:rPr>
          <w:rFonts w:ascii="Malgun Gothic" w:hAnsi="Malgun Gothic" w:cs="Malgun Gothic" w:eastAsia="Malgun Gothic"/>
          <w:color w:val="231F20"/>
          <w:spacing w:val="-32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2023</w:t>
      </w:r>
      <w:r>
        <w:rPr>
          <w:rFonts w:ascii="Malgun Gothic" w:hAnsi="Malgun Gothic" w:cs="Malgun Gothic" w:eastAsia="Malgun Gothic"/>
          <w:color w:val="231F20"/>
          <w:spacing w:val="-32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numPr>
          <w:ilvl w:val="0"/>
          <w:numId w:val="10"/>
        </w:numPr>
        <w:tabs>
          <w:tab w:pos="513" w:val="left" w:leader="none"/>
        </w:tabs>
        <w:spacing w:line="169" w:lineRule="auto" w:before="1"/>
        <w:ind w:left="513" w:right="462" w:hanging="309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Потребление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крепких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алкогольных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напитков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7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душу</w:t>
      </w:r>
      <w:r>
        <w:rPr>
          <w:rFonts w:ascii="Malgun Gothic" w:hAnsi="Malgun Gothic" w:cs="Malgun Gothic" w:eastAsia="Malgun Gothic"/>
          <w:color w:val="231F20"/>
          <w:spacing w:val="7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населения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субъекта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экспоненциальн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снижаетс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те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среднегодовым</w:t>
      </w:r>
      <w:r>
        <w:rPr>
          <w:rFonts w:ascii="Malgun Gothic" w:hAnsi="Malgun Gothic" w:cs="Malgun Gothic" w:eastAsia="Malgun Gothic"/>
          <w:color w:val="231F20"/>
          <w:spacing w:val="-2"/>
          <w:w w:val="93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темпом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2011–201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минимальног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уровня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равног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3,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душ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взрослог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населени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го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(старш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лет)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все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spacing w:val="-2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э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со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от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ет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ст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уе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ни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жен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тр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бл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ен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кр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пк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ал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ко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ол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ьн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ап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ко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душ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взрослог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населени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(старш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6,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(2020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3,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(2030)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5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5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5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45%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58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Тольк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таки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условия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Ж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Росси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203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5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9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може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5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остичь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почти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  <w:sz w:val="23"/>
          <w:szCs w:val="23"/>
        </w:rPr>
        <w:t>L</w:t>
      </w:r>
      <w:r>
        <w:rPr>
          <w:rFonts w:ascii="Times New Roman" w:hAnsi="Times New Roman" w:cs="Times New Roman" w:eastAsia="Times New Roman"/>
          <w:i/>
          <w:color w:val="231F20"/>
          <w:spacing w:val="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78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(см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рис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7)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4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нынешнем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социально-экономич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ском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порядке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стране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эти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условия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невыполнимы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62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Таки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5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образом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5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вс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5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предыдущие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5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5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Ука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5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Президент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5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РФ</w:t>
      </w:r>
      <w:r>
        <w:rPr>
          <w:rFonts w:ascii="Malgun Gothic" w:hAnsi="Malgun Gothic" w:cs="Malgun Gothic" w:eastAsia="Malgun Gothic"/>
          <w:color w:val="231F20"/>
          <w:spacing w:val="2"/>
          <w:w w:val="11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будет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выполнен,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если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сохранять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сложившийся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социально-экономич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ский</w:t>
      </w:r>
      <w:r>
        <w:rPr>
          <w:rFonts w:ascii="Malgun Gothic" w:hAnsi="Malgun Gothic" w:cs="Malgun Gothic" w:eastAsia="Malgun Gothic"/>
          <w:color w:val="231F20"/>
          <w:spacing w:val="1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порядок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165" w:lineRule="auto"/>
        <w:ind w:right="464" w:firstLine="283"/>
        <w:jc w:val="both"/>
      </w:pPr>
      <w:r>
        <w:rPr>
          <w:color w:val="231F20"/>
          <w:w w:val="100"/>
        </w:rPr>
        <w:t>В</w:t>
      </w:r>
      <w:r>
        <w:rPr>
          <w:color w:val="231F20"/>
          <w:spacing w:val="-23"/>
          <w:w w:val="100"/>
        </w:rPr>
        <w:t> </w:t>
      </w:r>
      <w:r>
        <w:rPr>
          <w:color w:val="231F20"/>
          <w:w w:val="100"/>
        </w:rPr>
        <w:t>Новых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странах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ЕС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Турции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ОПЖ,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равная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78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лет,</w:t>
      </w:r>
      <w:r>
        <w:rPr>
          <w:color w:val="231F20"/>
          <w:spacing w:val="-22"/>
          <w:w w:val="100"/>
        </w:rPr>
        <w:t> </w:t>
      </w:r>
      <w:r>
        <w:rPr>
          <w:color w:val="231F20"/>
          <w:w w:val="100"/>
        </w:rPr>
        <w:t>была</w:t>
      </w:r>
      <w:r>
        <w:rPr>
          <w:color w:val="231F20"/>
          <w:w w:val="94"/>
        </w:rPr>
        <w:t> </w:t>
      </w:r>
      <w:r>
        <w:rPr>
          <w:color w:val="231F20"/>
          <w:w w:val="95"/>
        </w:rPr>
        <w:t>достигнута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95"/>
        </w:rPr>
        <w:t>уже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1"/>
          <w:w w:val="95"/>
        </w:rPr>
        <w:t> </w:t>
      </w:r>
      <w:r>
        <w:rPr>
          <w:color w:val="231F20"/>
          <w:w w:val="95"/>
        </w:rPr>
        <w:t>2019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46"/>
          <w:w w:val="80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95"/>
        </w:rPr>
        <w:t>подтверждена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1"/>
          <w:w w:val="95"/>
        </w:rPr>
        <w:t> </w:t>
      </w:r>
      <w:r>
        <w:rPr>
          <w:color w:val="231F20"/>
          <w:w w:val="95"/>
        </w:rPr>
        <w:t>2023</w:t>
      </w:r>
      <w:r>
        <w:rPr>
          <w:color w:val="231F20"/>
          <w:spacing w:val="-62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2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67" w:lineRule="auto" w:before="38"/>
        <w:ind w:left="117" w:right="46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75pt;width:56.693pt;height:.1pt;mso-position-horizontal-relative:page;mso-position-vertical-relative:paragraph;z-index:-12173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36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09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101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5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5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5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4"/>
          <w:w w:val="90"/>
          <w:sz w:val="24"/>
          <w:szCs w:val="24"/>
        </w:rPr>
        <w:t> </w:t>
      </w:r>
      <w:hyperlink r:id="rId14">
        <w:r>
          <w:rPr>
            <w:rFonts w:ascii="Malgun Gothic" w:hAnsi="Malgun Gothic" w:cs="Malgun Gothic" w:eastAsia="Malgun Gothic"/>
            <w:color w:val="231F20"/>
            <w:spacing w:val="-4"/>
            <w:w w:val="90"/>
            <w:sz w:val="24"/>
            <w:szCs w:val="24"/>
          </w:rPr>
          <w:t>h</w:t>
        </w:r>
        <w:r>
          <w:rPr>
            <w:rFonts w:ascii="Malgun Gothic" w:hAnsi="Malgun Gothic" w:cs="Malgun Gothic" w:eastAsia="Malgun Gothic"/>
            <w:color w:val="231F20"/>
            <w:spacing w:val="1"/>
            <w:w w:val="90"/>
            <w:sz w:val="24"/>
            <w:szCs w:val="24"/>
          </w:rPr>
          <w:t>t</w:t>
        </w:r>
        <w:r>
          <w:rPr>
            <w:rFonts w:ascii="Malgun Gothic" w:hAnsi="Malgun Gothic" w:cs="Malgun Gothic" w:eastAsia="Malgun Gothic"/>
            <w:color w:val="231F20"/>
            <w:spacing w:val="1"/>
            <w:w w:val="90"/>
            <w:sz w:val="24"/>
            <w:szCs w:val="24"/>
          </w:rPr>
          <w:t>t</w:t>
        </w:r>
        <w:r>
          <w:rPr>
            <w:rFonts w:ascii="Malgun Gothic" w:hAnsi="Malgun Gothic" w:cs="Malgun Gothic" w:eastAsia="Malgun Gothic"/>
            <w:color w:val="231F20"/>
            <w:spacing w:val="-10"/>
            <w:w w:val="90"/>
            <w:sz w:val="24"/>
            <w:szCs w:val="24"/>
          </w:rPr>
          <w:t>p</w:t>
        </w:r>
        <w:r>
          <w:rPr>
            <w:rFonts w:ascii="Malgun Gothic" w:hAnsi="Malgun Gothic" w:cs="Malgun Gothic" w:eastAsia="Malgun Gothic"/>
            <w:color w:val="231F20"/>
            <w:spacing w:val="-7"/>
            <w:w w:val="90"/>
            <w:sz w:val="24"/>
            <w:szCs w:val="24"/>
          </w:rPr>
          <w:t>:</w:t>
        </w:r>
        <w:r>
          <w:rPr>
            <w:rFonts w:ascii="Malgun Gothic" w:hAnsi="Malgun Gothic" w:cs="Malgun Gothic" w:eastAsia="Malgun Gothic"/>
            <w:color w:val="231F20"/>
            <w:spacing w:val="-23"/>
            <w:w w:val="90"/>
            <w:sz w:val="24"/>
            <w:szCs w:val="24"/>
          </w:rPr>
          <w:t>/</w:t>
        </w:r>
        <w:r>
          <w:rPr>
            <w:rFonts w:ascii="Malgun Gothic" w:hAnsi="Malgun Gothic" w:cs="Malgun Gothic" w:eastAsia="Malgun Gothic"/>
            <w:color w:val="231F20"/>
            <w:spacing w:val="-1"/>
            <w:w w:val="90"/>
            <w:sz w:val="24"/>
            <w:szCs w:val="24"/>
          </w:rPr>
          <w:t>/</w:t>
        </w:r>
        <w:r>
          <w:rPr>
            <w:rFonts w:ascii="Malgun Gothic" w:hAnsi="Malgun Gothic" w:cs="Malgun Gothic" w:eastAsia="Malgun Gothic"/>
            <w:color w:val="231F20"/>
            <w:spacing w:val="8"/>
            <w:w w:val="90"/>
            <w:sz w:val="24"/>
            <w:szCs w:val="24"/>
          </w:rPr>
          <w:t>w</w:t>
        </w:r>
        <w:r>
          <w:rPr>
            <w:rFonts w:ascii="Malgun Gothic" w:hAnsi="Malgun Gothic" w:cs="Malgun Gothic" w:eastAsia="Malgun Gothic"/>
            <w:color w:val="231F20"/>
            <w:spacing w:val="8"/>
            <w:w w:val="90"/>
            <w:sz w:val="24"/>
            <w:szCs w:val="24"/>
          </w:rPr>
          <w:t>w</w:t>
        </w:r>
        <w:r>
          <w:rPr>
            <w:rFonts w:ascii="Malgun Gothic" w:hAnsi="Malgun Gothic" w:cs="Malgun Gothic" w:eastAsia="Malgun Gothic"/>
            <w:color w:val="231F20"/>
            <w:spacing w:val="-17"/>
            <w:w w:val="90"/>
            <w:sz w:val="24"/>
            <w:szCs w:val="24"/>
          </w:rPr>
          <w:t>w</w:t>
        </w:r>
      </w:hyperlink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105"/>
          <w:headerReference w:type="even" r:id="rId106"/>
          <w:footerReference w:type="default" r:id="rId107"/>
          <w:pgSz w:w="9355" w:h="13620"/>
          <w:pgMar w:header="775" w:footer="0" w:top="1180" w:bottom="280" w:left="620" w:right="500"/>
          <w:pgNumType w:start="65"/>
        </w:sectPr>
      </w:pP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Heading4"/>
        <w:spacing w:before="61"/>
        <w:ind w:left="463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2"/>
          <w:w w:val="90"/>
        </w:rPr>
        <w:t>П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с</w:t>
      </w:r>
      <w:r>
        <w:rPr>
          <w:rFonts w:ascii="Arial" w:hAnsi="Arial" w:cs="Arial" w:eastAsia="Arial"/>
          <w:color w:val="231F20"/>
          <w:spacing w:val="-1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онн</w:t>
      </w:r>
      <w:r>
        <w:rPr>
          <w:rFonts w:ascii="Arial" w:hAnsi="Arial" w:cs="Arial" w:eastAsia="Arial"/>
          <w:color w:val="231F20"/>
          <w:w w:val="90"/>
        </w:rPr>
        <w:t>ая</w:t>
      </w:r>
      <w:r>
        <w:rPr>
          <w:rFonts w:ascii="Arial" w:hAnsi="Arial" w:cs="Arial" w:eastAsia="Arial"/>
          <w:color w:val="231F20"/>
          <w:w w:val="90"/>
        </w:rPr>
        <w:t> </w:t>
      </w:r>
      <w:r>
        <w:rPr>
          <w:rFonts w:ascii="Arial" w:hAnsi="Arial" w:cs="Arial" w:eastAsia="Arial"/>
          <w:color w:val="231F20"/>
          <w:spacing w:val="15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w w:val="90"/>
        </w:rPr>
        <w:t>ф</w:t>
      </w:r>
      <w:r>
        <w:rPr>
          <w:rFonts w:ascii="Arial" w:hAnsi="Arial" w:cs="Arial" w:eastAsia="Arial"/>
          <w:color w:val="231F20"/>
          <w:spacing w:val="-1"/>
          <w:w w:val="90"/>
        </w:rPr>
        <w:t>о</w:t>
      </w:r>
      <w:r>
        <w:rPr>
          <w:rFonts w:ascii="Arial" w:hAnsi="Arial" w:cs="Arial" w:eastAsia="Arial"/>
          <w:color w:val="231F20"/>
          <w:spacing w:val="-1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м</w:t>
      </w:r>
      <w:r>
        <w:rPr>
          <w:rFonts w:ascii="Arial" w:hAnsi="Arial" w:cs="Arial" w:eastAsia="Arial"/>
          <w:color w:val="231F20"/>
          <w:w w:val="90"/>
        </w:rPr>
        <w:t>а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00" w:lineRule="exact" w:before="1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январ</w:t>
      </w:r>
      <w:r>
        <w:rPr>
          <w:color w:val="231F20"/>
          <w:w w:val="90"/>
        </w:rPr>
        <w:t>е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2019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32"/>
          <w:w w:val="8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стартовала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пенсионная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рефо</w:t>
      </w:r>
      <w:r>
        <w:rPr>
          <w:color w:val="231F20"/>
          <w:spacing w:val="-4"/>
          <w:w w:val="90"/>
        </w:rPr>
        <w:t>р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ма,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повысившая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пенсионный</w:t>
      </w:r>
      <w:r>
        <w:rPr>
          <w:color w:val="231F20"/>
          <w:spacing w:val="53"/>
          <w:w w:val="90"/>
        </w:rPr>
        <w:t> </w:t>
      </w:r>
      <w:r>
        <w:rPr>
          <w:color w:val="231F20"/>
          <w:w w:val="90"/>
        </w:rPr>
        <w:t>возраст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5</w:t>
      </w:r>
      <w:r>
        <w:rPr>
          <w:color w:val="231F20"/>
          <w:spacing w:val="53"/>
          <w:w w:val="90"/>
        </w:rPr>
        <w:t> </w:t>
      </w:r>
      <w:r>
        <w:rPr>
          <w:color w:val="231F20"/>
          <w:w w:val="90"/>
        </w:rPr>
        <w:t>лет,</w:t>
      </w:r>
      <w:r>
        <w:rPr>
          <w:color w:val="231F20"/>
          <w:spacing w:val="52"/>
          <w:w w:val="90"/>
        </w:rPr>
        <w:t> </w:t>
      </w:r>
      <w:r>
        <w:rPr>
          <w:color w:val="231F20"/>
          <w:w w:val="90"/>
        </w:rPr>
        <w:t>которая</w:t>
      </w:r>
      <w:r>
        <w:rPr>
          <w:color w:val="231F20"/>
          <w:spacing w:val="53"/>
          <w:w w:val="90"/>
        </w:rPr>
        <w:t> </w:t>
      </w:r>
      <w:r>
        <w:rPr>
          <w:color w:val="231F20"/>
          <w:w w:val="90"/>
        </w:rPr>
        <w:t>б</w:t>
      </w:r>
      <w:r>
        <w:rPr>
          <w:color w:val="231F20"/>
          <w:spacing w:val="1"/>
          <w:w w:val="90"/>
        </w:rPr>
        <w:t>у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дет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происходить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поэтапно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завершится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2028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32"/>
          <w:w w:val="80"/>
        </w:rPr>
        <w:t> </w:t>
      </w:r>
      <w:r>
        <w:rPr>
          <w:color w:val="231F20"/>
          <w:w w:val="90"/>
        </w:rPr>
        <w:t>Мужчины</w:t>
      </w:r>
      <w:r>
        <w:rPr>
          <w:color w:val="231F20"/>
          <w:w w:val="98"/>
        </w:rPr>
        <w:t> </w:t>
      </w:r>
      <w:r>
        <w:rPr>
          <w:color w:val="231F20"/>
          <w:w w:val="90"/>
        </w:rPr>
        <w:t>буду</w:t>
      </w:r>
      <w:r>
        <w:rPr>
          <w:color w:val="231F20"/>
          <w:w w:val="90"/>
        </w:rPr>
        <w:t>т</w:t>
      </w:r>
      <w:r>
        <w:rPr>
          <w:color w:val="231F20"/>
          <w:spacing w:val="50"/>
          <w:w w:val="90"/>
        </w:rPr>
        <w:t> </w:t>
      </w:r>
      <w:r>
        <w:rPr>
          <w:color w:val="231F20"/>
          <w:w w:val="90"/>
        </w:rPr>
        <w:t>получат</w:t>
      </w:r>
      <w:r>
        <w:rPr>
          <w:color w:val="231F20"/>
          <w:w w:val="90"/>
        </w:rPr>
        <w:t>ь</w:t>
      </w:r>
      <w:r>
        <w:rPr>
          <w:color w:val="231F20"/>
          <w:spacing w:val="50"/>
          <w:w w:val="90"/>
        </w:rPr>
        <w:t> </w:t>
      </w:r>
      <w:r>
        <w:rPr>
          <w:color w:val="231F20"/>
          <w:w w:val="90"/>
        </w:rPr>
        <w:t>пенси</w:t>
      </w:r>
      <w:r>
        <w:rPr>
          <w:color w:val="231F20"/>
          <w:w w:val="90"/>
        </w:rPr>
        <w:t>ю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0"/>
          <w:w w:val="90"/>
        </w:rPr>
        <w:t> </w:t>
      </w:r>
      <w:r>
        <w:rPr>
          <w:color w:val="231F20"/>
          <w:w w:val="90"/>
        </w:rPr>
        <w:t>старост</w:t>
      </w:r>
      <w:r>
        <w:rPr>
          <w:color w:val="231F20"/>
          <w:w w:val="90"/>
        </w:rPr>
        <w:t>и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50"/>
          <w:w w:val="90"/>
        </w:rPr>
        <w:t> </w:t>
      </w:r>
      <w:r>
        <w:rPr>
          <w:color w:val="231F20"/>
          <w:spacing w:val="1"/>
          <w:w w:val="90"/>
        </w:rPr>
        <w:t>6</w:t>
      </w:r>
      <w:r>
        <w:rPr>
          <w:color w:val="231F20"/>
          <w:w w:val="90"/>
        </w:rPr>
        <w:t>5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лет</w:t>
      </w:r>
      <w:r>
        <w:rPr>
          <w:color w:val="231F20"/>
          <w:w w:val="90"/>
        </w:rPr>
        <w:t>,</w:t>
      </w:r>
      <w:r>
        <w:rPr>
          <w:color w:val="231F20"/>
          <w:spacing w:val="50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женщин</w:t>
      </w:r>
      <w:r>
        <w:rPr>
          <w:color w:val="231F20"/>
          <w:w w:val="90"/>
        </w:rPr>
        <w:t>ы</w:t>
      </w:r>
      <w:r>
        <w:rPr>
          <w:color w:val="231F20"/>
          <w:spacing w:val="50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9"/>
        </w:rPr>
        <w:t> </w:t>
      </w:r>
      <w:r>
        <w:rPr>
          <w:color w:val="231F20"/>
          <w:w w:val="75"/>
        </w:rPr>
        <w:t>60</w:t>
      </w:r>
      <w:r>
        <w:rPr>
          <w:color w:val="231F20"/>
          <w:spacing w:val="-8"/>
          <w:w w:val="75"/>
        </w:rPr>
        <w:t> </w:t>
      </w:r>
      <w:r>
        <w:rPr>
          <w:color w:val="231F20"/>
          <w:w w:val="75"/>
        </w:rPr>
        <w:t>лет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обосновани</w:t>
      </w:r>
      <w:r>
        <w:rPr>
          <w:color w:val="231F20"/>
          <w:w w:val="95"/>
        </w:rPr>
        <w:t>е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пенсионно</w:t>
      </w:r>
      <w:r>
        <w:rPr>
          <w:color w:val="231F20"/>
          <w:w w:val="95"/>
        </w:rPr>
        <w:t>й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реформ</w:t>
      </w:r>
      <w:r>
        <w:rPr>
          <w:color w:val="231F20"/>
          <w:w w:val="95"/>
        </w:rPr>
        <w:t>ы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ставитс</w:t>
      </w:r>
      <w:r>
        <w:rPr>
          <w:color w:val="231F20"/>
          <w:w w:val="95"/>
        </w:rPr>
        <w:t>я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полож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ние,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каждым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годом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растет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общая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продолжи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тельность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жизни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w w:val="95"/>
        </w:rPr>
        <w:t>�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64"/>
          <w:w w:val="95"/>
        </w:rPr>
        <w:t> </w:t>
      </w:r>
      <w:r>
        <w:rPr>
          <w:color w:val="231F20"/>
          <w:w w:val="95"/>
        </w:rPr>
        <w:t>самом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деле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64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так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169" w:lineRule="auto"/>
        <w:ind w:left="463" w:right="116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мужчин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возрасте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60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менялась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3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14,7</w:t>
      </w:r>
      <w:r>
        <w:rPr>
          <w:rFonts w:ascii="Malgun Gothic" w:hAnsi="Malgun Gothic" w:cs="Malgun Gothic" w:eastAsia="Malgun Gothic"/>
          <w:color w:val="231F20"/>
          <w:spacing w:val="3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spacing w:val="3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(1990)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4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16,7</w:t>
      </w:r>
      <w:r>
        <w:rPr>
          <w:rFonts w:ascii="Malgun Gothic" w:hAnsi="Malgun Gothic" w:cs="Malgun Gothic" w:eastAsia="Malgun Gothic"/>
          <w:color w:val="231F20"/>
          <w:spacing w:val="4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spacing w:val="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(2022)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4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4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этом</w:t>
      </w:r>
      <w:r>
        <w:rPr>
          <w:rFonts w:ascii="Malgun Gothic" w:hAnsi="Malgun Gothic" w:cs="Malgun Gothic" w:eastAsia="Malgun Gothic"/>
          <w:color w:val="231F20"/>
          <w:spacing w:val="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последние</w:t>
      </w:r>
      <w:r>
        <w:rPr>
          <w:rFonts w:ascii="Malgun Gothic" w:hAnsi="Malgun Gothic" w:cs="Malgun Gothic" w:eastAsia="Malgun Gothic"/>
          <w:color w:val="231F20"/>
          <w:spacing w:val="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10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4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(2012–2022)</w:t>
      </w:r>
      <w:r>
        <w:rPr>
          <w:rFonts w:ascii="Malgun Gothic" w:hAnsi="Malgun Gothic" w:cs="Malgun Gothic" w:eastAsia="Malgun Gothic"/>
          <w:color w:val="231F20"/>
          <w:spacing w:val="4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увелич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лась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15,4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16,7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года,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3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1,3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Аналогично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женщин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возрасте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55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менялась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23,6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(1990)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26,1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(2022)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0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этом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последние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10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(2012–2022)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увеличилась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25,1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(2012)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26,2</w:t>
      </w:r>
      <w:r>
        <w:rPr>
          <w:rFonts w:ascii="Malgun Gothic" w:hAnsi="Malgun Gothic" w:cs="Malgun Gothic" w:eastAsia="Malgun Gothic"/>
          <w:color w:val="231F20"/>
          <w:spacing w:val="29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года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6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(2022),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74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значительно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меньше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увеличения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пенсионного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возраста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лет,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как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предусмотрено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пенсионной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реформой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74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друго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стороны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из-з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увеличени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пенсионног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возраст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ежегод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сокращаетс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числ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пенсионеров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конечно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снижае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нагрузку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федеральны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бюдже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якоб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увеличивае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возможност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реализ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ци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трудовог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резерв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стран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молодежи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Однак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последне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так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Значительно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числ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ли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пенсионног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возраст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(60–6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продолжа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работат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одновременн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получаю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зарплат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заработанну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пе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сию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Пенсионна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реформ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лишае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заработанно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пенсии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оце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ка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авторов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пенсионног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возраст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(мужчин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6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женщ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лет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приходитс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средне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1,7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мл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руб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(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цена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202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spacing w:val="4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4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недо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полученно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пенсии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74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рис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8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показано,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какая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доля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мужчин</w:t>
      </w:r>
      <w:r>
        <w:rPr>
          <w:rFonts w:ascii="Malgun Gothic" w:hAnsi="Malgun Gothic" w:cs="Malgun Gothic" w:eastAsia="Malgun Gothic"/>
          <w:color w:val="231F20"/>
          <w:spacing w:val="3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женщин,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рожденных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8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сии</w:t>
      </w:r>
      <w:r>
        <w:rPr>
          <w:rFonts w:ascii="Malgun Gothic" w:hAnsi="Malgun Gothic" w:cs="Malgun Gothic" w:eastAsia="Malgun Gothic"/>
          <w:color w:val="231F20"/>
          <w:spacing w:val="-3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2022</w:t>
      </w:r>
      <w:r>
        <w:rPr>
          <w:rFonts w:ascii="Malgun Gothic" w:hAnsi="Malgun Gothic" w:cs="Malgun Gothic" w:eastAsia="Malgun Gothic"/>
          <w:color w:val="231F20"/>
          <w:spacing w:val="-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3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доживают</w:t>
      </w:r>
      <w:r>
        <w:rPr>
          <w:rFonts w:ascii="Malgun Gothic" w:hAnsi="Malgun Gothic" w:cs="Malgun Gothic" w:eastAsia="Malgun Gothic"/>
          <w:color w:val="231F20"/>
          <w:spacing w:val="-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33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данного</w:t>
      </w:r>
      <w:r>
        <w:rPr>
          <w:rFonts w:ascii="Malgun Gothic" w:hAnsi="Malgun Gothic" w:cs="Malgun Gothic" w:eastAsia="Malgun Gothic"/>
          <w:color w:val="231F20"/>
          <w:spacing w:val="-3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возраста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60" w:lineRule="exact" w:before="19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BodyText"/>
        <w:spacing w:line="165" w:lineRule="auto"/>
        <w:ind w:left="463" w:right="111" w:firstLine="283"/>
        <w:jc w:val="both"/>
      </w:pPr>
      <w:r>
        <w:rPr>
          <w:color w:val="231F20"/>
          <w:w w:val="95"/>
        </w:rPr>
        <w:t>Это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значит,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существующими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возрастными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характ</w:t>
      </w:r>
      <w:r>
        <w:rPr>
          <w:color w:val="231F20"/>
          <w:spacing w:val="5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ристиками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смертности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стране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2022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25"/>
          <w:w w:val="80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доживает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ст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spacing w:val="-1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-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spacing w:val="-1"/>
          <w:w w:val="95"/>
        </w:rPr>
        <w:t>с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н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го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2"/>
          <w:w w:val="95"/>
        </w:rPr>
        <w:t>в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з</w:t>
      </w:r>
      <w:r>
        <w:rPr>
          <w:color w:val="231F20"/>
          <w:w w:val="95"/>
        </w:rPr>
        <w:t>р</w:t>
      </w:r>
      <w:r>
        <w:rPr>
          <w:color w:val="231F20"/>
          <w:spacing w:val="-2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(</w:t>
      </w:r>
      <w:r>
        <w:rPr>
          <w:color w:val="231F20"/>
          <w:w w:val="95"/>
        </w:rPr>
        <w:t>60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1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)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spacing w:val="-2"/>
          <w:w w:val="95"/>
        </w:rPr>
        <w:t>8</w:t>
      </w:r>
      <w:r>
        <w:rPr>
          <w:color w:val="231F20"/>
          <w:w w:val="95"/>
        </w:rPr>
        <w:t>%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м</w:t>
      </w:r>
      <w:r>
        <w:rPr>
          <w:color w:val="231F20"/>
          <w:w w:val="95"/>
        </w:rPr>
        <w:t>у</w:t>
      </w:r>
      <w:r>
        <w:rPr>
          <w:color w:val="231F20"/>
          <w:spacing w:val="-1"/>
          <w:w w:val="95"/>
        </w:rPr>
        <w:t>ж</w:t>
      </w:r>
      <w:r>
        <w:rPr>
          <w:color w:val="231F20"/>
          <w:w w:val="95"/>
        </w:rPr>
        <w:t>ч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н,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2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в</w:t>
      </w:r>
      <w:r>
        <w:rPr>
          <w:color w:val="231F20"/>
          <w:w w:val="95"/>
        </w:rPr>
        <w:t>о</w:t>
      </w:r>
      <w:r>
        <w:rPr>
          <w:color w:val="231F20"/>
          <w:spacing w:val="-1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89"/>
        </w:rPr>
        <w:t> </w:t>
      </w:r>
      <w:r>
        <w:rPr>
          <w:color w:val="231F20"/>
          <w:w w:val="95"/>
        </w:rPr>
        <w:t>(65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лет)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уже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38%!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очень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много</w:t>
      </w:r>
      <w:r>
        <w:rPr>
          <w:color w:val="231F20"/>
          <w:w w:val="95"/>
        </w:rPr>
        <w:t>�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женщин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картина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зн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чительн</w:t>
      </w:r>
      <w:r>
        <w:rPr>
          <w:color w:val="231F20"/>
          <w:w w:val="95"/>
        </w:rPr>
        <w:t>о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1"/>
          <w:w w:val="95"/>
        </w:rPr>
        <w:t>лучше</w:t>
      </w:r>
      <w:r>
        <w:rPr>
          <w:color w:val="231F20"/>
          <w:w w:val="95"/>
        </w:rPr>
        <w:t>�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о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1"/>
          <w:w w:val="95"/>
        </w:rPr>
        <w:t>старог</w:t>
      </w:r>
      <w:r>
        <w:rPr>
          <w:color w:val="231F20"/>
          <w:w w:val="95"/>
        </w:rPr>
        <w:t>о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1"/>
          <w:w w:val="95"/>
        </w:rPr>
        <w:t>пенсионног</w:t>
      </w:r>
      <w:r>
        <w:rPr>
          <w:color w:val="231F20"/>
          <w:w w:val="95"/>
        </w:rPr>
        <w:t>о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1"/>
          <w:w w:val="95"/>
        </w:rPr>
        <w:t>возраст</w:t>
      </w:r>
      <w:r>
        <w:rPr>
          <w:color w:val="231F20"/>
          <w:w w:val="95"/>
        </w:rPr>
        <w:t>а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(5</w:t>
      </w:r>
      <w:r>
        <w:rPr>
          <w:color w:val="231F20"/>
          <w:w w:val="95"/>
        </w:rPr>
        <w:t>5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лет)</w:t>
      </w:r>
      <w:r>
        <w:rPr>
          <w:color w:val="231F20"/>
          <w:spacing w:val="1"/>
          <w:w w:val="100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42"/>
          <w:w w:val="95"/>
        </w:rPr>
        <w:t> </w:t>
      </w:r>
      <w:r>
        <w:rPr>
          <w:color w:val="231F20"/>
          <w:w w:val="95"/>
        </w:rPr>
        <w:t>доживает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8%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женщин,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нового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(60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лет)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всего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11%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108"/>
          <w:headerReference w:type="even" r:id="rId109"/>
          <w:footerReference w:type="default" r:id="rId110"/>
          <w:pgSz w:w="9355" w:h="13620"/>
          <w:pgMar w:header="775" w:footer="0" w:top="1180" w:bottom="280" w:left="500" w:right="620"/>
        </w:sectPr>
      </w:pPr>
    </w:p>
    <w:p>
      <w:pPr>
        <w:spacing w:line="140" w:lineRule="exact" w:before="1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after="0" w:line="140" w:lineRule="exact"/>
        <w:rPr>
          <w:sz w:val="14"/>
          <w:szCs w:val="14"/>
        </w:rPr>
        <w:sectPr>
          <w:headerReference w:type="default" r:id="rId111"/>
          <w:headerReference w:type="even" r:id="rId112"/>
          <w:footerReference w:type="default" r:id="rId113"/>
          <w:pgSz w:w="9355" w:h="13620"/>
          <w:pgMar w:header="775" w:footer="0" w:top="1180" w:bottom="280" w:left="620" w:right="500"/>
          <w:pgNumType w:start="67"/>
        </w:sectPr>
      </w:pPr>
    </w:p>
    <w:p>
      <w:pPr>
        <w:spacing w:before="69"/>
        <w:ind w:left="147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52.098999pt;margin-top:15.156983pt;width:341.0638pt;height:191.7808pt;mso-position-horizontal-relative:page;mso-position-vertical-relative:paragraph;z-index:-12172" coordorigin="1042,303" coordsize="6821,3836">
            <v:group style="position:absolute;left:1835;top:312;width:2;height:3717" coordorigin="1835,312" coordsize="2,3717">
              <v:shape style="position:absolute;left:1835;top:312;width:2;height:3717" coordorigin="1835,312" coordsize="0,3717" path="m1835,4029l1835,312e" filled="f" stroked="t" strokeweight=".5pt" strokecolor="#939598">
                <v:path arrowok="t"/>
              </v:shape>
            </v:group>
            <v:group style="position:absolute;left:2498;top:312;width:2;height:3717" coordorigin="2498,312" coordsize="2,3717">
              <v:shape style="position:absolute;left:2498;top:312;width:2;height:3717" coordorigin="2498,312" coordsize="0,3717" path="m2498,4029l2498,312e" filled="f" stroked="t" strokeweight=".5pt" strokecolor="#939598">
                <v:path arrowok="t"/>
              </v:shape>
            </v:group>
            <v:group style="position:absolute;left:3150;top:312;width:2;height:3717" coordorigin="3150,312" coordsize="2,3717">
              <v:shape style="position:absolute;left:3150;top:312;width:2;height:3717" coordorigin="3150,312" coordsize="0,3717" path="m3150,4029l3150,312e" filled="f" stroked="t" strokeweight=".5pt" strokecolor="#939598">
                <v:path arrowok="t"/>
              </v:shape>
            </v:group>
            <v:group style="position:absolute;left:3839;top:312;width:2;height:3717" coordorigin="3839,312" coordsize="2,3717">
              <v:shape style="position:absolute;left:3839;top:312;width:2;height:3717" coordorigin="3839,312" coordsize="0,3717" path="m3839,4029l3839,312e" filled="f" stroked="t" strokeweight=".5pt" strokecolor="#939598">
                <v:path arrowok="t"/>
              </v:shape>
            </v:group>
            <v:group style="position:absolute;left:4480;top:312;width:2;height:3717" coordorigin="4480,312" coordsize="2,3717">
              <v:shape style="position:absolute;left:4480;top:312;width:2;height:3717" coordorigin="4480,312" coordsize="0,3717" path="m4480,4029l4480,312e" filled="f" stroked="t" strokeweight=".5pt" strokecolor="#939598">
                <v:path arrowok="t"/>
              </v:shape>
            </v:group>
            <v:group style="position:absolute;left:5146;top:312;width:2;height:3717" coordorigin="5146,312" coordsize="2,3717">
              <v:shape style="position:absolute;left:5146;top:312;width:2;height:3717" coordorigin="5146,312" coordsize="0,3717" path="m5146,4029l5146,312e" filled="f" stroked="t" strokeweight=".5pt" strokecolor="#939598">
                <v:path arrowok="t"/>
              </v:shape>
            </v:group>
            <v:group style="position:absolute;left:5832;top:312;width:2;height:3717" coordorigin="5832,312" coordsize="2,3717">
              <v:shape style="position:absolute;left:5832;top:312;width:2;height:3717" coordorigin="5832,312" coordsize="0,3717" path="m5832,4029l5832,312e" filled="f" stroked="t" strokeweight=".5pt" strokecolor="#939598">
                <v:path arrowok="t"/>
              </v:shape>
            </v:group>
            <v:group style="position:absolute;left:6498;top:308;width:2;height:3717" coordorigin="6498,308" coordsize="2,3717">
              <v:shape style="position:absolute;left:6498;top:308;width:2;height:3717" coordorigin="6498,308" coordsize="0,3717" path="m6498,4026l6498,308e" filled="f" stroked="t" strokeweight=".5pt" strokecolor="#939598">
                <v:path arrowok="t"/>
              </v:shape>
            </v:group>
            <v:group style="position:absolute;left:7172;top:308;width:2;height:3717" coordorigin="7172,308" coordsize="2,3717">
              <v:shape style="position:absolute;left:7172;top:308;width:2;height:3717" coordorigin="7172,308" coordsize="0,3717" path="m7172,4026l7172,308e" filled="f" stroked="t" strokeweight=".5pt" strokecolor="#939598">
                <v:path arrowok="t"/>
              </v:shape>
            </v:group>
            <v:group style="position:absolute;left:7849;top:308;width:2;height:3717" coordorigin="7849,308" coordsize="2,3717">
              <v:shape style="position:absolute;left:7849;top:308;width:2;height:3717" coordorigin="7849,308" coordsize="0,3717" path="m7849,4026l7849,308e" filled="f" stroked="t" strokeweight=".5pt" strokecolor="#939598">
                <v:path arrowok="t"/>
              </v:shape>
            </v:group>
            <v:group style="position:absolute;left:1150;top:3590;width:6703;height:2" coordorigin="1150,3590" coordsize="6703,2">
              <v:shape style="position:absolute;left:1150;top:3590;width:6703;height:2" coordorigin="1150,3590" coordsize="6703,0" path="m1150,3590l7853,3590e" filled="f" stroked="t" strokeweight=".5pt" strokecolor="#939598">
                <v:path arrowok="t"/>
              </v:shape>
            </v:group>
            <v:group style="position:absolute;left:1150;top:3184;width:6703;height:2" coordorigin="1150,3184" coordsize="6703,2">
              <v:shape style="position:absolute;left:1150;top:3184;width:6703;height:2" coordorigin="1150,3184" coordsize="6703,0" path="m1150,3184l7853,3184e" filled="f" stroked="t" strokeweight=".5pt" strokecolor="#939598">
                <v:path arrowok="t"/>
              </v:shape>
            </v:group>
            <v:group style="position:absolute;left:1150;top:2752;width:6703;height:2" coordorigin="1150,2752" coordsize="6703,2">
              <v:shape style="position:absolute;left:1150;top:2752;width:6703;height:2" coordorigin="1150,2752" coordsize="6703,0" path="m1150,2752l7853,2752e" filled="f" stroked="t" strokeweight=".5pt" strokecolor="#939598">
                <v:path arrowok="t"/>
              </v:shape>
            </v:group>
            <v:group style="position:absolute;left:1150;top:2324;width:6703;height:2" coordorigin="1150,2324" coordsize="6703,2">
              <v:shape style="position:absolute;left:1150;top:2324;width:6703;height:2" coordorigin="1150,2324" coordsize="6703,0" path="m1150,2324l7853,2324e" filled="f" stroked="t" strokeweight=".5pt" strokecolor="#939598">
                <v:path arrowok="t"/>
              </v:shape>
            </v:group>
            <v:group style="position:absolute;left:1150;top:1903;width:6703;height:2" coordorigin="1150,1903" coordsize="6703,2">
              <v:shape style="position:absolute;left:1150;top:1903;width:6703;height:2" coordorigin="1150,1903" coordsize="6703,0" path="m1150,1903l7853,1903e" filled="f" stroked="t" strokeweight=".5pt" strokecolor="#939598">
                <v:path arrowok="t"/>
              </v:shape>
            </v:group>
            <v:group style="position:absolute;left:1150;top:1498;width:6703;height:2" coordorigin="1150,1498" coordsize="6703,2">
              <v:shape style="position:absolute;left:1150;top:1498;width:6703;height:2" coordorigin="1150,1498" coordsize="6703,0" path="m1150,1498l7853,1498e" filled="f" stroked="t" strokeweight=".5pt" strokecolor="#939598">
                <v:path arrowok="t"/>
              </v:shape>
            </v:group>
            <v:group style="position:absolute;left:1150;top:1081;width:6703;height:2" coordorigin="1150,1081" coordsize="6703,2">
              <v:shape style="position:absolute;left:1150;top:1081;width:6703;height:2" coordorigin="1150,1081" coordsize="6703,0" path="m1150,1081l7853,1081e" filled="f" stroked="t" strokeweight=".5pt" strokecolor="#939598">
                <v:path arrowok="t"/>
              </v:shape>
            </v:group>
            <v:group style="position:absolute;left:1155;top:639;width:6703;height:2" coordorigin="1155,639" coordsize="6703,2">
              <v:shape style="position:absolute;left:1155;top:639;width:6703;height:2" coordorigin="1155,639" coordsize="6703,0" path="m1155,639l7858,639e" filled="f" stroked="t" strokeweight=".5pt" strokecolor="#939598">
                <v:path arrowok="t"/>
              </v:shape>
            </v:group>
            <v:group style="position:absolute;left:1155;top:312;width:6703;height:2" coordorigin="1155,312" coordsize="6703,2">
              <v:shape style="position:absolute;left:1155;top:312;width:6703;height:2" coordorigin="1155,312" coordsize="6703,0" path="m1155,312l7858,312e" filled="f" stroked="t" strokeweight=".5pt" strokecolor="#939598">
                <v:path arrowok="t"/>
              </v:shape>
            </v:group>
            <v:group style="position:absolute;left:1150;top:312;width:6703;height:3717" coordorigin="1150,312" coordsize="6703,3717">
              <v:shape style="position:absolute;left:1150;top:312;width:6703;height:3717" coordorigin="1150,312" coordsize="6703,3717" path="m1150,312l1150,4029,7853,4029e" filled="f" stroked="t" strokeweight=".5pt" strokecolor="#231F20">
                <v:path arrowok="t"/>
              </v:shape>
            </v:group>
            <v:group style="position:absolute;left:1047;top:3590;width:103;height:2" coordorigin="1047,3590" coordsize="103,2">
              <v:shape style="position:absolute;left:1047;top:3590;width:103;height:2" coordorigin="1047,3590" coordsize="103,0" path="m1150,3590l1047,3590e" filled="f" stroked="t" strokeweight=".5pt" strokecolor="#231F20">
                <v:path arrowok="t"/>
              </v:shape>
            </v:group>
            <v:group style="position:absolute;left:1047;top:3184;width:103;height:2" coordorigin="1047,3184" coordsize="103,2">
              <v:shape style="position:absolute;left:1047;top:3184;width:103;height:2" coordorigin="1047,3184" coordsize="103,0" path="m1150,3184l1047,3184e" filled="f" stroked="t" strokeweight=".5pt" strokecolor="#231F20">
                <v:path arrowok="t"/>
              </v:shape>
            </v:group>
            <v:group style="position:absolute;left:1047;top:2752;width:103;height:2" coordorigin="1047,2752" coordsize="103,2">
              <v:shape style="position:absolute;left:1047;top:2752;width:103;height:2" coordorigin="1047,2752" coordsize="103,0" path="m1150,2752l1047,2752e" filled="f" stroked="t" strokeweight=".5pt" strokecolor="#231F20">
                <v:path arrowok="t"/>
              </v:shape>
            </v:group>
            <v:group style="position:absolute;left:1047;top:2324;width:103;height:2" coordorigin="1047,2324" coordsize="103,2">
              <v:shape style="position:absolute;left:1047;top:2324;width:103;height:2" coordorigin="1047,2324" coordsize="103,0" path="m1150,2324l1047,2324e" filled="f" stroked="t" strokeweight=".5pt" strokecolor="#231F20">
                <v:path arrowok="t"/>
              </v:shape>
            </v:group>
            <v:group style="position:absolute;left:1047;top:1903;width:103;height:2" coordorigin="1047,1903" coordsize="103,2">
              <v:shape style="position:absolute;left:1047;top:1903;width:103;height:2" coordorigin="1047,1903" coordsize="103,0" path="m1150,1903l1047,1903e" filled="f" stroked="t" strokeweight=".5pt" strokecolor="#231F20">
                <v:path arrowok="t"/>
              </v:shape>
            </v:group>
            <v:group style="position:absolute;left:1047;top:1498;width:103;height:2" coordorigin="1047,1498" coordsize="103,2">
              <v:shape style="position:absolute;left:1047;top:1498;width:103;height:2" coordorigin="1047,1498" coordsize="103,0" path="m1150,1498l1047,1498e" filled="f" stroked="t" strokeweight=".5pt" strokecolor="#231F20">
                <v:path arrowok="t"/>
              </v:shape>
            </v:group>
            <v:group style="position:absolute;left:1047;top:1081;width:103;height:2" coordorigin="1047,1081" coordsize="103,2">
              <v:shape style="position:absolute;left:1047;top:1081;width:103;height:2" coordorigin="1047,1081" coordsize="103,0" path="m1150,1081l1047,1081e" filled="f" stroked="t" strokeweight=".5pt" strokecolor="#231F20">
                <v:path arrowok="t"/>
              </v:shape>
            </v:group>
            <v:group style="position:absolute;left:1047;top:639;width:103;height:2" coordorigin="1047,639" coordsize="103,2">
              <v:shape style="position:absolute;left:1047;top:639;width:103;height:2" coordorigin="1047,639" coordsize="103,0" path="m1150,639l1047,639e" filled="f" stroked="t" strokeweight=".5pt" strokecolor="#231F20">
                <v:path arrowok="t"/>
              </v:shape>
            </v:group>
            <v:group style="position:absolute;left:1047;top:4029;width:103;height:2" coordorigin="1047,4029" coordsize="103,2">
              <v:shape style="position:absolute;left:1047;top:4029;width:103;height:2" coordorigin="1047,4029" coordsize="103,0" path="m1150,4029l1047,4029e" filled="f" stroked="t" strokeweight=".5pt" strokecolor="#231F20">
                <v:path arrowok="t"/>
              </v:shape>
            </v:group>
            <v:group style="position:absolute;left:1150;top:4029;width:2;height:103" coordorigin="1150,4029" coordsize="2,103">
              <v:shape style="position:absolute;left:1150;top:4029;width:2;height:103" coordorigin="1150,4029" coordsize="0,103" path="m1150,4029l1150,4132e" filled="f" stroked="t" strokeweight=".5pt" strokecolor="#231F20">
                <v:path arrowok="t"/>
              </v:shape>
            </v:group>
            <v:group style="position:absolute;left:1835;top:4029;width:2;height:103" coordorigin="1835,4029" coordsize="2,103">
              <v:shape style="position:absolute;left:1835;top:4029;width:2;height:103" coordorigin="1835,4029" coordsize="0,103" path="m1835,4029l1835,4132e" filled="f" stroked="t" strokeweight=".5pt" strokecolor="#231F20">
                <v:path arrowok="t"/>
              </v:shape>
            </v:group>
            <v:group style="position:absolute;left:2498;top:4029;width:2;height:103" coordorigin="2498,4029" coordsize="2,103">
              <v:shape style="position:absolute;left:2498;top:4029;width:2;height:103" coordorigin="2498,4029" coordsize="0,103" path="m2498,4029l2498,4132e" filled="f" stroked="t" strokeweight=".5pt" strokecolor="#231F20">
                <v:path arrowok="t"/>
              </v:shape>
            </v:group>
            <v:group style="position:absolute;left:3150;top:4029;width:2;height:103" coordorigin="3150,4029" coordsize="2,103">
              <v:shape style="position:absolute;left:3150;top:4029;width:2;height:103" coordorigin="3150,4029" coordsize="0,103" path="m3150,4029l3150,4132e" filled="f" stroked="t" strokeweight=".5pt" strokecolor="#231F20">
                <v:path arrowok="t"/>
              </v:shape>
            </v:group>
            <v:group style="position:absolute;left:3839;top:4029;width:2;height:103" coordorigin="3839,4029" coordsize="2,103">
              <v:shape style="position:absolute;left:3839;top:4029;width:2;height:103" coordorigin="3839,4029" coordsize="0,103" path="m3839,4029l3839,4132e" filled="f" stroked="t" strokeweight=".5pt" strokecolor="#231F20">
                <v:path arrowok="t"/>
              </v:shape>
            </v:group>
            <v:group style="position:absolute;left:4480;top:4029;width:2;height:103" coordorigin="4480,4029" coordsize="2,103">
              <v:shape style="position:absolute;left:4480;top:4029;width:2;height:103" coordorigin="4480,4029" coordsize="0,103" path="m4480,4029l4480,4132e" filled="f" stroked="t" strokeweight=".5pt" strokecolor="#231F20">
                <v:path arrowok="t"/>
              </v:shape>
            </v:group>
            <v:group style="position:absolute;left:5146;top:4029;width:2;height:103" coordorigin="5146,4029" coordsize="2,103">
              <v:shape style="position:absolute;left:5146;top:4029;width:2;height:103" coordorigin="5146,4029" coordsize="0,103" path="m5146,4029l5146,4132e" filled="f" stroked="t" strokeweight=".5pt" strokecolor="#231F20">
                <v:path arrowok="t"/>
              </v:shape>
            </v:group>
            <v:group style="position:absolute;left:5832;top:4029;width:2;height:103" coordorigin="5832,4029" coordsize="2,103">
              <v:shape style="position:absolute;left:5832;top:4029;width:2;height:103" coordorigin="5832,4029" coordsize="0,103" path="m5832,4029l5832,4132e" filled="f" stroked="t" strokeweight=".5pt" strokecolor="#231F20">
                <v:path arrowok="t"/>
              </v:shape>
            </v:group>
            <v:group style="position:absolute;left:6497;top:4028;width:2;height:103" coordorigin="6497,4028" coordsize="2,103">
              <v:shape style="position:absolute;left:6497;top:4028;width:2;height:103" coordorigin="6497,4028" coordsize="0,103" path="m6497,4028l6497,4131e" filled="f" stroked="t" strokeweight=".5pt" strokecolor="#231F20">
                <v:path arrowok="t"/>
              </v:shape>
            </v:group>
            <v:group style="position:absolute;left:7172;top:4031;width:2;height:103" coordorigin="7172,4031" coordsize="2,103">
              <v:shape style="position:absolute;left:7172;top:4031;width:2;height:103" coordorigin="7172,4031" coordsize="0,103" path="m7172,4031l7172,4134e" filled="f" stroked="t" strokeweight=".5pt" strokecolor="#231F20">
                <v:path arrowok="t"/>
              </v:shape>
            </v:group>
            <v:group style="position:absolute;left:7849;top:4031;width:2;height:103" coordorigin="7849,4031" coordsize="2,103">
              <v:shape style="position:absolute;left:7849;top:4031;width:2;height:103" coordorigin="7849,4031" coordsize="0,103" path="m7849,4031l7849,4134e" filled="f" stroked="t" strokeweight=".5pt" strokecolor="#231F20">
                <v:path arrowok="t"/>
              </v:shape>
            </v:group>
            <v:group style="position:absolute;left:2158;top:414;width:5548;height:2806" coordorigin="2158,414" coordsize="5548,2806">
              <v:shape style="position:absolute;left:2158;top:414;width:5548;height:2806" coordorigin="2158,414" coordsize="5548,2806" path="m2158,414l2268,458,2379,499,2489,537,2598,573,2707,607,2814,638,2921,667,3026,694,3130,718,3233,741,3281,751,3331,761,3432,783,3537,806,3644,830,3754,856,3866,883,3981,912,4040,927,4099,942,4158,958,4218,975,4279,992,4341,1009,4364,1016,4387,1023,4457,1043,4527,1061,4594,1078,4657,1092,4716,1105,4789,1120,4859,1130,4877,1132,4957,1145,5039,1164,5111,1184,5200,1210,5309,1246,5372,1267,5482,1307,5591,1348,5698,1390,5804,1434,5909,1478,6013,1522,6115,1568,6216,1614,6317,1661,6416,1709,6448,1723,6513,1757,6582,1800,6657,1852,6736,1912,6823,1980,6918,2058,6968,2100,7021,2144,7076,2190,7133,2239,7194,2290,7257,2343,7323,2398,7344,2415,7365,2435,7407,2488,7448,2553,7488,2629,7527,2715,7565,2808,7602,2907,7638,3010,7672,3115,7689,3168,7706,3220e" filled="f" stroked="t" strokeweight="2pt" strokecolor="#1B75BC">
                <v:path arrowok="t"/>
              </v:shape>
            </v:group>
            <v:group style="position:absolute;left:3557;top:350;width:4187;height:2354" coordorigin="3557,350" coordsize="4187,2354">
              <v:shape style="position:absolute;left:3557;top:350;width:4187;height:2354" coordorigin="3557,350" coordsize="4187,2354" path="m3557,350l3635,362,3713,373,3790,385,3866,397,3941,409,4015,421,4087,433,4159,444,4229,456,4297,468,4364,479,4429,490,4492,501,4552,511,4611,521,4667,531,4721,540,4772,549,4821,557,4867,565,4922,577,5033,600,5141,622,5248,642,5300,653,5403,673,5503,694,5600,716,5695,739,5785,763,5873,790,5941,815,6011,844,6082,875,6155,907,6179,917,6254,950,6329,981,6355,991,6373,1000,6391,1007,6407,1015,6424,1022,6440,1028,6456,1035,6522,1064,6575,1093,6634,1132,6704,1186,6765,1238,6834,1299,6903,1360,6973,1423,7042,1486,7110,1551,7178,1616,7245,1682,7310,1749,7375,1816,7427,1876,7477,1941,7511,1993,7540,2052,7559,2114,7574,2170,7579,2193,7586,2217,7744,2704e" filled="f" stroked="t" strokeweight="2pt" strokecolor="#ED1C24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24"/>
          <w:szCs w:val="24"/>
        </w:rPr>
        <w:t>Лет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60" w:lineRule="exact" w:before="8"/>
        <w:rPr>
          <w:sz w:val="16"/>
          <w:szCs w:val="16"/>
        </w:rPr>
      </w:pPr>
      <w:r>
        <w:rPr>
          <w:sz w:val="16"/>
          <w:szCs w:val="16"/>
        </w:rPr>
      </w:r>
    </w:p>
    <w:p>
      <w:pPr>
        <w:ind w:left="13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80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3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70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0" w:lineRule="exact" w:before="2"/>
        <w:rPr>
          <w:sz w:val="19"/>
          <w:szCs w:val="19"/>
        </w:rPr>
      </w:pPr>
      <w:r>
        <w:rPr/>
        <w:br w:type="column"/>
      </w:r>
      <w:r>
        <w:rPr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3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1B75BC"/>
          <w:w w:val="100"/>
          <w:sz w:val="18"/>
          <w:szCs w:val="18"/>
        </w:rPr>
        <w:t>Мужчины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6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3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spacing w:val="-4"/>
          <w:w w:val="105"/>
          <w:sz w:val="18"/>
          <w:szCs w:val="18"/>
        </w:rPr>
        <w:t>Ж</w:t>
      </w:r>
      <w:r>
        <w:rPr>
          <w:rFonts w:ascii="Arial" w:hAnsi="Arial" w:cs="Arial" w:eastAsia="Arial"/>
          <w:b/>
          <w:bCs/>
          <w:color w:val="ED1C24"/>
          <w:w w:val="105"/>
          <w:sz w:val="18"/>
          <w:szCs w:val="18"/>
        </w:rPr>
        <w:t>енщины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620" w:right="500"/>
          <w:cols w:num="3" w:equalWidth="0">
            <w:col w:w="557" w:space="2407"/>
            <w:col w:w="1011" w:space="1300"/>
            <w:col w:w="2960"/>
          </w:cols>
        </w:sectPr>
      </w:pPr>
    </w:p>
    <w:p>
      <w:pPr>
        <w:spacing w:line="280" w:lineRule="exact" w:before="15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before="77"/>
        <w:ind w:left="138" w:right="1311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20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38" w:right="1311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40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5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138" w:right="1311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38" w:right="1311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38" w:right="1311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"/>
        <w:rPr>
          <w:sz w:val="28"/>
          <w:szCs w:val="28"/>
        </w:rPr>
      </w:pPr>
      <w:r>
        <w:rPr>
          <w:sz w:val="28"/>
          <w:szCs w:val="28"/>
        </w:rPr>
      </w:r>
    </w:p>
    <w:p>
      <w:pPr>
        <w:tabs>
          <w:tab w:pos="1075" w:val="left" w:leader="none"/>
          <w:tab w:pos="1763" w:val="left" w:leader="none"/>
          <w:tab w:pos="2396" w:val="left" w:leader="none"/>
          <w:tab w:pos="3086" w:val="left" w:leader="none"/>
          <w:tab w:pos="3717" w:val="left" w:leader="none"/>
          <w:tab w:pos="4411" w:val="left" w:leader="none"/>
          <w:tab w:pos="5051" w:val="left" w:leader="none"/>
          <w:tab w:pos="5736" w:val="left" w:leader="none"/>
          <w:tab w:pos="6369" w:val="left" w:leader="none"/>
          <w:tab w:pos="7006" w:val="left" w:leader="none"/>
          <w:tab w:pos="7587" w:val="left" w:leader="none"/>
        </w:tabs>
        <w:ind w:left="23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30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40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50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60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70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spacing w:val="-1"/>
          <w:w w:val="100"/>
          <w:sz w:val="18"/>
          <w:szCs w:val="18"/>
        </w:rPr>
        <w:t>8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90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100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%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50" w:lineRule="exact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50" w:lineRule="auto" w:before="66"/>
        <w:ind w:left="351" w:right="464" w:hanging="235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9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8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40" w:lineRule="exact" w:before="17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line="169" w:lineRule="auto"/>
        <w:ind w:left="117" w:right="462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Значительно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лучше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расчетные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показатели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выживаемости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Новых</w:t>
      </w:r>
      <w:r>
        <w:rPr>
          <w:rFonts w:ascii="Malgun Gothic" w:hAnsi="Malgun Gothic" w:cs="Malgun Gothic" w:eastAsia="Malgun Gothic"/>
          <w:color w:val="231F20"/>
          <w:w w:val="9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частности,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Польше)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Старых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Так,</w:t>
      </w:r>
      <w:r>
        <w:rPr>
          <w:rFonts w:ascii="Malgun Gothic" w:hAnsi="Malgun Gothic" w:cs="Malgun Gothic" w:eastAsia="Malgun Gothic"/>
          <w:color w:val="231F20"/>
          <w:spacing w:val="1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Пол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ше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доживет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пенсионного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возраста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(65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лет)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20%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мужчин,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почти</w:t>
      </w:r>
      <w:r>
        <w:rPr>
          <w:rFonts w:ascii="Malgun Gothic" w:hAnsi="Malgun Gothic" w:cs="Malgun Gothic" w:eastAsia="Malgun Gothic"/>
          <w:color w:val="231F20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меньше,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Женщин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пенсионного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возраста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(60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лет)</w:t>
      </w:r>
      <w:r>
        <w:rPr>
          <w:rFonts w:ascii="Malgun Gothic" w:hAnsi="Malgun Gothic" w:cs="Malgun Gothic" w:eastAsia="Malgun Gothic"/>
          <w:color w:val="231F20"/>
          <w:w w:val="10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доживает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3%,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почти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меньше,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чем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63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ле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уе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ш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увеличить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число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лиц,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доживающих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65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лет,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или,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что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же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мое,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ОПЖ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73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78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лет,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уже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потом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повышать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пенсионный</w:t>
      </w:r>
      <w:r>
        <w:rPr>
          <w:rFonts w:ascii="Malgun Gothic" w:hAnsi="Malgun Gothic" w:cs="Malgun Gothic" w:eastAsia="Malgun Gothic"/>
          <w:color w:val="231F20"/>
          <w:spacing w:val="-2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возраст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60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женщи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важн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был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сохранит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пенсионны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возрас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ле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spacing w:val="1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того,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чтобы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них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была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возможность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присматривать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внуками,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как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w w:val="98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принято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Более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поздний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выход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женщин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пенсию</w:t>
      </w:r>
      <w:r>
        <w:rPr>
          <w:rFonts w:ascii="Malgun Gothic" w:hAnsi="Malgun Gothic" w:cs="Malgun Gothic" w:eastAsia="Malgun Gothic"/>
          <w:color w:val="231F20"/>
          <w:spacing w:val="-3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также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вится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одной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причин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снижения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рождаемости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10" w:lineRule="exact" w:before="7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50" w:lineRule="auto"/>
        <w:ind w:right="1408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1"/>
          <w:w w:val="90"/>
        </w:rPr>
        <w:t>О</w:t>
      </w:r>
      <w:r>
        <w:rPr>
          <w:rFonts w:ascii="Arial" w:hAnsi="Arial" w:cs="Arial" w:eastAsia="Arial"/>
          <w:color w:val="231F20"/>
          <w:spacing w:val="-1"/>
          <w:w w:val="90"/>
        </w:rPr>
        <w:t>б</w:t>
      </w:r>
      <w:r>
        <w:rPr>
          <w:rFonts w:ascii="Arial" w:hAnsi="Arial" w:cs="Arial" w:eastAsia="Arial"/>
          <w:color w:val="231F20"/>
          <w:w w:val="90"/>
        </w:rPr>
        <w:t>щ</w:t>
      </w:r>
      <w:r>
        <w:rPr>
          <w:rFonts w:ascii="Arial" w:hAnsi="Arial" w:cs="Arial" w:eastAsia="Arial"/>
          <w:color w:val="231F20"/>
          <w:w w:val="90"/>
        </w:rPr>
        <w:t>ий</w:t>
      </w:r>
      <w:r>
        <w:rPr>
          <w:rFonts w:ascii="Arial" w:hAnsi="Arial" w:cs="Arial" w:eastAsia="Arial"/>
          <w:color w:val="231F20"/>
          <w:spacing w:val="51"/>
          <w:w w:val="90"/>
        </w:rPr>
        <w:t> </w:t>
      </w:r>
      <w:r>
        <w:rPr>
          <w:rFonts w:ascii="Arial" w:hAnsi="Arial" w:cs="Arial" w:eastAsia="Arial"/>
          <w:color w:val="231F20"/>
          <w:spacing w:val="-2"/>
          <w:w w:val="90"/>
        </w:rPr>
        <w:t>к</w:t>
      </w:r>
      <w:r>
        <w:rPr>
          <w:rFonts w:ascii="Arial" w:hAnsi="Arial" w:cs="Arial" w:eastAsia="Arial"/>
          <w:color w:val="231F20"/>
          <w:spacing w:val="-2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эф</w:t>
      </w:r>
      <w:r>
        <w:rPr>
          <w:rFonts w:ascii="Arial" w:hAnsi="Arial" w:cs="Arial" w:eastAsia="Arial"/>
          <w:color w:val="231F20"/>
          <w:spacing w:val="-2"/>
          <w:w w:val="90"/>
        </w:rPr>
        <w:t>ф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ц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т</w:t>
      </w:r>
      <w:r>
        <w:rPr>
          <w:rFonts w:ascii="Arial" w:hAnsi="Arial" w:cs="Arial" w:eastAsia="Arial"/>
          <w:color w:val="231F20"/>
          <w:spacing w:val="51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р</w:t>
      </w:r>
      <w:r>
        <w:rPr>
          <w:rFonts w:ascii="Arial" w:hAnsi="Arial" w:cs="Arial" w:eastAsia="Arial"/>
          <w:color w:val="231F20"/>
          <w:spacing w:val="-2"/>
          <w:w w:val="90"/>
        </w:rPr>
        <w:t>о</w:t>
      </w:r>
      <w:r>
        <w:rPr>
          <w:rFonts w:ascii="Arial" w:hAnsi="Arial" w:cs="Arial" w:eastAsia="Arial"/>
          <w:color w:val="231F20"/>
          <w:spacing w:val="7"/>
          <w:w w:val="90"/>
        </w:rPr>
        <w:t>ж</w:t>
      </w:r>
      <w:r>
        <w:rPr>
          <w:rFonts w:ascii="Arial" w:hAnsi="Arial" w:cs="Arial" w:eastAsia="Arial"/>
          <w:color w:val="231F20"/>
          <w:spacing w:val="1"/>
          <w:w w:val="90"/>
        </w:rPr>
        <w:t>д</w:t>
      </w:r>
      <w:r>
        <w:rPr>
          <w:rFonts w:ascii="Arial" w:hAnsi="Arial" w:cs="Arial" w:eastAsia="Arial"/>
          <w:color w:val="231F20"/>
          <w:spacing w:val="-2"/>
          <w:w w:val="90"/>
        </w:rPr>
        <w:t>а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1"/>
          <w:w w:val="90"/>
        </w:rPr>
        <w:t>м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4"/>
          <w:w w:val="90"/>
        </w:rPr>
        <w:t>с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spacing w:val="51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spacing w:val="51"/>
          <w:w w:val="90"/>
        </w:rPr>
        <w:t> </w:t>
      </w:r>
      <w:r>
        <w:rPr>
          <w:rFonts w:ascii="Arial" w:hAnsi="Arial" w:cs="Arial" w:eastAsia="Arial"/>
          <w:color w:val="231F20"/>
          <w:spacing w:val="-2"/>
          <w:w w:val="90"/>
        </w:rPr>
        <w:t>к</w:t>
      </w:r>
      <w:r>
        <w:rPr>
          <w:rFonts w:ascii="Arial" w:hAnsi="Arial" w:cs="Arial" w:eastAsia="Arial"/>
          <w:color w:val="231F20"/>
          <w:spacing w:val="-2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эф</w:t>
      </w:r>
      <w:r>
        <w:rPr>
          <w:rFonts w:ascii="Arial" w:hAnsi="Arial" w:cs="Arial" w:eastAsia="Arial"/>
          <w:color w:val="231F20"/>
          <w:spacing w:val="-2"/>
          <w:w w:val="90"/>
        </w:rPr>
        <w:t>ф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ц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т</w:t>
      </w:r>
      <w:r>
        <w:rPr>
          <w:rFonts w:ascii="Arial" w:hAnsi="Arial" w:cs="Arial" w:eastAsia="Arial"/>
          <w:color w:val="231F20"/>
          <w:w w:val="94"/>
        </w:rPr>
        <w:t> </w:t>
      </w:r>
      <w:r>
        <w:rPr>
          <w:rFonts w:ascii="Arial" w:hAnsi="Arial" w:cs="Arial" w:eastAsia="Arial"/>
          <w:color w:val="231F20"/>
          <w:w w:val="90"/>
        </w:rPr>
        <w:t>ф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w w:val="90"/>
        </w:rPr>
        <w:t>р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л</w:t>
      </w:r>
      <w:r>
        <w:rPr>
          <w:rFonts w:ascii="Arial" w:hAnsi="Arial" w:cs="Arial" w:eastAsia="Arial"/>
          <w:color w:val="231F20"/>
          <w:spacing w:val="-4"/>
          <w:w w:val="90"/>
        </w:rPr>
        <w:t>ь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4"/>
          <w:w w:val="90"/>
        </w:rPr>
        <w:t>с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spacing w:val="6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в</w:t>
      </w:r>
      <w:r>
        <w:rPr>
          <w:rFonts w:ascii="Arial" w:hAnsi="Arial" w:cs="Arial" w:eastAsia="Arial"/>
          <w:color w:val="231F20"/>
          <w:spacing w:val="6"/>
          <w:w w:val="90"/>
        </w:rPr>
        <w:t> </w:t>
      </w:r>
      <w:r>
        <w:rPr>
          <w:rFonts w:ascii="Arial" w:hAnsi="Arial" w:cs="Arial" w:eastAsia="Arial"/>
          <w:color w:val="231F20"/>
          <w:spacing w:val="-7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-4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ии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159" w:lineRule="auto" w:before="97"/>
        <w:ind w:right="459" w:firstLine="283"/>
        <w:jc w:val="both"/>
      </w:pPr>
      <w:r>
        <w:rPr>
          <w:color w:val="231F20"/>
          <w:w w:val="95"/>
        </w:rPr>
        <w:t>По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определению,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общий</w:t>
      </w:r>
      <w:r>
        <w:rPr>
          <w:color w:val="231F20"/>
          <w:spacing w:val="-1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коэффициент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3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рождаемости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6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color w:val="231F20"/>
          <w:w w:val="95"/>
          <w:position w:val="-8"/>
          <w:sz w:val="16"/>
          <w:szCs w:val="16"/>
        </w:rPr>
        <w:t>рожд</w:t>
      </w:r>
      <w:r>
        <w:rPr>
          <w:color w:val="231F20"/>
          <w:w w:val="92"/>
          <w:position w:val="-8"/>
          <w:sz w:val="16"/>
          <w:szCs w:val="16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ко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кретно</w:t>
      </w:r>
      <w:r>
        <w:rPr>
          <w:color w:val="231F20"/>
          <w:w w:val="95"/>
        </w:rPr>
        <w:t>м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год</w:t>
      </w:r>
      <w:r>
        <w:rPr>
          <w:color w:val="231F20"/>
          <w:w w:val="95"/>
        </w:rPr>
        <w:t>у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числ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тей</w:t>
      </w:r>
      <w:r>
        <w:rPr>
          <w:color w:val="231F20"/>
          <w:w w:val="95"/>
        </w:rPr>
        <w:t>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spacing w:val="1"/>
          <w:w w:val="95"/>
        </w:rPr>
        <w:t>одивши</w:t>
      </w:r>
      <w:r>
        <w:rPr>
          <w:color w:val="231F20"/>
          <w:spacing w:val="-4"/>
          <w:w w:val="95"/>
        </w:rPr>
        <w:t>х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я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живыми</w:t>
      </w:r>
      <w:r>
        <w:rPr>
          <w:color w:val="231F20"/>
          <w:w w:val="95"/>
        </w:rPr>
        <w:t>,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приходящеес</w:t>
      </w:r>
      <w:r>
        <w:rPr>
          <w:color w:val="231F20"/>
          <w:w w:val="95"/>
        </w:rPr>
        <w:t>я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100</w:t>
      </w:r>
      <w:r>
        <w:rPr>
          <w:color w:val="231F20"/>
          <w:w w:val="95"/>
        </w:rPr>
        <w:t>0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чел</w:t>
      </w:r>
      <w:r>
        <w:rPr>
          <w:color w:val="231F20"/>
          <w:w w:val="95"/>
        </w:rPr>
        <w:t>�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страны</w:t>
      </w:r>
      <w:r>
        <w:rPr>
          <w:color w:val="231F20"/>
          <w:spacing w:val="1"/>
          <w:w w:val="97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этом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году</w:t>
      </w:r>
      <w:r>
        <w:rPr>
          <w:color w:val="000000"/>
          <w:w w:val="100"/>
        </w:rPr>
      </w:r>
    </w:p>
    <w:p>
      <w:pPr>
        <w:spacing w:after="0" w:line="159" w:lineRule="auto"/>
        <w:jc w:val="both"/>
        <w:sectPr>
          <w:type w:val="continuous"/>
          <w:pgSz w:w="9355" w:h="13620"/>
          <w:pgMar w:top="1340" w:bottom="280" w:left="620" w:right="50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2" w:lineRule="auto" w:before="34"/>
        <w:ind w:left="463" w:right="117" w:firstLine="283"/>
        <w:jc w:val="both"/>
      </w:pP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й</w:t>
      </w:r>
      <w:r>
        <w:rPr>
          <w:color w:val="231F20"/>
          <w:spacing w:val="57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т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ж</w:t>
      </w:r>
      <w:r>
        <w:rPr>
          <w:color w:val="231F20"/>
          <w:spacing w:val="1"/>
          <w:w w:val="95"/>
        </w:rPr>
        <w:t>д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5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63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к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э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ф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ф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ц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"/>
          <w:w w:val="95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-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ент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фертильности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5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color w:val="231F20"/>
          <w:w w:val="95"/>
          <w:position w:val="-8"/>
          <w:sz w:val="16"/>
          <w:szCs w:val="16"/>
        </w:rPr>
        <w:t>ферт</w:t>
      </w:r>
      <w:r>
        <w:rPr>
          <w:color w:val="231F20"/>
          <w:w w:val="95"/>
        </w:rPr>
        <w:t>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показывает,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сколько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среднем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дила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1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женщина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протяжении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всего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репродуктивного</w:t>
      </w:r>
      <w:r>
        <w:rPr>
          <w:color w:val="231F20"/>
          <w:w w:val="94"/>
        </w:rPr>
        <w:t> </w:t>
      </w:r>
      <w:r>
        <w:rPr>
          <w:color w:val="231F20"/>
          <w:w w:val="95"/>
        </w:rPr>
        <w:t>периода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85"/>
        </w:rPr>
        <w:t>(т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е</w:t>
      </w:r>
      <w:r>
        <w:rPr>
          <w:color w:val="231F20"/>
          <w:w w:val="85"/>
        </w:rPr>
        <w:t>�</w:t>
      </w:r>
      <w:r>
        <w:rPr>
          <w:color w:val="231F20"/>
          <w:spacing w:val="-33"/>
          <w:w w:val="8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15</w:t>
      </w:r>
      <w:r>
        <w:rPr>
          <w:color w:val="231F20"/>
          <w:spacing w:val="-43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43"/>
          <w:w w:val="95"/>
        </w:rPr>
        <w:t> </w:t>
      </w:r>
      <w:r>
        <w:rPr>
          <w:color w:val="231F20"/>
          <w:w w:val="95"/>
        </w:rPr>
        <w:t>49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лет)</w:t>
      </w:r>
      <w:r>
        <w:rPr>
          <w:color w:val="231F20"/>
          <w:spacing w:val="-43"/>
          <w:w w:val="95"/>
        </w:rPr>
        <w:t> </w:t>
      </w:r>
      <w:r>
        <w:rPr>
          <w:color w:val="231F20"/>
          <w:w w:val="95"/>
        </w:rPr>
        <w:t>при</w:t>
      </w:r>
      <w:r>
        <w:rPr>
          <w:color w:val="231F20"/>
          <w:spacing w:val="-43"/>
          <w:w w:val="95"/>
        </w:rPr>
        <w:t> </w:t>
      </w:r>
      <w:r>
        <w:rPr>
          <w:color w:val="231F20"/>
          <w:w w:val="95"/>
        </w:rPr>
        <w:t>сохранении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3"/>
          <w:w w:val="95"/>
        </w:rPr>
        <w:t> </w:t>
      </w:r>
      <w:r>
        <w:rPr>
          <w:color w:val="231F20"/>
          <w:w w:val="95"/>
        </w:rPr>
        <w:t>каждом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во</w:t>
      </w:r>
      <w:r>
        <w:rPr>
          <w:color w:val="231F20"/>
          <w:spacing w:val="-2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расте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уровня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рождаемости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того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года,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которого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вычисля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5"/>
        </w:rPr>
        <w:t>етс</w:t>
      </w:r>
      <w:r>
        <w:rPr>
          <w:color w:val="231F20"/>
          <w:w w:val="95"/>
        </w:rPr>
        <w:t>я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показател</w:t>
      </w:r>
      <w:r>
        <w:rPr>
          <w:color w:val="231F20"/>
          <w:w w:val="95"/>
        </w:rPr>
        <w:t>ь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1"/>
          <w:w w:val="95"/>
        </w:rPr>
        <w:t>независим</w:t>
      </w:r>
      <w:r>
        <w:rPr>
          <w:color w:val="231F20"/>
          <w:w w:val="95"/>
        </w:rPr>
        <w:t>о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1"/>
          <w:w w:val="95"/>
        </w:rPr>
        <w:t>смертност</w:t>
      </w:r>
      <w:r>
        <w:rPr>
          <w:color w:val="231F20"/>
          <w:w w:val="95"/>
        </w:rPr>
        <w:t>и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1"/>
          <w:w w:val="95"/>
        </w:rPr>
        <w:t>изменени</w:t>
      </w:r>
      <w:r>
        <w:rPr>
          <w:color w:val="231F20"/>
          <w:w w:val="95"/>
        </w:rPr>
        <w:t>й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-2"/>
          <w:w w:val="95"/>
        </w:rPr>
        <w:t>во</w:t>
      </w:r>
      <w:r>
        <w:rPr>
          <w:color w:val="231F20"/>
          <w:spacing w:val="2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растного</w:t>
      </w:r>
      <w:r>
        <w:rPr>
          <w:color w:val="231F20"/>
          <w:spacing w:val="38"/>
          <w:w w:val="85"/>
        </w:rPr>
        <w:t> </w:t>
      </w:r>
      <w:r>
        <w:rPr>
          <w:color w:val="231F20"/>
          <w:w w:val="85"/>
        </w:rPr>
        <w:t>состава</w:t>
      </w:r>
      <w:r>
        <w:rPr>
          <w:color w:val="231F20"/>
          <w:w w:val="85"/>
          <w:position w:val="9"/>
          <w:sz w:val="16"/>
          <w:szCs w:val="16"/>
        </w:rPr>
        <w:t>1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line="100" w:lineRule="exact" w:before="2"/>
        <w:rPr>
          <w:sz w:val="10"/>
          <w:szCs w:val="10"/>
        </w:rPr>
      </w:pPr>
      <w:r>
        <w:rPr>
          <w:sz w:val="10"/>
          <w:szCs w:val="10"/>
        </w:rPr>
      </w:r>
    </w:p>
    <w:p>
      <w:pPr>
        <w:tabs>
          <w:tab w:pos="7522" w:val="left" w:leader="none"/>
        </w:tabs>
        <w:ind w:left="605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/>
        <w:pict>
          <v:group style="position:absolute;margin-left:54.755001pt;margin-top:2.144003pt;width:367.223pt;height:222.574694pt;mso-position-horizontal-relative:page;mso-position-vertical-relative:paragraph;z-index:-12171" coordorigin="1095,43" coordsize="7344,4451">
            <v:group style="position:absolute;left:1497;top:107;width:6606;height:4304" coordorigin="1497,107" coordsize="6606,4304">
              <v:shape style="position:absolute;left:1497;top:107;width:6606;height:4304" coordorigin="1497,107" coordsize="6606,4304" path="m1497,107l1497,4410,8103,4410,8103,107e" filled="f" stroked="t" strokeweight=".49pt" strokecolor="#231F20">
                <v:path arrowok="t"/>
              </v:shape>
            </v:group>
            <v:group style="position:absolute;left:1431;top:4410;width:67;height:2" coordorigin="1431,4410" coordsize="67,2">
              <v:shape style="position:absolute;left:1431;top:4410;width:67;height:2" coordorigin="1431,4410" coordsize="67,0" path="m1497,4410l1431,4410e" filled="f" stroked="t" strokeweight=".49pt" strokecolor="#231F20">
                <v:path arrowok="t"/>
              </v:shape>
            </v:group>
            <v:group style="position:absolute;left:1431;top:3635;width:67;height:2" coordorigin="1431,3635" coordsize="67,2">
              <v:shape style="position:absolute;left:1431;top:3635;width:67;height:2" coordorigin="1431,3635" coordsize="67,0" path="m1497,3635l1431,3635e" filled="f" stroked="t" strokeweight=".49pt" strokecolor="#231F20">
                <v:path arrowok="t"/>
              </v:shape>
            </v:group>
            <v:group style="position:absolute;left:1431;top:2851;width:67;height:2" coordorigin="1431,2851" coordsize="67,2">
              <v:shape style="position:absolute;left:1431;top:2851;width:67;height:2" coordorigin="1431,2851" coordsize="67,0" path="m1497,2851l1431,2851e" filled="f" stroked="t" strokeweight=".49pt" strokecolor="#231F20">
                <v:path arrowok="t"/>
              </v:shape>
            </v:group>
            <v:group style="position:absolute;left:1431;top:2075;width:67;height:2" coordorigin="1431,2075" coordsize="67,2">
              <v:shape style="position:absolute;left:1431;top:2075;width:67;height:2" coordorigin="1431,2075" coordsize="67,0" path="m1497,2075l1431,2075e" filled="f" stroked="t" strokeweight=".49pt" strokecolor="#231F20">
                <v:path arrowok="t"/>
              </v:shape>
            </v:group>
            <v:group style="position:absolute;left:1431;top:1291;width:67;height:2" coordorigin="1431,1291" coordsize="67,2">
              <v:shape style="position:absolute;left:1431;top:1291;width:67;height:2" coordorigin="1431,1291" coordsize="67,0" path="m1497,1291l1431,1291e" filled="f" stroked="t" strokeweight=".49pt" strokecolor="#231F20">
                <v:path arrowok="t"/>
              </v:shape>
            </v:group>
            <v:group style="position:absolute;left:1431;top:507;width:67;height:2" coordorigin="1431,507" coordsize="67,2">
              <v:shape style="position:absolute;left:1431;top:507;width:67;height:2" coordorigin="1431,507" coordsize="67,0" path="m1497,507l1431,507e" filled="f" stroked="t" strokeweight=".49pt" strokecolor="#231F20">
                <v:path arrowok="t"/>
              </v:shape>
            </v:group>
            <v:group style="position:absolute;left:8103;top:511;width:67;height:2" coordorigin="8103,511" coordsize="67,2">
              <v:shape style="position:absolute;left:8103;top:511;width:67;height:2" coordorigin="8103,511" coordsize="67,0" path="m8170,511l8103,511e" filled="f" stroked="t" strokeweight=".49pt" strokecolor="#231F20">
                <v:path arrowok="t"/>
              </v:shape>
            </v:group>
            <v:group style="position:absolute;left:8103;top:1295;width:67;height:2" coordorigin="8103,1295" coordsize="67,2">
              <v:shape style="position:absolute;left:8103;top:1295;width:67;height:2" coordorigin="8103,1295" coordsize="67,0" path="m8170,1295l8103,1295e" filled="f" stroked="t" strokeweight=".49pt" strokecolor="#231F20">
                <v:path arrowok="t"/>
              </v:shape>
            </v:group>
            <v:group style="position:absolute;left:8103;top:2067;width:67;height:2" coordorigin="8103,2067" coordsize="67,2">
              <v:shape style="position:absolute;left:8103;top:2067;width:67;height:2" coordorigin="8103,2067" coordsize="67,0" path="m8170,2067l8103,2067e" filled="f" stroked="t" strokeweight=".49pt" strokecolor="#231F20">
                <v:path arrowok="t"/>
              </v:shape>
            </v:group>
            <v:group style="position:absolute;left:8103;top:2851;width:67;height:2" coordorigin="8103,2851" coordsize="67,2">
              <v:shape style="position:absolute;left:8103;top:2851;width:67;height:2" coordorigin="8103,2851" coordsize="67,0" path="m8170,2851l8103,2851e" filled="f" stroked="t" strokeweight=".49pt" strokecolor="#231F20">
                <v:path arrowok="t"/>
              </v:shape>
            </v:group>
            <v:group style="position:absolute;left:8103;top:3635;width:67;height:2" coordorigin="8103,3635" coordsize="67,2">
              <v:shape style="position:absolute;left:8103;top:3635;width:67;height:2" coordorigin="8103,3635" coordsize="67,0" path="m8170,3635l8103,3635e" filled="f" stroked="t" strokeweight=".49pt" strokecolor="#231F20">
                <v:path arrowok="t"/>
              </v:shape>
            </v:group>
            <v:group style="position:absolute;left:8103;top:4410;width:67;height:2" coordorigin="8103,4410" coordsize="67,2">
              <v:shape style="position:absolute;left:8103;top:4410;width:67;height:2" coordorigin="8103,4410" coordsize="67,0" path="m8170,4410l8103,4410e" filled="f" stroked="t" strokeweight=".49pt" strokecolor="#231F20">
                <v:path arrowok="t"/>
              </v:shape>
            </v:group>
            <v:group style="position:absolute;left:1497;top:4410;width:2;height:67" coordorigin="1497,4410" coordsize="2,67">
              <v:shape style="position:absolute;left:1497;top:4410;width:2;height:67" coordorigin="1497,4410" coordsize="0,67" path="m1497,4477l1497,4410e" filled="f" stroked="t" strokeweight=".49pt" strokecolor="#231F20">
                <v:path arrowok="t"/>
              </v:shape>
            </v:group>
            <v:group style="position:absolute;left:1647;top:4410;width:2;height:67" coordorigin="1647,4410" coordsize="2,67">
              <v:shape style="position:absolute;left:1647;top:4410;width:2;height:67" coordorigin="1647,4410" coordsize="0,67" path="m1647,4477l1647,4410e" filled="f" stroked="t" strokeweight=".49pt" strokecolor="#231F20">
                <v:path arrowok="t"/>
              </v:shape>
            </v:group>
            <v:group style="position:absolute;left:1791;top:4410;width:2;height:67" coordorigin="1791,4410" coordsize="2,67">
              <v:shape style="position:absolute;left:1791;top:4410;width:2;height:67" coordorigin="1791,4410" coordsize="0,67" path="m1791,4477l1791,4410e" filled="f" stroked="t" strokeweight=".49pt" strokecolor="#231F20">
                <v:path arrowok="t"/>
              </v:shape>
            </v:group>
            <v:group style="position:absolute;left:1941;top:4410;width:2;height:67" coordorigin="1941,4410" coordsize="2,67">
              <v:shape style="position:absolute;left:1941;top:4410;width:2;height:67" coordorigin="1941,4410" coordsize="0,67" path="m1941,4477l1941,4410e" filled="f" stroked="t" strokeweight=".49pt" strokecolor="#231F20">
                <v:path arrowok="t"/>
              </v:shape>
            </v:group>
            <v:group style="position:absolute;left:2085;top:4410;width:2;height:67" coordorigin="2085,4410" coordsize="2,67">
              <v:shape style="position:absolute;left:2085;top:4410;width:2;height:67" coordorigin="2085,4410" coordsize="0,67" path="m2085,4477l2085,4410e" filled="f" stroked="t" strokeweight=".49pt" strokecolor="#231F20">
                <v:path arrowok="t"/>
              </v:shape>
            </v:group>
            <v:group style="position:absolute;left:2235;top:4410;width:2;height:67" coordorigin="2235,4410" coordsize="2,67">
              <v:shape style="position:absolute;left:2235;top:4410;width:2;height:67" coordorigin="2235,4410" coordsize="0,67" path="m2235,4477l2235,4410e" filled="f" stroked="t" strokeweight=".49pt" strokecolor="#231F20">
                <v:path arrowok="t"/>
              </v:shape>
            </v:group>
            <v:group style="position:absolute;left:2379;top:4410;width:2;height:67" coordorigin="2379,4410" coordsize="2,67">
              <v:shape style="position:absolute;left:2379;top:4410;width:2;height:67" coordorigin="2379,4410" coordsize="0,67" path="m2379,4477l2379,4410e" filled="f" stroked="t" strokeweight=".49pt" strokecolor="#231F20">
                <v:path arrowok="t"/>
              </v:shape>
            </v:group>
            <v:group style="position:absolute;left:2529;top:4410;width:2;height:67" coordorigin="2529,4410" coordsize="2,67">
              <v:shape style="position:absolute;left:2529;top:4410;width:2;height:67" coordorigin="2529,4410" coordsize="0,67" path="m2529,4477l2529,4410e" filled="f" stroked="t" strokeweight=".49pt" strokecolor="#231F20">
                <v:path arrowok="t"/>
              </v:shape>
            </v:group>
            <v:group style="position:absolute;left:2673;top:107;width:2;height:4370" coordorigin="2673,107" coordsize="2,4370">
              <v:shape style="position:absolute;left:2673;top:107;width:2;height:4370" coordorigin="2673,107" coordsize="0,4370" path="m2673,107l2673,4477e" filled="f" stroked="t" strokeweight=".4902pt" strokecolor="#231F20">
                <v:path arrowok="t"/>
              </v:shape>
            </v:group>
            <v:group style="position:absolute;left:2823;top:4410;width:2;height:67" coordorigin="2823,4410" coordsize="2,67">
              <v:shape style="position:absolute;left:2823;top:4410;width:2;height:67" coordorigin="2823,4410" coordsize="0,67" path="m2823,4477l2823,4410e" filled="f" stroked="t" strokeweight=".49pt" strokecolor="#231F20">
                <v:path arrowok="t"/>
              </v:shape>
            </v:group>
            <v:group style="position:absolute;left:2967;top:4410;width:2;height:67" coordorigin="2967,4410" coordsize="2,67">
              <v:shape style="position:absolute;left:2967;top:4410;width:2;height:67" coordorigin="2967,4410" coordsize="0,67" path="m2967,4477l2967,4410e" filled="f" stroked="t" strokeweight=".49pt" strokecolor="#231F20">
                <v:path arrowok="t"/>
              </v:shape>
            </v:group>
            <v:group style="position:absolute;left:3117;top:4410;width:2;height:67" coordorigin="3117,4410" coordsize="2,67">
              <v:shape style="position:absolute;left:3117;top:4410;width:2;height:67" coordorigin="3117,4410" coordsize="0,67" path="m3117,4477l3117,4410e" filled="f" stroked="t" strokeweight=".49pt" strokecolor="#231F20">
                <v:path arrowok="t"/>
              </v:shape>
            </v:group>
            <v:group style="position:absolute;left:3274;top:107;width:2;height:4370" coordorigin="3274,107" coordsize="2,4370">
              <v:shape style="position:absolute;left:3274;top:107;width:2;height:4370" coordorigin="3274,107" coordsize="0,4370" path="m3274,107l3274,4477e" filled="f" stroked="t" strokeweight="1.7148pt" strokecolor="#231F20">
                <v:path arrowok="t"/>
              </v:shape>
            </v:group>
            <v:group style="position:absolute;left:3414;top:107;width:2;height:4370" coordorigin="3414,107" coordsize="2,4370">
              <v:shape style="position:absolute;left:3414;top:107;width:2;height:4370" coordorigin="3414,107" coordsize="0,4370" path="m3414,107l3414,4477e" filled="f" stroked="t" strokeweight=".8568pt" strokecolor="#231F20">
                <v:path arrowok="t"/>
              </v:shape>
            </v:group>
            <v:group style="position:absolute;left:3555;top:4410;width:2;height:67" coordorigin="3555,4410" coordsize="2,67">
              <v:shape style="position:absolute;left:3555;top:4410;width:2;height:67" coordorigin="3555,4410" coordsize="0,67" path="m3555,4477l3555,4410e" filled="f" stroked="t" strokeweight=".49pt" strokecolor="#231F20">
                <v:path arrowok="t"/>
              </v:shape>
            </v:group>
            <v:group style="position:absolute;left:3705;top:4410;width:2;height:67" coordorigin="3705,4410" coordsize="2,67">
              <v:shape style="position:absolute;left:3705;top:4410;width:2;height:67" coordorigin="3705,4410" coordsize="0,67" path="m3705,4477l3705,4410e" filled="f" stroked="t" strokeweight=".49pt" strokecolor="#231F20">
                <v:path arrowok="t"/>
              </v:shape>
            </v:group>
            <v:group style="position:absolute;left:3842;top:4410;width:2;height:67" coordorigin="3842,4410" coordsize="2,67">
              <v:shape style="position:absolute;left:3842;top:4410;width:2;height:67" coordorigin="3842,4410" coordsize="0,67" path="m3842,4477l3842,4410e" filled="f" stroked="t" strokeweight=".49pt" strokecolor="#231F20">
                <v:path arrowok="t"/>
              </v:shape>
            </v:group>
            <v:group style="position:absolute;left:3991;top:4410;width:2;height:67" coordorigin="3991,4410" coordsize="2,67">
              <v:shape style="position:absolute;left:3991;top:4410;width:2;height:67" coordorigin="3991,4410" coordsize="0,67" path="m3991,4477l3991,4410e" filled="f" stroked="t" strokeweight=".49pt" strokecolor="#231F20">
                <v:path arrowok="t"/>
              </v:shape>
            </v:group>
            <v:group style="position:absolute;left:4136;top:4410;width:2;height:67" coordorigin="4136,4410" coordsize="2,67">
              <v:shape style="position:absolute;left:4136;top:4410;width:2;height:67" coordorigin="4136,4410" coordsize="0,67" path="m4136,4477l4136,4410e" filled="f" stroked="t" strokeweight=".49pt" strokecolor="#231F20">
                <v:path arrowok="t"/>
              </v:shape>
            </v:group>
            <v:group style="position:absolute;left:4285;top:4410;width:2;height:67" coordorigin="4285,4410" coordsize="2,67">
              <v:shape style="position:absolute;left:4285;top:4410;width:2;height:67" coordorigin="4285,4410" coordsize="0,67" path="m4285,4477l4285,4410e" filled="f" stroked="t" strokeweight=".49pt" strokecolor="#231F20">
                <v:path arrowok="t"/>
              </v:shape>
            </v:group>
            <v:group style="position:absolute;left:4430;top:4410;width:2;height:67" coordorigin="4430,4410" coordsize="2,67">
              <v:shape style="position:absolute;left:4430;top:4410;width:2;height:67" coordorigin="4430,4410" coordsize="0,67" path="m4430,4477l4430,4410e" filled="f" stroked="t" strokeweight=".49pt" strokecolor="#231F20">
                <v:path arrowok="t"/>
              </v:shape>
            </v:group>
            <v:group style="position:absolute;left:4579;top:4410;width:2;height:67" coordorigin="4579,4410" coordsize="2,67">
              <v:shape style="position:absolute;left:4579;top:4410;width:2;height:67" coordorigin="4579,4410" coordsize="0,67" path="m4579,4477l4579,4410e" filled="f" stroked="t" strokeweight=".49pt" strokecolor="#231F20">
                <v:path arrowok="t"/>
              </v:shape>
            </v:group>
            <v:group style="position:absolute;left:4724;top:4410;width:2;height:67" coordorigin="4724,4410" coordsize="2,67">
              <v:shape style="position:absolute;left:4724;top:4410;width:2;height:67" coordorigin="4724,4410" coordsize="0,67" path="m4724,4477l4724,4410e" filled="f" stroked="t" strokeweight=".49pt" strokecolor="#231F20">
                <v:path arrowok="t"/>
              </v:shape>
            </v:group>
            <v:group style="position:absolute;left:4873;top:4410;width:2;height:67" coordorigin="4873,4410" coordsize="2,67">
              <v:shape style="position:absolute;left:4873;top:4410;width:2;height:67" coordorigin="4873,4410" coordsize="0,67" path="m4873,4477l4873,4410e" filled="f" stroked="t" strokeweight=".49pt" strokecolor="#231F20">
                <v:path arrowok="t"/>
              </v:shape>
            </v:group>
            <v:group style="position:absolute;left:5018;top:4410;width:2;height:67" coordorigin="5018,4410" coordsize="2,67">
              <v:shape style="position:absolute;left:5018;top:4410;width:2;height:67" coordorigin="5018,4410" coordsize="0,67" path="m5018,4477l5018,4410e" filled="f" stroked="t" strokeweight=".49pt" strokecolor="#231F20">
                <v:path arrowok="t"/>
              </v:shape>
            </v:group>
            <v:group style="position:absolute;left:5168;top:107;width:2;height:4370" coordorigin="5168,107" coordsize="2,4370">
              <v:shape style="position:absolute;left:5168;top:107;width:2;height:4370" coordorigin="5168,107" coordsize="0,4370" path="m5168,107l5168,4477e" filled="f" stroked="t" strokeweight=".4902pt" strokecolor="#231F20">
                <v:path arrowok="t"/>
              </v:shape>
            </v:group>
            <v:group style="position:absolute;left:5312;top:4410;width:2;height:67" coordorigin="5312,4410" coordsize="2,67">
              <v:shape style="position:absolute;left:5312;top:4410;width:2;height:67" coordorigin="5312,4410" coordsize="0,67" path="m5312,4477l5312,4410e" filled="f" stroked="t" strokeweight=".49pt" strokecolor="#231F20">
                <v:path arrowok="t"/>
              </v:shape>
            </v:group>
            <v:group style="position:absolute;left:5462;top:4410;width:2;height:67" coordorigin="5462,4410" coordsize="2,67">
              <v:shape style="position:absolute;left:5462;top:4410;width:2;height:67" coordorigin="5462,4410" coordsize="0,67" path="m5462,4477l5462,4410e" filled="f" stroked="t" strokeweight=".49pt" strokecolor="#231F20">
                <v:path arrowok="t"/>
              </v:shape>
            </v:group>
            <v:group style="position:absolute;left:5606;top:4410;width:2;height:67" coordorigin="5606,4410" coordsize="2,67">
              <v:shape style="position:absolute;left:5606;top:4410;width:2;height:67" coordorigin="5606,4410" coordsize="0,67" path="m5606,4477l5606,4410e" filled="f" stroked="t" strokeweight=".49pt" strokecolor="#231F20">
                <v:path arrowok="t"/>
              </v:shape>
            </v:group>
            <v:group style="position:absolute;left:5756;top:4410;width:2;height:67" coordorigin="5756,4410" coordsize="2,67">
              <v:shape style="position:absolute;left:5756;top:4410;width:2;height:67" coordorigin="5756,4410" coordsize="0,67" path="m5756,4477l5756,4410e" filled="f" stroked="t" strokeweight=".49pt" strokecolor="#231F20">
                <v:path arrowok="t"/>
              </v:shape>
            </v:group>
            <v:group style="position:absolute;left:5900;top:4410;width:2;height:67" coordorigin="5900,4410" coordsize="2,67">
              <v:shape style="position:absolute;left:5900;top:4410;width:2;height:67" coordorigin="5900,4410" coordsize="0,67" path="m5900,4477l5900,4410e" filled="f" stroked="t" strokeweight=".49pt" strokecolor="#231F20">
                <v:path arrowok="t"/>
              </v:shape>
            </v:group>
            <v:group style="position:absolute;left:6050;top:4410;width:2;height:67" coordorigin="6050,4410" coordsize="2,67">
              <v:shape style="position:absolute;left:6050;top:4410;width:2;height:67" coordorigin="6050,4410" coordsize="0,67" path="m6050,4477l6050,4410e" filled="f" stroked="t" strokeweight=".49pt" strokecolor="#231F20">
                <v:path arrowok="t"/>
              </v:shape>
            </v:group>
            <v:group style="position:absolute;left:6182;top:4410;width:2;height:67" coordorigin="6182,4410" coordsize="2,67">
              <v:shape style="position:absolute;left:6182;top:4410;width:2;height:67" coordorigin="6182,4410" coordsize="0,67" path="m6182,4477l6182,4410e" filled="f" stroked="t" strokeweight=".49pt" strokecolor="#231F20">
                <v:path arrowok="t"/>
              </v:shape>
            </v:group>
            <v:group style="position:absolute;left:6332;top:4410;width:2;height:67" coordorigin="6332,4410" coordsize="2,67">
              <v:shape style="position:absolute;left:6332;top:4410;width:2;height:67" coordorigin="6332,4410" coordsize="0,67" path="m6332,4477l6332,4410e" filled="f" stroked="t" strokeweight=".49pt" strokecolor="#231F20">
                <v:path arrowok="t"/>
              </v:shape>
            </v:group>
            <v:group style="position:absolute;left:6476;top:4410;width:2;height:67" coordorigin="6476,4410" coordsize="2,67">
              <v:shape style="position:absolute;left:6476;top:4410;width:2;height:67" coordorigin="6476,4410" coordsize="0,67" path="m6476,4477l6476,4410e" filled="f" stroked="t" strokeweight=".49pt" strokecolor="#231F20">
                <v:path arrowok="t"/>
              </v:shape>
            </v:group>
            <v:group style="position:absolute;left:6626;top:4410;width:2;height:67" coordorigin="6626,4410" coordsize="2,67">
              <v:shape style="position:absolute;left:6626;top:4410;width:2;height:67" coordorigin="6626,4410" coordsize="0,67" path="m6626,4477l6626,4410e" filled="f" stroked="t" strokeweight=".49pt" strokecolor="#231F20">
                <v:path arrowok="t"/>
              </v:shape>
            </v:group>
            <v:group style="position:absolute;left:6773;top:107;width:2;height:4370" coordorigin="6773,107" coordsize="2,4370">
              <v:shape style="position:absolute;left:6773;top:107;width:2;height:4370" coordorigin="6773,107" coordsize="0,4370" path="m6773,107l6773,4477e" filled="f" stroked="t" strokeweight=".7148pt" strokecolor="#231F20">
                <v:path arrowok="t"/>
              </v:shape>
            </v:group>
            <v:group style="position:absolute;left:6920;top:4410;width:2;height:67" coordorigin="6920,4410" coordsize="2,67">
              <v:shape style="position:absolute;left:6920;top:4410;width:2;height:67" coordorigin="6920,4410" coordsize="0,67" path="m6920,4477l6920,4410e" filled="f" stroked="t" strokeweight=".49pt" strokecolor="#231F20">
                <v:path arrowok="t"/>
              </v:shape>
            </v:group>
            <v:group style="position:absolute;left:7064;top:4410;width:2;height:67" coordorigin="7064,4410" coordsize="2,67">
              <v:shape style="position:absolute;left:7064;top:4410;width:2;height:67" coordorigin="7064,4410" coordsize="0,67" path="m7064,4477l7064,4410e" filled="f" stroked="t" strokeweight=".49pt" strokecolor="#231F20">
                <v:path arrowok="t"/>
              </v:shape>
            </v:group>
            <v:group style="position:absolute;left:7214;top:4410;width:2;height:67" coordorigin="7214,4410" coordsize="2,67">
              <v:shape style="position:absolute;left:7214;top:4410;width:2;height:67" coordorigin="7214,4410" coordsize="0,67" path="m7214,4477l7214,4410e" filled="f" stroked="t" strokeweight=".49pt" strokecolor="#231F20">
                <v:path arrowok="t"/>
              </v:shape>
            </v:group>
            <v:group style="position:absolute;left:7365;top:4410;width:2;height:67" coordorigin="7365,4410" coordsize="2,67">
              <v:shape style="position:absolute;left:7365;top:4410;width:2;height:67" coordorigin="7365,4410" coordsize="0,67" path="m7365,4477l7365,4410e" filled="f" stroked="t" strokeweight=".49pt" strokecolor="#231F20">
                <v:path arrowok="t"/>
              </v:shape>
            </v:group>
            <v:group style="position:absolute;left:7515;top:4410;width:2;height:67" coordorigin="7515,4410" coordsize="2,67">
              <v:shape style="position:absolute;left:7515;top:4410;width:2;height:67" coordorigin="7515,4410" coordsize="0,67" path="m7515,4477l7515,4410e" filled="f" stroked="t" strokeweight=".49pt" strokecolor="#231F20">
                <v:path arrowok="t"/>
              </v:shape>
            </v:group>
            <v:group style="position:absolute;left:7659;top:4410;width:2;height:67" coordorigin="7659,4410" coordsize="2,67">
              <v:shape style="position:absolute;left:7659;top:4410;width:2;height:67" coordorigin="7659,4410" coordsize="0,67" path="m7659,4477l7659,4410e" filled="f" stroked="t" strokeweight=".49pt" strokecolor="#231F20">
                <v:path arrowok="t"/>
              </v:shape>
            </v:group>
            <v:group style="position:absolute;left:7809;top:4410;width:2;height:67" coordorigin="7809,4410" coordsize="2,67">
              <v:shape style="position:absolute;left:7809;top:4410;width:2;height:67" coordorigin="7809,4410" coordsize="0,67" path="m7809,4477l7809,4410e" filled="f" stroked="t" strokeweight=".49pt" strokecolor="#231F20">
                <v:path arrowok="t"/>
              </v:shape>
            </v:group>
            <v:group style="position:absolute;left:7953;top:4410;width:2;height:67" coordorigin="7953,4410" coordsize="2,67">
              <v:shape style="position:absolute;left:7953;top:4410;width:2;height:67" coordorigin="7953,4410" coordsize="0,67" path="m7953,4477l7953,4410e" filled="f" stroked="t" strokeweight=".49pt" strokecolor="#231F20">
                <v:path arrowok="t"/>
              </v:shape>
              <v:shape style="position:absolute;left:6767;top:2220;width:1303;height:1910" type="#_x0000_t75" stroked="false">
                <v:imagedata r:id="rId117" o:title=""/>
              </v:shape>
              <v:shape style="position:absolute;left:3049;top:2149;width:2347;height:1952" type="#_x0000_t75" stroked="false">
                <v:imagedata r:id="rId118" o:title=""/>
              </v:shape>
            </v:group>
            <v:group style="position:absolute;left:8103;top:4410;width:2;height:67" coordorigin="8103,4410" coordsize="2,67">
              <v:shape style="position:absolute;left:8103;top:4410;width:2;height:67" coordorigin="8103,4410" coordsize="0,67" path="m8103,4477l8103,4410e" filled="f" stroked="t" strokeweight=".49pt" strokecolor="#231F20">
                <v:path arrowok="t"/>
              </v:shape>
            </v:group>
            <v:group style="position:absolute;left:1560;top:507;width:6493;height:3762" coordorigin="1560,507" coordsize="6493,3762">
              <v:shape style="position:absolute;left:1560;top:507;width:6493;height:3762" coordorigin="1560,507" coordsize="6493,3762" path="m1560,1139l1714,1103,1868,857,2004,507,2149,751,2300,865,2450,619,2598,619,2887,1640,3035,2108,3180,2613,3329,3156,3474,3668,3622,3600,3761,3713,3914,3878,4066,3985,4205,3905,4358,4101,4486,3952,4648,3815,4794,3562,4949,3361,5084,3275,5239,3361,5384,3310,5524,2923,5671,2654,5823,2540,5971,2457,6120,2421,6266,2149,6412,2184,6553,2157,6695,2147,6841,2296,6997,2847,7130,3091,7292,3387,7427,3508,7575,3601,7738,3864,7883,3995,7978,4130,8053,4269e" filled="f" stroked="t" strokeweight="1.96pt" strokecolor="#ED1C24">
                <v:path arrowok="t"/>
              </v:shape>
            </v:group>
            <v:group style="position:absolute;left:1513;top:1074;width:95;height:95" coordorigin="1513,1074" coordsize="95,95">
              <v:shape style="position:absolute;left:1513;top:1074;width:95;height:95" coordorigin="1513,1074" coordsize="95,95" path="m1513,1074l1608,1074,1608,1169,1513,1169,1513,1074xe" filled="t" fillcolor="#ED1C24" stroked="f">
                <v:path arrowok="t"/>
                <v:fill type="solid"/>
              </v:shape>
            </v:group>
            <v:group style="position:absolute;left:1672;top:1047;width:95;height:95" coordorigin="1672,1047" coordsize="95,95">
              <v:shape style="position:absolute;left:1672;top:1047;width:95;height:95" coordorigin="1672,1047" coordsize="95,95" path="m1672,1047l1767,1047,1767,1143,1672,1143,1672,1047xe" filled="t" fillcolor="#ED1C24" stroked="f">
                <v:path arrowok="t"/>
                <v:fill type="solid"/>
              </v:shape>
            </v:group>
            <v:group style="position:absolute;left:1817;top:797;width:95;height:95" coordorigin="1817,797" coordsize="95,95">
              <v:shape style="position:absolute;left:1817;top:797;width:95;height:95" coordorigin="1817,797" coordsize="95,95" path="m1817,797l1912,797,1912,892,1817,892,1817,797xe" filled="t" fillcolor="#ED1C24" stroked="f">
                <v:path arrowok="t"/>
                <v:fill type="solid"/>
              </v:shape>
            </v:group>
            <v:group style="position:absolute;left:1955;top:459;width:95;height:95" coordorigin="1955,459" coordsize="95,95">
              <v:shape style="position:absolute;left:1955;top:459;width:95;height:95" coordorigin="1955,459" coordsize="95,95" path="m1955,459l2050,459,2050,554,1955,554,1955,459xe" filled="t" fillcolor="#ED1C24" stroked="f">
                <v:path arrowok="t"/>
                <v:fill type="solid"/>
              </v:shape>
            </v:group>
            <v:group style="position:absolute;left:2109;top:688;width:95;height:95" coordorigin="2109,688" coordsize="95,95">
              <v:shape style="position:absolute;left:2109;top:688;width:95;height:95" coordorigin="2109,688" coordsize="95,95" path="m2109,688l2204,688,2204,783,2109,783,2109,688xe" filled="t" fillcolor="#ED1C24" stroked="f">
                <v:path arrowok="t"/>
                <v:fill type="solid"/>
              </v:shape>
            </v:group>
            <v:group style="position:absolute;left:2242;top:810;width:95;height:95" coordorigin="2242,810" coordsize="95,95">
              <v:shape style="position:absolute;left:2242;top:810;width:95;height:95" coordorigin="2242,810" coordsize="95,95" path="m2242,810l2337,810,2337,905,2242,905,2242,810xe" filled="t" fillcolor="#ED1C24" stroked="f">
                <v:path arrowok="t"/>
                <v:fill type="solid"/>
              </v:shape>
            </v:group>
            <v:group style="position:absolute;left:2402;top:578;width:95;height:95" coordorigin="2402,578" coordsize="95,95">
              <v:shape style="position:absolute;left:2402;top:578;width:95;height:95" coordorigin="2402,578" coordsize="95,95" path="m2402,578l2497,578,2497,673,2402,673,2402,578xe" filled="t" fillcolor="#ED1C24" stroked="f">
                <v:path arrowok="t"/>
                <v:fill type="solid"/>
              </v:shape>
            </v:group>
            <v:group style="position:absolute;left:2544;top:578;width:95;height:95" coordorigin="2544,578" coordsize="95,95">
              <v:shape style="position:absolute;left:2544;top:578;width:95;height:95" coordorigin="2544,578" coordsize="95,95" path="m2544,578l2639,578,2639,673,2544,673,2544,578xe" filled="t" fillcolor="#ED1C24" stroked="f">
                <v:path arrowok="t"/>
                <v:fill type="solid"/>
              </v:shape>
            </v:group>
            <v:group style="position:absolute;left:2847;top:1585;width:95;height:95" coordorigin="2847,1585" coordsize="95,95">
              <v:shape style="position:absolute;left:2847;top:1585;width:95;height:95" coordorigin="2847,1585" coordsize="95,95" path="m2847,1585l2942,1585,2942,1680,2847,1680,2847,1585xe" filled="t" fillcolor="#ED1C24" stroked="f">
                <v:path arrowok="t"/>
                <v:fill type="solid"/>
              </v:shape>
            </v:group>
            <v:group style="position:absolute;left:2992;top:2061;width:95;height:95" coordorigin="2992,2061" coordsize="95,95">
              <v:shape style="position:absolute;left:2992;top:2061;width:95;height:95" coordorigin="2992,2061" coordsize="95,95" path="m2992,2061l3087,2061,3087,2156,2992,2156,2992,2061xe" filled="t" fillcolor="#ED1C24" stroked="f">
                <v:path arrowok="t"/>
                <v:fill type="solid"/>
              </v:shape>
            </v:group>
            <v:group style="position:absolute;left:3133;top:2566;width:95;height:95" coordorigin="3133,2566" coordsize="95,95">
              <v:shape style="position:absolute;left:3133;top:2566;width:95;height:95" coordorigin="3133,2566" coordsize="95,95" path="m3133,2566l3228,2566,3228,2661,3133,2661,3133,2566xe" filled="t" fillcolor="#ED1C24" stroked="f">
                <v:path arrowok="t"/>
                <v:fill type="solid"/>
              </v:shape>
            </v:group>
            <v:group style="position:absolute;left:3283;top:3104;width:95;height:95" coordorigin="3283,3104" coordsize="95,95">
              <v:shape style="position:absolute;left:3283;top:3104;width:95;height:95" coordorigin="3283,3104" coordsize="95,95" path="m3283,3104l3378,3104,3378,3200,3283,3200,3283,3104xe" filled="t" fillcolor="#ED1C24" stroked="f">
                <v:path arrowok="t"/>
                <v:fill type="solid"/>
              </v:shape>
            </v:group>
            <v:group style="position:absolute;left:3430;top:3621;width:95;height:95" coordorigin="3430,3621" coordsize="95,95">
              <v:shape style="position:absolute;left:3430;top:3621;width:95;height:95" coordorigin="3430,3621" coordsize="95,95" path="m3430,3621l3525,3621,3525,3716,3430,3716,3430,3621xe" filled="t" fillcolor="#ED1C24" stroked="f">
                <v:path arrowok="t"/>
                <v:fill type="solid"/>
              </v:shape>
            </v:group>
            <v:group style="position:absolute;left:3570;top:3536;width:95;height:95" coordorigin="3570,3536" coordsize="95,95">
              <v:shape style="position:absolute;left:3570;top:3536;width:95;height:95" coordorigin="3570,3536" coordsize="95,95" path="m3570,3536l3665,3536,3665,3631,3570,3631,3570,3536xe" filled="t" fillcolor="#ED1C24" stroked="f">
                <v:path arrowok="t"/>
                <v:fill type="solid"/>
              </v:shape>
            </v:group>
            <v:group style="position:absolute;left:3720;top:3656;width:95;height:95" coordorigin="3720,3656" coordsize="95,95">
              <v:shape style="position:absolute;left:3720;top:3656;width:95;height:95" coordorigin="3720,3656" coordsize="95,95" path="m3720,3656l3815,3656,3815,3751,3720,3751,3720,3656xe" filled="t" fillcolor="#ED1C24" stroked="f">
                <v:path arrowok="t"/>
                <v:fill type="solid"/>
              </v:shape>
            </v:group>
            <v:group style="position:absolute;left:3865;top:3817;width:95;height:95" coordorigin="3865,3817" coordsize="95,95">
              <v:shape style="position:absolute;left:3865;top:3817;width:95;height:95" coordorigin="3865,3817" coordsize="95,95" path="m3865,3817l3960,3817,3960,3912,3865,3912,3865,3817xe" filled="t" fillcolor="#ED1C24" stroked="f">
                <v:path arrowok="t"/>
                <v:fill type="solid"/>
              </v:shape>
            </v:group>
            <v:group style="position:absolute;left:4157;top:3857;width:95;height:95" coordorigin="4157,3857" coordsize="95,95">
              <v:shape style="position:absolute;left:4157;top:3857;width:95;height:95" coordorigin="4157,3857" coordsize="95,95" path="m4157,3857l4252,3857,4252,3952,4157,3952,4157,3857xe" filled="t" fillcolor="#ED1C24" stroked="f">
                <v:path arrowok="t"/>
                <v:fill type="solid"/>
              </v:shape>
            </v:group>
            <v:group style="position:absolute;left:4019;top:3928;width:95;height:95" coordorigin="4019,3928" coordsize="95,95">
              <v:shape style="position:absolute;left:4019;top:3928;width:95;height:95" coordorigin="4019,3928" coordsize="95,95" path="m4019,3928l4114,3928,4114,4023,4019,4023,4019,3928xe" filled="t" fillcolor="#ED1C24" stroked="f">
                <v:path arrowok="t"/>
                <v:fill type="solid"/>
              </v:shape>
            </v:group>
            <v:group style="position:absolute;left:4308;top:4047;width:95;height:95" coordorigin="4308,4047" coordsize="95,95">
              <v:shape style="position:absolute;left:4308;top:4047;width:95;height:95" coordorigin="4308,4047" coordsize="95,95" path="m4308,4047l4403,4047,4403,4142,4308,4142,4308,4047xe" filled="t" fillcolor="#ED1C24" stroked="f">
                <v:path arrowok="t"/>
                <v:fill type="solid"/>
              </v:shape>
            </v:group>
            <v:group style="position:absolute;left:4440;top:3892;width:95;height:95" coordorigin="4440,3892" coordsize="95,95">
              <v:shape style="position:absolute;left:4440;top:3892;width:95;height:95" coordorigin="4440,3892" coordsize="95,95" path="m4440,3892l4535,3892,4535,3987,4440,3987,4440,3892xe" filled="t" fillcolor="#ED1C24" stroked="f">
                <v:path arrowok="t"/>
                <v:fill type="solid"/>
              </v:shape>
            </v:group>
            <v:group style="position:absolute;left:4600;top:3769;width:95;height:95" coordorigin="4600,3769" coordsize="95,95">
              <v:shape style="position:absolute;left:4600;top:3769;width:95;height:95" coordorigin="4600,3769" coordsize="95,95" path="m4600,3769l4695,3769,4695,3864,4600,3864,4600,3769xe" filled="t" fillcolor="#ED1C24" stroked="f">
                <v:path arrowok="t"/>
                <v:fill type="solid"/>
              </v:shape>
            </v:group>
            <v:group style="position:absolute;left:4742;top:3506;width:95;height:95" coordorigin="4742,3506" coordsize="95,95">
              <v:shape style="position:absolute;left:4742;top:3506;width:95;height:95" coordorigin="4742,3506" coordsize="95,95" path="m4742,3506l4837,3506,4837,3601,4742,3601,4742,3506xe" filled="t" fillcolor="#ED1C24" stroked="f">
                <v:path arrowok="t"/>
                <v:fill type="solid"/>
              </v:shape>
            </v:group>
            <v:group style="position:absolute;left:4894;top:3300;width:95;height:95" coordorigin="4894,3300" coordsize="95,95">
              <v:shape style="position:absolute;left:4894;top:3300;width:95;height:95" coordorigin="4894,3300" coordsize="95,95" path="m4894,3300l4990,3300,4990,3395,4894,3395,4894,3300xe" filled="t" fillcolor="#ED1C24" stroked="f">
                <v:path arrowok="t"/>
                <v:fill type="solid"/>
              </v:shape>
            </v:group>
            <v:group style="position:absolute;left:5030;top:3227;width:95;height:95" coordorigin="5030,3227" coordsize="95,95">
              <v:shape style="position:absolute;left:5030;top:3227;width:95;height:95" coordorigin="5030,3227" coordsize="95,95" path="m5030,3227l5125,3227,5125,3322,5030,3322,5030,3227xe" filled="t" fillcolor="#ED1C24" stroked="f">
                <v:path arrowok="t"/>
                <v:fill type="solid"/>
              </v:shape>
            </v:group>
            <v:group style="position:absolute;left:5179;top:3300;width:95;height:95" coordorigin="5179,3300" coordsize="95,95">
              <v:shape style="position:absolute;left:5179;top:3300;width:95;height:95" coordorigin="5179,3300" coordsize="95,95" path="m5179,3300l5274,3300,5274,3395,5179,3395,5179,3300xe" filled="t" fillcolor="#ED1C24" stroked="f">
                <v:path arrowok="t"/>
                <v:fill type="solid"/>
              </v:shape>
            </v:group>
            <v:group style="position:absolute;left:5328;top:3253;width:95;height:95" coordorigin="5328,3253" coordsize="95,95">
              <v:shape style="position:absolute;left:5328;top:3253;width:95;height:95" coordorigin="5328,3253" coordsize="95,95" path="m5328,3253l5423,3253,5423,3348,5328,3348,5328,3253xe" filled="t" fillcolor="#ED1C24" stroked="f">
                <v:path arrowok="t"/>
                <v:fill type="solid"/>
              </v:shape>
            </v:group>
            <v:group style="position:absolute;left:5487;top:2874;width:95;height:95" coordorigin="5487,2874" coordsize="95,95">
              <v:shape style="position:absolute;left:5487;top:2874;width:95;height:95" coordorigin="5487,2874" coordsize="95,95" path="m5487,2874l5582,2874,5582,2969,5487,2969,5487,2874xe" filled="t" fillcolor="#ED1C24" stroked="f">
                <v:path arrowok="t"/>
                <v:fill type="solid"/>
              </v:shape>
            </v:group>
            <v:group style="position:absolute;left:5629;top:2605;width:95;height:95" coordorigin="5629,2605" coordsize="95,95">
              <v:shape style="position:absolute;left:5629;top:2605;width:95;height:95" coordorigin="5629,2605" coordsize="95,95" path="m5629,2605l5724,2605,5724,2700,5629,2700,5629,2605xe" filled="t" fillcolor="#ED1C24" stroked="f">
                <v:path arrowok="t"/>
                <v:fill type="solid"/>
              </v:shape>
            </v:group>
            <v:group style="position:absolute;left:5786;top:2493;width:95;height:95" coordorigin="5786,2493" coordsize="95,95">
              <v:shape style="position:absolute;left:5786;top:2493;width:95;height:95" coordorigin="5786,2493" coordsize="95,95" path="m5786,2493l5881,2493,5881,2588,5786,2588,5786,2493xe" filled="t" fillcolor="#ED1C24" stroked="f">
                <v:path arrowok="t"/>
                <v:fill type="solid"/>
              </v:shape>
            </v:group>
            <v:group style="position:absolute;left:5922;top:2414;width:95;height:95" coordorigin="5922,2414" coordsize="95,95">
              <v:shape style="position:absolute;left:5922;top:2414;width:95;height:95" coordorigin="5922,2414" coordsize="95,95" path="m5922,2414l6017,2414,6017,2509,5922,2509,5922,2414xe" filled="t" fillcolor="#ED1C24" stroked="f">
                <v:path arrowok="t"/>
                <v:fill type="solid"/>
              </v:shape>
            </v:group>
            <v:group style="position:absolute;left:6066;top:2366;width:95;height:95" coordorigin="6066,2366" coordsize="95,95">
              <v:shape style="position:absolute;left:6066;top:2366;width:95;height:95" coordorigin="6066,2366" coordsize="95,95" path="m6066,2366l6161,2366,6161,2462,6066,2462,6066,2366xe" filled="t" fillcolor="#ED1C24" stroked="f">
                <v:path arrowok="t"/>
                <v:fill type="solid"/>
              </v:shape>
            </v:group>
            <v:group style="position:absolute;left:6206;top:2101;width:95;height:95" coordorigin="6206,2101" coordsize="95,95">
              <v:shape style="position:absolute;left:6206;top:2101;width:95;height:95" coordorigin="6206,2101" coordsize="95,95" path="m6206,2101l6301,2101,6301,2196,6206,2196,6206,2101xe" filled="t" fillcolor="#ED1C24" stroked="f">
                <v:path arrowok="t"/>
                <v:fill type="solid"/>
              </v:shape>
            </v:group>
            <v:group style="position:absolute;left:6358;top:2131;width:95;height:95" coordorigin="6358,2131" coordsize="95,95">
              <v:shape style="position:absolute;left:6358;top:2131;width:95;height:95" coordorigin="6358,2131" coordsize="95,95" path="m6358,2131l6453,2131,6453,2226,6358,2226,6358,2131xe" filled="t" fillcolor="#ED1C24" stroked="f">
                <v:path arrowok="t"/>
                <v:fill type="solid"/>
              </v:shape>
            </v:group>
            <v:group style="position:absolute;left:6505;top:2087;width:95;height:95" coordorigin="6505,2087" coordsize="95,95">
              <v:shape style="position:absolute;left:6505;top:2087;width:95;height:95" coordorigin="6505,2087" coordsize="95,95" path="m6505,2087l6600,2087,6600,2182,6505,2182,6505,2087xe" filled="t" fillcolor="#ED1C24" stroked="f">
                <v:path arrowok="t"/>
                <v:fill type="solid"/>
              </v:shape>
            </v:group>
            <v:group style="position:absolute;left:6647;top:2087;width:95;height:95" coordorigin="6647,2087" coordsize="95,95">
              <v:shape style="position:absolute;left:6647;top:2087;width:95;height:95" coordorigin="6647,2087" coordsize="95,95" path="m6647,2087l6742,2087,6742,2182,6647,2182,6647,2087xe" filled="t" fillcolor="#ED1C24" stroked="f">
                <v:path arrowok="t"/>
                <v:fill type="solid"/>
              </v:shape>
            </v:group>
            <v:group style="position:absolute;left:6793;top:2249;width:95;height:95" coordorigin="6793,2249" coordsize="95,95">
              <v:shape style="position:absolute;left:6793;top:2249;width:95;height:95" coordorigin="6793,2249" coordsize="95,95" path="m6793,2249l6888,2249,6888,2345,6793,2345,6793,2249xe" filled="t" fillcolor="#ED1C24" stroked="f">
                <v:path arrowok="t"/>
                <v:fill type="solid"/>
              </v:shape>
            </v:group>
            <v:group style="position:absolute;left:6950;top:2779;width:95;height:95" coordorigin="6950,2779" coordsize="95,95">
              <v:shape style="position:absolute;left:6950;top:2779;width:95;height:95" coordorigin="6950,2779" coordsize="95,95" path="m6950,2779l7045,2779,7045,2874,6950,2874,6950,2779xe" filled="t" fillcolor="#ED1C24" stroked="f">
                <v:path arrowok="t"/>
                <v:fill type="solid"/>
              </v:shape>
            </v:group>
            <v:group style="position:absolute;left:7089;top:3030;width:95;height:95" coordorigin="7089,3030" coordsize="95,95">
              <v:shape style="position:absolute;left:7089;top:3030;width:95;height:95" coordorigin="7089,3030" coordsize="95,95" path="m7089,3030l7184,3030,7184,3125,7089,3125,7089,3030xe" filled="t" fillcolor="#ED1C24" stroked="f">
                <v:path arrowok="t"/>
                <v:fill type="solid"/>
              </v:shape>
            </v:group>
            <v:group style="position:absolute;left:7232;top:3339;width:95;height:95" coordorigin="7232,3339" coordsize="95,95">
              <v:shape style="position:absolute;left:7232;top:3339;width:95;height:95" coordorigin="7232,3339" coordsize="95,95" path="m7232,3339l7327,3339,7327,3434,7232,3434,7232,3339xe" filled="t" fillcolor="#ED1C24" stroked="f">
                <v:path arrowok="t"/>
                <v:fill type="solid"/>
              </v:shape>
            </v:group>
            <v:group style="position:absolute;left:7371;top:3454;width:95;height:95" coordorigin="7371,3454" coordsize="95,95">
              <v:shape style="position:absolute;left:7371;top:3454;width:95;height:95" coordorigin="7371,3454" coordsize="95,95" path="m7371,3454l7466,3454,7466,3549,7371,3549,7371,3454xe" filled="t" fillcolor="#ED1C24" stroked="f">
                <v:path arrowok="t"/>
                <v:fill type="solid"/>
              </v:shape>
            </v:group>
            <v:group style="position:absolute;left:7527;top:3552;width:95;height:95" coordorigin="7527,3552" coordsize="95,95">
              <v:shape style="position:absolute;left:7527;top:3552;width:95;height:95" coordorigin="7527,3552" coordsize="95,95" path="m7527,3552l7622,3552,7622,3647,7527,3647,7527,3552xe" filled="t" fillcolor="#ED1C24" stroked="f">
                <v:path arrowok="t"/>
                <v:fill type="solid"/>
              </v:shape>
            </v:group>
            <v:group style="position:absolute;left:7682;top:3817;width:95;height:95" coordorigin="7682,3817" coordsize="95,95">
              <v:shape style="position:absolute;left:7682;top:3817;width:95;height:95" coordorigin="7682,3817" coordsize="95,95" path="m7682,3817l7778,3817,7778,3912,7682,3912,7682,3817xe" filled="t" fillcolor="#ED1C24" stroked="f">
                <v:path arrowok="t"/>
                <v:fill type="solid"/>
              </v:shape>
            </v:group>
            <v:group style="position:absolute;left:7818;top:3943;width:95;height:95" coordorigin="7818,3943" coordsize="95,95">
              <v:shape style="position:absolute;left:7818;top:3943;width:95;height:95" coordorigin="7818,3943" coordsize="95,95" path="m7818,3943l7913,3943,7913,4038,7818,4038,7818,3943xe" filled="t" fillcolor="#ED1C24" stroked="f">
                <v:path arrowok="t"/>
                <v:fill type="solid"/>
              </v:shape>
            </v:group>
            <v:group style="position:absolute;left:7981;top:4152;width:95;height:95" coordorigin="7981,4152" coordsize="95,95">
              <v:shape style="position:absolute;left:7981;top:4152;width:95;height:95" coordorigin="7981,4152" coordsize="95,95" path="m7981,4152l8076,4152,8076,4247,7981,4247,7981,4152xe" filled="t" fillcolor="#ED1C24" stroked="f">
                <v:path arrowok="t"/>
                <v:fill type="solid"/>
              </v:shape>
            </v:group>
            <v:group style="position:absolute;left:6638;top:2142;width:1211;height:1848" coordorigin="6638,2142" coordsize="1211,1848">
              <v:shape style="position:absolute;left:6638;top:2142;width:1211;height:1848" coordorigin="6638,2142" coordsize="1211,1848" path="m7849,3990l6638,2142e" filled="f" stroked="t" strokeweight=".98pt" strokecolor="#ED1C24">
                <v:path arrowok="t"/>
                <v:stroke dashstyle="longDash"/>
              </v:shape>
            </v:group>
            <v:group style="position:absolute;left:1670;top:490;width:326;height:2" coordorigin="1670,490" coordsize="326,2">
              <v:shape style="position:absolute;left:1670;top:490;width:326;height:2" coordorigin="1670,490" coordsize="326,0" path="m1996,490l1670,490e" filled="f" stroked="t" strokeweight=".49pt" strokecolor="#ED1C24">
                <v:path arrowok="t"/>
              </v:shape>
            </v:group>
            <v:group style="position:absolute;left:1601;top:451;width:98;height:80" coordorigin="1601,451" coordsize="98,80">
              <v:shape style="position:absolute;left:1601;top:451;width:98;height:80" coordorigin="1601,451" coordsize="98,80" path="m1698,451l1601,490,1698,530,1675,490,1698,451xe" filled="t" fillcolor="#ED1C24" stroked="f">
                <v:path arrowok="t"/>
                <v:fill type="solid"/>
              </v:shape>
            </v:group>
            <v:group style="position:absolute;left:1571;top:991;width:6455;height:1605" coordorigin="1571,991" coordsize="6455,1605">
              <v:shape style="position:absolute;left:1571;top:991;width:6455;height:1605" coordorigin="1571,991" coordsize="6455,1605" path="m1571,1466l1727,1466,1864,1367,2024,1208,2156,1161,2303,1199,2458,1113,2603,991,2748,1095,2895,1291,3037,1466,3180,1717,3334,1998,3461,2275,3629,2259,3771,2320,3906,2414,4065,2497,4198,2479,4346,2596,4501,2523,4645,2488,4813,2395,4955,2345,5115,2319,5272,2388,5402,2364,5535,2185,5676,2075,5841,2020,5981,1968,6114,1941,6259,1782,6420,1742,6563,1675,6722,1641,6841,1663,7010,1895,7155,1950,7297,2067,7442,2067,7604,2067,7729,2182,8026,2226e" filled="f" stroked="t" strokeweight="1.96pt" strokecolor="#009444">
                <v:path arrowok="t"/>
              </v:shape>
            </v:group>
            <v:group style="position:absolute;left:1524;top:1418;width:95;height:95" coordorigin="1524,1418" coordsize="95,95">
              <v:shape style="position:absolute;left:1524;top:1418;width:95;height:95" coordorigin="1524,1418" coordsize="95,95" path="m1524,1418l1619,1418,1619,1514,1524,1514,1524,1418xe" filled="t" fillcolor="#009444" stroked="f">
                <v:path arrowok="t"/>
                <v:fill type="solid"/>
              </v:shape>
            </v:group>
            <v:group style="position:absolute;left:1672;top:1415;width:95;height:95" coordorigin="1672,1415" coordsize="95,95">
              <v:shape style="position:absolute;left:1672;top:1415;width:95;height:95" coordorigin="1672,1415" coordsize="95,95" path="m1672,1415l1767,1415,1767,1510,1672,1510,1672,1415xe" filled="t" fillcolor="#009444" stroked="f">
                <v:path arrowok="t"/>
                <v:fill type="solid"/>
              </v:shape>
            </v:group>
            <v:group style="position:absolute;left:1817;top:1309;width:95;height:95" coordorigin="1817,1309" coordsize="95,95">
              <v:shape style="position:absolute;left:1817;top:1309;width:95;height:95" coordorigin="1817,1309" coordsize="95,95" path="m1817,1309l1912,1309,1912,1404,1817,1404,1817,1309xe" filled="t" fillcolor="#009444" stroked="f">
                <v:path arrowok="t"/>
                <v:fill type="solid"/>
              </v:shape>
            </v:group>
            <v:group style="position:absolute;left:1967;top:1160;width:95;height:95" coordorigin="1967,1160" coordsize="95,95">
              <v:shape style="position:absolute;left:1967;top:1160;width:95;height:95" coordorigin="1967,1160" coordsize="95,95" path="m1967,1160l2062,1160,2062,1255,1967,1255,1967,1160xe" filled="t" fillcolor="#009444" stroked="f">
                <v:path arrowok="t"/>
                <v:fill type="solid"/>
              </v:shape>
            </v:group>
            <v:group style="position:absolute;left:2109;top:1113;width:95;height:95" coordorigin="2109,1113" coordsize="95,95">
              <v:shape style="position:absolute;left:2109;top:1113;width:95;height:95" coordorigin="2109,1113" coordsize="95,95" path="m2109,1113l2204,1113,2204,1208,2109,1208,2109,1113xe" filled="t" fillcolor="#009444" stroked="f">
                <v:path arrowok="t"/>
                <v:fill type="solid"/>
              </v:shape>
            </v:group>
            <v:group style="position:absolute;left:2264;top:1143;width:95;height:95" coordorigin="2264,1143" coordsize="95,95">
              <v:shape style="position:absolute;left:2264;top:1143;width:95;height:95" coordorigin="2264,1143" coordsize="95,95" path="m2264,1143l2359,1143,2359,1238,2264,1238,2264,1143xe" filled="t" fillcolor="#009444" stroked="f">
                <v:path arrowok="t"/>
                <v:fill type="solid"/>
              </v:shape>
            </v:group>
            <v:group style="position:absolute;left:2402;top:1053;width:95;height:95" coordorigin="2402,1053" coordsize="95,95">
              <v:shape style="position:absolute;left:2402;top:1053;width:95;height:95" coordorigin="2402,1053" coordsize="95,95" path="m2402,1053l2497,1053,2497,1149,2402,1149,2402,1053xe" filled="t" fillcolor="#009444" stroked="f">
                <v:path arrowok="t"/>
                <v:fill type="solid"/>
              </v:shape>
            </v:group>
            <v:group style="position:absolute;left:2557;top:956;width:95;height:95" coordorigin="2557,956" coordsize="95,95">
              <v:shape style="position:absolute;left:2557;top:956;width:95;height:95" coordorigin="2557,956" coordsize="95,95" path="m2557,956l2652,956,2652,1051,2557,1051,2557,956xe" filled="t" fillcolor="#009444" stroked="f">
                <v:path arrowok="t"/>
                <v:fill type="solid"/>
              </v:shape>
            </v:group>
            <v:group style="position:absolute;left:2688;top:1035;width:95;height:95" coordorigin="2688,1035" coordsize="95,95">
              <v:shape style="position:absolute;left:2688;top:1035;width:95;height:95" coordorigin="2688,1035" coordsize="95,95" path="m2688,1035l2784,1035,2784,1130,2688,1130,2688,1035xe" filled="t" fillcolor="#009444" stroked="f">
                <v:path arrowok="t"/>
                <v:fill type="solid"/>
              </v:shape>
            </v:group>
            <v:group style="position:absolute;left:2847;top:1243;width:95;height:95" coordorigin="2847,1243" coordsize="95,95">
              <v:shape style="position:absolute;left:2847;top:1243;width:95;height:95" coordorigin="2847,1243" coordsize="95,95" path="m2847,1243l2942,1243,2942,1339,2847,1339,2847,1243xe" filled="t" fillcolor="#009444" stroked="f">
                <v:path arrowok="t"/>
                <v:fill type="solid"/>
              </v:shape>
            </v:group>
            <v:group style="position:absolute;left:2989;top:1415;width:95;height:95" coordorigin="2989,1415" coordsize="95,95">
              <v:shape style="position:absolute;left:2989;top:1415;width:95;height:95" coordorigin="2989,1415" coordsize="95,95" path="m2989,1415l3084,1415,3084,1510,2989,1510,2989,1415xe" filled="t" fillcolor="#009444" stroked="f">
                <v:path arrowok="t"/>
                <v:fill type="solid"/>
              </v:shape>
            </v:group>
            <v:group style="position:absolute;left:3133;top:1660;width:95;height:95" coordorigin="3133,1660" coordsize="95,95">
              <v:shape style="position:absolute;left:3133;top:1660;width:95;height:95" coordorigin="3133,1660" coordsize="95,95" path="m3133,1660l3228,1660,3228,1756,3133,1756,3133,1660xe" filled="t" fillcolor="#009444" stroked="f">
                <v:path arrowok="t"/>
                <v:fill type="solid"/>
              </v:shape>
            </v:group>
            <v:group style="position:absolute;left:3283;top:1932;width:95;height:95" coordorigin="3283,1932" coordsize="95,95">
              <v:shape style="position:absolute;left:3283;top:1932;width:95;height:95" coordorigin="3283,1932" coordsize="95,95" path="m3283,1932l3378,1932,3378,2027,3283,2027,3283,1932xe" filled="t" fillcolor="#009444" stroked="f">
                <v:path arrowok="t"/>
                <v:fill type="solid"/>
              </v:shape>
            </v:group>
            <v:group style="position:absolute;left:3425;top:2220;width:95;height:95" coordorigin="3425,2220" coordsize="95,95">
              <v:shape style="position:absolute;left:3425;top:2220;width:95;height:95" coordorigin="3425,2220" coordsize="95,95" path="m3425,2220l3520,2220,3520,2315,3425,2315,3425,2220xe" filled="t" fillcolor="#009444" stroked="f">
                <v:path arrowok="t"/>
                <v:fill type="solid"/>
              </v:shape>
            </v:group>
            <v:group style="position:absolute;left:3570;top:2194;width:95;height:95" coordorigin="3570,2194" coordsize="95,95">
              <v:shape style="position:absolute;left:3570;top:2194;width:95;height:95" coordorigin="3570,2194" coordsize="95,95" path="m3570,2194l3665,2194,3665,2290,3570,2290,3570,2194xe" filled="t" fillcolor="#009444" stroked="f">
                <v:path arrowok="t"/>
                <v:fill type="solid"/>
              </v:shape>
            </v:group>
            <v:group style="position:absolute;left:3723;top:2267;width:95;height:95" coordorigin="3723,2267" coordsize="95,95">
              <v:shape style="position:absolute;left:3723;top:2267;width:95;height:95" coordorigin="3723,2267" coordsize="95,95" path="m3723,2267l3818,2267,3818,2362,3723,2362,3723,2267xe" filled="t" fillcolor="#009444" stroked="f">
                <v:path arrowok="t"/>
                <v:fill type="solid"/>
              </v:shape>
            </v:group>
            <v:group style="position:absolute;left:3872;top:2362;width:95;height:95" coordorigin="3872,2362" coordsize="95,95">
              <v:shape style="position:absolute;left:3872;top:2362;width:95;height:95" coordorigin="3872,2362" coordsize="95,95" path="m3872,2362l3967,2362,3967,2458,3872,2458,3872,2362xe" filled="t" fillcolor="#009444" stroked="f">
                <v:path arrowok="t"/>
                <v:fill type="solid"/>
              </v:shape>
            </v:group>
            <v:group style="position:absolute;left:4017;top:2438;width:95;height:95" coordorigin="4017,2438" coordsize="95,95">
              <v:shape style="position:absolute;left:4017;top:2438;width:95;height:95" coordorigin="4017,2438" coordsize="95,95" path="m4017,2438l4112,2438,4112,2533,4017,2533,4017,2438xe" filled="t" fillcolor="#009444" stroked="f">
                <v:path arrowok="t"/>
                <v:fill type="solid"/>
              </v:shape>
            </v:group>
            <v:group style="position:absolute;left:4152;top:2423;width:95;height:95" coordorigin="4152,2423" coordsize="95,95">
              <v:shape style="position:absolute;left:4152;top:2423;width:95;height:95" coordorigin="4152,2423" coordsize="95,95" path="m4152,2423l4247,2423,4247,2518,4152,2518,4152,2423xe" filled="t" fillcolor="#009444" stroked="f">
                <v:path arrowok="t"/>
                <v:fill type="solid"/>
              </v:shape>
            </v:group>
            <v:group style="position:absolute;left:4311;top:2546;width:95;height:95" coordorigin="4311,2546" coordsize="95,95">
              <v:shape style="position:absolute;left:4311;top:2546;width:95;height:95" coordorigin="4311,2546" coordsize="95,95" path="m4311,2546l4406,2546,4406,2642,4311,2642,4311,2546xe" filled="t" fillcolor="#009444" stroked="f">
                <v:path arrowok="t"/>
                <v:fill type="solid"/>
              </v:shape>
            </v:group>
            <v:group style="position:absolute;left:4454;top:2475;width:95;height:95" coordorigin="4454,2475" coordsize="95,95">
              <v:shape style="position:absolute;left:4454;top:2475;width:95;height:95" coordorigin="4454,2475" coordsize="95,95" path="m4454,2475l4549,2475,4549,2571,4454,2571,4454,2475xe" filled="t" fillcolor="#009444" stroked="f">
                <v:path arrowok="t"/>
                <v:fill type="solid"/>
              </v:shape>
            </v:group>
            <v:group style="position:absolute;left:4597;top:2423;width:95;height:95" coordorigin="4597,2423" coordsize="95,95">
              <v:shape style="position:absolute;left:4597;top:2423;width:95;height:95" coordorigin="4597,2423" coordsize="95,95" path="m4597,2423l4692,2423,4692,2518,4597,2518,4597,2423xe" filled="t" fillcolor="#009444" stroked="f">
                <v:path arrowok="t"/>
                <v:fill type="solid"/>
              </v:shape>
            </v:group>
            <v:group style="position:absolute;left:4759;top:2340;width:95;height:95" coordorigin="4759,2340" coordsize="95,95">
              <v:shape style="position:absolute;left:4759;top:2340;width:95;height:95" coordorigin="4759,2340" coordsize="95,95" path="m4759,2340l4854,2340,4854,2435,4759,2435,4759,2340xe" filled="t" fillcolor="#009444" stroked="f">
                <v:path arrowok="t"/>
                <v:fill type="solid"/>
              </v:shape>
            </v:group>
            <v:group style="position:absolute;left:4908;top:2293;width:95;height:95" coordorigin="4908,2293" coordsize="95,95">
              <v:shape style="position:absolute;left:4908;top:2293;width:95;height:95" coordorigin="4908,2293" coordsize="95,95" path="m4908,2293l5003,2293,5003,2388,4908,2388,4908,2293xe" filled="t" fillcolor="#009444" stroked="f">
                <v:path arrowok="t"/>
                <v:fill type="solid"/>
              </v:shape>
            </v:group>
            <v:group style="position:absolute;left:5046;top:2267;width:95;height:95" coordorigin="5046,2267" coordsize="95,95">
              <v:shape style="position:absolute;left:5046;top:2267;width:95;height:95" coordorigin="5046,2267" coordsize="95,95" path="m5046,2267l5141,2267,5141,2362,5046,2362,5046,2267xe" filled="t" fillcolor="#009444" stroked="f">
                <v:path arrowok="t"/>
                <v:fill type="solid"/>
              </v:shape>
            </v:group>
            <v:group style="position:absolute;left:5199;top:2330;width:95;height:95" coordorigin="5199,2330" coordsize="95,95">
              <v:shape style="position:absolute;left:5199;top:2330;width:95;height:95" coordorigin="5199,2330" coordsize="95,95" path="m5199,2330l5294,2330,5294,2425,5199,2425,5199,2330xe" filled="t" fillcolor="#009444" stroked="f">
                <v:path arrowok="t"/>
                <v:fill type="solid"/>
              </v:shape>
            </v:group>
            <v:group style="position:absolute;left:5351;top:2315;width:95;height:95" coordorigin="5351,2315" coordsize="95,95">
              <v:shape style="position:absolute;left:5351;top:2315;width:95;height:95" coordorigin="5351,2315" coordsize="95,95" path="m5351,2315l5446,2315,5446,2410,5351,2410,5351,2315xe" filled="t" fillcolor="#009444" stroked="f">
                <v:path arrowok="t"/>
                <v:fill type="solid"/>
              </v:shape>
            </v:group>
            <v:group style="position:absolute;left:5498;top:2134;width:95;height:95" coordorigin="5498,2134" coordsize="95,95">
              <v:shape style="position:absolute;left:5498;top:2134;width:95;height:95" coordorigin="5498,2134" coordsize="95,95" path="m5498,2134l5593,2134,5593,2230,5498,2230,5498,2134xe" filled="t" fillcolor="#009444" stroked="f">
                <v:path arrowok="t"/>
                <v:fill type="solid"/>
              </v:shape>
            </v:group>
            <v:group style="position:absolute;left:5629;top:2019;width:95;height:95" coordorigin="5629,2019" coordsize="95,95">
              <v:shape style="position:absolute;left:5629;top:2019;width:95;height:95" coordorigin="5629,2019" coordsize="95,95" path="m5629,2019l5724,2019,5724,2114,5629,2114,5629,2019xe" filled="t" fillcolor="#009444" stroked="f">
                <v:path arrowok="t"/>
                <v:fill type="solid"/>
              </v:shape>
            </v:group>
            <v:group style="position:absolute;left:5777;top:1958;width:95;height:95" coordorigin="5777,1958" coordsize="95,95">
              <v:shape style="position:absolute;left:5777;top:1958;width:95;height:95" coordorigin="5777,1958" coordsize="95,95" path="m5777,1958l5872,1958,5872,2053,5777,2053,5777,1958xe" filled="t" fillcolor="#009444" stroked="f">
                <v:path arrowok="t"/>
                <v:fill type="solid"/>
              </v:shape>
            </v:group>
            <v:group style="position:absolute;left:5922;top:1910;width:95;height:95" coordorigin="5922,1910" coordsize="95,95">
              <v:shape style="position:absolute;left:5922;top:1910;width:95;height:95" coordorigin="5922,1910" coordsize="95,95" path="m5922,1910l6017,1910,6017,2006,5922,2006,5922,1910xe" filled="t" fillcolor="#009444" stroked="f">
                <v:path arrowok="t"/>
                <v:fill type="solid"/>
              </v:shape>
            </v:group>
            <v:group style="position:absolute;left:6066;top:1884;width:95;height:95" coordorigin="6066,1884" coordsize="95,95">
              <v:shape style="position:absolute;left:6066;top:1884;width:95;height:95" coordorigin="6066,1884" coordsize="95,95" path="m6066,1884l6161,1884,6161,1979,6066,1979,6066,1884xe" filled="t" fillcolor="#009444" stroked="f">
                <v:path arrowok="t"/>
                <v:fill type="solid"/>
              </v:shape>
            </v:group>
            <v:group style="position:absolute;left:6218;top:1734;width:95;height:95" coordorigin="6218,1734" coordsize="95,95">
              <v:shape style="position:absolute;left:6218;top:1734;width:95;height:95" coordorigin="6218,1734" coordsize="95,95" path="m6218,1734l6313,1734,6313,1829,6218,1829,6218,1734xe" filled="t" fillcolor="#009444" stroked="f">
                <v:path arrowok="t"/>
                <v:fill type="solid"/>
              </v:shape>
            </v:group>
            <v:group style="position:absolute;left:6358;top:1698;width:95;height:95" coordorigin="6358,1698" coordsize="95,95">
              <v:shape style="position:absolute;left:6358;top:1698;width:95;height:95" coordorigin="6358,1698" coordsize="95,95" path="m6358,1698l6453,1698,6453,1793,6358,1793,6358,1698xe" filled="t" fillcolor="#009444" stroked="f">
                <v:path arrowok="t"/>
                <v:fill type="solid"/>
              </v:shape>
            </v:group>
            <v:group style="position:absolute;left:6514;top:1624;width:95;height:95" coordorigin="6514,1624" coordsize="95,95">
              <v:shape style="position:absolute;left:6514;top:1624;width:95;height:95" coordorigin="6514,1624" coordsize="95,95" path="m6514,1624l6609,1624,6609,1719,6514,1719,6514,1624xe" filled="t" fillcolor="#009444" stroked="f">
                <v:path arrowok="t"/>
                <v:fill type="solid"/>
              </v:shape>
            </v:group>
            <v:group style="position:absolute;left:6654;top:1588;width:95;height:95" coordorigin="6654,1588" coordsize="95,95">
              <v:shape style="position:absolute;left:6654;top:1588;width:95;height:95" coordorigin="6654,1588" coordsize="95,95" path="m6654,1588l6749,1588,6749,1683,6654,1683,6654,1588xe" filled="t" fillcolor="#009444" stroked="f">
                <v:path arrowok="t"/>
                <v:fill type="solid"/>
              </v:shape>
            </v:group>
            <v:group style="position:absolute;left:6793;top:1613;width:95;height:95" coordorigin="6793,1613" coordsize="95,95">
              <v:shape style="position:absolute;left:6793;top:1613;width:95;height:95" coordorigin="6793,1613" coordsize="95,95" path="m6793,1613l6888,1613,6888,1708,6793,1708,6793,1613xe" filled="t" fillcolor="#009444" stroked="f">
                <v:path arrowok="t"/>
                <v:fill type="solid"/>
              </v:shape>
            </v:group>
            <v:group style="position:absolute;left:6954;top:1831;width:95;height:95" coordorigin="6954,1831" coordsize="95,95">
              <v:shape style="position:absolute;left:6954;top:1831;width:95;height:95" coordorigin="6954,1831" coordsize="95,95" path="m6954,1831l7049,1831,7049,1926,6954,1926,6954,1831xe" filled="t" fillcolor="#009444" stroked="f">
                <v:path arrowok="t"/>
                <v:fill type="solid"/>
              </v:shape>
            </v:group>
            <v:group style="position:absolute;left:7100;top:1910;width:95;height:95" coordorigin="7100,1910" coordsize="95,95">
              <v:shape style="position:absolute;left:7100;top:1910;width:95;height:95" coordorigin="7100,1910" coordsize="95,95" path="m7100,1910l7195,1910,7195,2006,7100,2006,7100,1910xe" filled="t" fillcolor="#009444" stroked="f">
                <v:path arrowok="t"/>
                <v:fill type="solid"/>
              </v:shape>
            </v:group>
            <v:group style="position:absolute;left:7246;top:2019;width:95;height:95" coordorigin="7246,2019" coordsize="95,95">
              <v:shape style="position:absolute;left:7246;top:2019;width:95;height:95" coordorigin="7246,2019" coordsize="95,95" path="m7246,2019l7341,2019,7341,2114,7246,2114,7246,2019xe" filled="t" fillcolor="#009444" stroked="f">
                <v:path arrowok="t"/>
                <v:fill type="solid"/>
              </v:shape>
            </v:group>
            <v:group style="position:absolute;left:7381;top:2006;width:95;height:95" coordorigin="7381,2006" coordsize="95,95">
              <v:shape style="position:absolute;left:7381;top:2006;width:95;height:95" coordorigin="7381,2006" coordsize="95,95" path="m7381,2006l7476,2006,7476,2101,7381,2101,7381,2006xe" filled="t" fillcolor="#009444" stroked="f">
                <v:path arrowok="t"/>
                <v:fill type="solid"/>
              </v:shape>
            </v:group>
            <v:group style="position:absolute;left:7533;top:2006;width:95;height:95" coordorigin="7533,2006" coordsize="95,95">
              <v:shape style="position:absolute;left:7533;top:2006;width:95;height:95" coordorigin="7533,2006" coordsize="95,95" path="m7533,2006l7628,2006,7628,2101,7533,2101,7533,2006xe" filled="t" fillcolor="#009444" stroked="f">
                <v:path arrowok="t"/>
                <v:fill type="solid"/>
              </v:shape>
            </v:group>
            <v:group style="position:absolute;left:7669;top:2131;width:95;height:95" coordorigin="7669,2131" coordsize="95,95">
              <v:shape style="position:absolute;left:7669;top:2131;width:95;height:95" coordorigin="7669,2131" coordsize="95,95" path="m7669,2131l7764,2131,7764,2226,7669,2226,7669,2131xe" filled="t" fillcolor="#009444" stroked="f">
                <v:path arrowok="t"/>
                <v:fill type="solid"/>
              </v:shape>
            </v:group>
            <v:group style="position:absolute;left:7954;top:2173;width:95;height:95" coordorigin="7954,2173" coordsize="95,95">
              <v:shape style="position:absolute;left:7954;top:2173;width:95;height:95" coordorigin="7954,2173" coordsize="95,95" path="m7954,2173l8049,2173,8049,2268,7954,2268,7954,2173xe" filled="t" fillcolor="#009444" stroked="f">
                <v:path arrowok="t"/>
                <v:fill type="solid"/>
              </v:shape>
            </v:group>
            <v:group style="position:absolute;left:6841;top:1663;width:1073;height:546" coordorigin="6841,1663" coordsize="1073,546">
              <v:shape style="position:absolute;left:6841;top:1663;width:1073;height:546" coordorigin="6841,1663" coordsize="1073,546" path="m7914,2209l6841,1663e" filled="f" stroked="t" strokeweight=".98pt" strokecolor="#009444">
                <v:path arrowok="t"/>
                <v:stroke dashstyle="longDash"/>
              </v:shape>
            </v:group>
            <v:group style="position:absolute;left:1497;top:2149;width:6551;height:2" coordorigin="1497,2149" coordsize="6551,2">
              <v:shape style="position:absolute;left:1497;top:2149;width:6551;height:2" coordorigin="1497,2149" coordsize="6551,0" path="m8049,2149l1497,2149e" filled="f" stroked="t" strokeweight=".98pt" strokecolor="#1B75BC">
                <v:path arrowok="t"/>
                <v:stroke dashstyle="longDash"/>
              </v:shape>
            </v:group>
            <v:group style="position:absolute;left:4452;top:107;width:2;height:4304" coordorigin="4452,107" coordsize="2,4304">
              <v:shape style="position:absolute;left:4452;top:107;width:2;height:4304" coordorigin="4452,107" coordsize="0,4304" path="m4452,4410l4452,107e" filled="f" stroked="t" strokeweight=".49pt" strokecolor="#231F20">
                <v:path arrowok="t"/>
              </v:shape>
            </v:group>
            <v:group style="position:absolute;left:7182;top:1139;width:351;height:2" coordorigin="7182,1139" coordsize="351,2">
              <v:shape style="position:absolute;left:7182;top:1139;width:351;height:2" coordorigin="7182,1139" coordsize="351,0" path="m7182,1139l7533,1139e" filled="f" stroked="t" strokeweight=".49pt" strokecolor="#009444">
                <v:path arrowok="t"/>
              </v:shape>
            </v:group>
            <v:group style="position:absolute;left:7505;top:1099;width:98;height:80" coordorigin="7505,1099" coordsize="98,80">
              <v:shape style="position:absolute;left:7505;top:1099;width:98;height:80" coordorigin="7505,1099" coordsize="98,80" path="m7505,1099l7528,1139,7505,1178,7602,1139,7505,1099xe" filled="t" fillcolor="#009444" stroked="f">
                <v:path arrowok="t"/>
                <v:fill type="solid"/>
              </v:shape>
            </v:group>
            <v:group style="position:absolute;left:1100;top:48;width:515;height:255" coordorigin="1100,48" coordsize="515,255">
              <v:shape style="position:absolute;left:1100;top:48;width:515;height:255" coordorigin="1100,48" coordsize="515,255" path="m1615,303l1100,303,1100,48,1615,48,1615,303xe" filled="t" fillcolor="#FFFFFF" stroked="f">
                <v:path arrowok="t"/>
                <v:fill type="solid"/>
              </v:shape>
            </v:group>
            <v:group style="position:absolute;left:7919;top:48;width:515;height:255" coordorigin="7919,48" coordsize="515,255">
              <v:shape style="position:absolute;left:7919;top:48;width:515;height:255" coordorigin="7919,48" coordsize="515,255" path="m8435,303l7919,303,7919,48,8435,48,8435,303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Georgia" w:hAnsi="Georgia" w:cs="Georgia" w:eastAsia="Georgia"/>
          <w:i/>
          <w:color w:val="ED1C24"/>
          <w:spacing w:val="-2"/>
          <w:w w:val="105"/>
          <w:position w:val="6"/>
          <w:sz w:val="23"/>
          <w:szCs w:val="23"/>
        </w:rPr>
        <w:t>k</w:t>
      </w:r>
      <w:r>
        <w:rPr>
          <w:rFonts w:ascii="Arial" w:hAnsi="Arial" w:cs="Arial" w:eastAsia="Arial"/>
          <w:color w:val="ED1C24"/>
          <w:w w:val="105"/>
          <w:position w:val="2"/>
          <w:sz w:val="13"/>
          <w:szCs w:val="13"/>
        </w:rPr>
        <w:t>р</w:t>
      </w:r>
      <w:r>
        <w:rPr>
          <w:rFonts w:ascii="Arial" w:hAnsi="Arial" w:cs="Arial" w:eastAsia="Arial"/>
          <w:color w:val="ED1C24"/>
          <w:spacing w:val="-3"/>
          <w:w w:val="105"/>
          <w:position w:val="2"/>
          <w:sz w:val="13"/>
          <w:szCs w:val="13"/>
        </w:rPr>
        <w:t>о</w:t>
      </w:r>
      <w:r>
        <w:rPr>
          <w:rFonts w:ascii="Arial" w:hAnsi="Arial" w:cs="Arial" w:eastAsia="Arial"/>
          <w:color w:val="ED1C24"/>
          <w:spacing w:val="1"/>
          <w:w w:val="105"/>
          <w:position w:val="2"/>
          <w:sz w:val="13"/>
          <w:szCs w:val="13"/>
        </w:rPr>
        <w:t>ж</w:t>
      </w:r>
      <w:r>
        <w:rPr>
          <w:rFonts w:ascii="Arial" w:hAnsi="Arial" w:cs="Arial" w:eastAsia="Arial"/>
          <w:color w:val="ED1C24"/>
          <w:w w:val="105"/>
          <w:position w:val="2"/>
          <w:sz w:val="13"/>
          <w:szCs w:val="13"/>
        </w:rPr>
        <w:t>д</w:t>
      </w:r>
      <w:r>
        <w:rPr>
          <w:rFonts w:ascii="Arial" w:hAnsi="Arial" w:cs="Arial" w:eastAsia="Arial"/>
          <w:color w:val="ED1C24"/>
          <w:w w:val="105"/>
          <w:position w:val="2"/>
          <w:sz w:val="13"/>
          <w:szCs w:val="13"/>
        </w:rPr>
        <w:tab/>
      </w:r>
      <w:r>
        <w:rPr>
          <w:rFonts w:ascii="Georgia" w:hAnsi="Georgia" w:cs="Georgia" w:eastAsia="Georgia"/>
          <w:i/>
          <w:color w:val="009444"/>
          <w:spacing w:val="-2"/>
          <w:w w:val="105"/>
          <w:position w:val="4"/>
          <w:sz w:val="23"/>
          <w:szCs w:val="23"/>
        </w:rPr>
        <w:t>k</w:t>
      </w:r>
      <w:r>
        <w:rPr>
          <w:rFonts w:ascii="Arial" w:hAnsi="Arial" w:cs="Arial" w:eastAsia="Arial"/>
          <w:color w:val="009444"/>
          <w:w w:val="105"/>
          <w:sz w:val="13"/>
          <w:szCs w:val="13"/>
        </w:rPr>
        <w:t>ферт</w:t>
      </w:r>
      <w:r>
        <w:rPr>
          <w:rFonts w:ascii="Arial" w:hAnsi="Arial" w:cs="Arial" w:eastAsia="Arial"/>
          <w:color w:val="000000"/>
          <w:w w:val="100"/>
          <w:sz w:val="13"/>
          <w:szCs w:val="13"/>
        </w:rPr>
      </w:r>
    </w:p>
    <w:p>
      <w:pPr>
        <w:tabs>
          <w:tab w:pos="7691" w:val="left" w:leader="none"/>
        </w:tabs>
        <w:spacing w:before="97"/>
        <w:ind w:left="54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17,5</w: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2,50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3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headerReference w:type="default" r:id="rId114"/>
          <w:headerReference w:type="even" r:id="rId115"/>
          <w:footerReference w:type="default" r:id="rId116"/>
          <w:pgSz w:w="9355" w:h="13620"/>
          <w:pgMar w:header="775" w:footer="0" w:top="1180" w:bottom="280" w:left="500" w:right="620"/>
        </w:sectPr>
      </w:pPr>
    </w:p>
    <w:p>
      <w:pPr>
        <w:spacing w:before="83"/>
        <w:ind w:left="54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15,5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0" w:lineRule="exact" w:before="8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4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13,5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4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11,5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9,5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00" w:lineRule="exact" w:before="7"/>
        <w:rPr>
          <w:sz w:val="10"/>
          <w:szCs w:val="10"/>
        </w:rPr>
      </w:pPr>
      <w:r>
        <w:rPr/>
        <w:br w:type="column"/>
      </w: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59" w:lineRule="auto"/>
        <w:ind w:left="233" w:right="0" w:hanging="31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ED1C24"/>
          <w:spacing w:val="-3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ED1C24"/>
          <w:w w:val="105"/>
          <w:sz w:val="17"/>
          <w:szCs w:val="17"/>
        </w:rPr>
        <w:t>оэффициент</w:t>
      </w:r>
      <w:r>
        <w:rPr>
          <w:rFonts w:ascii="Arial" w:hAnsi="Arial" w:cs="Arial" w:eastAsia="Arial"/>
          <w:color w:val="ED1C24"/>
          <w:w w:val="104"/>
          <w:sz w:val="17"/>
          <w:szCs w:val="17"/>
        </w:rPr>
        <w:t> </w:t>
      </w:r>
      <w:r>
        <w:rPr>
          <w:rFonts w:ascii="Arial" w:hAnsi="Arial" w:cs="Arial" w:eastAsia="Arial"/>
          <w:color w:val="ED1C24"/>
          <w:w w:val="105"/>
          <w:sz w:val="17"/>
          <w:szCs w:val="17"/>
        </w:rPr>
        <w:t>р</w:t>
      </w:r>
      <w:r>
        <w:rPr>
          <w:rFonts w:ascii="Arial" w:hAnsi="Arial" w:cs="Arial" w:eastAsia="Arial"/>
          <w:color w:val="ED1C24"/>
          <w:spacing w:val="-5"/>
          <w:w w:val="105"/>
          <w:sz w:val="17"/>
          <w:szCs w:val="17"/>
        </w:rPr>
        <w:t>о</w:t>
      </w:r>
      <w:r>
        <w:rPr>
          <w:rFonts w:ascii="Arial" w:hAnsi="Arial" w:cs="Arial" w:eastAsia="Arial"/>
          <w:color w:val="ED1C24"/>
          <w:spacing w:val="1"/>
          <w:w w:val="105"/>
          <w:sz w:val="17"/>
          <w:szCs w:val="17"/>
        </w:rPr>
        <w:t>ж</w:t>
      </w:r>
      <w:r>
        <w:rPr>
          <w:rFonts w:ascii="Arial" w:hAnsi="Arial" w:cs="Arial" w:eastAsia="Arial"/>
          <w:color w:val="ED1C24"/>
          <w:w w:val="105"/>
          <w:sz w:val="17"/>
          <w:szCs w:val="17"/>
        </w:rPr>
        <w:t>даемо</w:t>
      </w:r>
      <w:r>
        <w:rPr>
          <w:rFonts w:ascii="Arial" w:hAnsi="Arial" w:cs="Arial" w:eastAsia="Arial"/>
          <w:color w:val="ED1C24"/>
          <w:spacing w:val="2"/>
          <w:w w:val="105"/>
          <w:sz w:val="17"/>
          <w:szCs w:val="17"/>
        </w:rPr>
        <w:t>с</w:t>
      </w:r>
      <w:r>
        <w:rPr>
          <w:rFonts w:ascii="Arial" w:hAnsi="Arial" w:cs="Arial" w:eastAsia="Arial"/>
          <w:color w:val="ED1C24"/>
          <w:w w:val="105"/>
          <w:sz w:val="17"/>
          <w:szCs w:val="17"/>
        </w:rPr>
        <w:t>ти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40" w:lineRule="exact" w:before="10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spacing w:line="259" w:lineRule="auto"/>
        <w:ind w:left="542" w:right="0" w:firstLine="4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009444"/>
          <w:spacing w:val="-3"/>
          <w:w w:val="105"/>
          <w:sz w:val="17"/>
          <w:szCs w:val="17"/>
        </w:rPr>
        <w:t>К</w:t>
      </w:r>
      <w:r>
        <w:rPr>
          <w:rFonts w:ascii="Arial" w:hAnsi="Arial" w:cs="Arial" w:eastAsia="Arial"/>
          <w:color w:val="009444"/>
          <w:w w:val="105"/>
          <w:sz w:val="17"/>
          <w:szCs w:val="17"/>
        </w:rPr>
        <w:t>о</w:t>
      </w:r>
      <w:r>
        <w:rPr>
          <w:rFonts w:ascii="Arial" w:hAnsi="Arial" w:cs="Arial" w:eastAsia="Arial"/>
          <w:color w:val="009444"/>
          <w:w w:val="105"/>
          <w:sz w:val="17"/>
          <w:szCs w:val="17"/>
        </w:rPr>
        <w:t>эффициент</w:t>
      </w:r>
      <w:r>
        <w:rPr>
          <w:rFonts w:ascii="Arial" w:hAnsi="Arial" w:cs="Arial" w:eastAsia="Arial"/>
          <w:color w:val="009444"/>
          <w:w w:val="104"/>
          <w:sz w:val="17"/>
          <w:szCs w:val="17"/>
        </w:rPr>
        <w:t> </w:t>
      </w:r>
      <w:r>
        <w:rPr>
          <w:rFonts w:ascii="Arial" w:hAnsi="Arial" w:cs="Arial" w:eastAsia="Arial"/>
          <w:color w:val="009444"/>
          <w:w w:val="100"/>
          <w:sz w:val="17"/>
          <w:szCs w:val="17"/>
        </w:rPr>
        <w:t>фертильно</w:t>
      </w:r>
      <w:r>
        <w:rPr>
          <w:rFonts w:ascii="Arial" w:hAnsi="Arial" w:cs="Arial" w:eastAsia="Arial"/>
          <w:color w:val="009444"/>
          <w:spacing w:val="1"/>
          <w:w w:val="100"/>
          <w:sz w:val="17"/>
          <w:szCs w:val="17"/>
        </w:rPr>
        <w:t>с</w:t>
      </w:r>
      <w:r>
        <w:rPr>
          <w:rFonts w:ascii="Arial" w:hAnsi="Arial" w:cs="Arial" w:eastAsia="Arial"/>
          <w:color w:val="009444"/>
          <w:w w:val="100"/>
          <w:sz w:val="17"/>
          <w:szCs w:val="17"/>
        </w:rPr>
        <w:t>ти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before="83"/>
        <w:ind w:left="9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2,00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90" w:lineRule="exact" w:before="8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9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1,50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9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1,00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80" w:lineRule="exact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9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5"/>
          <w:sz w:val="17"/>
          <w:szCs w:val="17"/>
        </w:rPr>
        <w:t>0,50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500" w:right="620"/>
          <w:cols w:num="4" w:equalWidth="0">
            <w:col w:w="890" w:space="40"/>
            <w:col w:w="1382" w:space="3517"/>
            <w:col w:w="1731" w:space="40"/>
            <w:col w:w="635"/>
          </w:cols>
        </w:sectPr>
      </w:pPr>
    </w:p>
    <w:p>
      <w:pPr>
        <w:spacing w:line="110" w:lineRule="exact" w:before="4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260" w:lineRule="exact" w:before="11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0" w:right="0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7,5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tabs>
          <w:tab w:pos="1428" w:val="left" w:leader="none"/>
          <w:tab w:pos="2337" w:val="left" w:leader="none"/>
          <w:tab w:pos="3353" w:val="left" w:leader="none"/>
          <w:tab w:pos="4492" w:val="left" w:leader="none"/>
          <w:tab w:pos="5751" w:val="left" w:leader="none"/>
        </w:tabs>
        <w:spacing w:before="83"/>
        <w:ind w:left="563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I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II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III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IV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V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ab/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V</w: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I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60" w:lineRule="exact" w:before="11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ind w:left="641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74.020309pt;margin-top:12.534592pt;width:332.8823pt;height:22.12724pt;mso-position-horizontal-relative:page;mso-position-vertical-relative:paragraph;z-index:-12169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85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10" w:lineRule="exact" w:before="9"/>
                    <w:rPr>
                      <w:sz w:val="11"/>
                      <w:szCs w:val="11"/>
                    </w:rPr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87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00" w:lineRule="exact" w:before="3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1988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6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8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3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00" w:lineRule="exact" w:before="5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1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9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88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00" w:lineRule="exact" w:before="1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00" w:lineRule="exact" w:before="2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8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3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6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4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00" w:lineRule="exact" w:before="5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5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00" w:lineRule="exact" w:before="5"/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</w:r>
                </w:p>
                <w:p>
                  <w:pPr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86"/>
                    <w:ind w:left="26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before="96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4"/>
                      <w:sz w:val="17"/>
                      <w:szCs w:val="17"/>
                    </w:rPr>
                    <w:t>2024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0,00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500" w:right="620"/>
          <w:cols w:num="3" w:equalWidth="0">
            <w:col w:w="890" w:space="40"/>
            <w:col w:w="5914" w:space="206"/>
            <w:col w:w="1185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11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after="0" w:line="240" w:lineRule="exact"/>
        <w:rPr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before="68"/>
        <w:ind w:left="463" w:right="0" w:firstLine="0"/>
        <w:jc w:val="left"/>
        <w:rPr>
          <w:rFonts w:ascii="Georgia" w:hAnsi="Georgia" w:cs="Georgia" w:eastAsia="Georgia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8"/>
          <w:w w:val="95"/>
          <w:sz w:val="24"/>
          <w:szCs w:val="24"/>
        </w:rPr>
        <w:t>9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емо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0"/>
          <w:w w:val="95"/>
          <w:sz w:val="24"/>
          <w:szCs w:val="24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4"/>
          <w:szCs w:val="24"/>
        </w:rPr>
        <w:t>k</w:t>
      </w:r>
      <w:r>
        <w:rPr>
          <w:rFonts w:ascii="Georgia" w:hAnsi="Georgia" w:cs="Georgia" w:eastAsia="Georgia"/>
          <w:color w:val="000000"/>
          <w:w w:val="100"/>
          <w:sz w:val="24"/>
          <w:szCs w:val="24"/>
        </w:rPr>
      </w:r>
    </w:p>
    <w:p>
      <w:pPr>
        <w:spacing w:line="240" w:lineRule="exact" w:before="2"/>
        <w:rPr>
          <w:sz w:val="24"/>
          <w:szCs w:val="24"/>
        </w:rPr>
      </w:pPr>
      <w:r>
        <w:rPr/>
        <w:br w:type="column"/>
      </w:r>
      <w:r>
        <w:rPr>
          <w:sz w:val="24"/>
          <w:szCs w:val="24"/>
        </w:rPr>
      </w:r>
    </w:p>
    <w:p>
      <w:pPr>
        <w:spacing w:line="146" w:lineRule="exact"/>
        <w:ind w:left="-40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1"/>
          <w:w w:val="95"/>
          <w:sz w:val="14"/>
          <w:szCs w:val="14"/>
        </w:rPr>
        <w:t>р</w:t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о</w:t>
      </w:r>
      <w:r>
        <w:rPr>
          <w:rFonts w:ascii="Arial" w:hAnsi="Arial" w:cs="Arial" w:eastAsia="Arial"/>
          <w:color w:val="231F20"/>
          <w:spacing w:val="5"/>
          <w:w w:val="95"/>
          <w:sz w:val="14"/>
          <w:szCs w:val="14"/>
        </w:rPr>
        <w:t>ж</w:t>
      </w:r>
      <w:r>
        <w:rPr>
          <w:rFonts w:ascii="Arial" w:hAnsi="Arial" w:cs="Arial" w:eastAsia="Arial"/>
          <w:color w:val="231F20"/>
          <w:w w:val="95"/>
          <w:sz w:val="14"/>
          <w:szCs w:val="14"/>
        </w:rPr>
        <w:t>д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before="68"/>
        <w:ind w:left="1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0"/>
        </w:rPr>
        <w:br w:type="column"/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8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-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00" w:right="620"/>
          <w:cols w:num="3" w:equalWidth="0">
            <w:col w:w="6429" w:space="40"/>
            <w:col w:w="293" w:space="40"/>
            <w:col w:w="1433"/>
          </w:cols>
        </w:sectPr>
      </w:pPr>
    </w:p>
    <w:p>
      <w:pPr>
        <w:spacing w:line="246" w:lineRule="exact"/>
        <w:ind w:left="463" w:right="0" w:firstLine="0"/>
        <w:jc w:val="left"/>
        <w:rPr>
          <w:rFonts w:ascii="Georgia" w:hAnsi="Georgia" w:cs="Georgia" w:eastAsia="Georgia"/>
          <w:sz w:val="24"/>
          <w:szCs w:val="24"/>
        </w:rPr>
      </w:pP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8"/>
          <w:w w:val="95"/>
          <w:sz w:val="24"/>
          <w:szCs w:val="24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4"/>
          <w:szCs w:val="24"/>
        </w:rPr>
        <w:t>k</w:t>
      </w:r>
      <w:r>
        <w:rPr>
          <w:rFonts w:ascii="Georgia" w:hAnsi="Georgia" w:cs="Georgia" w:eastAsia="Georgia"/>
          <w:color w:val="000000"/>
          <w:w w:val="100"/>
          <w:sz w:val="24"/>
          <w:szCs w:val="24"/>
        </w:rPr>
      </w:r>
    </w:p>
    <w:p>
      <w:pPr>
        <w:spacing w:line="140" w:lineRule="exact" w:before="2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ind w:left="-3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2"/>
          <w:w w:val="85"/>
          <w:sz w:val="14"/>
          <w:szCs w:val="14"/>
        </w:rPr>
        <w:t>ф</w:t>
      </w:r>
      <w:r>
        <w:rPr>
          <w:rFonts w:ascii="Arial" w:hAnsi="Arial" w:cs="Arial" w:eastAsia="Arial"/>
          <w:color w:val="231F20"/>
          <w:w w:val="85"/>
          <w:sz w:val="14"/>
          <w:szCs w:val="14"/>
        </w:rPr>
        <w:t>ер</w:t>
      </w:r>
      <w:r>
        <w:rPr>
          <w:rFonts w:ascii="Arial" w:hAnsi="Arial" w:cs="Arial" w:eastAsia="Arial"/>
          <w:color w:val="231F20"/>
          <w:w w:val="85"/>
          <w:sz w:val="14"/>
          <w:szCs w:val="14"/>
        </w:rPr>
        <w:t>т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45" w:lineRule="exact"/>
        <w:ind w:left="14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8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before="12"/>
        <w:ind w:left="591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00" w:right="620"/>
          <w:cols w:num="3" w:equalWidth="0">
            <w:col w:w="2635" w:space="40"/>
            <w:col w:w="263" w:space="40"/>
            <w:col w:w="5257"/>
          </w:cols>
        </w:sectPr>
      </w:pP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162" w:lineRule="auto" w:before="45"/>
        <w:ind w:left="463" w:right="110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Есл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"/>
          <w:w w:val="90"/>
          <w:sz w:val="23"/>
          <w:szCs w:val="23"/>
        </w:rPr>
        <w:t>дол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3"/>
          <w:szCs w:val="23"/>
        </w:rPr>
        <w:t>я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8"/>
          <w:w w:val="9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"/>
          <w:w w:val="90"/>
          <w:sz w:val="23"/>
          <w:szCs w:val="23"/>
        </w:rPr>
        <w:t>«обеспеченного</w:t>
      </w:r>
      <w:r>
        <w:rPr>
          <w:rFonts w:ascii="Times New Roman" w:hAnsi="Times New Roman" w:cs="Times New Roman" w:eastAsia="Times New Roman"/>
          <w:i/>
          <w:color w:val="231F20"/>
          <w:w w:val="90"/>
          <w:sz w:val="23"/>
          <w:szCs w:val="23"/>
        </w:rPr>
        <w:t>»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(небедного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среднег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класс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5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России</w:t>
      </w:r>
      <w:r>
        <w:rPr>
          <w:rFonts w:ascii="Malgun Gothic" w:hAnsi="Malgun Gothic" w:cs="Malgun Gothic" w:eastAsia="Malgun Gothic"/>
          <w:color w:val="231F20"/>
          <w:spacing w:val="4"/>
          <w:w w:val="99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был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2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тако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же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ка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Польш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2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Новы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2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Стары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25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страна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2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ЕС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7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1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3"/>
          <w:w w:val="7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2–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раз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больш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75"/>
          <w:sz w:val="23"/>
          <w:szCs w:val="23"/>
        </w:rPr>
        <w:t>(см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6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75"/>
          <w:sz w:val="23"/>
          <w:szCs w:val="23"/>
        </w:rPr>
        <w:t>рис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6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7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11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"/>
          <w:w w:val="75"/>
          <w:sz w:val="23"/>
          <w:szCs w:val="23"/>
        </w:rPr>
        <w:t>4)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6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тогд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spacing w:val="3"/>
          <w:w w:val="90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spacing w:val="1"/>
          <w:w w:val="90"/>
          <w:position w:val="-7"/>
          <w:sz w:val="13"/>
          <w:szCs w:val="13"/>
        </w:rPr>
        <w:t>рож</w:t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3"/>
          <w:szCs w:val="13"/>
        </w:rPr>
        <w:t>д</w:t>
      </w:r>
      <w:r>
        <w:rPr>
          <w:rFonts w:ascii="Malgun Gothic" w:hAnsi="Malgun Gothic" w:cs="Malgun Gothic" w:eastAsia="Malgun Gothic"/>
          <w:color w:val="231F20"/>
          <w:spacing w:val="3"/>
          <w:w w:val="90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spacing w:val="3"/>
          <w:w w:val="90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spacing w:val="1"/>
          <w:w w:val="90"/>
          <w:position w:val="-7"/>
          <w:sz w:val="13"/>
          <w:szCs w:val="13"/>
        </w:rPr>
        <w:t>фер</w:t>
      </w:r>
      <w:r>
        <w:rPr>
          <w:rFonts w:ascii="Malgun Gothic" w:hAnsi="Malgun Gothic" w:cs="Malgun Gothic" w:eastAsia="Malgun Gothic"/>
          <w:color w:val="231F20"/>
          <w:w w:val="90"/>
          <w:position w:val="-7"/>
          <w:sz w:val="13"/>
          <w:szCs w:val="13"/>
        </w:rPr>
        <w:t>т</w:t>
      </w:r>
      <w:r>
        <w:rPr>
          <w:rFonts w:ascii="Malgun Gothic" w:hAnsi="Malgun Gothic" w:cs="Malgun Gothic" w:eastAsia="Malgun Gothic"/>
          <w:color w:val="231F20"/>
          <w:spacing w:val="3"/>
          <w:w w:val="90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снизилис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14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только</w:t>
      </w:r>
      <w:r>
        <w:rPr>
          <w:rFonts w:ascii="Malgun Gothic" w:hAnsi="Malgun Gothic" w:cs="Malgun Gothic" w:eastAsia="Malgun Gothic"/>
          <w:color w:val="231F20"/>
          <w:spacing w:val="4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начени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13,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1,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соотв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етств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енн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7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7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75"/>
          <w:sz w:val="23"/>
          <w:szCs w:val="23"/>
        </w:rPr>
        <w:t>ис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0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75"/>
          <w:sz w:val="23"/>
          <w:szCs w:val="23"/>
        </w:rPr>
        <w:t>7</w:t>
      </w:r>
      <w:r>
        <w:rPr>
          <w:rFonts w:ascii="Malgun Gothic" w:hAnsi="Malgun Gothic" w:cs="Malgun Gothic" w:eastAsia="Malgun Gothic"/>
          <w:color w:val="231F20"/>
          <w:spacing w:val="13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40"/>
          <w:w w:val="7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эт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соотв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етст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3"/>
          <w:szCs w:val="23"/>
        </w:rPr>
        <w:t>вует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2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298" w:lineRule="exact"/>
        <w:ind w:left="463" w:right="0" w:firstLine="0"/>
        <w:jc w:val="left"/>
        <w:rPr>
          <w:rFonts w:ascii="Georgia" w:hAnsi="Georgia" w:cs="Georgia" w:eastAsia="Georgia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заштрихованно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площад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уровне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3"/>
          <w:szCs w:val="23"/>
        </w:rPr>
        <w:t>k</w:t>
      </w:r>
      <w:r>
        <w:rPr>
          <w:rFonts w:ascii="Georgia" w:hAnsi="Georgia" w:cs="Georgia" w:eastAsia="Georgia"/>
          <w:color w:val="000000"/>
          <w:w w:val="100"/>
          <w:sz w:val="23"/>
          <w:szCs w:val="23"/>
        </w:rPr>
      </w:r>
    </w:p>
    <w:p>
      <w:pPr>
        <w:spacing w:line="140" w:lineRule="exact" w:before="6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ind w:left="-36" w:right="0" w:firstLine="0"/>
        <w:jc w:val="left"/>
        <w:rPr>
          <w:rFonts w:ascii="Malgun Gothic" w:hAnsi="Malgun Gothic" w:cs="Malgun Gothic" w:eastAsia="Malgun Gothic"/>
          <w:sz w:val="11"/>
          <w:szCs w:val="11"/>
        </w:rPr>
      </w:pPr>
      <w:r>
        <w:rPr>
          <w:rFonts w:ascii="Malgun Gothic" w:hAnsi="Malgun Gothic" w:cs="Malgun Gothic" w:eastAsia="Malgun Gothic"/>
          <w:color w:val="231F20"/>
          <w:spacing w:val="2"/>
          <w:w w:val="95"/>
          <w:sz w:val="11"/>
          <w:szCs w:val="11"/>
        </w:rPr>
        <w:t>рожд</w:t>
      </w:r>
      <w:r>
        <w:rPr>
          <w:rFonts w:ascii="Malgun Gothic" w:hAnsi="Malgun Gothic" w:cs="Malgun Gothic" w:eastAsia="Malgun Gothic"/>
          <w:color w:val="000000"/>
          <w:w w:val="100"/>
          <w:sz w:val="11"/>
          <w:szCs w:val="11"/>
        </w:rPr>
      </w:r>
    </w:p>
    <w:p>
      <w:pPr>
        <w:spacing w:line="298" w:lineRule="exact"/>
        <w:ind w:left="24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w w:val="90"/>
        </w:rPr>
        <w:br w:type="column"/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13,3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Расче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3"/>
          <w:szCs w:val="23"/>
        </w:rPr>
        <w:t>показывает,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298" w:lineRule="exact"/>
        <w:jc w:val="left"/>
        <w:rPr>
          <w:rFonts w:ascii="Malgun Gothic" w:hAnsi="Malgun Gothic" w:cs="Malgun Gothic" w:eastAsia="Malgun Gothic"/>
          <w:sz w:val="23"/>
          <w:szCs w:val="23"/>
        </w:rPr>
        <w:sectPr>
          <w:type w:val="continuous"/>
          <w:pgSz w:w="9355" w:h="13620"/>
          <w:pgMar w:top="1340" w:bottom="280" w:left="500" w:right="620"/>
          <w:cols w:num="3" w:equalWidth="0">
            <w:col w:w="4897" w:space="40"/>
            <w:col w:w="240" w:space="40"/>
            <w:col w:w="3018"/>
          </w:cols>
        </w:sectPr>
      </w:pPr>
    </w:p>
    <w:p>
      <w:pPr>
        <w:spacing w:line="243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ч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щ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(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9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–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2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4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167" w:lineRule="auto" w:before="38"/>
        <w:ind w:left="463" w:right="117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99pt;margin-top:-.119851pt;width:56.693pt;height:.1pt;mso-position-horizontal-relative:page;mso-position-vertical-relative:paragraph;z-index:-12170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85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w w:val="85"/>
          <w:position w:val="8"/>
          <w:sz w:val="14"/>
          <w:szCs w:val="14"/>
        </w:rPr>
        <w:t>  </w:t>
      </w:r>
      <w:r>
        <w:rPr>
          <w:rFonts w:ascii="Malgun Gothic" w:hAnsi="Malgun Gothic" w:cs="Malgun Gothic" w:eastAsia="Malgun Gothic"/>
          <w:color w:val="231F20"/>
          <w:spacing w:val="1"/>
          <w:w w:val="8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ны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 </w:t>
      </w:r>
      <w:r>
        <w:rPr>
          <w:rFonts w:ascii="Malgun Gothic" w:hAnsi="Malgun Gothic" w:cs="Malgun Gothic" w:eastAsia="Malgun Gothic"/>
          <w:color w:val="231F20"/>
          <w:spacing w:val="4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иц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 </w:t>
      </w:r>
      <w:r>
        <w:rPr>
          <w:rFonts w:ascii="Malgun Gothic" w:hAnsi="Malgun Gothic" w:cs="Malgun Gothic" w:eastAsia="Malgun Gothic"/>
          <w:color w:val="231F20"/>
          <w:spacing w:val="4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 </w:t>
      </w:r>
      <w:r>
        <w:rPr>
          <w:rFonts w:ascii="Malgun Gothic" w:hAnsi="Malgun Gothic" w:cs="Malgun Gothic" w:eastAsia="Malgun Gothic"/>
          <w:color w:val="231F20"/>
          <w:spacing w:val="40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 </w:t>
      </w:r>
      <w:r>
        <w:rPr>
          <w:rFonts w:ascii="Malgun Gothic" w:hAnsi="Malgun Gothic" w:cs="Malgun Gothic" w:eastAsia="Malgun Gothic"/>
          <w:color w:val="231F20"/>
          <w:spacing w:val="3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3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37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7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6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7"/>
          <w:w w:val="85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5"/>
          <w:w w:val="85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17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left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9" w:lineRule="auto" w:before="35"/>
        <w:ind w:left="117" w:right="463" w:firstLine="0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циально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количеств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рожденны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дете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могл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быт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больш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факт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ческог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млн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26%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эт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больш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аналогичног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колич</w:t>
      </w:r>
      <w:r>
        <w:rPr>
          <w:rFonts w:ascii="Malgun Gothic" w:hAnsi="Malgun Gothic" w:cs="Malgun Gothic" w:eastAsia="Malgun Gothic"/>
          <w:color w:val="231F20"/>
          <w:spacing w:val="9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ств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все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Советско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Союз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врем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Велико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Отечественно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йн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231F20"/>
          <w:spacing w:val="-5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-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-5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мл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-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детей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right="457" w:firstLine="283"/>
        <w:jc w:val="both"/>
      </w:pPr>
      <w:r>
        <w:rPr>
          <w:color w:val="231F20"/>
          <w:spacing w:val="-1"/>
          <w:w w:val="90"/>
        </w:rPr>
        <w:t>Распа</w:t>
      </w:r>
      <w:r>
        <w:rPr>
          <w:color w:val="231F20"/>
          <w:w w:val="90"/>
        </w:rPr>
        <w:t>д</w:t>
      </w:r>
      <w:r>
        <w:rPr>
          <w:color w:val="231F20"/>
          <w:spacing w:val="70"/>
          <w:w w:val="90"/>
        </w:rPr>
        <w:t> </w:t>
      </w:r>
      <w:r>
        <w:rPr>
          <w:color w:val="231F20"/>
          <w:spacing w:val="-1"/>
          <w:w w:val="90"/>
        </w:rPr>
        <w:t>Советског</w:t>
      </w:r>
      <w:r>
        <w:rPr>
          <w:color w:val="231F20"/>
          <w:w w:val="90"/>
        </w:rPr>
        <w:t>о</w:t>
      </w:r>
      <w:r>
        <w:rPr>
          <w:color w:val="231F20"/>
          <w:spacing w:val="70"/>
          <w:w w:val="90"/>
        </w:rPr>
        <w:t> </w:t>
      </w:r>
      <w:r>
        <w:rPr>
          <w:color w:val="231F20"/>
          <w:spacing w:val="-1"/>
          <w:w w:val="90"/>
        </w:rPr>
        <w:t>Союза</w:t>
      </w:r>
      <w:r>
        <w:rPr>
          <w:color w:val="231F20"/>
          <w:w w:val="90"/>
        </w:rPr>
        <w:t>,</w:t>
      </w:r>
      <w:r>
        <w:rPr>
          <w:color w:val="231F20"/>
          <w:spacing w:val="70"/>
          <w:w w:val="90"/>
        </w:rPr>
        <w:t> </w:t>
      </w:r>
      <w:r>
        <w:rPr>
          <w:color w:val="231F20"/>
          <w:spacing w:val="-1"/>
          <w:w w:val="90"/>
        </w:rPr>
        <w:t>губительны</w:t>
      </w:r>
      <w:r>
        <w:rPr>
          <w:color w:val="231F20"/>
          <w:w w:val="90"/>
        </w:rPr>
        <w:t>е</w:t>
      </w:r>
      <w:r>
        <w:rPr>
          <w:color w:val="231F20"/>
          <w:spacing w:val="70"/>
          <w:w w:val="90"/>
        </w:rPr>
        <w:t> </w:t>
      </w:r>
      <w:r>
        <w:rPr>
          <w:color w:val="231F20"/>
          <w:spacing w:val="-1"/>
          <w:w w:val="90"/>
        </w:rPr>
        <w:t>социально-экон</w:t>
      </w:r>
      <w:r>
        <w:rPr>
          <w:color w:val="231F20"/>
          <w:spacing w:val="-6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мические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реформы,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проводимые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9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новой</w:t>
      </w:r>
      <w:r>
        <w:rPr>
          <w:rFonts w:ascii="Times New Roman" w:hAnsi="Times New Roman" w:cs="Times New Roman" w:eastAsia="Times New Roman"/>
          <w:i/>
          <w:color w:val="231F20"/>
          <w:spacing w:val="53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все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33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года,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только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1990-е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годы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5"/>
        </w:rPr>
        <w:t>(как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0"/>
        </w:rPr>
        <w:t>часто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рассуждают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многие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литически</w:t>
      </w:r>
      <w:r>
        <w:rPr>
          <w:color w:val="231F20"/>
          <w:w w:val="90"/>
        </w:rPr>
        <w:t>е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деятели</w:t>
      </w:r>
      <w:r>
        <w:rPr>
          <w:color w:val="231F20"/>
          <w:w w:val="90"/>
        </w:rPr>
        <w:t>,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журналист</w:t>
      </w:r>
      <w:r>
        <w:rPr>
          <w:color w:val="231F20"/>
          <w:w w:val="90"/>
        </w:rPr>
        <w:t>ы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1"/>
          <w:w w:val="90"/>
        </w:rPr>
        <w:t>др</w:t>
      </w:r>
      <w:r>
        <w:rPr>
          <w:color w:val="231F20"/>
          <w:spacing w:val="3"/>
          <w:w w:val="90"/>
        </w:rPr>
        <w:t>�</w:t>
      </w:r>
      <w:r>
        <w:rPr>
          <w:color w:val="231F20"/>
          <w:w w:val="90"/>
        </w:rPr>
        <w:t>)</w:t>
      </w:r>
      <w:r>
        <w:rPr>
          <w:color w:val="231F20"/>
          <w:w w:val="90"/>
        </w:rPr>
        <w:t>,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такж</w:t>
      </w:r>
      <w:r>
        <w:rPr>
          <w:color w:val="231F20"/>
          <w:w w:val="90"/>
        </w:rPr>
        <w:t>е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неэффе</w:t>
      </w:r>
      <w:r>
        <w:rPr>
          <w:color w:val="231F20"/>
          <w:spacing w:val="3"/>
          <w:w w:val="90"/>
        </w:rPr>
        <w:t>к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тивно</w:t>
      </w:r>
      <w:r>
        <w:rPr>
          <w:color w:val="231F20"/>
          <w:w w:val="90"/>
        </w:rPr>
        <w:t>е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государственно</w:t>
      </w:r>
      <w:r>
        <w:rPr>
          <w:color w:val="231F20"/>
          <w:w w:val="90"/>
        </w:rPr>
        <w:t>е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управление</w:t>
      </w:r>
      <w:r>
        <w:rPr>
          <w:color w:val="231F20"/>
          <w:w w:val="90"/>
        </w:rPr>
        <w:t>,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существующи</w:t>
      </w:r>
      <w:r>
        <w:rPr>
          <w:color w:val="231F20"/>
          <w:w w:val="90"/>
        </w:rPr>
        <w:t>й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соц</w:t>
      </w:r>
      <w:r>
        <w:rPr>
          <w:color w:val="231F20"/>
          <w:spacing w:val="2"/>
          <w:w w:val="90"/>
        </w:rPr>
        <w:t>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0"/>
        </w:rPr>
        <w:t>ально-экономически</w:t>
      </w:r>
      <w:r>
        <w:rPr>
          <w:color w:val="231F20"/>
          <w:w w:val="90"/>
        </w:rPr>
        <w:t>й</w:t>
      </w:r>
      <w:r>
        <w:rPr>
          <w:color w:val="231F20"/>
          <w:spacing w:val="53"/>
          <w:w w:val="90"/>
        </w:rPr>
        <w:t> </w:t>
      </w:r>
      <w:r>
        <w:rPr>
          <w:color w:val="231F20"/>
          <w:spacing w:val="-1"/>
          <w:w w:val="90"/>
        </w:rPr>
        <w:t>порядо</w:t>
      </w:r>
      <w:r>
        <w:rPr>
          <w:color w:val="231F20"/>
          <w:w w:val="90"/>
        </w:rPr>
        <w:t>к</w:t>
      </w:r>
      <w:r>
        <w:rPr>
          <w:color w:val="231F20"/>
          <w:spacing w:val="54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4"/>
          <w:w w:val="90"/>
        </w:rPr>
        <w:t> </w:t>
      </w:r>
      <w:r>
        <w:rPr>
          <w:color w:val="231F20"/>
          <w:spacing w:val="-1"/>
          <w:w w:val="90"/>
        </w:rPr>
        <w:t>неразвитост</w:t>
      </w:r>
      <w:r>
        <w:rPr>
          <w:color w:val="231F20"/>
          <w:w w:val="90"/>
        </w:rPr>
        <w:t>ь</w:t>
      </w:r>
      <w:r>
        <w:rPr>
          <w:color w:val="231F20"/>
          <w:spacing w:val="53"/>
          <w:w w:val="90"/>
        </w:rPr>
        <w:t> </w:t>
      </w:r>
      <w:r>
        <w:rPr>
          <w:color w:val="231F20"/>
          <w:spacing w:val="-1"/>
          <w:w w:val="90"/>
        </w:rPr>
        <w:t>гражданского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0"/>
        </w:rPr>
        <w:t>об</w:t>
      </w:r>
      <w:r>
        <w:rPr>
          <w:color w:val="231F20"/>
          <w:w w:val="90"/>
        </w:rPr>
        <w:t>щ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в</w:t>
      </w:r>
      <w:r>
        <w:rPr>
          <w:color w:val="231F20"/>
          <w:w w:val="90"/>
        </w:rPr>
        <w:t>а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р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в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и</w:t>
      </w:r>
      <w:r>
        <w:rPr>
          <w:color w:val="231F20"/>
          <w:spacing w:val="32"/>
          <w:w w:val="90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3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д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м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г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р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ф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ч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к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7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к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т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т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р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ф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6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2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р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0"/>
        </w:rPr>
        <w:t>Общая</w:t>
      </w:r>
      <w:r>
        <w:rPr>
          <w:color w:val="231F20"/>
          <w:spacing w:val="48"/>
          <w:w w:val="90"/>
        </w:rPr>
        <w:t> </w:t>
      </w:r>
      <w:r>
        <w:rPr>
          <w:color w:val="231F20"/>
          <w:w w:val="90"/>
        </w:rPr>
        <w:t>потеря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из</w:t>
      </w:r>
      <w:r>
        <w:rPr>
          <w:color w:val="231F20"/>
          <w:w w:val="90"/>
        </w:rPr>
        <w:t>-</w:t>
      </w:r>
      <w:r>
        <w:rPr>
          <w:color w:val="231F20"/>
          <w:w w:val="90"/>
        </w:rPr>
        <w:t>за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сверхсмертности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потенц</w:t>
      </w:r>
      <w:r>
        <w:rPr>
          <w:color w:val="231F20"/>
          <w:spacing w:val="-1"/>
          <w:w w:val="90"/>
        </w:rPr>
        <w:t>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ально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нерожденных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детей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конец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2024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17"/>
          <w:w w:val="75"/>
        </w:rPr>
        <w:t> </w:t>
      </w:r>
      <w:r>
        <w:rPr>
          <w:color w:val="231F20"/>
          <w:w w:val="90"/>
        </w:rPr>
        <w:t>составила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28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(15+13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75"/>
        </w:rPr>
        <w:t>чел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)</w:t>
      </w:r>
      <w:r>
        <w:rPr>
          <w:color w:val="231F20"/>
          <w:w w:val="75"/>
        </w:rPr>
        <w:t>�</w:t>
      </w:r>
      <w:r>
        <w:rPr>
          <w:color w:val="231F20"/>
          <w:spacing w:val="4"/>
          <w:w w:val="75"/>
        </w:rPr>
        <w:t> </w:t>
      </w:r>
      <w:r>
        <w:rPr>
          <w:color w:val="231F20"/>
          <w:w w:val="90"/>
        </w:rPr>
        <w:t>Это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соизмеримо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потерей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w w:val="95"/>
        </w:rPr>
        <w:t> </w:t>
      </w:r>
      <w:r>
        <w:rPr>
          <w:color w:val="231F20"/>
          <w:w w:val="90"/>
        </w:rPr>
        <w:t>всег</w:t>
      </w:r>
      <w:r>
        <w:rPr>
          <w:color w:val="231F20"/>
          <w:w w:val="90"/>
        </w:rPr>
        <w:t>о</w:t>
      </w:r>
      <w:r>
        <w:rPr>
          <w:color w:val="231F20"/>
          <w:spacing w:val="83"/>
          <w:w w:val="90"/>
        </w:rPr>
        <w:t> </w:t>
      </w:r>
      <w:r>
        <w:rPr>
          <w:color w:val="231F20"/>
          <w:w w:val="90"/>
        </w:rPr>
        <w:t>Советског</w:t>
      </w:r>
      <w:r>
        <w:rPr>
          <w:color w:val="231F20"/>
          <w:w w:val="90"/>
        </w:rPr>
        <w:t>о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Союз</w:t>
      </w:r>
      <w:r>
        <w:rPr>
          <w:color w:val="231F20"/>
          <w:w w:val="90"/>
        </w:rPr>
        <w:t>а</w:t>
      </w:r>
      <w:r>
        <w:rPr>
          <w:color w:val="231F20"/>
          <w:spacing w:val="84"/>
          <w:w w:val="90"/>
        </w:rPr>
        <w:t> </w:t>
      </w:r>
      <w:r>
        <w:rPr>
          <w:color w:val="231F20"/>
          <w:spacing w:val="1"/>
          <w:w w:val="90"/>
        </w:rPr>
        <w:t>в</w:t>
      </w:r>
      <w:r>
        <w:rPr>
          <w:color w:val="231F20"/>
          <w:w w:val="90"/>
        </w:rPr>
        <w:t>о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врем</w:t>
      </w:r>
      <w:r>
        <w:rPr>
          <w:color w:val="231F20"/>
          <w:w w:val="90"/>
        </w:rPr>
        <w:t>я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Велико</w:t>
      </w:r>
      <w:r>
        <w:rPr>
          <w:color w:val="231F20"/>
          <w:w w:val="90"/>
        </w:rPr>
        <w:t>й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Отечественной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войны,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равной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26,6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(из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них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5"/>
        </w:rPr>
        <w:t>РСФСР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0"/>
        </w:rPr>
        <w:t>приходится</w:t>
      </w:r>
      <w:r>
        <w:rPr>
          <w:color w:val="231F20"/>
          <w:w w:val="96"/>
        </w:rPr>
        <w:t> </w:t>
      </w:r>
      <w:r>
        <w:rPr>
          <w:color w:val="231F20"/>
          <w:w w:val="90"/>
        </w:rPr>
        <w:t>14,6</w:t>
      </w:r>
      <w:r>
        <w:rPr>
          <w:color w:val="231F20"/>
          <w:spacing w:val="-54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-54"/>
          <w:w w:val="90"/>
        </w:rPr>
        <w:t> </w:t>
      </w:r>
      <w:r>
        <w:rPr>
          <w:color w:val="231F20"/>
          <w:w w:val="75"/>
        </w:rPr>
        <w:t>чел</w:t>
      </w:r>
      <w:r>
        <w:rPr>
          <w:color w:val="231F20"/>
          <w:w w:val="75"/>
        </w:rPr>
        <w:t>�</w:t>
      </w:r>
      <w:r>
        <w:rPr>
          <w:color w:val="231F20"/>
          <w:w w:val="75"/>
          <w:position w:val="9"/>
          <w:sz w:val="16"/>
          <w:szCs w:val="16"/>
        </w:rPr>
        <w:t>1</w:t>
      </w:r>
      <w:r>
        <w:rPr>
          <w:color w:val="231F20"/>
          <w:w w:val="75"/>
        </w:rPr>
        <w:t>)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63" w:firstLine="283"/>
        <w:jc w:val="both"/>
      </w:pPr>
      <w:r>
        <w:rPr>
          <w:color w:val="231F20"/>
          <w:w w:val="95"/>
        </w:rPr>
        <w:t>После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войны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всего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10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лет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(1946–1955)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численность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7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7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ю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75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)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в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89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счет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сверхвысокой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рождаемости</w:t>
      </w:r>
      <w:r>
        <w:rPr>
          <w:color w:val="231F20"/>
          <w:w w:val="95"/>
        </w:rPr>
        <w:t>�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Так,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РСФСР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этот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пе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543" w:lineRule="exact"/>
        <w:ind w:right="463"/>
        <w:jc w:val="both"/>
        <w:rPr>
          <w:rFonts w:ascii="Cambria Math" w:hAnsi="Cambria Math" w:cs="Cambria Math" w:eastAsia="Cambria Math"/>
        </w:rPr>
      </w:pPr>
      <w:r>
        <w:rPr>
          <w:color w:val="231F20"/>
          <w:w w:val="95"/>
        </w:rPr>
        <w:t>риод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коэффициент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фертильности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был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близок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трем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(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color w:val="231F20"/>
          <w:w w:val="95"/>
          <w:position w:val="-8"/>
          <w:sz w:val="16"/>
          <w:szCs w:val="16"/>
        </w:rPr>
        <w:t>ферт</w:t>
      </w:r>
      <w:r>
        <w:rPr>
          <w:color w:val="231F20"/>
          <w:spacing w:val="-1"/>
          <w:w w:val="95"/>
          <w:position w:val="-8"/>
          <w:sz w:val="16"/>
          <w:szCs w:val="16"/>
        </w:rPr>
        <w:t> </w:t>
      </w:r>
      <w:r>
        <w:rPr>
          <w:rFonts w:ascii="Cambria Math" w:hAnsi="Cambria Math" w:cs="Cambria Math" w:eastAsia="Cambria Math"/>
          <w:color w:val="231F20"/>
          <w:w w:val="95"/>
        </w:rPr>
        <w:t>≃</w:t>
      </w:r>
      <w:r>
        <w:rPr>
          <w:rFonts w:ascii="Cambria Math" w:hAnsi="Cambria Math" w:cs="Cambria Math" w:eastAsia="Cambria Math"/>
          <w:color w:val="000000"/>
          <w:w w:val="100"/>
        </w:rPr>
      </w:r>
    </w:p>
    <w:p>
      <w:pPr>
        <w:pStyle w:val="BodyText"/>
        <w:spacing w:line="142" w:lineRule="exact"/>
        <w:ind w:right="463"/>
        <w:jc w:val="both"/>
      </w:pPr>
      <w:r>
        <w:rPr>
          <w:color w:val="231F20"/>
          <w:w w:val="90"/>
        </w:rPr>
        <w:t>3,0),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75"/>
        </w:rPr>
        <w:t>т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е</w:t>
      </w:r>
      <w:r>
        <w:rPr>
          <w:color w:val="231F20"/>
          <w:w w:val="75"/>
        </w:rPr>
        <w:t>�</w:t>
      </w:r>
      <w:r>
        <w:rPr>
          <w:color w:val="231F20"/>
          <w:spacing w:val="36"/>
          <w:w w:val="75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1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женщину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репродуктивного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возраста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приход</w:t>
      </w:r>
      <w:r>
        <w:rPr>
          <w:color w:val="231F20"/>
          <w:spacing w:val="-1"/>
          <w:w w:val="90"/>
        </w:rPr>
        <w:t>и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64"/>
        <w:jc w:val="both"/>
      </w:pPr>
      <w:r>
        <w:rPr>
          <w:color w:val="231F20"/>
          <w:w w:val="95"/>
        </w:rPr>
        <w:t>лось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более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3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детей</w:t>
      </w:r>
      <w:r>
        <w:rPr>
          <w:color w:val="231F20"/>
          <w:w w:val="95"/>
          <w:position w:val="9"/>
          <w:sz w:val="16"/>
          <w:szCs w:val="16"/>
        </w:rPr>
        <w:t>2</w:t>
      </w:r>
      <w:r>
        <w:rPr>
          <w:color w:val="231F20"/>
          <w:w w:val="95"/>
        </w:rPr>
        <w:t>�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Безусловно,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было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вызвано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52"/>
          <w:w w:val="95"/>
        </w:rPr>
        <w:t> </w:t>
      </w:r>
      <w:r>
        <w:rPr>
          <w:color w:val="231F20"/>
          <w:w w:val="95"/>
        </w:rPr>
        <w:t>только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63"/>
        <w:jc w:val="both"/>
      </w:pPr>
      <w:r>
        <w:rPr>
          <w:color w:val="231F20"/>
          <w:spacing w:val="-1"/>
          <w:w w:val="95"/>
        </w:rPr>
        <w:t>естественны</w:t>
      </w:r>
      <w:r>
        <w:rPr>
          <w:color w:val="231F20"/>
          <w:w w:val="95"/>
        </w:rPr>
        <w:t>м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(отложенным</w:t>
      </w:r>
      <w:r>
        <w:rPr>
          <w:color w:val="231F20"/>
          <w:w w:val="95"/>
        </w:rPr>
        <w:t>)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послевоенны</w:t>
      </w:r>
      <w:r>
        <w:rPr>
          <w:color w:val="231F20"/>
          <w:w w:val="95"/>
        </w:rPr>
        <w:t>м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всплеско</w:t>
      </w:r>
      <w:r>
        <w:rPr>
          <w:color w:val="231F20"/>
          <w:w w:val="95"/>
        </w:rPr>
        <w:t>м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2"/>
          <w:w w:val="95"/>
        </w:rPr>
        <w:t>ро</w:t>
      </w:r>
      <w:r>
        <w:rPr>
          <w:color w:val="231F20"/>
          <w:w w:val="95"/>
        </w:rPr>
        <w:t>ж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63"/>
        <w:jc w:val="both"/>
        <w:rPr>
          <w:rFonts w:ascii="Times New Roman" w:hAnsi="Times New Roman" w:cs="Times New Roman" w:eastAsia="Times New Roman"/>
        </w:rPr>
      </w:pPr>
      <w:r>
        <w:rPr>
          <w:color w:val="231F20"/>
          <w:w w:val="95"/>
        </w:rPr>
        <w:t>даемости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оптимизмом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победы,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но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постоянно</w:t>
      </w:r>
      <w:r>
        <w:rPr>
          <w:color w:val="231F2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расту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</w:rPr>
      </w:r>
    </w:p>
    <w:p>
      <w:pPr>
        <w:spacing w:line="332" w:lineRule="exact"/>
        <w:ind w:left="117" w:right="463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щим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уровнем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благосостояния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советского</w:t>
      </w:r>
      <w:r>
        <w:rPr>
          <w:rFonts w:ascii="Malgun Gothic" w:hAnsi="Malgun Gothic" w:cs="Malgun Gothic" w:eastAsia="Malgun Gothic"/>
          <w:color w:val="231F20"/>
          <w:spacing w:val="-1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народа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уверенно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332" w:lineRule="exact"/>
        <w:ind w:left="117" w:right="5022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  <w:sz w:val="28"/>
          <w:szCs w:val="28"/>
        </w:rPr>
        <w:t>стью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будущем</w:t>
      </w:r>
      <w:r>
        <w:rPr>
          <w:rFonts w:ascii="Malgun Gothic" w:hAnsi="Malgun Gothic" w:cs="Malgun Gothic" w:eastAsia="Malgun Gothic"/>
          <w:color w:val="231F20"/>
          <w:spacing w:val="-26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страны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1"/>
        <w:rPr>
          <w:sz w:val="28"/>
          <w:szCs w:val="28"/>
        </w:rPr>
      </w:pPr>
      <w:r>
        <w:rPr>
          <w:sz w:val="28"/>
          <w:szCs w:val="28"/>
        </w:rPr>
      </w:r>
    </w:p>
    <w:p>
      <w:pPr>
        <w:numPr>
          <w:ilvl w:val="0"/>
          <w:numId w:val="11"/>
        </w:numPr>
        <w:tabs>
          <w:tab w:pos="539" w:val="left" w:leader="none"/>
        </w:tabs>
        <w:spacing w:line="167" w:lineRule="auto" w:before="38"/>
        <w:ind w:left="117" w:right="46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36.850399pt;margin-top:-.119853pt;width:56.693pt;height:.1pt;mso-position-horizontal-relative:page;mso-position-vertical-relative:paragraph;z-index:-12168" coordorigin="737,-2" coordsize="1134,2">
            <v:shape style="position:absolute;left:737;top:-2;width:1134;height:2" coordorigin="737,-2" coordsize="1134,0" path="m737,-2l1871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8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7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3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16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24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24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6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23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0"/>
          <w:numId w:val="11"/>
        </w:numPr>
        <w:tabs>
          <w:tab w:pos="541" w:val="left" w:leader="none"/>
        </w:tabs>
        <w:spacing w:line="167" w:lineRule="auto"/>
        <w:ind w:left="117" w:right="463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ш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</w:t>
      </w:r>
      <w:r>
        <w:rPr>
          <w:rFonts w:ascii="Malgun Gothic" w:hAnsi="Malgun Gothic" w:cs="Malgun Gothic" w:eastAsia="Malgun Gothic"/>
          <w:color w:val="231F20"/>
          <w:spacing w:val="38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  </w:t>
      </w:r>
      <w:r>
        <w:rPr>
          <w:rFonts w:ascii="Malgun Gothic" w:hAnsi="Malgun Gothic" w:cs="Malgun Gothic" w:eastAsia="Malgun Gothic"/>
          <w:color w:val="231F20"/>
          <w:spacing w:val="51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емо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</w:t>
      </w:r>
      <w:r>
        <w:rPr>
          <w:rFonts w:ascii="Malgun Gothic" w:hAnsi="Malgun Gothic" w:cs="Malgun Gothic" w:eastAsia="Malgun Gothic"/>
          <w:color w:val="231F20"/>
          <w:spacing w:val="38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</w:t>
      </w:r>
      <w:r>
        <w:rPr>
          <w:rFonts w:ascii="Malgun Gothic" w:hAnsi="Malgun Gothic" w:cs="Malgun Gothic" w:eastAsia="Malgun Gothic"/>
          <w:color w:val="231F20"/>
          <w:spacing w:val="38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</w:t>
      </w:r>
      <w:r>
        <w:rPr>
          <w:rFonts w:ascii="Malgun Gothic" w:hAnsi="Malgun Gothic" w:cs="Malgun Gothic" w:eastAsia="Malgun Gothic"/>
          <w:color w:val="231F20"/>
          <w:spacing w:val="3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  </w:t>
      </w:r>
      <w:r>
        <w:rPr>
          <w:rFonts w:ascii="Malgun Gothic" w:hAnsi="Malgun Gothic" w:cs="Malgun Gothic" w:eastAsia="Malgun Gothic"/>
          <w:color w:val="231F20"/>
          <w:spacing w:val="38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86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щ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9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–</w:t>
      </w:r>
      <w:r>
        <w:rPr>
          <w:rFonts w:ascii="Malgun Gothic" w:hAnsi="Malgun Gothic" w:cs="Malgun Gothic" w:eastAsia="Malgun Gothic"/>
          <w:color w:val="231F20"/>
          <w:spacing w:val="9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y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6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_</w:t>
      </w:r>
      <w:r>
        <w:rPr>
          <w:rFonts w:ascii="Malgun Gothic" w:hAnsi="Malgun Gothic" w:cs="Malgun Gothic" w:eastAsia="Malgun Gothic"/>
          <w:color w:val="231F20"/>
          <w:spacing w:val="8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119"/>
          <w:headerReference w:type="even" r:id="rId120"/>
          <w:footerReference w:type="default" r:id="rId121"/>
          <w:pgSz w:w="9355" w:h="13620"/>
          <w:pgMar w:header="775" w:footer="0" w:top="1180" w:bottom="280" w:left="620" w:right="500"/>
          <w:pgNumType w:start="69"/>
        </w:sectPr>
      </w:pP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Heading4"/>
        <w:spacing w:line="250" w:lineRule="auto" w:before="61"/>
        <w:ind w:left="463" w:right="2115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6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л</w:t>
      </w:r>
      <w:r>
        <w:rPr>
          <w:rFonts w:ascii="Arial" w:hAnsi="Arial" w:cs="Arial" w:eastAsia="Arial"/>
          <w:color w:val="231F20"/>
          <w:spacing w:val="-5"/>
          <w:w w:val="95"/>
        </w:rPr>
        <w:t>и</w:t>
      </w:r>
      <w:r>
        <w:rPr>
          <w:rFonts w:ascii="Arial" w:hAnsi="Arial" w:cs="Arial" w:eastAsia="Arial"/>
          <w:color w:val="231F20"/>
          <w:w w:val="95"/>
        </w:rPr>
        <w:t>ч</w:t>
      </w:r>
      <w:r>
        <w:rPr>
          <w:rFonts w:ascii="Arial" w:hAnsi="Arial" w:cs="Arial" w:eastAsia="Arial"/>
          <w:color w:val="231F20"/>
          <w:w w:val="95"/>
        </w:rPr>
        <w:t>е</w:t>
      </w:r>
      <w:r>
        <w:rPr>
          <w:rFonts w:ascii="Arial" w:hAnsi="Arial" w:cs="Arial" w:eastAsia="Arial"/>
          <w:color w:val="231F20"/>
          <w:spacing w:val="4"/>
          <w:w w:val="95"/>
        </w:rPr>
        <w:t>с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spacing w:val="-2"/>
          <w:w w:val="95"/>
        </w:rPr>
        <w:t>в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31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ж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щ</w:t>
      </w:r>
      <w:r>
        <w:rPr>
          <w:rFonts w:ascii="Arial" w:hAnsi="Arial" w:cs="Arial" w:eastAsia="Arial"/>
          <w:color w:val="231F20"/>
          <w:w w:val="95"/>
        </w:rPr>
        <w:t>ин</w:t>
      </w:r>
      <w:r>
        <w:rPr>
          <w:rFonts w:ascii="Arial" w:hAnsi="Arial" w:cs="Arial" w:eastAsia="Arial"/>
          <w:color w:val="231F20"/>
          <w:spacing w:val="-30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д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т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1"/>
          <w:w w:val="95"/>
        </w:rPr>
        <w:t>д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1"/>
          <w:w w:val="95"/>
        </w:rPr>
        <w:t>г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31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в</w:t>
      </w:r>
      <w:r>
        <w:rPr>
          <w:rFonts w:ascii="Arial" w:hAnsi="Arial" w:cs="Arial" w:eastAsia="Arial"/>
          <w:color w:val="231F20"/>
          <w:spacing w:val="-4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з</w:t>
      </w:r>
      <w:r>
        <w:rPr>
          <w:rFonts w:ascii="Arial" w:hAnsi="Arial" w:cs="Arial" w:eastAsia="Arial"/>
          <w:color w:val="231F20"/>
          <w:spacing w:val="-1"/>
          <w:w w:val="95"/>
        </w:rPr>
        <w:t>р</w:t>
      </w:r>
      <w:r>
        <w:rPr>
          <w:rFonts w:ascii="Arial" w:hAnsi="Arial" w:cs="Arial" w:eastAsia="Arial"/>
          <w:color w:val="231F20"/>
          <w:spacing w:val="-2"/>
          <w:w w:val="95"/>
        </w:rPr>
        <w:t>а</w:t>
      </w:r>
      <w:r>
        <w:rPr>
          <w:rFonts w:ascii="Arial" w:hAnsi="Arial" w:cs="Arial" w:eastAsia="Arial"/>
          <w:color w:val="231F20"/>
          <w:spacing w:val="4"/>
          <w:w w:val="95"/>
        </w:rPr>
        <w:t>с</w:t>
      </w:r>
      <w:r>
        <w:rPr>
          <w:rFonts w:ascii="Arial" w:hAnsi="Arial" w:cs="Arial" w:eastAsia="Arial"/>
          <w:color w:val="231F20"/>
          <w:spacing w:val="-2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а</w:t>
      </w:r>
      <w:r>
        <w:rPr>
          <w:rFonts w:ascii="Arial" w:hAnsi="Arial" w:cs="Arial" w:eastAsia="Arial"/>
          <w:color w:val="231F20"/>
          <w:w w:val="94"/>
        </w:rPr>
        <w:t> 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spacing w:val="-1"/>
          <w:w w:val="95"/>
        </w:rPr>
        <w:t>а</w:t>
      </w:r>
      <w:r>
        <w:rPr>
          <w:rFonts w:ascii="Arial" w:hAnsi="Arial" w:cs="Arial" w:eastAsia="Arial"/>
          <w:color w:val="231F20"/>
          <w:spacing w:val="6"/>
          <w:w w:val="95"/>
        </w:rPr>
        <w:t>к</w:t>
      </w:r>
      <w:r>
        <w:rPr>
          <w:rFonts w:ascii="Arial" w:hAnsi="Arial" w:cs="Arial" w:eastAsia="Arial"/>
          <w:color w:val="231F20"/>
          <w:spacing w:val="-1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ив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1"/>
          <w:w w:val="95"/>
        </w:rPr>
        <w:t>г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д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т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р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1"/>
          <w:w w:val="95"/>
        </w:rPr>
        <w:t>д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1"/>
          <w:w w:val="95"/>
        </w:rPr>
        <w:t>г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21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в</w:t>
      </w:r>
      <w:r>
        <w:rPr>
          <w:rFonts w:ascii="Arial" w:hAnsi="Arial" w:cs="Arial" w:eastAsia="Arial"/>
          <w:color w:val="231F20"/>
          <w:spacing w:val="-4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з</w:t>
      </w:r>
      <w:r>
        <w:rPr>
          <w:rFonts w:ascii="Arial" w:hAnsi="Arial" w:cs="Arial" w:eastAsia="Arial"/>
          <w:color w:val="231F20"/>
          <w:spacing w:val="-1"/>
          <w:w w:val="95"/>
        </w:rPr>
        <w:t>р</w:t>
      </w:r>
      <w:r>
        <w:rPr>
          <w:rFonts w:ascii="Arial" w:hAnsi="Arial" w:cs="Arial" w:eastAsia="Arial"/>
          <w:color w:val="231F20"/>
          <w:spacing w:val="-2"/>
          <w:w w:val="95"/>
        </w:rPr>
        <w:t>а</w:t>
      </w:r>
      <w:r>
        <w:rPr>
          <w:rFonts w:ascii="Arial" w:hAnsi="Arial" w:cs="Arial" w:eastAsia="Arial"/>
          <w:color w:val="231F20"/>
          <w:spacing w:val="4"/>
          <w:w w:val="95"/>
        </w:rPr>
        <w:t>с</w:t>
      </w:r>
      <w:r>
        <w:rPr>
          <w:rFonts w:ascii="Arial" w:hAnsi="Arial" w:cs="Arial" w:eastAsia="Arial"/>
          <w:color w:val="231F20"/>
          <w:spacing w:val="-2"/>
          <w:w w:val="95"/>
        </w:rPr>
        <w:t>т</w:t>
      </w:r>
      <w:r>
        <w:rPr>
          <w:rFonts w:ascii="Arial" w:hAnsi="Arial" w:cs="Arial" w:eastAsia="Arial"/>
          <w:color w:val="231F20"/>
          <w:w w:val="95"/>
        </w:rPr>
        <w:t>а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159" w:lineRule="auto" w:before="97"/>
        <w:ind w:left="463" w:right="114" w:firstLine="283"/>
        <w:jc w:val="both"/>
      </w:pPr>
      <w:r>
        <w:rPr>
          <w:color w:val="231F20"/>
          <w:spacing w:val="1"/>
          <w:w w:val="90"/>
        </w:rPr>
        <w:t>Динамик</w:t>
      </w:r>
      <w:r>
        <w:rPr>
          <w:color w:val="231F20"/>
          <w:w w:val="90"/>
        </w:rPr>
        <w:t>а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1"/>
          <w:w w:val="90"/>
        </w:rPr>
        <w:t>рождаемост</w:t>
      </w:r>
      <w:r>
        <w:rPr>
          <w:color w:val="231F20"/>
          <w:w w:val="90"/>
        </w:rPr>
        <w:t>и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1"/>
          <w:w w:val="90"/>
        </w:rPr>
        <w:t>существенн</w:t>
      </w:r>
      <w:r>
        <w:rPr>
          <w:color w:val="231F20"/>
          <w:w w:val="90"/>
        </w:rPr>
        <w:t>о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1"/>
          <w:w w:val="90"/>
        </w:rPr>
        <w:t>зависи</w:t>
      </w:r>
      <w:r>
        <w:rPr>
          <w:color w:val="231F20"/>
          <w:w w:val="90"/>
        </w:rPr>
        <w:t>т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т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1"/>
          <w:w w:val="90"/>
        </w:rPr>
        <w:t>кол</w:t>
      </w:r>
      <w:r>
        <w:rPr>
          <w:color w:val="231F20"/>
          <w:spacing w:val="-1"/>
          <w:w w:val="90"/>
        </w:rPr>
        <w:t>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честв</w:t>
      </w:r>
      <w:r>
        <w:rPr>
          <w:color w:val="231F20"/>
          <w:w w:val="90"/>
        </w:rPr>
        <w:t>а</w:t>
      </w:r>
      <w:r>
        <w:rPr>
          <w:color w:val="231F20"/>
          <w:spacing w:val="73"/>
          <w:w w:val="90"/>
        </w:rPr>
        <w:t> </w:t>
      </w:r>
      <w:r>
        <w:rPr>
          <w:color w:val="231F20"/>
          <w:w w:val="90"/>
        </w:rPr>
        <w:t>женщи</w:t>
      </w:r>
      <w:r>
        <w:rPr>
          <w:color w:val="231F20"/>
          <w:w w:val="90"/>
        </w:rPr>
        <w:t>н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детородног</w:t>
      </w:r>
      <w:r>
        <w:rPr>
          <w:color w:val="231F20"/>
          <w:w w:val="90"/>
        </w:rPr>
        <w:t>о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возраст</w:t>
      </w:r>
      <w:r>
        <w:rPr>
          <w:color w:val="231F20"/>
          <w:w w:val="90"/>
        </w:rPr>
        <w:t>а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(п</w:t>
      </w:r>
      <w:r>
        <w:rPr>
          <w:color w:val="231F20"/>
          <w:w w:val="90"/>
        </w:rPr>
        <w:t>о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критериям</w:t>
      </w:r>
      <w:r>
        <w:rPr>
          <w:color w:val="231F20"/>
          <w:w w:val="90"/>
        </w:rPr>
        <w:t>и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ВОЗ</w:t>
      </w:r>
      <w:r>
        <w:rPr>
          <w:color w:val="231F20"/>
          <w:spacing w:val="1"/>
          <w:w w:val="104"/>
        </w:rPr>
        <w:t> </w:t>
      </w:r>
      <w:r>
        <w:rPr>
          <w:color w:val="231F20"/>
          <w:w w:val="90"/>
        </w:rPr>
        <w:t>э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15</w:t>
      </w:r>
      <w:r>
        <w:rPr>
          <w:color w:val="231F20"/>
          <w:w w:val="90"/>
        </w:rPr>
        <w:t>–</w:t>
      </w:r>
      <w:r>
        <w:rPr>
          <w:color w:val="231F20"/>
          <w:w w:val="90"/>
        </w:rPr>
        <w:t>49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)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ра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,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w w:val="90"/>
        </w:rPr>
        <w:t>от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р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е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обо</w:t>
      </w:r>
      <w:r>
        <w:rPr>
          <w:color w:val="231F20"/>
          <w:w w:val="90"/>
        </w:rPr>
        <w:t>з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ач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м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ре</w:t>
      </w:r>
      <w:r>
        <w:rPr>
          <w:color w:val="231F20"/>
          <w:w w:val="90"/>
        </w:rPr>
        <w:t>з</w:t>
      </w:r>
      <w:r>
        <w:rPr>
          <w:color w:val="231F20"/>
          <w:spacing w:val="24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N</w:t>
      </w:r>
      <w:r>
        <w:rPr>
          <w:color w:val="231F20"/>
          <w:w w:val="90"/>
          <w:position w:val="-8"/>
          <w:sz w:val="16"/>
          <w:szCs w:val="16"/>
        </w:rPr>
        <w:t>ф</w:t>
      </w:r>
      <w:r>
        <w:rPr>
          <w:color w:val="231F20"/>
          <w:w w:val="90"/>
          <w:position w:val="-8"/>
          <w:sz w:val="16"/>
          <w:szCs w:val="16"/>
        </w:rPr>
        <w:t>е</w:t>
      </w:r>
      <w:r>
        <w:rPr>
          <w:color w:val="231F20"/>
          <w:w w:val="90"/>
          <w:position w:val="-8"/>
          <w:sz w:val="16"/>
          <w:szCs w:val="16"/>
        </w:rPr>
        <w:t>р</w:t>
      </w:r>
      <w:r>
        <w:rPr>
          <w:color w:val="231F20"/>
          <w:w w:val="90"/>
          <w:position w:val="-8"/>
          <w:sz w:val="16"/>
          <w:szCs w:val="16"/>
        </w:rPr>
        <w:t>т</w:t>
      </w:r>
      <w:r>
        <w:rPr>
          <w:color w:val="231F20"/>
          <w:w w:val="90"/>
        </w:rPr>
        <w:t>�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дельн</w:t>
      </w:r>
      <w:r>
        <w:rPr>
          <w:color w:val="231F20"/>
          <w:w w:val="90"/>
        </w:rPr>
        <w:t>о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выдели</w:t>
      </w:r>
      <w:r>
        <w:rPr>
          <w:color w:val="231F20"/>
          <w:w w:val="90"/>
        </w:rPr>
        <w:t>м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числ</w:t>
      </w:r>
      <w:r>
        <w:rPr>
          <w:color w:val="231F20"/>
          <w:w w:val="90"/>
        </w:rPr>
        <w:t>о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женщи</w:t>
      </w:r>
      <w:r>
        <w:rPr>
          <w:color w:val="231F20"/>
          <w:w w:val="90"/>
        </w:rPr>
        <w:t>н</w:t>
      </w:r>
      <w:r>
        <w:rPr>
          <w:color w:val="231F20"/>
          <w:spacing w:val="67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N</w:t>
      </w:r>
      <w:r>
        <w:rPr>
          <w:rFonts w:ascii="Times New Roman" w:hAnsi="Times New Roman" w:cs="Times New Roman" w:eastAsia="Times New Roman"/>
          <w:i/>
          <w:color w:val="231F20"/>
          <w:spacing w:val="-116"/>
          <w:w w:val="90"/>
        </w:rPr>
        <w:t>*</w:t>
      </w:r>
      <w:r>
        <w:rPr>
          <w:color w:val="231F20"/>
          <w:w w:val="90"/>
          <w:position w:val="-8"/>
          <w:sz w:val="16"/>
          <w:szCs w:val="16"/>
        </w:rPr>
        <w:t>ферт</w:t>
      </w:r>
      <w:r>
        <w:rPr>
          <w:color w:val="231F20"/>
          <w:spacing w:val="3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наиболе</w:t>
      </w:r>
      <w:r>
        <w:rPr>
          <w:color w:val="231F20"/>
          <w:w w:val="90"/>
        </w:rPr>
        <w:t>е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активном</w:t>
      </w:r>
      <w:r>
        <w:rPr>
          <w:color w:val="231F20"/>
          <w:spacing w:val="1"/>
          <w:w w:val="96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-2"/>
          <w:w w:val="90"/>
        </w:rPr>
        <w:t>т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2"/>
          <w:w w:val="90"/>
        </w:rPr>
        <w:t>о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 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-2"/>
          <w:w w:val="90"/>
        </w:rPr>
        <w:t>з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2"/>
          <w:w w:val="90"/>
        </w:rPr>
        <w:t>а</w:t>
      </w:r>
      <w:r>
        <w:rPr>
          <w:color w:val="231F20"/>
          <w:spacing w:val="-2"/>
          <w:w w:val="90"/>
        </w:rPr>
        <w:t>с</w:t>
      </w:r>
      <w:r>
        <w:rPr>
          <w:color w:val="231F20"/>
          <w:spacing w:val="-2"/>
          <w:w w:val="90"/>
        </w:rPr>
        <w:t>т</w:t>
      </w:r>
      <w:r>
        <w:rPr>
          <w:color w:val="231F20"/>
          <w:w w:val="90"/>
        </w:rPr>
        <w:t>е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2"/>
          <w:w w:val="90"/>
        </w:rPr>
        <w:t>2</w:t>
      </w:r>
      <w:r>
        <w:rPr>
          <w:color w:val="231F20"/>
          <w:spacing w:val="-2"/>
          <w:w w:val="90"/>
        </w:rPr>
        <w:t>0</w:t>
      </w:r>
      <w:r>
        <w:rPr>
          <w:color w:val="231F20"/>
          <w:spacing w:val="-2"/>
          <w:w w:val="90"/>
        </w:rPr>
        <w:t>–</w:t>
      </w:r>
      <w:r>
        <w:rPr>
          <w:color w:val="231F20"/>
          <w:spacing w:val="-2"/>
          <w:w w:val="90"/>
        </w:rPr>
        <w:t>3</w:t>
      </w:r>
      <w:r>
        <w:rPr>
          <w:color w:val="231F20"/>
          <w:w w:val="90"/>
        </w:rPr>
        <w:t>4</w:t>
      </w:r>
      <w:r>
        <w:rPr>
          <w:color w:val="231F20"/>
          <w:spacing w:val="5"/>
          <w:w w:val="90"/>
        </w:rPr>
        <w:t> </w:t>
      </w:r>
      <w:r>
        <w:rPr>
          <w:color w:val="231F20"/>
          <w:spacing w:val="-2"/>
          <w:w w:val="90"/>
        </w:rPr>
        <w:t>г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1"/>
          <w:w w:val="90"/>
        </w:rPr>
        <w:t>а</w:t>
      </w:r>
      <w:r>
        <w:rPr>
          <w:color w:val="231F20"/>
          <w:w w:val="90"/>
        </w:rPr>
        <w:t>�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2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2"/>
          <w:w w:val="90"/>
        </w:rPr>
        <w:t>а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2"/>
          <w:w w:val="90"/>
        </w:rPr>
        <w:t>ы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 </w:t>
      </w:r>
      <w:r>
        <w:rPr>
          <w:color w:val="231F20"/>
          <w:spacing w:val="-2"/>
          <w:w w:val="90"/>
        </w:rPr>
        <w:t>Р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-2"/>
          <w:w w:val="90"/>
        </w:rPr>
        <w:t>с</w:t>
      </w:r>
      <w:r>
        <w:rPr>
          <w:color w:val="231F20"/>
          <w:spacing w:val="-2"/>
          <w:w w:val="90"/>
        </w:rPr>
        <w:t>с</w:t>
      </w:r>
      <w:r>
        <w:rPr>
          <w:color w:val="231F20"/>
          <w:spacing w:val="-2"/>
          <w:w w:val="90"/>
        </w:rPr>
        <w:t>т</w:t>
      </w:r>
      <w:r>
        <w:rPr>
          <w:color w:val="231F20"/>
          <w:spacing w:val="-2"/>
          <w:w w:val="90"/>
        </w:rPr>
        <w:t>а</w:t>
      </w:r>
      <w:r>
        <w:rPr>
          <w:color w:val="231F20"/>
          <w:spacing w:val="-2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2"/>
          <w:w w:val="90"/>
        </w:rPr>
        <w:t>(</w:t>
      </w:r>
      <w:r>
        <w:rPr>
          <w:color w:val="231F20"/>
          <w:spacing w:val="-2"/>
          <w:w w:val="90"/>
        </w:rPr>
        <w:t>2</w:t>
      </w:r>
      <w:r>
        <w:rPr>
          <w:color w:val="231F20"/>
          <w:spacing w:val="-2"/>
          <w:w w:val="90"/>
        </w:rPr>
        <w:t>0</w:t>
      </w:r>
      <w:r>
        <w:rPr>
          <w:color w:val="231F20"/>
          <w:spacing w:val="-2"/>
          <w:w w:val="90"/>
        </w:rPr>
        <w:t>0</w:t>
      </w:r>
      <w:r>
        <w:rPr>
          <w:color w:val="231F20"/>
          <w:spacing w:val="-2"/>
          <w:w w:val="90"/>
        </w:rPr>
        <w:t>0</w:t>
      </w:r>
      <w:r>
        <w:rPr>
          <w:color w:val="231F20"/>
          <w:w w:val="90"/>
        </w:rPr>
        <w:t>–</w:t>
      </w:r>
      <w:r>
        <w:rPr>
          <w:color w:val="231F20"/>
          <w:w w:val="138"/>
        </w:rPr>
        <w:t> </w:t>
      </w:r>
      <w:r>
        <w:rPr>
          <w:color w:val="231F20"/>
          <w:w w:val="90"/>
        </w:rPr>
        <w:t>2022),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именно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женщин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этого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возраста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приходилось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около</w:t>
      </w:r>
      <w:r>
        <w:rPr>
          <w:color w:val="231F20"/>
          <w:w w:val="93"/>
        </w:rPr>
        <w:t> </w:t>
      </w:r>
      <w:r>
        <w:rPr>
          <w:color w:val="231F20"/>
          <w:w w:val="90"/>
        </w:rPr>
        <w:t>80%</w:t>
      </w:r>
      <w:r>
        <w:rPr>
          <w:color w:val="231F20"/>
          <w:spacing w:val="-30"/>
          <w:w w:val="90"/>
        </w:rPr>
        <w:t> </w:t>
      </w:r>
      <w:r>
        <w:rPr>
          <w:color w:val="231F20"/>
          <w:w w:val="90"/>
        </w:rPr>
        <w:t>рожденных</w:t>
      </w:r>
      <w:r>
        <w:rPr>
          <w:color w:val="231F20"/>
          <w:spacing w:val="-30"/>
          <w:w w:val="90"/>
        </w:rPr>
        <w:t> </w:t>
      </w:r>
      <w:r>
        <w:rPr>
          <w:color w:val="231F20"/>
          <w:w w:val="90"/>
        </w:rPr>
        <w:t>детей</w:t>
      </w:r>
      <w:r>
        <w:rPr>
          <w:color w:val="231F20"/>
          <w:spacing w:val="-3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29"/>
          <w:w w:val="90"/>
        </w:rPr>
        <w:t> </w:t>
      </w:r>
      <w:r>
        <w:rPr>
          <w:color w:val="231F20"/>
          <w:w w:val="90"/>
        </w:rPr>
        <w:t>год</w:t>
      </w:r>
      <w:r>
        <w:rPr>
          <w:color w:val="231F20"/>
          <w:w w:val="90"/>
          <w:position w:val="9"/>
          <w:sz w:val="16"/>
          <w:szCs w:val="16"/>
        </w:rPr>
        <w:t>1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after="0" w:line="159" w:lineRule="auto"/>
        <w:jc w:val="both"/>
        <w:sectPr>
          <w:headerReference w:type="default" r:id="rId122"/>
          <w:headerReference w:type="even" r:id="rId123"/>
          <w:footerReference w:type="default" r:id="rId124"/>
          <w:pgSz w:w="9355" w:h="13620"/>
          <w:pgMar w:header="775" w:footer="0" w:top="1180" w:bottom="280" w:left="500" w:right="620"/>
        </w:sectPr>
      </w:pPr>
    </w:p>
    <w:p>
      <w:pPr>
        <w:spacing w:line="180" w:lineRule="exact" w:before="4"/>
        <w:rPr>
          <w:sz w:val="18"/>
          <w:szCs w:val="18"/>
        </w:rPr>
      </w:pPr>
      <w:r>
        <w:rPr>
          <w:sz w:val="18"/>
          <w:szCs w:val="18"/>
        </w:rPr>
      </w:r>
    </w:p>
    <w:p>
      <w:pPr>
        <w:tabs>
          <w:tab w:pos="2613" w:val="left" w:leader="none"/>
        </w:tabs>
        <w:spacing w:line="265" w:lineRule="exact"/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Georgia" w:hAnsi="Georgia" w:cs="Georgia" w:eastAsia="Georgia"/>
          <w:i/>
          <w:color w:val="009444"/>
          <w:w w:val="100"/>
          <w:position w:val="2"/>
          <w:sz w:val="18"/>
          <w:szCs w:val="18"/>
        </w:rPr>
        <w:t>N</w:t>
      </w:r>
      <w:r>
        <w:rPr>
          <w:rFonts w:ascii="Arial" w:hAnsi="Arial" w:cs="Arial" w:eastAsia="Arial"/>
          <w:color w:val="009444"/>
          <w:w w:val="100"/>
          <w:sz w:val="10"/>
          <w:szCs w:val="10"/>
        </w:rPr>
        <w:t>ферт</w:t>
      </w:r>
      <w:r>
        <w:rPr>
          <w:rFonts w:ascii="Arial" w:hAnsi="Arial" w:cs="Arial" w:eastAsia="Arial"/>
          <w:color w:val="009444"/>
          <w:w w:val="100"/>
          <w:sz w:val="10"/>
          <w:szCs w:val="10"/>
        </w:rPr>
        <w:tab/>
      </w:r>
      <w:r>
        <w:rPr>
          <w:rFonts w:ascii="Arial" w:hAnsi="Arial" w:cs="Arial" w:eastAsia="Arial"/>
          <w:color w:val="231F20"/>
          <w:w w:val="90"/>
          <w:position w:val="-7"/>
          <w:sz w:val="18"/>
          <w:szCs w:val="18"/>
        </w:rPr>
        <w:t>I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16"/>
        <w:rPr>
          <w:sz w:val="26"/>
          <w:szCs w:val="26"/>
        </w:rPr>
      </w:pPr>
      <w:r>
        <w:rPr/>
        <w:br w:type="column"/>
      </w:r>
      <w:r>
        <w:rPr>
          <w:sz w:val="26"/>
          <w:szCs w:val="26"/>
        </w:rPr>
      </w:r>
    </w:p>
    <w:p>
      <w:pPr>
        <w:tabs>
          <w:tab w:pos="2355" w:val="left" w:leader="none"/>
        </w:tabs>
        <w:spacing w:line="174" w:lineRule="exact"/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90"/>
          <w:sz w:val="18"/>
          <w:szCs w:val="18"/>
        </w:rPr>
        <w:t>II</w:t>
      </w:r>
      <w:r>
        <w:rPr>
          <w:rFonts w:ascii="Arial" w:hAnsi="Arial" w:cs="Arial" w:eastAsia="Arial"/>
          <w:color w:val="231F20"/>
          <w:w w:val="9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85"/>
          <w:sz w:val="18"/>
          <w:szCs w:val="18"/>
        </w:rPr>
        <w:t>III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2" w:lineRule="exact" w:before="46"/>
        <w:ind w:left="96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160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/>
        <w:ind w:left="44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50.390999pt;margin-top:-4.639225pt;width:358.827pt;height:216.2918pt;mso-position-horizontal-relative:page;mso-position-vertical-relative:paragraph;z-index:-12167" coordorigin="1008,-93" coordsize="7177,4326">
            <v:group style="position:absolute;left:1478;top:3745;width:6538;height:2" coordorigin="1478,3745" coordsize="6538,2">
              <v:shape style="position:absolute;left:1478;top:3745;width:6538;height:2" coordorigin="1478,3745" coordsize="6538,0" path="m1478,3745l8016,3745e" filled="f" stroked="t" strokeweight=".5pt" strokecolor="#939598">
                <v:path arrowok="t"/>
              </v:shape>
            </v:group>
            <v:group style="position:absolute;left:1478;top:3265;width:6538;height:2" coordorigin="1478,3265" coordsize="6538,2">
              <v:shape style="position:absolute;left:1478;top:3265;width:6538;height:2" coordorigin="1478,3265" coordsize="6538,0" path="m1478,3265l8016,3265e" filled="f" stroked="t" strokeweight=".5pt" strokecolor="#939598">
                <v:path arrowok="t"/>
              </v:shape>
            </v:group>
            <v:group style="position:absolute;left:1478;top:2790;width:6538;height:2" coordorigin="1478,2790" coordsize="6538,2">
              <v:shape style="position:absolute;left:1478;top:2790;width:6538;height:2" coordorigin="1478,2790" coordsize="6538,0" path="m1478,2790l8016,2790e" filled="f" stroked="t" strokeweight=".5pt" strokecolor="#939598">
                <v:path arrowok="t"/>
              </v:shape>
            </v:group>
            <v:group style="position:absolute;left:1514;top:2487;width:6452;height:701" coordorigin="1514,2487" coordsize="6452,701">
              <v:shape style="position:absolute;left:1514;top:2487;width:6452;height:701" coordorigin="1514,2487" coordsize="6452,701" path="m1514,2572l1587,2625,1652,2677,1729,2755,1797,2803,1876,2867,1942,2888,2011,2891,2092,2881,2162,2864,2233,2860,2306,2860,2372,2874,2453,2884,2520,2891,2590,2869,2661,2831,2734,2780,2818,2689,2883,2622,2943,2580,3022,2538,3094,2516,3159,2497,3237,2487,3309,2487,3381,2501,3450,2521,3528,2551,3595,2579,3669,2613,3738,2638,3810,2662,3883,2709,3950,2732,4031,2754,4110,2765,4182,2774,4241,2777,4310,2775,4385,2765,4454,2754,4525,2723,4596,2681,4671,2657,4741,2637,4799,2613,4885,2591,4955,2577,5026,2557,5106,2553,5183,2553,5242,2567,5315,2589,5387,2625,5456,2635,5529,2680,5601,2726,5671,2776,5744,2837,5818,2891,5895,2946,5963,3013,6032,3060,6103,3116,6176,3144,6252,3163,6331,3184,6390,3188,6460,3184,6531,3188,6605,3160,6674,3140,6753,3101,6827,3073,6891,3046,6958,3021,7033,2992,7105,2976,7178,2959,7250,2947,7311,2936,7385,2927,7454,2930,7542,2937,7622,2941,7689,2960,7753,2973,7821,2985,7886,3001,7966,3031e" filled="f" stroked="t" strokeweight=".75pt" strokecolor="#ED1C24">
                <v:path arrowok="t"/>
              </v:shape>
              <v:shape style="position:absolute;left:1478;top:2441;width:6530;height:787" type="#_x0000_t75" stroked="false">
                <v:imagedata r:id="rId125" o:title=""/>
              </v:shape>
            </v:group>
            <v:group style="position:absolute;left:1478;top:2312;width:6538;height:2" coordorigin="1478,2312" coordsize="6538,2">
              <v:shape style="position:absolute;left:1478;top:2312;width:6538;height:2" coordorigin="1478,2312" coordsize="6538,0" path="m1478,2312l8016,2312e" filled="f" stroked="t" strokeweight=".5pt" strokecolor="#939598">
                <v:path arrowok="t"/>
              </v:shape>
            </v:group>
            <v:group style="position:absolute;left:1478;top:1835;width:6538;height:2" coordorigin="1478,1835" coordsize="6538,2">
              <v:shape style="position:absolute;left:1478;top:1835;width:6538;height:2" coordorigin="1478,1835" coordsize="6538,0" path="m1478,1835l8016,1835e" filled="f" stroked="t" strokeweight=".5pt" strokecolor="#939598">
                <v:path arrowok="t"/>
              </v:shape>
            </v:group>
            <v:group style="position:absolute;left:1478;top:1355;width:6538;height:2" coordorigin="1478,1355" coordsize="6538,2">
              <v:shape style="position:absolute;left:1478;top:1355;width:6538;height:2" coordorigin="1478,1355" coordsize="6538,0" path="m1478,1355l8016,1355e" filled="f" stroked="t" strokeweight=".5pt" strokecolor="#939598">
                <v:path arrowok="t"/>
              </v:shape>
            </v:group>
            <v:group style="position:absolute;left:1478;top:875;width:6538;height:2" coordorigin="1478,875" coordsize="6538,2">
              <v:shape style="position:absolute;left:1478;top:875;width:6538;height:2" coordorigin="1478,875" coordsize="6538,0" path="m1478,875l8016,875e" filled="f" stroked="t" strokeweight=".5pt" strokecolor="#939598">
                <v:path arrowok="t"/>
              </v:shape>
            </v:group>
            <v:group style="position:absolute;left:1612;top:395;width:6404;height:2" coordorigin="1612,395" coordsize="6404,2">
              <v:shape style="position:absolute;left:1612;top:395;width:6404;height:2" coordorigin="1612,395" coordsize="6404,0" path="m1612,395l8016,395e" filled="f" stroked="t" strokeweight=".5pt" strokecolor="#939598">
                <v:path arrowok="t"/>
              </v:shape>
            </v:group>
            <v:group style="position:absolute;left:1480;top:990;width:65;height:67" coordorigin="1480,990" coordsize="65,67">
              <v:shape style="position:absolute;left:1480;top:990;width:65;height:67" coordorigin="1480,990" coordsize="65,67" path="m1509,990l1493,996,1482,1013,1480,1040,1495,1053,1520,1057,1538,1045,1545,1025,1543,1014,1531,997,1509,990xe" filled="t" fillcolor="#009444" stroked="f">
                <v:path arrowok="t"/>
                <v:fill type="solid"/>
              </v:shape>
            </v:group>
            <v:group style="position:absolute;left:1517;top:404;width:6456;height:1141" coordorigin="1517,404" coordsize="6456,1141">
              <v:shape style="position:absolute;left:1517;top:404;width:6456;height:1141" coordorigin="1517,404" coordsize="6456,1141" path="m1517,1032l1587,1047,1663,1063,1735,1063,1811,1047,1872,1020,1937,997,2016,958,2082,919,2154,875,2227,836,2304,787,2376,749,2446,721,2518,702,2596,690,2662,687,2734,689,2800,691,2878,696,2950,700,3014,694,3092,687,3164,683,3237,683,3307,683,3379,702,3450,726,3536,755,3595,772,3661,781,3738,774,3810,762,3885,734,3953,666,4025,590,4095,545,4172,516,4241,488,4311,467,4383,456,4455,442,4527,433,4597,404,4677,422,4747,440,4812,476,4885,504,4956,552,5024,596,5100,649,5170,702,5242,755,5319,804,5388,841,5465,808,5529,837,5600,875,5671,899,5745,918,5818,950,5875,962,5953,990,6018,1019,6096,1036,6162,1063,6238,1073,6317,1089,6390,1104,6475,1112,6532,1135,6605,1163,6679,1187,6753,1210,6818,1239,6889,1275,6964,1312,7044,1356,7115,1391,7192,1434,7271,1471,7329,1489,7399,1509,7471,1524,7536,1536,7607,1545,7687,1541,7752,1530,7824,1521,7894,1513,7973,1504e" filled="f" stroked="t" strokeweight=".75pt" strokecolor="#009444">
                <v:path arrowok="t"/>
              </v:shape>
              <v:shape style="position:absolute;left:1548;top:359;width:6457;height:1214" type="#_x0000_t75" stroked="false">
                <v:imagedata r:id="rId126" o:title=""/>
              </v:shape>
            </v:group>
            <v:group style="position:absolute;left:1501;top:807;width:6320;height:1812" coordorigin="1501,807" coordsize="6320,1812">
              <v:shape style="position:absolute;left:1501;top:807;width:6320;height:1812" coordorigin="1501,807" coordsize="6320,1812" path="m1501,2620l1596,2570,1685,2514,1770,2455,1851,2391,1931,2325,2010,2258,2050,2223,2090,2189,2170,2119,2254,2050,2341,1983,2385,1950,2471,1883,2554,1817,2634,1751,2710,1686,2783,1621,2851,1557,2915,1493,2975,1431,3030,1368,3056,1337,3086,1303,3146,1235,3204,1169,3262,1107,3316,1050,3368,999,3417,955,3482,906,3537,879,3581,870,3606,864,3669,844,3704,832,3720,826,3784,810,3820,807,3840,808,3901,811,4013,830,4115,864,4210,911,4300,964,4385,1021,4428,1049,4470,1077,4555,1128,4642,1170,4734,1198,4782,1207,4809,1207,4888,1202,4965,1192,5039,1174,5110,1149,5178,1116,5241,1074,5282,1025,5309,952,5314,934,5319,917,5343,858,5398,822,5415,823,5434,826,5456,832,5473,833,5552,844,5621,862,5698,885,5778,913,5862,943,5918,964,5946,974,6016,980,6081,991,6144,1007,6204,1027,6264,1051,6323,1078,6382,1108,6444,1140,6476,1156,6542,1190,6602,1217,6677,1248,6727,1269,6751,1279,6825,1310,6899,1342,6972,1375,7046,1411,7116,1448,7178,1485,7196,1496,7260,1530,7322,1538,7355,1539,7386,1538,7464,1529,7532,1512,7574,1499,7596,1492,7667,1473,7752,1459,7785,1457,7821,1456e" filled="f" stroked="t" strokeweight="2pt" strokecolor="#4374B9">
                <v:path arrowok="t"/>
              </v:shape>
            </v:group>
            <v:group style="position:absolute;left:6342;top:670;width:765;height:418" coordorigin="6342,670" coordsize="765,418">
              <v:shape style="position:absolute;left:6342;top:670;width:765;height:418" coordorigin="6342,670" coordsize="765,418" path="m6342,1088l6597,670,7107,670e" filled="f" stroked="t" strokeweight=".5pt" strokecolor="#4374B9">
                <v:path arrowok="t"/>
              </v:shape>
            </v:group>
            <v:group style="position:absolute;left:7078;top:630;width:99;height:81" coordorigin="7078,630" coordsize="99,81">
              <v:shape style="position:absolute;left:7078;top:630;width:99;height:81" coordorigin="7078,630" coordsize="99,81" path="m7078,630l7101,670,7078,711,7177,670,7078,630xe" filled="t" fillcolor="#4374B9" stroked="f">
                <v:path arrowok="t"/>
                <v:fill type="solid"/>
              </v:shape>
            </v:group>
            <v:group style="position:absolute;left:2478;top:1414;width:692;height:1154" coordorigin="2478,1414" coordsize="692,1154">
              <v:shape style="position:absolute;left:2478;top:1414;width:692;height:1154" coordorigin="2478,1414" coordsize="692,1154" path="m3170,2568l2881,1414,2478,1414e" filled="f" stroked="t" strokeweight=".5pt" strokecolor="#ED1C24">
                <v:path arrowok="t"/>
              </v:shape>
            </v:group>
            <v:group style="position:absolute;left:2408;top:1374;width:99;height:81" coordorigin="2408,1374" coordsize="99,81">
              <v:shape style="position:absolute;left:2408;top:1374;width:99;height:81" coordorigin="2408,1374" coordsize="99,81" path="m2507,1374l2408,1414,2507,1455,2484,1414,2507,1374xe" filled="t" fillcolor="#ED1C24" stroked="f">
                <v:path arrowok="t"/>
                <v:fill type="solid"/>
              </v:shape>
            </v:group>
            <v:group style="position:absolute;left:1478;top:-65;width:6538;height:2" coordorigin="1478,-65" coordsize="6538,2">
              <v:shape style="position:absolute;left:1478;top:-65;width:6538;height:2" coordorigin="1478,-65" coordsize="6538,0" path="m1478,-65l8016,-65e" filled="f" stroked="t" strokeweight=".5pt" strokecolor="#939598">
                <v:path arrowok="t"/>
              </v:shape>
            </v:group>
            <v:group style="position:absolute;left:1013;top:-78;width:599;height:664" coordorigin="1013,-78" coordsize="599,664">
              <v:shape style="position:absolute;left:1013;top:-78;width:599;height:664" coordorigin="1013,-78" coordsize="599,664" path="m1612,586l1013,586,1013,-78,1612,-78,1612,586xe" filled="t" fillcolor="#FFFFFF" stroked="f">
                <v:path arrowok="t"/>
                <v:fill type="solid"/>
              </v:shape>
            </v:group>
            <v:group style="position:absolute;left:1980;top:-60;width:2;height:4283" coordorigin="1980,-60" coordsize="2,4283">
              <v:shape style="position:absolute;left:1980;top:-60;width:2;height:4283" coordorigin="1980,-60" coordsize="0,4283" path="m1980,4223l1980,-60e" filled="f" stroked="t" strokeweight=".5pt" strokecolor="#231F20">
                <v:path arrowok="t"/>
              </v:shape>
            </v:group>
            <v:group style="position:absolute;left:2628;top:-60;width:2;height:4283" coordorigin="2628,-60" coordsize="2,4283">
              <v:shape style="position:absolute;left:2628;top:-60;width:2;height:4283" coordorigin="2628,-60" coordsize="0,4283" path="m2628,4223l2628,-60e" filled="f" stroked="t" strokeweight=".5pt" strokecolor="#231F20">
                <v:path arrowok="t"/>
              </v:shape>
            </v:group>
            <v:group style="position:absolute;left:3780;top:-60;width:2;height:4283" coordorigin="3780,-60" coordsize="2,4283">
              <v:shape style="position:absolute;left:3780;top:-60;width:2;height:4283" coordorigin="3780,-60" coordsize="0,4283" path="m3780,4223l3780,-60e" filled="f" stroked="t" strokeweight="1pt" strokecolor="#231F20">
                <v:path arrowok="t"/>
              </v:shape>
            </v:group>
            <v:group style="position:absolute;left:5120;top:-60;width:2;height:4283" coordorigin="5120,-60" coordsize="2,4283">
              <v:shape style="position:absolute;left:5120;top:-60;width:2;height:4283" coordorigin="5120,-60" coordsize="0,4283" path="m5120,4223l5120,-60e" filled="f" stroked="t" strokeweight=".5pt" strokecolor="#231F20">
                <v:path arrowok="t"/>
              </v:shape>
            </v:group>
            <v:group style="position:absolute;left:6360;top:-60;width:2;height:4283" coordorigin="6360,-60" coordsize="2,4283">
              <v:shape style="position:absolute;left:6360;top:-60;width:2;height:4283" coordorigin="6360,-60" coordsize="0,4283" path="m6360,4223l6360,-60e" filled="f" stroked="t" strokeweight=".5pt" strokecolor="#231F20">
                <v:path arrowok="t"/>
              </v:shape>
            </v:group>
            <v:group style="position:absolute;left:7500;top:-60;width:2;height:4283" coordorigin="7500,-60" coordsize="2,4283">
              <v:shape style="position:absolute;left:7500;top:-60;width:2;height:4283" coordorigin="7500,-60" coordsize="0,4283" path="m7500,4223l7500,-60e" filled="f" stroked="t" strokeweight=".5pt" strokecolor="#231F20">
                <v:path arrowok="t"/>
              </v:shape>
            </v:group>
            <v:group style="position:absolute;left:1478;top:-76;width:6538;height:4299" coordorigin="1478,-76" coordsize="6538,4299">
              <v:shape style="position:absolute;left:1478;top:-76;width:6538;height:4299" coordorigin="1478,-76" coordsize="6538,4299" path="m1478,-70l1478,4223,8016,4223,8016,-76e" filled="f" stroked="t" strokeweight=".5pt" strokecolor="#231F20">
                <v:path arrowok="t"/>
              </v:shape>
            </v:group>
            <v:group style="position:absolute;left:7860;top:-88;width:319;height:319" coordorigin="7860,-88" coordsize="319,319">
              <v:shape style="position:absolute;left:7860;top:-88;width:319;height:319" coordorigin="7860,-88" coordsize="319,319" path="m8179,231l7860,231,7860,-88,8179,-88,8179,231xe" filled="t" fillcolor="#FFFFFF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Georgia" w:hAnsi="Georgia" w:cs="Georgia" w:eastAsia="Georgia"/>
          <w:i/>
          <w:color w:val="1B75BC"/>
          <w:w w:val="100"/>
          <w:sz w:val="18"/>
          <w:szCs w:val="18"/>
        </w:rPr>
        <w:t>N</w: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>,</w:t>
      </w:r>
      <w:r>
        <w:rPr>
          <w:rFonts w:ascii="Arial" w:hAnsi="Arial" w:cs="Arial" w:eastAsia="Arial"/>
          <w:color w:val="1B75BC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>млн</w:t>
      </w:r>
      <w:r>
        <w:rPr>
          <w:rFonts w:ascii="Arial" w:hAnsi="Arial" w:cs="Arial" w:eastAsia="Arial"/>
          <w:color w:val="1B75BC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color w:val="1B75BC"/>
          <w:w w:val="100"/>
          <w:sz w:val="18"/>
          <w:szCs w:val="18"/>
        </w:rPr>
        <w:t>чел.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 w:line="160" w:lineRule="exact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500" w:right="620"/>
          <w:cols w:num="3" w:equalWidth="0">
            <w:col w:w="2658" w:space="1470"/>
            <w:col w:w="2489" w:space="40"/>
            <w:col w:w="1578"/>
          </w:cols>
        </w:sectPr>
      </w:pPr>
    </w:p>
    <w:p>
      <w:pPr>
        <w:spacing w:before="87"/>
        <w:ind w:left="0" w:right="0" w:firstLine="0"/>
        <w:jc w:val="right"/>
        <w:rPr>
          <w:rFonts w:ascii="Arial" w:hAnsi="Arial" w:cs="Arial" w:eastAsia="Arial"/>
          <w:sz w:val="10"/>
          <w:szCs w:val="10"/>
        </w:rPr>
      </w:pPr>
      <w:r>
        <w:rPr>
          <w:rFonts w:ascii="Georgia" w:hAnsi="Georgia" w:cs="Georgia" w:eastAsia="Georgia"/>
          <w:i/>
          <w:color w:val="ED1C24"/>
          <w:w w:val="100"/>
          <w:position w:val="2"/>
          <w:sz w:val="18"/>
          <w:szCs w:val="18"/>
        </w:rPr>
        <w:t>N</w:t>
      </w:r>
      <w:r>
        <w:rPr>
          <w:rFonts w:ascii="Arial" w:hAnsi="Arial" w:cs="Arial" w:eastAsia="Arial"/>
          <w:color w:val="ED1C24"/>
          <w:spacing w:val="-71"/>
          <w:w w:val="100"/>
          <w:position w:val="2"/>
          <w:sz w:val="18"/>
          <w:szCs w:val="18"/>
        </w:rPr>
        <w:t>*</w:t>
      </w:r>
      <w:r>
        <w:rPr>
          <w:rFonts w:ascii="Arial" w:hAnsi="Arial" w:cs="Arial" w:eastAsia="Arial"/>
          <w:color w:val="ED1C24"/>
          <w:w w:val="100"/>
          <w:sz w:val="10"/>
          <w:szCs w:val="10"/>
        </w:rPr>
        <w:t>ферт</w:t>
      </w:r>
      <w:r>
        <w:rPr>
          <w:rFonts w:ascii="Arial" w:hAnsi="Arial" w:cs="Arial" w:eastAsia="Arial"/>
          <w:color w:val="000000"/>
          <w:w w:val="100"/>
          <w:sz w:val="10"/>
          <w:szCs w:val="1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0" w:right="88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35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2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0" w:right="88" w:firstLine="0"/>
        <w:jc w:val="righ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47.329735pt;margin-top:9.415803pt;width:11pt;height:39.656002pt;mso-position-horizontal-relative:page;mso-position-vertical-relative:paragraph;z-index:-12165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Млн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чел.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30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0" w:right="88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6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0" w:right="88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19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0" w:right="88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18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0" w:right="88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5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0" w:right="88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60" w:lineRule="exact" w:before="12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0" w:right="88" w:firstLine="0"/>
        <w:jc w:val="righ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71.370232pt;margin-top:9.7998pt;width:333.488pt;height:22.232001pt;mso-position-horizontal-relative:page;mso-position-vertical-relative:paragraph;z-index:-12164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1960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1963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6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1966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5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1969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205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1972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2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1975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9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1978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7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1984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7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1967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7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3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1999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4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7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7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1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7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2017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6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2023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7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4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2029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4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2032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line="206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2035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2038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2041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7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2044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2047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  <w:p>
                  <w:pPr>
                    <w:spacing w:before="23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1"/>
                      <w:sz w:val="18"/>
                      <w:szCs w:val="18"/>
                    </w:rPr>
                    <w:t>2050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3" w:lineRule="exact"/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b/>
          <w:bCs/>
          <w:color w:val="009444"/>
          <w:w w:val="100"/>
          <w:sz w:val="18"/>
          <w:szCs w:val="18"/>
        </w:rPr>
        <w:t>Число</w:t>
      </w:r>
      <w:r>
        <w:rPr>
          <w:rFonts w:ascii="Arial" w:hAnsi="Arial" w:cs="Arial" w:eastAsia="Arial"/>
          <w:b/>
          <w:bCs/>
          <w:color w:val="009444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009444"/>
          <w:w w:val="100"/>
          <w:sz w:val="18"/>
          <w:szCs w:val="18"/>
        </w:rPr>
        <w:t>женщин</w:t>
      </w:r>
      <w:r>
        <w:rPr>
          <w:rFonts w:ascii="Arial" w:hAnsi="Arial" w:cs="Arial" w:eastAsia="Arial"/>
          <w:b/>
          <w:bCs/>
          <w:color w:val="009444"/>
          <w:spacing w:val="6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009444"/>
          <w:w w:val="100"/>
          <w:sz w:val="18"/>
          <w:szCs w:val="18"/>
        </w:rPr>
        <w:t>в</w:t>
      </w:r>
      <w:r>
        <w:rPr>
          <w:rFonts w:ascii="Arial" w:hAnsi="Arial" w:cs="Arial" w:eastAsia="Arial"/>
          <w:b/>
          <w:bCs/>
          <w:color w:val="009444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009444"/>
          <w:w w:val="100"/>
          <w:sz w:val="18"/>
          <w:szCs w:val="18"/>
        </w:rPr>
        <w:t>возрасте</w:t>
      </w:r>
      <w:r>
        <w:rPr>
          <w:rFonts w:ascii="Arial" w:hAnsi="Arial" w:cs="Arial" w:eastAsia="Arial"/>
          <w:b/>
          <w:bCs/>
          <w:color w:val="009444"/>
          <w:spacing w:val="6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009444"/>
          <w:spacing w:val="-6"/>
          <w:w w:val="100"/>
          <w:sz w:val="18"/>
          <w:szCs w:val="18"/>
        </w:rPr>
        <w:t>1</w:t>
      </w:r>
      <w:r>
        <w:rPr>
          <w:rFonts w:ascii="Arial" w:hAnsi="Arial" w:cs="Arial" w:eastAsia="Arial"/>
          <w:b/>
          <w:bCs/>
          <w:color w:val="009444"/>
          <w:spacing w:val="9"/>
          <w:w w:val="100"/>
          <w:sz w:val="18"/>
          <w:szCs w:val="18"/>
        </w:rPr>
        <w:t>5</w:t>
      </w:r>
      <w:r>
        <w:rPr>
          <w:rFonts w:ascii="Arial" w:hAnsi="Arial" w:cs="Arial" w:eastAsia="Arial"/>
          <w:b/>
          <w:bCs/>
          <w:color w:val="009444"/>
          <w:spacing w:val="10"/>
          <w:w w:val="100"/>
          <w:sz w:val="18"/>
          <w:szCs w:val="18"/>
        </w:rPr>
        <w:t>–</w:t>
      </w:r>
      <w:r>
        <w:rPr>
          <w:rFonts w:ascii="Arial" w:hAnsi="Arial" w:cs="Arial" w:eastAsia="Arial"/>
          <w:b/>
          <w:bCs/>
          <w:color w:val="009444"/>
          <w:spacing w:val="2"/>
          <w:w w:val="100"/>
          <w:sz w:val="18"/>
          <w:szCs w:val="18"/>
        </w:rPr>
        <w:t>4</w:t>
      </w:r>
      <w:r>
        <w:rPr>
          <w:rFonts w:ascii="Arial" w:hAnsi="Arial" w:cs="Arial" w:eastAsia="Arial"/>
          <w:b/>
          <w:bCs/>
          <w:color w:val="009444"/>
          <w:w w:val="100"/>
          <w:sz w:val="18"/>
          <w:szCs w:val="18"/>
        </w:rPr>
        <w:t>9</w:t>
      </w:r>
      <w:r>
        <w:rPr>
          <w:rFonts w:ascii="Arial" w:hAnsi="Arial" w:cs="Arial" w:eastAsia="Arial"/>
          <w:b/>
          <w:bCs/>
          <w:color w:val="009444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009444"/>
          <w:w w:val="100"/>
          <w:sz w:val="18"/>
          <w:szCs w:val="18"/>
        </w:rPr>
        <w:t>лет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0" w:lineRule="exact" w:before="2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62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4374B9"/>
          <w:spacing w:val="-9"/>
          <w:w w:val="100"/>
          <w:sz w:val="18"/>
          <w:szCs w:val="18"/>
        </w:rPr>
        <w:t>Численност</w:t>
      </w:r>
      <w:r>
        <w:rPr>
          <w:rFonts w:ascii="Arial" w:hAnsi="Arial" w:cs="Arial" w:eastAsia="Arial"/>
          <w:b/>
          <w:bCs/>
          <w:color w:val="4374B9"/>
          <w:w w:val="100"/>
          <w:sz w:val="18"/>
          <w:szCs w:val="18"/>
        </w:rPr>
        <w:t>ь</w:t>
      </w:r>
      <w:r>
        <w:rPr>
          <w:rFonts w:ascii="Arial" w:hAnsi="Arial" w:cs="Arial" w:eastAsia="Arial"/>
          <w:b/>
          <w:bCs/>
          <w:color w:val="4374B9"/>
          <w:spacing w:val="-15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4374B9"/>
          <w:spacing w:val="-8"/>
          <w:w w:val="100"/>
          <w:sz w:val="18"/>
          <w:szCs w:val="18"/>
        </w:rPr>
        <w:t>всег</w:t>
      </w:r>
      <w:r>
        <w:rPr>
          <w:rFonts w:ascii="Arial" w:hAnsi="Arial" w:cs="Arial" w:eastAsia="Arial"/>
          <w:b/>
          <w:bCs/>
          <w:color w:val="4374B9"/>
          <w:w w:val="100"/>
          <w:sz w:val="18"/>
          <w:szCs w:val="18"/>
        </w:rPr>
        <w:t>о</w:t>
      </w:r>
      <w:r>
        <w:rPr>
          <w:rFonts w:ascii="Arial" w:hAnsi="Arial" w:cs="Arial" w:eastAsia="Arial"/>
          <w:b/>
          <w:bCs/>
          <w:color w:val="4374B9"/>
          <w:spacing w:val="-15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4374B9"/>
          <w:spacing w:val="-8"/>
          <w:w w:val="100"/>
          <w:sz w:val="18"/>
          <w:szCs w:val="18"/>
        </w:rPr>
        <w:t>населения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6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191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Число</w:t>
      </w:r>
      <w:r>
        <w:rPr>
          <w:rFonts w:ascii="Arial" w:hAnsi="Arial" w:cs="Arial" w:eastAsia="Arial"/>
          <w:b/>
          <w:bCs/>
          <w:color w:val="ED1C24"/>
          <w:spacing w:val="5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женщин</w:t>
      </w:r>
      <w:r>
        <w:rPr>
          <w:rFonts w:ascii="Arial" w:hAnsi="Arial" w:cs="Arial" w:eastAsia="Arial"/>
          <w:b/>
          <w:bCs/>
          <w:color w:val="ED1C24"/>
          <w:spacing w:val="6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в</w:t>
      </w:r>
      <w:r>
        <w:rPr>
          <w:rFonts w:ascii="Arial" w:hAnsi="Arial" w:cs="Arial" w:eastAsia="Arial"/>
          <w:b/>
          <w:bCs/>
          <w:color w:val="ED1C24"/>
          <w:spacing w:val="6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возрасте</w:t>
      </w:r>
      <w:r>
        <w:rPr>
          <w:rFonts w:ascii="Arial" w:hAnsi="Arial" w:cs="Arial" w:eastAsia="Arial"/>
          <w:b/>
          <w:bCs/>
          <w:color w:val="ED1C24"/>
          <w:spacing w:val="6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spacing w:val="2"/>
          <w:w w:val="100"/>
          <w:sz w:val="18"/>
          <w:szCs w:val="18"/>
        </w:rPr>
        <w:t>2</w:t>
      </w:r>
      <w:r>
        <w:rPr>
          <w:rFonts w:ascii="Arial" w:hAnsi="Arial" w:cs="Arial" w:eastAsia="Arial"/>
          <w:b/>
          <w:bCs/>
          <w:color w:val="ED1C24"/>
          <w:spacing w:val="10"/>
          <w:w w:val="100"/>
          <w:sz w:val="18"/>
          <w:szCs w:val="18"/>
        </w:rPr>
        <w:t>0</w:t>
      </w:r>
      <w:r>
        <w:rPr>
          <w:rFonts w:ascii="Arial" w:hAnsi="Arial" w:cs="Arial" w:eastAsia="Arial"/>
          <w:b/>
          <w:bCs/>
          <w:color w:val="ED1C24"/>
          <w:spacing w:val="8"/>
          <w:w w:val="100"/>
          <w:sz w:val="18"/>
          <w:szCs w:val="18"/>
        </w:rPr>
        <w:t>–</w:t>
      </w:r>
      <w:r>
        <w:rPr>
          <w:rFonts w:ascii="Arial" w:hAnsi="Arial" w:cs="Arial" w:eastAsia="Arial"/>
          <w:b/>
          <w:bCs/>
          <w:color w:val="ED1C24"/>
          <w:spacing w:val="2"/>
          <w:w w:val="100"/>
          <w:sz w:val="18"/>
          <w:szCs w:val="18"/>
        </w:rPr>
        <w:t>3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4</w:t>
      </w:r>
      <w:r>
        <w:rPr>
          <w:rFonts w:ascii="Arial" w:hAnsi="Arial" w:cs="Arial" w:eastAsia="Arial"/>
          <w:b/>
          <w:bCs/>
          <w:color w:val="ED1C24"/>
          <w:spacing w:val="6"/>
          <w:w w:val="100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8"/>
          <w:szCs w:val="18"/>
        </w:rPr>
        <w:t>лет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80" w:lineRule="exact" w:before="20"/>
        <w:rPr>
          <w:sz w:val="28"/>
          <w:szCs w:val="28"/>
        </w:rPr>
      </w:pPr>
      <w:r>
        <w:rPr/>
        <w:br w:type="column"/>
      </w:r>
      <w:r>
        <w:rPr>
          <w:sz w:val="28"/>
          <w:szCs w:val="28"/>
        </w:rPr>
      </w:r>
    </w:p>
    <w:p>
      <w:pPr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150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420.906647pt;margin-top:21.959806pt;width:11pt;height:39.656002pt;mso-position-horizontal-relative:page;mso-position-vertical-relative:paragraph;z-index:-12163" type="#_x0000_t202" filled="f" stroked="f">
            <v:textbox inset="0,0,0,0" style="layout-flow:vertical;mso-layout-flow-alt:bottom-to-top">
              <w:txbxContent>
                <w:p>
                  <w:pPr>
                    <w:spacing w:line="204" w:lineRule="exact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Млн</w:t>
                  </w:r>
                  <w:r>
                    <w:rPr>
                      <w:rFonts w:ascii="Arial" w:hAnsi="Arial" w:cs="Arial" w:eastAsia="Arial"/>
                      <w:color w:val="231F20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Arial" w:hAnsi="Arial" w:cs="Arial" w:eastAsia="Arial"/>
                      <w:color w:val="231F20"/>
                      <w:w w:val="99"/>
                      <w:sz w:val="18"/>
                      <w:szCs w:val="18"/>
                    </w:rPr>
                    <w:t>чел.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140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3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130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10" w:lineRule="exact" w:before="3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110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9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554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500" w:right="620"/>
          <w:cols w:num="3" w:equalWidth="0">
            <w:col w:w="945" w:space="486"/>
            <w:col w:w="5232" w:space="407"/>
            <w:col w:w="1165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5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before="68"/>
        <w:ind w:left="46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7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-19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24"/>
          <w:szCs w:val="24"/>
        </w:rPr>
        <w:t>0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-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6"/>
          <w:w w:val="95"/>
          <w:sz w:val="24"/>
          <w:szCs w:val="24"/>
        </w:rPr>
        <w:t> </w:t>
      </w:r>
      <w:r>
        <w:rPr>
          <w:rFonts w:ascii="Georgia" w:hAnsi="Georgia" w:cs="Georgia" w:eastAsia="Georgia"/>
          <w:i/>
          <w:color w:val="231F20"/>
          <w:spacing w:val="-10"/>
          <w:w w:val="95"/>
          <w:sz w:val="24"/>
          <w:szCs w:val="24"/>
        </w:rPr>
        <w:t>N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194" w:lineRule="exact" w:before="10"/>
        <w:ind w:left="463" w:right="0" w:firstLine="0"/>
        <w:jc w:val="left"/>
        <w:rPr>
          <w:rFonts w:ascii="Georgia" w:hAnsi="Georgia" w:cs="Georgia" w:eastAsia="Georgia"/>
          <w:sz w:val="24"/>
          <w:szCs w:val="24"/>
        </w:rPr>
      </w:pP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5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(</w:t>
      </w:r>
      <w:r>
        <w:rPr>
          <w:rFonts w:ascii="Georgia" w:hAnsi="Georgia" w:cs="Georgia" w:eastAsia="Georgia"/>
          <w:i/>
          <w:color w:val="231F20"/>
          <w:w w:val="95"/>
          <w:sz w:val="24"/>
          <w:szCs w:val="24"/>
        </w:rPr>
        <w:t>N</w:t>
      </w:r>
      <w:r>
        <w:rPr>
          <w:rFonts w:ascii="Georgia" w:hAnsi="Georgia" w:cs="Georgia" w:eastAsia="Georgia"/>
          <w:color w:val="000000"/>
          <w:w w:val="100"/>
          <w:sz w:val="24"/>
          <w:szCs w:val="24"/>
        </w:rPr>
      </w:r>
    </w:p>
    <w:p>
      <w:pPr>
        <w:spacing w:line="194" w:lineRule="exact" w:before="10"/>
        <w:ind w:left="25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ж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щ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вн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194" w:lineRule="exact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00" w:right="620"/>
          <w:cols w:num="2" w:equalWidth="0">
            <w:col w:w="4651" w:space="40"/>
            <w:col w:w="3544"/>
          </w:cols>
        </w:sectPr>
      </w:pPr>
    </w:p>
    <w:p>
      <w:pPr>
        <w:spacing w:line="194" w:lineRule="exact" w:before="94"/>
        <w:ind w:left="46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(</w:t>
      </w:r>
      <w:r>
        <w:rPr>
          <w:rFonts w:ascii="Georgia" w:hAnsi="Georgia" w:cs="Georgia" w:eastAsia="Georgia"/>
          <w:i/>
          <w:color w:val="231F20"/>
          <w:spacing w:val="7"/>
          <w:w w:val="95"/>
          <w:sz w:val="24"/>
          <w:szCs w:val="24"/>
        </w:rPr>
        <w:t>N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*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34" w:lineRule="exact"/>
        <w:ind w:left="106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w w:val="90"/>
        </w:rPr>
        <w:br w:type="column"/>
      </w:r>
      <w:r>
        <w:rPr>
          <w:rFonts w:ascii="Arial" w:hAnsi="Arial" w:cs="Arial" w:eastAsia="Arial"/>
          <w:color w:val="231F20"/>
          <w:spacing w:val="2"/>
          <w:w w:val="90"/>
          <w:sz w:val="14"/>
          <w:szCs w:val="14"/>
        </w:rPr>
        <w:t>ф</w:t>
      </w:r>
      <w:r>
        <w:rPr>
          <w:rFonts w:ascii="Arial" w:hAnsi="Arial" w:cs="Arial" w:eastAsia="Arial"/>
          <w:color w:val="231F20"/>
          <w:w w:val="90"/>
          <w:sz w:val="14"/>
          <w:szCs w:val="14"/>
        </w:rPr>
        <w:t>ер</w:t>
      </w:r>
      <w:r>
        <w:rPr>
          <w:rFonts w:ascii="Arial" w:hAnsi="Arial" w:cs="Arial" w:eastAsia="Arial"/>
          <w:color w:val="231F20"/>
          <w:w w:val="90"/>
          <w:sz w:val="14"/>
          <w:szCs w:val="14"/>
        </w:rPr>
        <w:t>т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154" w:lineRule="exact"/>
        <w:ind w:left="178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1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10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8"/>
          <w:w w:val="90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6</w:t>
      </w:r>
      <w:r>
        <w:rPr>
          <w:rFonts w:ascii="Arial" w:hAnsi="Arial" w:cs="Arial" w:eastAsia="Arial"/>
          <w:color w:val="231F20"/>
          <w:spacing w:val="5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0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11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0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154" w:lineRule="exact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00" w:right="620"/>
          <w:cols w:num="2" w:equalWidth="0">
            <w:col w:w="4498" w:space="40"/>
            <w:col w:w="3697"/>
          </w:cols>
        </w:sectPr>
      </w:pPr>
    </w:p>
    <w:p>
      <w:pPr>
        <w:spacing w:line="134" w:lineRule="exact"/>
        <w:ind w:left="899" w:right="0" w:firstLine="0"/>
        <w:jc w:val="center"/>
        <w:rPr>
          <w:rFonts w:ascii="Arial" w:hAnsi="Arial" w:cs="Arial" w:eastAsia="Arial"/>
          <w:sz w:val="14"/>
          <w:szCs w:val="14"/>
        </w:rPr>
      </w:pPr>
      <w:r>
        <w:rPr>
          <w:rFonts w:ascii="Arial" w:hAnsi="Arial" w:cs="Arial" w:eastAsia="Arial"/>
          <w:color w:val="231F20"/>
          <w:spacing w:val="2"/>
          <w:w w:val="90"/>
          <w:sz w:val="14"/>
          <w:szCs w:val="14"/>
        </w:rPr>
        <w:t>ф</w:t>
      </w:r>
      <w:r>
        <w:rPr>
          <w:rFonts w:ascii="Arial" w:hAnsi="Arial" w:cs="Arial" w:eastAsia="Arial"/>
          <w:color w:val="231F20"/>
          <w:w w:val="90"/>
          <w:sz w:val="14"/>
          <w:szCs w:val="14"/>
        </w:rPr>
        <w:t>ер</w:t>
      </w:r>
      <w:r>
        <w:rPr>
          <w:rFonts w:ascii="Arial" w:hAnsi="Arial" w:cs="Arial" w:eastAsia="Arial"/>
          <w:color w:val="231F20"/>
          <w:w w:val="90"/>
          <w:sz w:val="14"/>
          <w:szCs w:val="14"/>
        </w:rPr>
        <w:t>т</w:t>
      </w:r>
      <w:r>
        <w:rPr>
          <w:rFonts w:ascii="Arial" w:hAnsi="Arial" w:cs="Arial" w:eastAsia="Arial"/>
          <w:color w:val="000000"/>
          <w:w w:val="100"/>
          <w:sz w:val="14"/>
          <w:szCs w:val="14"/>
        </w:rPr>
      </w:r>
    </w:p>
    <w:p>
      <w:pPr>
        <w:spacing w:line="235" w:lineRule="exact"/>
        <w:ind w:left="1902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8.188999pt;margin-top:21.171728pt;width:56.693pt;height:.1pt;mso-position-horizontal-relative:page;mso-position-vertical-relative:paragraph;z-index:-12166" coordorigin="964,423" coordsize="1134,2">
            <v:shape style="position:absolute;left:964;top:423;width:1134;height:2" coordorigin="964,423" coordsize="1134,0" path="m964,423l2098,423e" filled="f" stroked="t" strokeweight=".5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15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4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6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16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6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9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0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5"/>
          <w:w w:val="90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15"/>
          <w:w w:val="90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5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16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0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16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й</w:t>
      </w:r>
      <w:r>
        <w:rPr>
          <w:rFonts w:ascii="Arial" w:hAnsi="Arial" w:cs="Arial" w:eastAsia="Arial"/>
          <w:color w:val="231F20"/>
          <w:spacing w:val="16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16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0"/>
          <w:position w:val="8"/>
          <w:sz w:val="14"/>
          <w:szCs w:val="14"/>
        </w:rPr>
        <w:t>2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190" w:lineRule="exact"/>
        <w:rPr>
          <w:sz w:val="19"/>
          <w:szCs w:val="19"/>
        </w:rPr>
      </w:pPr>
      <w:r>
        <w:rPr>
          <w:sz w:val="19"/>
          <w:szCs w:val="19"/>
        </w:rPr>
      </w:r>
    </w:p>
    <w:p>
      <w:pPr>
        <w:numPr>
          <w:ilvl w:val="0"/>
          <w:numId w:val="12"/>
        </w:numPr>
        <w:tabs>
          <w:tab w:pos="886" w:val="left" w:leader="none"/>
        </w:tabs>
        <w:spacing w:line="167" w:lineRule="auto" w:before="38"/>
        <w:ind w:left="463" w:right="116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7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28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7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7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7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0"/>
          <w:w w:val="7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7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75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7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тн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8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8"/>
          <w:w w:val="80"/>
          <w:sz w:val="24"/>
          <w:szCs w:val="24"/>
        </w:rPr>
        <w:t>иц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нт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spacing w:val="18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4"/>
          <w:w w:val="80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8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7"/>
          <w:w w:val="8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;</w:t>
      </w:r>
      <w:r>
        <w:rPr>
          <w:rFonts w:ascii="Malgun Gothic" w:hAnsi="Malgun Gothic" w:cs="Malgun Gothic" w:eastAsia="Malgun Gothic"/>
          <w:color w:val="231F20"/>
          <w:spacing w:val="19"/>
          <w:w w:val="8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17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4"/>
          <w:w w:val="8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6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8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3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2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0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2"/>
          <w:w w:val="8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9"/>
          <w:w w:val="8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1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0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3"/>
          <w:w w:val="8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5"/>
          <w:w w:val="8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4"/>
          <w:w w:val="8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6"/>
          <w:w w:val="8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7"/>
          <w:w w:val="8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spacing w:val="-11"/>
          <w:w w:val="8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2"/>
          <w:w w:val="8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1"/>
          <w:w w:val="80"/>
          <w:sz w:val="24"/>
          <w:szCs w:val="24"/>
        </w:rPr>
        <w:t>8</w:t>
      </w:r>
      <w:r>
        <w:rPr>
          <w:rFonts w:ascii="Malgun Gothic" w:hAnsi="Malgun Gothic" w:cs="Malgun Gothic" w:eastAsia="Malgun Gothic"/>
          <w:color w:val="231F20"/>
          <w:w w:val="8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numPr>
          <w:ilvl w:val="0"/>
          <w:numId w:val="12"/>
        </w:numPr>
        <w:tabs>
          <w:tab w:pos="879" w:val="left" w:leader="none"/>
        </w:tabs>
        <w:spacing w:line="167" w:lineRule="auto"/>
        <w:ind w:left="46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емо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4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4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4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1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4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4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(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4"/>
          <w:szCs w:val="24"/>
        </w:rPr>
        <w:t>W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88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17"/>
          <w:w w:val="9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4"/>
          <w:szCs w:val="24"/>
        </w:rPr>
        <w:t>)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2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41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7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-5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4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5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4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50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1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95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49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8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0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56" w:lineRule="auto" w:before="45"/>
        <w:ind w:right="458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2003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5"/>
          <w:w w:val="80"/>
        </w:rPr>
        <w:t> </w:t>
      </w:r>
      <w:r>
        <w:rPr>
          <w:color w:val="231F20"/>
          <w:w w:val="90"/>
        </w:rPr>
        <w:t>число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женщин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детородного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возраста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(15–49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лет)</w:t>
      </w:r>
      <w:r>
        <w:rPr>
          <w:color w:val="231F20"/>
          <w:w w:val="100"/>
        </w:rPr>
        <w:t> </w:t>
      </w:r>
      <w:r>
        <w:rPr>
          <w:color w:val="231F20"/>
          <w:w w:val="90"/>
        </w:rPr>
        <w:t>д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г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о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к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у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а</w:t>
      </w:r>
      <w:r>
        <w:rPr>
          <w:color w:val="231F20"/>
          <w:spacing w:val="32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N</w:t>
      </w:r>
      <w:r>
        <w:rPr>
          <w:color w:val="231F20"/>
          <w:w w:val="90"/>
          <w:position w:val="-8"/>
          <w:sz w:val="16"/>
          <w:szCs w:val="16"/>
        </w:rPr>
        <w:t>ф</w:t>
      </w:r>
      <w:r>
        <w:rPr>
          <w:color w:val="231F20"/>
          <w:w w:val="90"/>
          <w:position w:val="-8"/>
          <w:sz w:val="16"/>
          <w:szCs w:val="16"/>
        </w:rPr>
        <w:t>е</w:t>
      </w:r>
      <w:r>
        <w:rPr>
          <w:color w:val="231F20"/>
          <w:w w:val="90"/>
          <w:position w:val="-8"/>
          <w:sz w:val="16"/>
          <w:szCs w:val="16"/>
        </w:rPr>
        <w:t>рт</w:t>
      </w:r>
      <w:r>
        <w:rPr>
          <w:color w:val="231F20"/>
          <w:w w:val="90"/>
        </w:rPr>
        <w:t>=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40</w:t>
      </w:r>
      <w:r>
        <w:rPr>
          <w:color w:val="231F20"/>
          <w:spacing w:val="31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н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�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е</w:t>
      </w:r>
      <w:r>
        <w:rPr>
          <w:color w:val="231F20"/>
          <w:spacing w:val="31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п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р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е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р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ы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в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н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о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0"/>
        </w:rPr>
        <w:t>снижаетс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я</w:t>
      </w:r>
      <w:r>
        <w:rPr>
          <w:color w:val="231F20"/>
          <w:w w:val="90"/>
        </w:rPr>
        <w:t>�</w:t>
      </w:r>
      <w:r>
        <w:rPr>
          <w:color w:val="231F20"/>
          <w:spacing w:val="73"/>
          <w:w w:val="90"/>
        </w:rPr>
        <w:t> </w:t>
      </w:r>
      <w:r>
        <w:rPr>
          <w:color w:val="231F20"/>
          <w:spacing w:val="1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74"/>
          <w:w w:val="90"/>
        </w:rPr>
        <w:t> </w:t>
      </w:r>
      <w:r>
        <w:rPr>
          <w:color w:val="231F20"/>
          <w:spacing w:val="1"/>
          <w:w w:val="90"/>
        </w:rPr>
        <w:t>прогноз</w:t>
      </w:r>
      <w:r>
        <w:rPr>
          <w:color w:val="231F20"/>
          <w:w w:val="90"/>
        </w:rPr>
        <w:t>у</w:t>
      </w:r>
      <w:r>
        <w:rPr>
          <w:color w:val="231F20"/>
          <w:spacing w:val="74"/>
          <w:w w:val="90"/>
        </w:rPr>
        <w:t> </w:t>
      </w:r>
      <w:r>
        <w:rPr>
          <w:color w:val="231F20"/>
          <w:spacing w:val="1"/>
          <w:w w:val="90"/>
        </w:rPr>
        <w:t>эт</w:t>
      </w:r>
      <w:r>
        <w:rPr>
          <w:color w:val="231F20"/>
          <w:w w:val="90"/>
        </w:rPr>
        <w:t>о</w:t>
      </w:r>
      <w:r>
        <w:rPr>
          <w:color w:val="231F20"/>
          <w:spacing w:val="73"/>
          <w:w w:val="90"/>
        </w:rPr>
        <w:t> </w:t>
      </w:r>
      <w:r>
        <w:rPr>
          <w:color w:val="231F20"/>
          <w:spacing w:val="1"/>
          <w:w w:val="90"/>
        </w:rPr>
        <w:t>снижени</w:t>
      </w:r>
      <w:r>
        <w:rPr>
          <w:color w:val="231F20"/>
          <w:w w:val="90"/>
        </w:rPr>
        <w:t>е</w:t>
      </w:r>
      <w:r>
        <w:rPr>
          <w:color w:val="231F20"/>
          <w:spacing w:val="74"/>
          <w:w w:val="90"/>
        </w:rPr>
        <w:t> </w:t>
      </w:r>
      <w:r>
        <w:rPr>
          <w:color w:val="231F20"/>
          <w:spacing w:val="1"/>
          <w:w w:val="90"/>
        </w:rPr>
        <w:t>достигне</w:t>
      </w:r>
      <w:r>
        <w:rPr>
          <w:color w:val="231F20"/>
          <w:w w:val="90"/>
        </w:rPr>
        <w:t>т</w:t>
      </w:r>
      <w:r>
        <w:rPr>
          <w:color w:val="231F20"/>
          <w:spacing w:val="74"/>
          <w:w w:val="90"/>
        </w:rPr>
        <w:t> </w:t>
      </w:r>
      <w:r>
        <w:rPr>
          <w:color w:val="231F20"/>
          <w:spacing w:val="2"/>
          <w:w w:val="90"/>
        </w:rPr>
        <w:t>2</w:t>
      </w:r>
      <w:r>
        <w:rPr>
          <w:color w:val="231F20"/>
          <w:w w:val="90"/>
        </w:rPr>
        <w:t>8</w:t>
      </w:r>
      <w:r>
        <w:rPr>
          <w:color w:val="231F20"/>
          <w:spacing w:val="73"/>
          <w:w w:val="90"/>
        </w:rPr>
        <w:t> </w:t>
      </w:r>
      <w:r>
        <w:rPr>
          <w:color w:val="231F20"/>
          <w:spacing w:val="1"/>
          <w:w w:val="90"/>
        </w:rPr>
        <w:t>млн</w:t>
      </w:r>
      <w:r>
        <w:rPr>
          <w:color w:val="231F20"/>
          <w:spacing w:val="2"/>
          <w:w w:val="97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spacing w:val="-42"/>
          <w:w w:val="90"/>
        </w:rPr>
        <w:t> </w:t>
      </w:r>
      <w:r>
        <w:rPr>
          <w:color w:val="231F20"/>
          <w:w w:val="90"/>
        </w:rPr>
        <w:t>(2045),</w:t>
      </w:r>
      <w:r>
        <w:rPr>
          <w:color w:val="231F20"/>
          <w:spacing w:val="-42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-42"/>
          <w:w w:val="90"/>
        </w:rPr>
        <w:t> </w:t>
      </w:r>
      <w:r>
        <w:rPr>
          <w:color w:val="231F20"/>
          <w:w w:val="90"/>
        </w:rPr>
        <w:t>далее</w:t>
      </w:r>
      <w:r>
        <w:rPr>
          <w:color w:val="231F20"/>
          <w:spacing w:val="-41"/>
          <w:w w:val="90"/>
        </w:rPr>
        <w:t> </w:t>
      </w:r>
      <w:r>
        <w:rPr>
          <w:color w:val="231F20"/>
          <w:w w:val="90"/>
        </w:rPr>
        <w:t>слабо</w:t>
      </w:r>
      <w:r>
        <w:rPr>
          <w:color w:val="231F20"/>
          <w:spacing w:val="-42"/>
          <w:w w:val="90"/>
        </w:rPr>
        <w:t> </w:t>
      </w:r>
      <w:r>
        <w:rPr>
          <w:color w:val="231F20"/>
          <w:w w:val="90"/>
        </w:rPr>
        <w:t>подрастет</w:t>
      </w:r>
      <w:r>
        <w:rPr>
          <w:color w:val="231F20"/>
          <w:spacing w:val="-42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-42"/>
          <w:w w:val="90"/>
        </w:rPr>
        <w:t> </w:t>
      </w:r>
      <w:r>
        <w:rPr>
          <w:color w:val="231F20"/>
          <w:w w:val="90"/>
        </w:rPr>
        <w:t>28,5</w:t>
      </w:r>
      <w:r>
        <w:rPr>
          <w:color w:val="231F20"/>
          <w:spacing w:val="-41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-42"/>
          <w:w w:val="90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spacing w:val="-42"/>
          <w:w w:val="90"/>
        </w:rPr>
        <w:t> </w:t>
      </w:r>
      <w:r>
        <w:rPr>
          <w:color w:val="231F20"/>
          <w:w w:val="90"/>
        </w:rPr>
        <w:t>(2050)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7" w:lineRule="auto" w:before="10"/>
        <w:ind w:right="457" w:firstLine="283"/>
        <w:jc w:val="both"/>
      </w:pPr>
      <w:r>
        <w:rPr>
          <w:color w:val="231F20"/>
          <w:w w:val="90"/>
        </w:rPr>
        <w:t>Числ</w:t>
      </w:r>
      <w:r>
        <w:rPr>
          <w:color w:val="231F20"/>
          <w:w w:val="90"/>
        </w:rPr>
        <w:t>о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женщи</w:t>
      </w:r>
      <w:r>
        <w:rPr>
          <w:color w:val="231F20"/>
          <w:w w:val="90"/>
        </w:rPr>
        <w:t>н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наиболе</w:t>
      </w:r>
      <w:r>
        <w:rPr>
          <w:color w:val="231F20"/>
          <w:w w:val="90"/>
        </w:rPr>
        <w:t>е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активног</w:t>
      </w:r>
      <w:r>
        <w:rPr>
          <w:color w:val="231F20"/>
          <w:w w:val="90"/>
        </w:rPr>
        <w:t>о</w:t>
      </w:r>
      <w:r>
        <w:rPr>
          <w:color w:val="231F20"/>
          <w:spacing w:val="74"/>
          <w:w w:val="90"/>
        </w:rPr>
        <w:t> </w:t>
      </w:r>
      <w:r>
        <w:rPr>
          <w:color w:val="231F20"/>
          <w:w w:val="90"/>
        </w:rPr>
        <w:t>детородног</w:t>
      </w:r>
      <w:r>
        <w:rPr>
          <w:color w:val="231F20"/>
          <w:w w:val="90"/>
        </w:rPr>
        <w:t>о</w:t>
      </w:r>
      <w:r>
        <w:rPr>
          <w:color w:val="231F20"/>
          <w:spacing w:val="74"/>
          <w:w w:val="90"/>
        </w:rPr>
        <w:t> </w:t>
      </w:r>
      <w:r>
        <w:rPr>
          <w:color w:val="231F20"/>
          <w:spacing w:val="1"/>
          <w:w w:val="90"/>
        </w:rPr>
        <w:t>возра</w:t>
      </w:r>
      <w:r>
        <w:rPr>
          <w:color w:val="231F20"/>
          <w:spacing w:val="4"/>
          <w:w w:val="90"/>
        </w:rPr>
        <w:t>с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та</w:t>
      </w:r>
      <w:r>
        <w:rPr>
          <w:color w:val="231F20"/>
          <w:spacing w:val="44"/>
          <w:w w:val="90"/>
        </w:rPr>
        <w:t> </w:t>
      </w:r>
      <w:r>
        <w:rPr>
          <w:color w:val="231F20"/>
          <w:w w:val="90"/>
        </w:rPr>
        <w:t>(20–34</w:t>
      </w:r>
      <w:r>
        <w:rPr>
          <w:color w:val="231F20"/>
          <w:spacing w:val="45"/>
          <w:w w:val="90"/>
        </w:rPr>
        <w:t> </w:t>
      </w:r>
      <w:r>
        <w:rPr>
          <w:color w:val="231F20"/>
          <w:w w:val="90"/>
        </w:rPr>
        <w:t>года)</w:t>
      </w:r>
      <w:r>
        <w:rPr>
          <w:color w:val="231F20"/>
          <w:spacing w:val="44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N</w:t>
      </w:r>
      <w:r>
        <w:rPr>
          <w:rFonts w:ascii="Times New Roman" w:hAnsi="Times New Roman" w:cs="Times New Roman" w:eastAsia="Times New Roman"/>
          <w:i/>
          <w:color w:val="231F20"/>
          <w:spacing w:val="-117"/>
          <w:w w:val="90"/>
        </w:rPr>
        <w:t>*</w:t>
      </w:r>
      <w:r>
        <w:rPr>
          <w:color w:val="231F20"/>
          <w:w w:val="90"/>
          <w:position w:val="-8"/>
          <w:sz w:val="16"/>
          <w:szCs w:val="16"/>
        </w:rPr>
        <w:t>ферт</w:t>
      </w:r>
      <w:r>
        <w:rPr>
          <w:color w:val="231F20"/>
          <w:spacing w:val="32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меняется</w:t>
      </w:r>
      <w:r>
        <w:rPr>
          <w:color w:val="231F20"/>
          <w:spacing w:val="45"/>
          <w:w w:val="90"/>
        </w:rPr>
        <w:t> </w:t>
      </w:r>
      <w:r>
        <w:rPr>
          <w:color w:val="231F20"/>
          <w:w w:val="90"/>
        </w:rPr>
        <w:t>волнообразно</w:t>
      </w:r>
      <w:r>
        <w:rPr>
          <w:color w:val="231F20"/>
          <w:spacing w:val="44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45"/>
          <w:w w:val="90"/>
        </w:rPr>
        <w:t> </w:t>
      </w:r>
      <w:r>
        <w:rPr>
          <w:color w:val="231F20"/>
          <w:w w:val="90"/>
        </w:rPr>
        <w:t>протяжении</w:t>
      </w:r>
      <w:r>
        <w:rPr>
          <w:color w:val="231F20"/>
          <w:w w:val="96"/>
        </w:rPr>
        <w:t> </w:t>
      </w:r>
      <w:r>
        <w:rPr>
          <w:color w:val="231F20"/>
          <w:w w:val="90"/>
        </w:rPr>
        <w:t>всего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периода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1960–2050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период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2010–2028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(18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лет)</w:t>
      </w:r>
      <w:r>
        <w:rPr>
          <w:color w:val="231F20"/>
          <w:w w:val="100"/>
        </w:rPr>
        <w:t> </w:t>
      </w:r>
      <w:r>
        <w:rPr>
          <w:color w:val="231F20"/>
          <w:w w:val="90"/>
        </w:rPr>
        <w:t>он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снижается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17,5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10,8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,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далее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прогнозируется</w:t>
      </w:r>
      <w:r>
        <w:rPr>
          <w:color w:val="231F20"/>
          <w:w w:val="95"/>
        </w:rPr>
        <w:t> </w:t>
      </w:r>
      <w:r>
        <w:rPr>
          <w:color w:val="231F20"/>
          <w:w w:val="90"/>
        </w:rPr>
        <w:t>некоторы</w:t>
      </w:r>
      <w:r>
        <w:rPr>
          <w:color w:val="231F20"/>
          <w:w w:val="90"/>
        </w:rPr>
        <w:t>й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рос</w:t>
      </w:r>
      <w:r>
        <w:rPr>
          <w:color w:val="231F20"/>
          <w:w w:val="90"/>
        </w:rPr>
        <w:t>т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—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максиму</w:t>
      </w:r>
      <w:r>
        <w:rPr>
          <w:color w:val="231F20"/>
          <w:w w:val="90"/>
        </w:rPr>
        <w:t>м</w:t>
      </w:r>
      <w:r>
        <w:rPr>
          <w:color w:val="231F20"/>
          <w:spacing w:val="29"/>
          <w:w w:val="90"/>
        </w:rPr>
        <w:t> 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о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13,</w:t>
      </w:r>
      <w:r>
        <w:rPr>
          <w:color w:val="231F20"/>
          <w:w w:val="90"/>
        </w:rPr>
        <w:t>5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мл</w:t>
      </w:r>
      <w:r>
        <w:rPr>
          <w:color w:val="231F20"/>
          <w:w w:val="90"/>
        </w:rPr>
        <w:t>н</w:t>
      </w:r>
      <w:r>
        <w:rPr>
          <w:color w:val="231F20"/>
          <w:spacing w:val="30"/>
          <w:w w:val="90"/>
        </w:rPr>
        <w:t> </w:t>
      </w:r>
      <w:r>
        <w:rPr>
          <w:color w:val="231F20"/>
          <w:spacing w:val="1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(2042</w:t>
      </w:r>
      <w:r>
        <w:rPr>
          <w:color w:val="231F20"/>
          <w:w w:val="90"/>
        </w:rPr>
        <w:t>)</w:t>
      </w:r>
      <w:r>
        <w:rPr>
          <w:color w:val="231F20"/>
          <w:spacing w:val="30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29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spacing w:val="3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следующи</w:t>
      </w:r>
      <w:r>
        <w:rPr>
          <w:color w:val="231F20"/>
          <w:w w:val="90"/>
        </w:rPr>
        <w:t>м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снижение</w:t>
      </w:r>
      <w:r>
        <w:rPr>
          <w:color w:val="231F20"/>
          <w:w w:val="90"/>
        </w:rPr>
        <w:t>м</w:t>
      </w:r>
      <w:r>
        <w:rPr>
          <w:color w:val="231F20"/>
          <w:spacing w:val="22"/>
          <w:w w:val="90"/>
        </w:rPr>
        <w:t> 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о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12,</w:t>
      </w:r>
      <w:r>
        <w:rPr>
          <w:color w:val="231F20"/>
          <w:w w:val="90"/>
        </w:rPr>
        <w:t>5</w:t>
      </w:r>
      <w:r>
        <w:rPr>
          <w:color w:val="231F20"/>
          <w:spacing w:val="26"/>
          <w:w w:val="90"/>
        </w:rPr>
        <w:t> </w:t>
      </w:r>
      <w:r>
        <w:rPr>
          <w:color w:val="231F20"/>
          <w:w w:val="90"/>
        </w:rPr>
        <w:t>мл</w:t>
      </w:r>
      <w:r>
        <w:rPr>
          <w:color w:val="231F20"/>
          <w:w w:val="90"/>
        </w:rPr>
        <w:t>н</w:t>
      </w:r>
      <w:r>
        <w:rPr>
          <w:color w:val="231F20"/>
          <w:spacing w:val="22"/>
          <w:w w:val="90"/>
        </w:rPr>
        <w:t> </w:t>
      </w:r>
      <w:r>
        <w:rPr>
          <w:color w:val="231F20"/>
          <w:spacing w:val="1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(2050)</w:t>
      </w:r>
      <w:r>
        <w:rPr>
          <w:color w:val="231F20"/>
          <w:w w:val="90"/>
        </w:rPr>
        <w:t>�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Особенно</w:t>
      </w:r>
      <w:r>
        <w:rPr>
          <w:color w:val="231F20"/>
          <w:spacing w:val="1"/>
          <w:w w:val="94"/>
        </w:rPr>
        <w:t> </w:t>
      </w:r>
      <w:r>
        <w:rPr>
          <w:color w:val="231F20"/>
          <w:spacing w:val="1"/>
          <w:w w:val="90"/>
        </w:rPr>
        <w:t>сильн</w:t>
      </w:r>
      <w:r>
        <w:rPr>
          <w:color w:val="231F20"/>
          <w:w w:val="90"/>
        </w:rPr>
        <w:t>о</w:t>
      </w:r>
      <w:r>
        <w:rPr>
          <w:color w:val="231F20"/>
          <w:spacing w:val="67"/>
          <w:w w:val="90"/>
        </w:rPr>
        <w:t> </w:t>
      </w:r>
      <w:r>
        <w:rPr>
          <w:rFonts w:ascii="Georgia" w:hAnsi="Georgia" w:cs="Georgia" w:eastAsia="Georgia"/>
          <w:i/>
          <w:color w:val="231F20"/>
          <w:spacing w:val="1"/>
          <w:w w:val="90"/>
        </w:rPr>
        <w:t>N</w:t>
      </w:r>
      <w:r>
        <w:rPr>
          <w:rFonts w:ascii="Times New Roman" w:hAnsi="Times New Roman" w:cs="Times New Roman" w:eastAsia="Times New Roman"/>
          <w:i/>
          <w:color w:val="231F20"/>
          <w:spacing w:val="-115"/>
          <w:w w:val="90"/>
        </w:rPr>
        <w:t>*</w:t>
      </w:r>
      <w:r>
        <w:rPr>
          <w:color w:val="231F20"/>
          <w:w w:val="90"/>
          <w:position w:val="-8"/>
          <w:sz w:val="16"/>
          <w:szCs w:val="16"/>
        </w:rPr>
        <w:t>фер</w:t>
      </w:r>
      <w:r>
        <w:rPr>
          <w:color w:val="231F20"/>
          <w:w w:val="90"/>
          <w:position w:val="-8"/>
          <w:sz w:val="16"/>
          <w:szCs w:val="16"/>
        </w:rPr>
        <w:t>т</w:t>
      </w:r>
      <w:r>
        <w:rPr>
          <w:color w:val="231F20"/>
          <w:spacing w:val="3"/>
          <w:w w:val="90"/>
          <w:position w:val="-8"/>
          <w:sz w:val="16"/>
          <w:szCs w:val="16"/>
        </w:rPr>
        <w:t> </w:t>
      </w:r>
      <w:r>
        <w:rPr>
          <w:color w:val="231F20"/>
          <w:spacing w:val="1"/>
          <w:w w:val="90"/>
        </w:rPr>
        <w:t>снижаетс</w:t>
      </w:r>
      <w:r>
        <w:rPr>
          <w:color w:val="231F20"/>
          <w:w w:val="90"/>
        </w:rPr>
        <w:t>я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7"/>
          <w:w w:val="90"/>
        </w:rPr>
        <w:t> </w:t>
      </w:r>
      <w:r>
        <w:rPr>
          <w:color w:val="231F20"/>
          <w:spacing w:val="1"/>
          <w:w w:val="90"/>
        </w:rPr>
        <w:t>диапазон</w:t>
      </w:r>
      <w:r>
        <w:rPr>
          <w:color w:val="231F20"/>
          <w:w w:val="90"/>
        </w:rPr>
        <w:t>е</w:t>
      </w:r>
      <w:r>
        <w:rPr>
          <w:color w:val="231F20"/>
          <w:spacing w:val="68"/>
          <w:w w:val="90"/>
        </w:rPr>
        <w:t> </w:t>
      </w:r>
      <w:r>
        <w:rPr>
          <w:color w:val="231F20"/>
          <w:spacing w:val="1"/>
          <w:w w:val="90"/>
        </w:rPr>
        <w:t>2020–202</w:t>
      </w:r>
      <w:r>
        <w:rPr>
          <w:color w:val="231F20"/>
          <w:w w:val="90"/>
        </w:rPr>
        <w:t>5</w:t>
      </w:r>
      <w:r>
        <w:rPr>
          <w:color w:val="231F20"/>
          <w:spacing w:val="68"/>
          <w:w w:val="90"/>
        </w:rPr>
        <w:t> </w:t>
      </w:r>
      <w:r>
        <w:rPr>
          <w:color w:val="231F20"/>
          <w:spacing w:val="1"/>
          <w:w w:val="90"/>
        </w:rPr>
        <w:t>гг</w:t>
      </w:r>
      <w:r>
        <w:rPr>
          <w:color w:val="231F20"/>
          <w:spacing w:val="6"/>
          <w:w w:val="90"/>
        </w:rPr>
        <w:t>�</w:t>
      </w:r>
      <w:r>
        <w:rPr>
          <w:color w:val="231F20"/>
          <w:w w:val="90"/>
        </w:rPr>
        <w:t>: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68"/>
          <w:w w:val="90"/>
        </w:rPr>
        <w:t> </w:t>
      </w:r>
      <w:r>
        <w:rPr>
          <w:color w:val="231F20"/>
          <w:spacing w:val="1"/>
          <w:w w:val="90"/>
        </w:rPr>
        <w:t>14,0</w:t>
      </w:r>
      <w:r>
        <w:rPr>
          <w:color w:val="231F20"/>
          <w:spacing w:val="2"/>
          <w:w w:val="96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11,3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,</w:t>
      </w:r>
      <w:r>
        <w:rPr>
          <w:color w:val="231F20"/>
          <w:spacing w:val="-38"/>
          <w:w w:val="90"/>
        </w:rPr>
        <w:t> </w:t>
      </w:r>
      <w:r>
        <w:rPr>
          <w:color w:val="231F20"/>
          <w:w w:val="90"/>
        </w:rPr>
        <w:t>или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среднем</w:t>
      </w:r>
      <w:r>
        <w:rPr>
          <w:color w:val="231F20"/>
          <w:spacing w:val="-38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0,54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млн</w:t>
      </w:r>
      <w:r>
        <w:rPr>
          <w:color w:val="231F20"/>
          <w:spacing w:val="-38"/>
          <w:w w:val="90"/>
        </w:rPr>
        <w:t> </w:t>
      </w:r>
      <w:r>
        <w:rPr>
          <w:color w:val="231F20"/>
          <w:w w:val="90"/>
        </w:rPr>
        <w:t>чел</w:t>
      </w:r>
      <w:r>
        <w:rPr>
          <w:color w:val="231F20"/>
          <w:w w:val="90"/>
        </w:rPr>
        <w:t>�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год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1"/>
          <w:w w:val="90"/>
        </w:rPr>
        <w:t>П</w:t>
      </w:r>
      <w:r>
        <w:rPr>
          <w:rFonts w:ascii="Arial" w:hAnsi="Arial" w:cs="Arial" w:eastAsia="Arial"/>
          <w:color w:val="231F20"/>
          <w:w w:val="90"/>
        </w:rPr>
        <w:t>ро</w:t>
      </w:r>
      <w:r>
        <w:rPr>
          <w:rFonts w:ascii="Arial" w:hAnsi="Arial" w:cs="Arial" w:eastAsia="Arial"/>
          <w:color w:val="231F20"/>
          <w:spacing w:val="-2"/>
          <w:w w:val="90"/>
        </w:rPr>
        <w:t>г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spacing w:val="-3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зы</w:t>
      </w:r>
      <w:r>
        <w:rPr>
          <w:rFonts w:ascii="Arial" w:hAnsi="Arial" w:cs="Arial" w:eastAsia="Arial"/>
          <w:color w:val="231F20"/>
          <w:spacing w:val="23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ф</w:t>
      </w:r>
      <w:r>
        <w:rPr>
          <w:rFonts w:ascii="Arial" w:hAnsi="Arial" w:cs="Arial" w:eastAsia="Arial"/>
          <w:color w:val="231F20"/>
          <w:w w:val="90"/>
        </w:rPr>
        <w:t>е</w:t>
      </w:r>
      <w:r>
        <w:rPr>
          <w:rFonts w:ascii="Arial" w:hAnsi="Arial" w:cs="Arial" w:eastAsia="Arial"/>
          <w:color w:val="231F20"/>
          <w:w w:val="90"/>
        </w:rPr>
        <w:t>р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л</w:t>
      </w:r>
      <w:r>
        <w:rPr>
          <w:rFonts w:ascii="Arial" w:hAnsi="Arial" w:cs="Arial" w:eastAsia="Arial"/>
          <w:color w:val="231F20"/>
          <w:spacing w:val="-4"/>
          <w:w w:val="90"/>
        </w:rPr>
        <w:t>ь</w:t>
      </w:r>
      <w:r>
        <w:rPr>
          <w:rFonts w:ascii="Arial" w:hAnsi="Arial" w:cs="Arial" w:eastAsia="Arial"/>
          <w:color w:val="231F20"/>
          <w:spacing w:val="-1"/>
          <w:w w:val="90"/>
        </w:rPr>
        <w:t>н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4"/>
          <w:w w:val="90"/>
        </w:rPr>
        <w:t>с</w:t>
      </w:r>
      <w:r>
        <w:rPr>
          <w:rFonts w:ascii="Arial" w:hAnsi="Arial" w:cs="Arial" w:eastAsia="Arial"/>
          <w:color w:val="231F20"/>
          <w:spacing w:val="-1"/>
          <w:w w:val="90"/>
        </w:rPr>
        <w:t>т</w:t>
      </w:r>
      <w:r>
        <w:rPr>
          <w:rFonts w:ascii="Arial" w:hAnsi="Arial" w:cs="Arial" w:eastAsia="Arial"/>
          <w:color w:val="231F20"/>
          <w:w w:val="90"/>
        </w:rPr>
        <w:t>и</w:t>
      </w:r>
      <w:r>
        <w:rPr>
          <w:rFonts w:ascii="Arial" w:hAnsi="Arial" w:cs="Arial" w:eastAsia="Arial"/>
          <w:color w:val="231F20"/>
          <w:spacing w:val="23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в</w:t>
      </w:r>
      <w:r>
        <w:rPr>
          <w:rFonts w:ascii="Arial" w:hAnsi="Arial" w:cs="Arial" w:eastAsia="Arial"/>
          <w:color w:val="231F20"/>
          <w:spacing w:val="23"/>
          <w:w w:val="90"/>
        </w:rPr>
        <w:t> </w:t>
      </w:r>
      <w:r>
        <w:rPr>
          <w:rFonts w:ascii="Arial" w:hAnsi="Arial" w:cs="Arial" w:eastAsia="Arial"/>
          <w:color w:val="231F20"/>
          <w:spacing w:val="-7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</w:t>
      </w:r>
      <w:r>
        <w:rPr>
          <w:rFonts w:ascii="Arial" w:hAnsi="Arial" w:cs="Arial" w:eastAsia="Arial"/>
          <w:color w:val="231F20"/>
          <w:spacing w:val="-4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с</w:t>
      </w:r>
      <w:r>
        <w:rPr>
          <w:rFonts w:ascii="Arial" w:hAnsi="Arial" w:cs="Arial" w:eastAsia="Arial"/>
          <w:color w:val="231F20"/>
          <w:w w:val="90"/>
        </w:rPr>
        <w:t>ии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line="100" w:lineRule="exact" w:before="5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59" w:lineRule="auto"/>
        <w:ind w:right="457" w:firstLine="283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15"/>
          <w:w w:val="90"/>
        </w:rPr>
        <w:t> </w:t>
      </w:r>
      <w:r>
        <w:rPr>
          <w:color w:val="231F20"/>
          <w:spacing w:val="2"/>
          <w:w w:val="90"/>
        </w:rPr>
        <w:t>работ</w:t>
      </w:r>
      <w:r>
        <w:rPr>
          <w:color w:val="231F20"/>
          <w:w w:val="90"/>
        </w:rPr>
        <w:t>е</w:t>
      </w:r>
      <w:r>
        <w:rPr>
          <w:color w:val="231F20"/>
          <w:spacing w:val="14"/>
          <w:w w:val="90"/>
        </w:rPr>
        <w:t> </w:t>
      </w:r>
      <w:r>
        <w:rPr>
          <w:color w:val="231F20"/>
          <w:spacing w:val="1"/>
          <w:w w:val="85"/>
        </w:rPr>
        <w:t>А</w:t>
      </w:r>
      <w:r>
        <w:rPr>
          <w:color w:val="231F20"/>
          <w:spacing w:val="6"/>
          <w:w w:val="85"/>
        </w:rPr>
        <w:t>�</w:t>
      </w:r>
      <w:r>
        <w:rPr>
          <w:color w:val="231F20"/>
          <w:spacing w:val="1"/>
          <w:w w:val="85"/>
        </w:rPr>
        <w:t>Б</w:t>
      </w:r>
      <w:r>
        <w:rPr>
          <w:color w:val="231F20"/>
          <w:w w:val="85"/>
        </w:rPr>
        <w:t>�</w:t>
      </w:r>
      <w:r>
        <w:rPr>
          <w:color w:val="231F20"/>
          <w:spacing w:val="20"/>
          <w:w w:val="85"/>
        </w:rPr>
        <w:t> </w:t>
      </w:r>
      <w:r>
        <w:rPr>
          <w:color w:val="231F20"/>
          <w:spacing w:val="1"/>
          <w:w w:val="90"/>
        </w:rPr>
        <w:t>Гиноян</w:t>
      </w:r>
      <w:r>
        <w:rPr>
          <w:color w:val="231F20"/>
          <w:w w:val="90"/>
        </w:rPr>
        <w:t>,</w:t>
      </w:r>
      <w:r>
        <w:rPr>
          <w:color w:val="231F20"/>
          <w:spacing w:val="15"/>
          <w:w w:val="90"/>
        </w:rPr>
        <w:t> </w:t>
      </w:r>
      <w:r>
        <w:rPr>
          <w:color w:val="231F20"/>
          <w:spacing w:val="1"/>
          <w:w w:val="85"/>
        </w:rPr>
        <w:t>Г</w:t>
      </w:r>
      <w:r>
        <w:rPr>
          <w:color w:val="231F20"/>
          <w:spacing w:val="6"/>
          <w:w w:val="85"/>
        </w:rPr>
        <w:t>�</w:t>
      </w:r>
      <w:r>
        <w:rPr>
          <w:color w:val="231F20"/>
          <w:spacing w:val="1"/>
          <w:w w:val="85"/>
        </w:rPr>
        <w:t>Э</w:t>
      </w:r>
      <w:r>
        <w:rPr>
          <w:color w:val="231F20"/>
          <w:w w:val="85"/>
        </w:rPr>
        <w:t>�</w:t>
      </w:r>
      <w:r>
        <w:rPr>
          <w:color w:val="231F20"/>
          <w:spacing w:val="20"/>
          <w:w w:val="85"/>
        </w:rPr>
        <w:t> </w:t>
      </w:r>
      <w:r>
        <w:rPr>
          <w:color w:val="231F20"/>
          <w:spacing w:val="1"/>
          <w:w w:val="90"/>
        </w:rPr>
        <w:t>Улумбеково</w:t>
      </w:r>
      <w:r>
        <w:rPr>
          <w:color w:val="231F20"/>
          <w:w w:val="90"/>
        </w:rPr>
        <w:t>й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5"/>
          <w:w w:val="90"/>
        </w:rPr>
        <w:t> </w:t>
      </w:r>
      <w:r>
        <w:rPr>
          <w:color w:val="231F20"/>
          <w:spacing w:val="1"/>
          <w:w w:val="85"/>
        </w:rPr>
        <w:t>Б</w:t>
      </w:r>
      <w:r>
        <w:rPr>
          <w:color w:val="231F20"/>
          <w:spacing w:val="6"/>
          <w:w w:val="85"/>
        </w:rPr>
        <w:t>�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�</w:t>
      </w:r>
      <w:r>
        <w:rPr>
          <w:color w:val="231F20"/>
          <w:spacing w:val="20"/>
          <w:w w:val="85"/>
        </w:rPr>
        <w:t> </w:t>
      </w:r>
      <w:r>
        <w:rPr>
          <w:color w:val="231F20"/>
          <w:spacing w:val="1"/>
          <w:w w:val="90"/>
        </w:rPr>
        <w:t>Ни</w:t>
      </w:r>
      <w:r>
        <w:rPr>
          <w:color w:val="231F20"/>
          <w:spacing w:val="-2"/>
          <w:w w:val="90"/>
        </w:rPr>
        <w:t>г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матулина</w:t>
      </w:r>
      <w:r>
        <w:rPr>
          <w:color w:val="231F20"/>
          <w:w w:val="90"/>
          <w:position w:val="9"/>
          <w:sz w:val="16"/>
          <w:szCs w:val="16"/>
        </w:rPr>
        <w:t>1</w:t>
      </w:r>
      <w:r>
        <w:rPr>
          <w:color w:val="231F20"/>
          <w:spacing w:val="17"/>
          <w:w w:val="90"/>
          <w:position w:val="9"/>
          <w:sz w:val="16"/>
          <w:szCs w:val="16"/>
        </w:rPr>
        <w:t> </w:t>
      </w:r>
      <w:r>
        <w:rPr>
          <w:color w:val="231F20"/>
          <w:w w:val="90"/>
        </w:rPr>
        <w:t>был</w:t>
      </w:r>
      <w:r>
        <w:rPr>
          <w:color w:val="231F20"/>
          <w:w w:val="90"/>
        </w:rPr>
        <w:t>и</w:t>
      </w:r>
      <w:r>
        <w:rPr>
          <w:color w:val="231F20"/>
          <w:spacing w:val="83"/>
          <w:w w:val="90"/>
        </w:rPr>
        <w:t> </w:t>
      </w:r>
      <w:r>
        <w:rPr>
          <w:color w:val="231F20"/>
          <w:w w:val="90"/>
        </w:rPr>
        <w:t>проведен</w:t>
      </w:r>
      <w:r>
        <w:rPr>
          <w:color w:val="231F20"/>
          <w:w w:val="90"/>
        </w:rPr>
        <w:t>ы</w:t>
      </w:r>
      <w:r>
        <w:rPr>
          <w:color w:val="231F20"/>
          <w:spacing w:val="83"/>
          <w:w w:val="90"/>
        </w:rPr>
        <w:t> </w:t>
      </w:r>
      <w:r>
        <w:rPr>
          <w:color w:val="231F20"/>
          <w:w w:val="90"/>
        </w:rPr>
        <w:t>прогнозны</w:t>
      </w:r>
      <w:r>
        <w:rPr>
          <w:color w:val="231F20"/>
          <w:w w:val="90"/>
        </w:rPr>
        <w:t>е</w:t>
      </w:r>
      <w:r>
        <w:rPr>
          <w:color w:val="231F20"/>
          <w:spacing w:val="83"/>
          <w:w w:val="90"/>
        </w:rPr>
        <w:t> </w:t>
      </w:r>
      <w:r>
        <w:rPr>
          <w:color w:val="231F20"/>
          <w:w w:val="90"/>
        </w:rPr>
        <w:t>расчет</w:t>
      </w:r>
      <w:r>
        <w:rPr>
          <w:color w:val="231F20"/>
          <w:w w:val="90"/>
        </w:rPr>
        <w:t>ы</w:t>
      </w:r>
      <w:r>
        <w:rPr>
          <w:color w:val="231F20"/>
          <w:spacing w:val="83"/>
          <w:w w:val="90"/>
        </w:rPr>
        <w:t> </w:t>
      </w:r>
      <w:r>
        <w:rPr>
          <w:color w:val="231F20"/>
          <w:w w:val="90"/>
        </w:rPr>
        <w:t>динамики</w:t>
      </w:r>
      <w:r>
        <w:rPr>
          <w:color w:val="231F20"/>
          <w:spacing w:val="1"/>
          <w:w w:val="97"/>
        </w:rPr>
        <w:t> </w:t>
      </w:r>
      <w:r>
        <w:rPr>
          <w:color w:val="231F20"/>
          <w:w w:val="90"/>
        </w:rPr>
        <w:t>коэффициент</w:t>
      </w:r>
      <w:r>
        <w:rPr>
          <w:color w:val="231F20"/>
          <w:w w:val="90"/>
        </w:rPr>
        <w:t>а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фертильност</w:t>
      </w:r>
      <w:r>
        <w:rPr>
          <w:color w:val="231F20"/>
          <w:w w:val="90"/>
        </w:rPr>
        <w:t>и</w:t>
      </w:r>
      <w:r>
        <w:rPr>
          <w:color w:val="231F20"/>
          <w:spacing w:val="69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k</w:t>
      </w:r>
      <w:r>
        <w:rPr>
          <w:color w:val="231F20"/>
          <w:w w:val="90"/>
          <w:position w:val="-8"/>
          <w:sz w:val="16"/>
          <w:szCs w:val="16"/>
        </w:rPr>
        <w:t>ферт</w:t>
      </w:r>
      <w:r>
        <w:rPr>
          <w:color w:val="231F20"/>
          <w:spacing w:val="3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перио</w:t>
      </w:r>
      <w:r>
        <w:rPr>
          <w:color w:val="231F20"/>
          <w:w w:val="90"/>
        </w:rPr>
        <w:t>д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2024–203</w:t>
      </w:r>
      <w:r>
        <w:rPr>
          <w:color w:val="231F20"/>
          <w:w w:val="90"/>
        </w:rPr>
        <w:t>0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1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81"/>
          <w:w w:val="90"/>
        </w:rPr>
        <w:t> </w:t>
      </w:r>
      <w:r>
        <w:rPr>
          <w:color w:val="231F20"/>
          <w:spacing w:val="1"/>
          <w:w w:val="90"/>
        </w:rPr>
        <w:t>тре</w:t>
      </w:r>
      <w:r>
        <w:rPr>
          <w:color w:val="231F20"/>
          <w:w w:val="90"/>
        </w:rPr>
        <w:t>м</w:t>
      </w:r>
      <w:r>
        <w:rPr>
          <w:color w:val="231F20"/>
          <w:spacing w:val="82"/>
          <w:w w:val="90"/>
        </w:rPr>
        <w:t> </w:t>
      </w:r>
      <w:r>
        <w:rPr>
          <w:color w:val="231F20"/>
          <w:spacing w:val="1"/>
          <w:w w:val="90"/>
        </w:rPr>
        <w:t>сценариям</w:t>
      </w:r>
      <w:r>
        <w:rPr>
          <w:color w:val="231F20"/>
          <w:w w:val="90"/>
        </w:rPr>
        <w:t>�</w:t>
      </w:r>
      <w:r>
        <w:rPr>
          <w:color w:val="231F20"/>
          <w:spacing w:val="82"/>
          <w:w w:val="90"/>
        </w:rPr>
        <w:t> </w:t>
      </w:r>
      <w:r>
        <w:rPr>
          <w:color w:val="231F20"/>
          <w:spacing w:val="1"/>
          <w:w w:val="90"/>
        </w:rPr>
        <w:t>Расчет</w:t>
      </w:r>
      <w:r>
        <w:rPr>
          <w:color w:val="231F20"/>
          <w:w w:val="90"/>
        </w:rPr>
        <w:t>ы</w:t>
      </w:r>
      <w:r>
        <w:rPr>
          <w:color w:val="231F20"/>
          <w:spacing w:val="82"/>
          <w:w w:val="90"/>
        </w:rPr>
        <w:t> </w:t>
      </w:r>
      <w:r>
        <w:rPr>
          <w:color w:val="231F20"/>
          <w:spacing w:val="1"/>
          <w:w w:val="90"/>
        </w:rPr>
        <w:t>согласован</w:t>
      </w:r>
      <w:r>
        <w:rPr>
          <w:color w:val="231F20"/>
          <w:w w:val="90"/>
        </w:rPr>
        <w:t>ы</w:t>
      </w:r>
      <w:r>
        <w:rPr>
          <w:color w:val="231F20"/>
          <w:spacing w:val="81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82"/>
          <w:w w:val="90"/>
        </w:rPr>
        <w:t> </w:t>
      </w:r>
      <w:r>
        <w:rPr>
          <w:color w:val="231F20"/>
          <w:spacing w:val="1"/>
          <w:w w:val="90"/>
        </w:rPr>
        <w:t>фактическим</w:t>
      </w:r>
      <w:r>
        <w:rPr>
          <w:color w:val="231F20"/>
          <w:spacing w:val="2"/>
          <w:w w:val="98"/>
        </w:rPr>
        <w:t> </w:t>
      </w:r>
      <w:r>
        <w:rPr>
          <w:color w:val="231F20"/>
          <w:w w:val="90"/>
        </w:rPr>
        <w:t>данными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период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1990–2023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26"/>
          <w:w w:val="85"/>
        </w:rPr>
        <w:t> </w:t>
      </w:r>
      <w:r>
        <w:rPr>
          <w:color w:val="231F20"/>
          <w:w w:val="90"/>
        </w:rPr>
        <w:t>Кроме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того,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был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проведен</w:t>
      </w:r>
      <w:r>
        <w:rPr>
          <w:color w:val="231F20"/>
          <w:w w:val="91"/>
        </w:rPr>
        <w:t> </w:t>
      </w:r>
      <w:r>
        <w:rPr>
          <w:color w:val="231F20"/>
          <w:w w:val="90"/>
        </w:rPr>
        <w:t>расче</w:t>
      </w:r>
      <w:r>
        <w:rPr>
          <w:color w:val="231F20"/>
          <w:w w:val="90"/>
        </w:rPr>
        <w:t>т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перио</w:t>
      </w:r>
      <w:r>
        <w:rPr>
          <w:color w:val="231F20"/>
          <w:w w:val="90"/>
        </w:rPr>
        <w:t>д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2007–202</w:t>
      </w:r>
      <w:r>
        <w:rPr>
          <w:color w:val="231F20"/>
          <w:w w:val="90"/>
        </w:rPr>
        <w:t>3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46"/>
          <w:w w:val="85"/>
        </w:rPr>
        <w:t> </w:t>
      </w:r>
      <w:r>
        <w:rPr>
          <w:color w:val="231F20"/>
          <w:w w:val="90"/>
        </w:rPr>
        <w:t>пр</w:t>
      </w:r>
      <w:r>
        <w:rPr>
          <w:color w:val="231F20"/>
          <w:w w:val="90"/>
        </w:rPr>
        <w:t>и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отсутстви</w:t>
      </w:r>
      <w:r>
        <w:rPr>
          <w:color w:val="231F20"/>
          <w:w w:val="90"/>
        </w:rPr>
        <w:t>и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программы</w:t>
      </w:r>
      <w:r>
        <w:rPr>
          <w:color w:val="231F20"/>
          <w:spacing w:val="1"/>
          <w:w w:val="94"/>
        </w:rPr>
        <w:t> </w:t>
      </w:r>
      <w:r>
        <w:rPr>
          <w:color w:val="231F20"/>
          <w:w w:val="90"/>
        </w:rPr>
        <w:t>материнского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капитала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3" w:lineRule="auto" w:before="16"/>
        <w:ind w:right="463" w:firstLine="283"/>
        <w:jc w:val="both"/>
      </w:pPr>
      <w:r>
        <w:rPr>
          <w:color w:val="231F20"/>
          <w:spacing w:val="-1"/>
          <w:w w:val="95"/>
        </w:rPr>
        <w:t>Видно</w:t>
      </w:r>
      <w:r>
        <w:rPr>
          <w:color w:val="231F20"/>
          <w:w w:val="95"/>
        </w:rPr>
        <w:t>,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реализаци</w:t>
      </w:r>
      <w:r>
        <w:rPr>
          <w:color w:val="231F20"/>
          <w:w w:val="95"/>
        </w:rPr>
        <w:t>я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программ</w:t>
      </w:r>
      <w:r>
        <w:rPr>
          <w:color w:val="231F20"/>
          <w:w w:val="95"/>
        </w:rPr>
        <w:t>ы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материнског</w:t>
      </w:r>
      <w:r>
        <w:rPr>
          <w:color w:val="231F20"/>
          <w:w w:val="95"/>
        </w:rPr>
        <w:t>о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"/>
          <w:w w:val="95"/>
        </w:rPr>
        <w:t>капитала</w:t>
      </w:r>
      <w:r>
        <w:rPr>
          <w:color w:val="231F20"/>
          <w:spacing w:val="-1"/>
          <w:w w:val="97"/>
        </w:rPr>
        <w:t> </w:t>
      </w:r>
      <w:r>
        <w:rPr>
          <w:color w:val="231F20"/>
          <w:w w:val="95"/>
        </w:rPr>
        <w:t>заметно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увеличила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величину</w:t>
      </w:r>
      <w:r>
        <w:rPr>
          <w:color w:val="231F20"/>
          <w:spacing w:val="-15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color w:val="231F20"/>
          <w:w w:val="95"/>
          <w:position w:val="-8"/>
          <w:sz w:val="16"/>
          <w:szCs w:val="16"/>
        </w:rPr>
        <w:t>ферт</w:t>
      </w:r>
      <w:r>
        <w:rPr>
          <w:color w:val="231F20"/>
          <w:spacing w:val="25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среднем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9–10%,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w w:val="98"/>
        </w:rPr>
        <w:t> </w:t>
      </w:r>
      <w:r>
        <w:rPr>
          <w:color w:val="231F20"/>
          <w:w w:val="95"/>
        </w:rPr>
        <w:t>существенно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8" w:lineRule="auto" w:before="8"/>
        <w:ind w:right="463" w:firstLine="283"/>
        <w:jc w:val="both"/>
      </w:pPr>
      <w:r>
        <w:rPr/>
        <w:pict>
          <v:group style="position:absolute;margin-left:36.850399pt;margin-top:109.399467pt;width:56.693pt;height:.1pt;mso-position-horizontal-relative:page;mso-position-vertical-relative:paragraph;z-index:-12162" coordorigin="737,2188" coordsize="1134,2">
            <v:shape style="position:absolute;left:737;top:2188;width:1134;height:2" coordorigin="737,2188" coordsize="1134,0" path="m737,2188l1871,2188e" filled="f" stroked="t" strokeweight=".5pt" strokecolor="#231F20">
              <v:path arrowok="t"/>
            </v:shape>
            <w10:wrap type="none"/>
          </v:group>
        </w:pic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перио</w:t>
      </w:r>
      <w:r>
        <w:rPr>
          <w:color w:val="231F20"/>
          <w:w w:val="95"/>
        </w:rPr>
        <w:t>д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2024–203</w:t>
      </w:r>
      <w:r>
        <w:rPr>
          <w:color w:val="231F20"/>
          <w:w w:val="95"/>
        </w:rPr>
        <w:t>0</w:t>
      </w:r>
      <w:r>
        <w:rPr>
          <w:color w:val="231F20"/>
          <w:w w:val="95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1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тре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прогнозны</w:t>
      </w:r>
      <w:r>
        <w:rPr>
          <w:color w:val="231F20"/>
          <w:w w:val="95"/>
        </w:rPr>
        <w:t>х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сценариев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95"/>
        </w:rPr>
        <w:t>расчетные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значения</w:t>
      </w:r>
      <w:r>
        <w:rPr>
          <w:color w:val="231F20"/>
          <w:spacing w:val="-8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color w:val="231F20"/>
          <w:w w:val="95"/>
          <w:position w:val="-8"/>
          <w:sz w:val="16"/>
          <w:szCs w:val="16"/>
        </w:rPr>
        <w:t>ферт</w:t>
      </w:r>
      <w:r>
        <w:rPr>
          <w:color w:val="231F20"/>
          <w:spacing w:val="-5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сильно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отличаются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друг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дру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г</w:t>
      </w:r>
      <w:r>
        <w:rPr>
          <w:color w:val="231F20"/>
          <w:spacing w:val="1"/>
          <w:w w:val="90"/>
        </w:rPr>
        <w:t>а</w:t>
      </w:r>
      <w:r>
        <w:rPr>
          <w:color w:val="231F20"/>
          <w:w w:val="90"/>
        </w:rPr>
        <w:t>�</w:t>
      </w:r>
      <w:r>
        <w:rPr>
          <w:color w:val="231F20"/>
          <w:spacing w:val="-14"/>
          <w:w w:val="90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ж</w:t>
      </w:r>
      <w:r>
        <w:rPr>
          <w:color w:val="231F20"/>
          <w:w w:val="95"/>
        </w:rPr>
        <w:t>е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бо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ее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и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е</w:t>
      </w:r>
      <w:r>
        <w:rPr>
          <w:color w:val="231F20"/>
          <w:w w:val="86"/>
        </w:rPr>
        <w:t> </w:t>
      </w:r>
      <w:r>
        <w:rPr>
          <w:color w:val="231F20"/>
          <w:spacing w:val="-1"/>
          <w:w w:val="95"/>
        </w:rPr>
        <w:t>среднедушевы</w:t>
      </w:r>
      <w:r>
        <w:rPr>
          <w:color w:val="231F20"/>
          <w:w w:val="95"/>
        </w:rPr>
        <w:t>х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2"/>
          <w:w w:val="95"/>
        </w:rPr>
        <w:t>доходо</w:t>
      </w:r>
      <w:r>
        <w:rPr>
          <w:color w:val="231F20"/>
          <w:w w:val="95"/>
        </w:rPr>
        <w:t>в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населени</w:t>
      </w:r>
      <w:r>
        <w:rPr>
          <w:color w:val="231F20"/>
          <w:w w:val="95"/>
        </w:rPr>
        <w:t>я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4</w:t>
      </w:r>
      <w:r>
        <w:rPr>
          <w:color w:val="231F20"/>
          <w:w w:val="95"/>
        </w:rPr>
        <w:t>%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го</w:t>
      </w:r>
      <w:r>
        <w:rPr>
          <w:color w:val="231F20"/>
          <w:w w:val="95"/>
        </w:rPr>
        <w:t>д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(зелена</w:t>
      </w:r>
      <w:r>
        <w:rPr>
          <w:color w:val="231F20"/>
          <w:w w:val="95"/>
        </w:rPr>
        <w:t>я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"/>
          <w:w w:val="95"/>
        </w:rPr>
        <w:t>пу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л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1"/>
          <w:w w:val="95"/>
        </w:rPr>
        <w:t>я</w:t>
      </w:r>
      <w:r>
        <w:rPr>
          <w:color w:val="231F20"/>
          <w:spacing w:val="1"/>
          <w:w w:val="95"/>
        </w:rPr>
        <w:t>)</w:t>
      </w:r>
      <w:r>
        <w:rPr>
          <w:color w:val="231F20"/>
          <w:w w:val="95"/>
        </w:rPr>
        <w:t>,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ц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т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1"/>
          <w:w w:val="95"/>
        </w:rPr>
        <w:t>л</w:t>
      </w:r>
      <w:r>
        <w:rPr>
          <w:color w:val="231F20"/>
          <w:spacing w:val="2"/>
          <w:w w:val="95"/>
        </w:rPr>
        <w:t>ь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2"/>
          <w:w w:val="95"/>
        </w:rPr>
        <w:t>б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2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жаться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33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color w:val="231F20"/>
          <w:w w:val="95"/>
          <w:position w:val="-8"/>
          <w:sz w:val="16"/>
          <w:szCs w:val="16"/>
        </w:rPr>
        <w:t>ферт</w:t>
      </w:r>
      <w:r>
        <w:rPr>
          <w:color w:val="231F20"/>
          <w:spacing w:val="-19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1,41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(2023)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33"/>
          <w:w w:val="95"/>
        </w:rPr>
        <w:t> </w:t>
      </w:r>
      <w:r>
        <w:rPr>
          <w:rFonts w:ascii="Georgia" w:hAnsi="Georgia" w:cs="Georgia" w:eastAsia="Georgia"/>
          <w:i/>
          <w:color w:val="231F20"/>
          <w:w w:val="95"/>
        </w:rPr>
        <w:t>k</w:t>
      </w:r>
      <w:r>
        <w:rPr>
          <w:color w:val="231F20"/>
          <w:w w:val="95"/>
          <w:position w:val="-8"/>
          <w:sz w:val="16"/>
          <w:szCs w:val="16"/>
        </w:rPr>
        <w:t>ферт</w:t>
      </w:r>
      <w:r>
        <w:rPr>
          <w:color w:val="231F20"/>
          <w:spacing w:val="-20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1,37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(2026)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90" w:lineRule="exact" w:before="3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line="167" w:lineRule="auto" w:before="38"/>
        <w:ind w:left="117" w:right="463" w:firstLine="283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w w:val="95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-1"/>
          <w:w w:val="95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32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2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3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32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Э</w:t>
      </w:r>
      <w:r>
        <w:rPr>
          <w:rFonts w:ascii="Malgun Gothic" w:hAnsi="Malgun Gothic" w:cs="Malgun Gothic" w:eastAsia="Malgun Gothic"/>
          <w:color w:val="231F20"/>
          <w:spacing w:val="-32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8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14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Б</w:t>
      </w:r>
      <w:r>
        <w:rPr>
          <w:rFonts w:ascii="Malgun Gothic" w:hAnsi="Malgun Gothic" w:cs="Malgun Gothic" w:eastAsia="Malgun Gothic"/>
          <w:color w:val="231F20"/>
          <w:spacing w:val="-16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,</w:t>
      </w:r>
      <w:r>
        <w:rPr>
          <w:rFonts w:ascii="Malgun Gothic" w:hAnsi="Malgun Gothic" w:cs="Malgun Gothic" w:eastAsia="Malgun Gothic"/>
          <w:color w:val="231F20"/>
          <w:spacing w:val="-15"/>
          <w:w w:val="9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7"/>
          <w:w w:val="10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ю</w:t>
      </w:r>
      <w:r>
        <w:rPr>
          <w:rFonts w:ascii="Malgun Gothic" w:hAnsi="Malgun Gothic" w:cs="Malgun Gothic" w:eastAsia="Malgun Gothic"/>
          <w:color w:val="231F20"/>
          <w:spacing w:val="7"/>
          <w:w w:val="100"/>
          <w:sz w:val="24"/>
          <w:szCs w:val="24"/>
        </w:rPr>
        <w:t>щ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6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37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10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4"/>
          <w:w w:val="100"/>
          <w:sz w:val="24"/>
          <w:szCs w:val="24"/>
        </w:rPr>
        <w:t>ж</w:t>
      </w:r>
      <w:r>
        <w:rPr>
          <w:rFonts w:ascii="Malgun Gothic" w:hAnsi="Malgun Gothic" w:cs="Malgun Gothic" w:eastAsia="Malgun Gothic"/>
          <w:color w:val="231F20"/>
          <w:spacing w:val="3"/>
          <w:w w:val="10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3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м</w:t>
      </w:r>
      <w:r>
        <w:rPr>
          <w:rFonts w:ascii="Malgun Gothic" w:hAnsi="Malgun Gothic" w:cs="Malgun Gothic" w:eastAsia="Malgun Gothic"/>
          <w:color w:val="231F20"/>
          <w:spacing w:val="4"/>
          <w:w w:val="10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4"/>
          <w:w w:val="10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36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37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10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1"/>
          <w:w w:val="10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2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8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spacing w:val="36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10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37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4"/>
          <w:w w:val="10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36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X</w:t>
      </w:r>
      <w:r>
        <w:rPr>
          <w:rFonts w:ascii="Malgun Gothic" w:hAnsi="Malgun Gothic" w:cs="Malgun Gothic" w:eastAsia="Malgun Gothic"/>
          <w:color w:val="231F20"/>
          <w:spacing w:val="37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-3"/>
          <w:w w:val="10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3"/>
          <w:w w:val="10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7"/>
          <w:w w:val="100"/>
          <w:sz w:val="24"/>
          <w:szCs w:val="24"/>
        </w:rPr>
        <w:t>ч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10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36"/>
          <w:w w:val="10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10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10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9"/>
          <w:w w:val="10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4"/>
          <w:w w:val="10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10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3"/>
          <w:w w:val="10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w w:val="10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line="167" w:lineRule="auto"/>
        <w:ind w:left="117" w:right="464" w:firstLine="0"/>
        <w:jc w:val="left"/>
        <w:rPr>
          <w:rFonts w:ascii="Malgun Gothic" w:hAnsi="Malgun Gothic" w:cs="Malgun Gothic" w:eastAsia="Malgun Gothic"/>
          <w:sz w:val="24"/>
          <w:szCs w:val="24"/>
        </w:rPr>
      </w:pP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-14"/>
          <w:w w:val="85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85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1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8"/>
          <w:w w:val="85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g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10"/>
          <w:w w:val="85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spacing w:val="-60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1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-13"/>
          <w:w w:val="85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7"/>
          <w:w w:val="85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5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12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5"/>
          <w:w w:val="85"/>
          <w:sz w:val="24"/>
          <w:szCs w:val="24"/>
        </w:rPr>
        <w:t>J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8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3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4"/>
          <w:szCs w:val="24"/>
        </w:rPr>
        <w:t>Q</w:t>
      </w:r>
      <w:r>
        <w:rPr>
          <w:rFonts w:ascii="Malgun Gothic" w:hAnsi="Malgun Gothic" w:cs="Malgun Gothic" w:eastAsia="Malgun Gothic"/>
          <w:color w:val="231F20"/>
          <w:spacing w:val="-7"/>
          <w:w w:val="85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w w:val="85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w w:val="113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F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Z</w:t>
      </w:r>
      <w:r>
        <w:rPr>
          <w:rFonts w:ascii="Malgun Gothic" w:hAnsi="Malgun Gothic" w:cs="Malgun Gothic" w:eastAsia="Malgun Gothic"/>
          <w:color w:val="231F20"/>
          <w:spacing w:val="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9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%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%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left"/>
        <w:rPr>
          <w:rFonts w:ascii="Malgun Gothic" w:hAnsi="Malgun Gothic" w:cs="Malgun Gothic" w:eastAsia="Malgun Gothic"/>
          <w:sz w:val="24"/>
          <w:szCs w:val="24"/>
        </w:rPr>
        <w:sectPr>
          <w:headerReference w:type="default" r:id="rId127"/>
          <w:headerReference w:type="even" r:id="rId128"/>
          <w:footerReference w:type="default" r:id="rId129"/>
          <w:pgSz w:w="9355" w:h="13620"/>
          <w:pgMar w:header="775" w:footer="0" w:top="1180" w:bottom="280" w:left="620" w:right="500"/>
          <w:pgNumType w:start="71"/>
        </w:sectPr>
      </w:pPr>
    </w:p>
    <w:p>
      <w:pPr>
        <w:spacing w:line="140" w:lineRule="exact" w:before="5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before="64"/>
        <w:ind w:left="507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Georgia" w:hAnsi="Georgia" w:cs="Georgia" w:eastAsia="Georgia"/>
          <w:i/>
          <w:color w:val="231F20"/>
          <w:spacing w:val="-1"/>
          <w:w w:val="100"/>
          <w:position w:val="8"/>
          <w:sz w:val="23"/>
          <w:szCs w:val="23"/>
        </w:rPr>
        <w:t>k</w:t>
      </w:r>
      <w:r>
        <w:rPr>
          <w:rFonts w:ascii="Arial" w:hAnsi="Arial" w:cs="Arial" w:eastAsia="Arial"/>
          <w:color w:val="231F20"/>
          <w:w w:val="100"/>
          <w:sz w:val="13"/>
          <w:szCs w:val="13"/>
        </w:rPr>
        <w:t>cfe</w:t>
      </w:r>
      <w:r>
        <w:rPr>
          <w:rFonts w:ascii="Arial" w:hAnsi="Arial" w:cs="Arial" w:eastAsia="Arial"/>
          <w:color w:val="231F20"/>
          <w:spacing w:val="-3"/>
          <w:w w:val="100"/>
          <w:sz w:val="13"/>
          <w:szCs w:val="13"/>
        </w:rPr>
        <w:t>p</w:t>
      </w:r>
      <w:r>
        <w:rPr>
          <w:rFonts w:ascii="Arial" w:hAnsi="Arial" w:cs="Arial" w:eastAsia="Arial"/>
          <w:color w:val="231F20"/>
          <w:w w:val="100"/>
          <w:sz w:val="13"/>
          <w:szCs w:val="13"/>
        </w:rPr>
        <w:t>r</w:t>
      </w:r>
      <w:r>
        <w:rPr>
          <w:rFonts w:ascii="Arial" w:hAnsi="Arial" w:cs="Arial" w:eastAsia="Arial"/>
          <w:color w:val="000000"/>
          <w:w w:val="100"/>
          <w:sz w:val="13"/>
          <w:szCs w:val="13"/>
        </w:rPr>
      </w:r>
    </w:p>
    <w:p>
      <w:pPr>
        <w:spacing w:line="185" w:lineRule="exact"/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73.067101pt;margin-top:4.48654pt;width:342.7798pt;height:222.645pt;mso-position-horizontal-relative:page;mso-position-vertical-relative:paragraph;z-index:-12161" coordorigin="1461,90" coordsize="6856,4453">
            <v:group style="position:absolute;left:1468;top:3969;width:6844;height:2" coordorigin="1468,3969" coordsize="6844,2">
              <v:shape style="position:absolute;left:1468;top:3969;width:6844;height:2" coordorigin="1468,3969" coordsize="6844,0" path="m1468,3969l8312,3969e" filled="f" stroked="t" strokeweight=".485pt" strokecolor="#939598">
                <v:path arrowok="t"/>
              </v:shape>
            </v:group>
            <v:group style="position:absolute;left:4424;top:3484;width:3888;height:2" coordorigin="4424,3484" coordsize="3888,2">
              <v:shape style="position:absolute;left:4424;top:3484;width:3888;height:2" coordorigin="4424,3484" coordsize="3888,0" path="m4424,3484l8312,3484e" filled="f" stroked="t" strokeweight=".485pt" strokecolor="#939598">
                <v:path arrowok="t"/>
              </v:shape>
            </v:group>
            <v:group style="position:absolute;left:4269;top:3484;width:61;height:2" coordorigin="4269,3484" coordsize="61,2">
              <v:shape style="position:absolute;left:4269;top:3484;width:61;height:2" coordorigin="4269,3484" coordsize="61,0" path="m4269,3484l4330,3484e" filled="f" stroked="t" strokeweight=".485pt" strokecolor="#939598">
                <v:path arrowok="t"/>
              </v:shape>
            </v:group>
            <v:group style="position:absolute;left:1468;top:3484;width:2707;height:2" coordorigin="1468,3484" coordsize="2707,2">
              <v:shape style="position:absolute;left:1468;top:3484;width:2707;height:2" coordorigin="1468,3484" coordsize="2707,0" path="m1468,3484l4175,3484e" filled="f" stroked="t" strokeweight=".485pt" strokecolor="#939598">
                <v:path arrowok="t"/>
              </v:shape>
            </v:group>
            <v:group style="position:absolute;left:1468;top:2999;width:6844;height:2" coordorigin="1468,2999" coordsize="6844,2">
              <v:shape style="position:absolute;left:1468;top:2999;width:6844;height:2" coordorigin="1468,2999" coordsize="6844,0" path="m1468,2999l8312,2999e" filled="f" stroked="t" strokeweight=".485pt" strokecolor="#939598">
                <v:path arrowok="t"/>
              </v:shape>
            </v:group>
            <v:group style="position:absolute;left:1468;top:2514;width:6844;height:2" coordorigin="1468,2514" coordsize="6844,2">
              <v:shape style="position:absolute;left:1468;top:2514;width:6844;height:2" coordorigin="1468,2514" coordsize="6844,0" path="m1468,2514l8312,2514e" filled="f" stroked="t" strokeweight=".485pt" strokecolor="#939598">
                <v:path arrowok="t"/>
              </v:shape>
            </v:group>
            <v:group style="position:absolute;left:1468;top:2028;width:6844;height:2" coordorigin="1468,2028" coordsize="6844,2">
              <v:shape style="position:absolute;left:1468;top:2028;width:6844;height:2" coordorigin="1468,2028" coordsize="6844,0" path="m1468,2028l8312,2028e" filled="f" stroked="t" strokeweight=".485pt" strokecolor="#939598">
                <v:path arrowok="t"/>
              </v:shape>
            </v:group>
            <v:group style="position:absolute;left:1468;top:1563;width:6844;height:2" coordorigin="1468,1563" coordsize="6844,2">
              <v:shape style="position:absolute;left:1468;top:1563;width:6844;height:2" coordorigin="1468,1563" coordsize="6844,0" path="m1468,1563l8312,1563e" filled="f" stroked="t" strokeweight=".485pt" strokecolor="#939598">
                <v:path arrowok="t"/>
              </v:shape>
            </v:group>
            <v:group style="position:absolute;left:1468;top:1063;width:6844;height:2" coordorigin="1468,1063" coordsize="6844,2">
              <v:shape style="position:absolute;left:1468;top:1063;width:6844;height:2" coordorigin="1468,1063" coordsize="6844,0" path="m1468,1063l8312,1063e" filled="f" stroked="t" strokeweight=".485pt" strokecolor="#939598">
                <v:path arrowok="t"/>
              </v:shape>
            </v:group>
            <v:group style="position:absolute;left:1468;top:578;width:6844;height:2" coordorigin="1468,578" coordsize="6844,2">
              <v:shape style="position:absolute;left:1468;top:578;width:6844;height:2" coordorigin="1468,578" coordsize="6844,0" path="m1468,578l8312,578e" filled="f" stroked="t" strokeweight=".485pt" strokecolor="#939598">
                <v:path arrowok="t"/>
              </v:shape>
            </v:group>
            <v:group style="position:absolute;left:1468;top:95;width:6844;height:2" coordorigin="1468,95" coordsize="6844,2">
              <v:shape style="position:absolute;left:1468;top:95;width:6844;height:2" coordorigin="1468,95" coordsize="6844,0" path="m1468,95l8312,95e" filled="f" stroked="t" strokeweight=".485pt" strokecolor="#939598">
                <v:path arrowok="t"/>
              </v:shape>
            </v:group>
            <v:group style="position:absolute;left:1466;top:95;width:6846;height:4369" coordorigin="1466,95" coordsize="6846,4369">
              <v:shape style="position:absolute;left:1466;top:95;width:6846;height:4369" coordorigin="1466,95" coordsize="6846,4369" path="m1466,95l1466,4463,8312,4463e" filled="f" stroked="t" strokeweight=".485pt" strokecolor="#231F20">
                <v:path arrowok="t"/>
              </v:shape>
            </v:group>
            <v:group style="position:absolute;left:1468;top:4470;width:2;height:68" coordorigin="1468,4470" coordsize="2,68">
              <v:shape style="position:absolute;left:1468;top:4470;width:2;height:68" coordorigin="1468,4470" coordsize="0,68" path="m1468,4538l1468,4470e" filled="f" stroked="t" strokeweight=".485pt" strokecolor="#231F20">
                <v:path arrowok="t"/>
              </v:shape>
            </v:group>
            <v:group style="position:absolute;left:1628;top:4463;width:2;height:68" coordorigin="1628,4463" coordsize="2,68">
              <v:shape style="position:absolute;left:1628;top:4463;width:2;height:68" coordorigin="1628,4463" coordsize="0,68" path="m1628,4531l1628,4463e" filled="f" stroked="t" strokeweight=".485pt" strokecolor="#231F20">
                <v:path arrowok="t"/>
              </v:shape>
            </v:group>
            <v:group style="position:absolute;left:1786;top:4463;width:2;height:68" coordorigin="1786,4463" coordsize="2,68">
              <v:shape style="position:absolute;left:1786;top:4463;width:2;height:68" coordorigin="1786,4463" coordsize="0,68" path="m1786,4531l1786,4463e" filled="f" stroked="t" strokeweight=".485pt" strokecolor="#231F20">
                <v:path arrowok="t"/>
              </v:shape>
            </v:group>
            <v:group style="position:absolute;left:1939;top:4463;width:2;height:68" coordorigin="1939,4463" coordsize="2,68">
              <v:shape style="position:absolute;left:1939;top:4463;width:2;height:68" coordorigin="1939,4463" coordsize="0,68" path="m1939,4531l1939,4463e" filled="f" stroked="t" strokeweight=".485pt" strokecolor="#231F20">
                <v:path arrowok="t"/>
              </v:shape>
            </v:group>
            <v:group style="position:absolute;left:2097;top:4463;width:2;height:68" coordorigin="2097,4463" coordsize="2,68">
              <v:shape style="position:absolute;left:2097;top:4463;width:2;height:68" coordorigin="2097,4463" coordsize="0,68" path="m2097,4531l2097,4463e" filled="f" stroked="t" strokeweight=".485pt" strokecolor="#231F20">
                <v:path arrowok="t"/>
              </v:shape>
            </v:group>
            <v:group style="position:absolute;left:2250;top:4463;width:2;height:68" coordorigin="2250,4463" coordsize="2,68">
              <v:shape style="position:absolute;left:2250;top:4463;width:2;height:68" coordorigin="2250,4463" coordsize="0,68" path="m2250,4531l2250,4463e" filled="f" stroked="t" strokeweight=".485pt" strokecolor="#231F20">
                <v:path arrowok="t"/>
              </v:shape>
            </v:group>
            <v:group style="position:absolute;left:2409;top:4463;width:2;height:68" coordorigin="2409,4463" coordsize="2,68">
              <v:shape style="position:absolute;left:2409;top:4463;width:2;height:68" coordorigin="2409,4463" coordsize="0,68" path="m2409,4531l2409,4463e" filled="f" stroked="t" strokeweight=".485pt" strokecolor="#231F20">
                <v:path arrowok="t"/>
              </v:shape>
            </v:group>
            <v:group style="position:absolute;left:2562;top:4463;width:2;height:68" coordorigin="2562,4463" coordsize="2,68">
              <v:shape style="position:absolute;left:2562;top:4463;width:2;height:68" coordorigin="2562,4463" coordsize="0,68" path="m2562,4531l2562,4463e" filled="f" stroked="t" strokeweight=".485pt" strokecolor="#231F20">
                <v:path arrowok="t"/>
              </v:shape>
            </v:group>
            <v:group style="position:absolute;left:2720;top:4463;width:2;height:68" coordorigin="2720,4463" coordsize="2,68">
              <v:shape style="position:absolute;left:2720;top:4463;width:2;height:68" coordorigin="2720,4463" coordsize="0,68" path="m2720,4531l2720,4463e" filled="f" stroked="t" strokeweight=".485pt" strokecolor="#231F20">
                <v:path arrowok="t"/>
              </v:shape>
            </v:group>
            <v:group style="position:absolute;left:2873;top:4463;width:2;height:68" coordorigin="2873,4463" coordsize="2,68">
              <v:shape style="position:absolute;left:2873;top:4463;width:2;height:68" coordorigin="2873,4463" coordsize="0,68" path="m2873,4531l2873,4463e" filled="f" stroked="t" strokeweight=".485pt" strokecolor="#231F20">
                <v:path arrowok="t"/>
              </v:shape>
            </v:group>
            <v:group style="position:absolute;left:3031;top:4463;width:2;height:68" coordorigin="3031,4463" coordsize="2,68">
              <v:shape style="position:absolute;left:3031;top:4463;width:2;height:68" coordorigin="3031,4463" coordsize="0,68" path="m3031,4531l3031,4463e" filled="f" stroked="t" strokeweight=".485pt" strokecolor="#231F20">
                <v:path arrowok="t"/>
              </v:shape>
            </v:group>
            <v:group style="position:absolute;left:3185;top:4463;width:2;height:68" coordorigin="3185,4463" coordsize="2,68">
              <v:shape style="position:absolute;left:3185;top:4463;width:2;height:68" coordorigin="3185,4463" coordsize="0,68" path="m3185,4531l3185,4463e" filled="f" stroked="t" strokeweight=".485pt" strokecolor="#231F20">
                <v:path arrowok="t"/>
              </v:shape>
            </v:group>
            <v:group style="position:absolute;left:3343;top:4463;width:2;height:68" coordorigin="3343,4463" coordsize="2,68">
              <v:shape style="position:absolute;left:3343;top:4463;width:2;height:68" coordorigin="3343,4463" coordsize="0,68" path="m3343,4531l3343,4463e" filled="f" stroked="t" strokeweight=".485pt" strokecolor="#231F20">
                <v:path arrowok="t"/>
              </v:shape>
            </v:group>
            <v:group style="position:absolute;left:3496;top:4463;width:2;height:68" coordorigin="3496,4463" coordsize="2,68">
              <v:shape style="position:absolute;left:3496;top:4463;width:2;height:68" coordorigin="3496,4463" coordsize="0,68" path="m3496,4531l3496,4463e" filled="f" stroked="t" strokeweight=".485pt" strokecolor="#231F20">
                <v:path arrowok="t"/>
              </v:shape>
            </v:group>
            <v:group style="position:absolute;left:3654;top:4463;width:2;height:68" coordorigin="3654,4463" coordsize="2,68">
              <v:shape style="position:absolute;left:3654;top:4463;width:2;height:68" coordorigin="3654,4463" coordsize="0,68" path="m3654,4531l3654,4463e" filled="f" stroked="t" strokeweight=".485pt" strokecolor="#231F20">
                <v:path arrowok="t"/>
              </v:shape>
            </v:group>
            <v:group style="position:absolute;left:3799;top:4463;width:2;height:68" coordorigin="3799,4463" coordsize="2,68">
              <v:shape style="position:absolute;left:3799;top:4463;width:2;height:68" coordorigin="3799,4463" coordsize="0,68" path="m3799,4531l3799,4463e" filled="f" stroked="t" strokeweight=".485pt" strokecolor="#231F20">
                <v:path arrowok="t"/>
              </v:shape>
            </v:group>
            <v:group style="position:absolute;left:3958;top:4463;width:2;height:68" coordorigin="3958,4463" coordsize="2,68">
              <v:shape style="position:absolute;left:3958;top:4463;width:2;height:68" coordorigin="3958,4463" coordsize="0,68" path="m3958,4531l3958,4463e" filled="f" stroked="t" strokeweight=".485pt" strokecolor="#231F20">
                <v:path arrowok="t"/>
              </v:shape>
            </v:group>
            <v:group style="position:absolute;left:4111;top:4463;width:2;height:68" coordorigin="4111,4463" coordsize="2,68">
              <v:shape style="position:absolute;left:4111;top:4463;width:2;height:68" coordorigin="4111,4463" coordsize="0,68" path="m4111,4531l4111,4463e" filled="f" stroked="t" strokeweight=".485pt" strokecolor="#231F20">
                <v:path arrowok="t"/>
              </v:shape>
            </v:group>
            <v:group style="position:absolute;left:4269;top:4463;width:2;height:68" coordorigin="4269,4463" coordsize="2,68">
              <v:shape style="position:absolute;left:4269;top:4463;width:2;height:68" coordorigin="4269,4463" coordsize="0,68" path="m4269,4531l4269,4463e" filled="f" stroked="t" strokeweight=".485pt" strokecolor="#231F20">
                <v:path arrowok="t"/>
              </v:shape>
            </v:group>
            <v:group style="position:absolute;left:4422;top:4463;width:2;height:68" coordorigin="4422,4463" coordsize="2,68">
              <v:shape style="position:absolute;left:4422;top:4463;width:2;height:68" coordorigin="4422,4463" coordsize="0,68" path="m4422,4531l4422,4463e" filled="f" stroked="t" strokeweight=".485pt" strokecolor="#231F20">
                <v:path arrowok="t"/>
              </v:shape>
            </v:group>
            <v:group style="position:absolute;left:4581;top:4463;width:2;height:68" coordorigin="4581,4463" coordsize="2,68">
              <v:shape style="position:absolute;left:4581;top:4463;width:2;height:68" coordorigin="4581,4463" coordsize="0,68" path="m4581,4531l4581,4463e" filled="f" stroked="t" strokeweight=".485pt" strokecolor="#231F20">
                <v:path arrowok="t"/>
              </v:shape>
            </v:group>
            <v:group style="position:absolute;left:4734;top:4463;width:2;height:68" coordorigin="4734,4463" coordsize="2,68">
              <v:shape style="position:absolute;left:4734;top:4463;width:2;height:68" coordorigin="4734,4463" coordsize="0,68" path="m4734,4531l4734,4463e" filled="f" stroked="t" strokeweight=".485pt" strokecolor="#231F20">
                <v:path arrowok="t"/>
              </v:shape>
            </v:group>
            <v:group style="position:absolute;left:4892;top:4463;width:2;height:68" coordorigin="4892,4463" coordsize="2,68">
              <v:shape style="position:absolute;left:4892;top:4463;width:2;height:68" coordorigin="4892,4463" coordsize="0,68" path="m4892,4531l4892,4463e" filled="f" stroked="t" strokeweight=".485pt" strokecolor="#231F20">
                <v:path arrowok="t"/>
              </v:shape>
            </v:group>
            <v:group style="position:absolute;left:5045;top:4463;width:2;height:68" coordorigin="5045,4463" coordsize="2,68">
              <v:shape style="position:absolute;left:5045;top:4463;width:2;height:68" coordorigin="5045,4463" coordsize="0,68" path="m5045,4531l5045,4463e" filled="f" stroked="t" strokeweight=".485pt" strokecolor="#231F20">
                <v:path arrowok="t"/>
              </v:shape>
            </v:group>
            <v:group style="position:absolute;left:5203;top:4463;width:2;height:68" coordorigin="5203,4463" coordsize="2,68">
              <v:shape style="position:absolute;left:5203;top:4463;width:2;height:68" coordorigin="5203,4463" coordsize="0,68" path="m5203,4531l5203,4463e" filled="f" stroked="t" strokeweight=".485pt" strokecolor="#231F20">
                <v:path arrowok="t"/>
              </v:shape>
            </v:group>
            <v:group style="position:absolute;left:5356;top:4463;width:2;height:68" coordorigin="5356,4463" coordsize="2,68">
              <v:shape style="position:absolute;left:5356;top:4463;width:2;height:68" coordorigin="5356,4463" coordsize="0,68" path="m5356,4531l5356,4463e" filled="f" stroked="t" strokeweight=".485pt" strokecolor="#231F20">
                <v:path arrowok="t"/>
              </v:shape>
            </v:group>
            <v:group style="position:absolute;left:5515;top:4463;width:2;height:68" coordorigin="5515,4463" coordsize="2,68">
              <v:shape style="position:absolute;left:5515;top:4463;width:2;height:68" coordorigin="5515,4463" coordsize="0,68" path="m5515,4531l5515,4463e" filled="f" stroked="t" strokeweight=".485pt" strokecolor="#231F20">
                <v:path arrowok="t"/>
              </v:shape>
            </v:group>
            <v:group style="position:absolute;left:5668;top:4463;width:2;height:68" coordorigin="5668,4463" coordsize="2,68">
              <v:shape style="position:absolute;left:5668;top:4463;width:2;height:68" coordorigin="5668,4463" coordsize="0,68" path="m5668,4531l5668,4463e" filled="f" stroked="t" strokeweight=".485pt" strokecolor="#231F20">
                <v:path arrowok="t"/>
              </v:shape>
            </v:group>
            <v:group style="position:absolute;left:5826;top:4463;width:2;height:68" coordorigin="5826,4463" coordsize="2,68">
              <v:shape style="position:absolute;left:5826;top:4463;width:2;height:68" coordorigin="5826,4463" coordsize="0,68" path="m5826,4531l5826,4463e" filled="f" stroked="t" strokeweight=".485pt" strokecolor="#231F20">
                <v:path arrowok="t"/>
              </v:shape>
            </v:group>
            <v:group style="position:absolute;left:5979;top:4463;width:2;height:68" coordorigin="5979,4463" coordsize="2,68">
              <v:shape style="position:absolute;left:5979;top:4463;width:2;height:68" coordorigin="5979,4463" coordsize="0,68" path="m5979,4531l5979,4463e" filled="f" stroked="t" strokeweight=".485pt" strokecolor="#231F20">
                <v:path arrowok="t"/>
              </v:shape>
            </v:group>
            <v:group style="position:absolute;left:6137;top:4463;width:2;height:68" coordorigin="6137,4463" coordsize="2,68">
              <v:shape style="position:absolute;left:6137;top:4463;width:2;height:68" coordorigin="6137,4463" coordsize="0,68" path="m6137,4531l6137,4463e" filled="f" stroked="t" strokeweight=".485pt" strokecolor="#231F20">
                <v:path arrowok="t"/>
              </v:shape>
            </v:group>
            <v:group style="position:absolute;left:6278;top:4463;width:2;height:68" coordorigin="6278,4463" coordsize="2,68">
              <v:shape style="position:absolute;left:6278;top:4463;width:2;height:68" coordorigin="6278,4463" coordsize="0,68" path="m6278,4531l6278,4463e" filled="f" stroked="t" strokeweight=".485pt" strokecolor="#231F20">
                <v:path arrowok="t"/>
              </v:shape>
            </v:group>
            <v:group style="position:absolute;left:6436;top:4463;width:2;height:68" coordorigin="6436,4463" coordsize="2,68">
              <v:shape style="position:absolute;left:6436;top:4463;width:2;height:68" coordorigin="6436,4463" coordsize="0,68" path="m6436,4531l6436,4463e" filled="f" stroked="t" strokeweight=".485pt" strokecolor="#231F20">
                <v:path arrowok="t"/>
              </v:shape>
            </v:group>
            <v:group style="position:absolute;left:6589;top:4463;width:2;height:68" coordorigin="6589,4463" coordsize="2,68">
              <v:shape style="position:absolute;left:6589;top:4463;width:2;height:68" coordorigin="6589,4463" coordsize="0,68" path="m6589,4531l6589,4463e" filled="f" stroked="t" strokeweight=".485pt" strokecolor="#231F20">
                <v:path arrowok="t"/>
              </v:shape>
            </v:group>
            <v:group style="position:absolute;left:6748;top:4463;width:2;height:68" coordorigin="6748,4463" coordsize="2,68">
              <v:shape style="position:absolute;left:6748;top:4463;width:2;height:68" coordorigin="6748,4463" coordsize="0,68" path="m6748,4531l6748,4463e" filled="f" stroked="t" strokeweight=".485pt" strokecolor="#231F20">
                <v:path arrowok="t"/>
              </v:shape>
            </v:group>
            <v:group style="position:absolute;left:6901;top:4463;width:2;height:68" coordorigin="6901,4463" coordsize="2,68">
              <v:shape style="position:absolute;left:6901;top:4463;width:2;height:68" coordorigin="6901,4463" coordsize="0,68" path="m6901,4531l6901,4463e" filled="f" stroked="t" strokeweight=".485pt" strokecolor="#231F20">
                <v:path arrowok="t"/>
              </v:shape>
            </v:group>
            <v:group style="position:absolute;left:7059;top:4463;width:2;height:68" coordorigin="7059,4463" coordsize="2,68">
              <v:shape style="position:absolute;left:7059;top:4463;width:2;height:68" coordorigin="7059,4463" coordsize="0,68" path="m7059,4531l7059,4463e" filled="f" stroked="t" strokeweight=".485pt" strokecolor="#231F20">
                <v:path arrowok="t"/>
              </v:shape>
            </v:group>
            <v:group style="position:absolute;left:7212;top:4463;width:2;height:68" coordorigin="7212,4463" coordsize="2,68">
              <v:shape style="position:absolute;left:7212;top:4463;width:2;height:68" coordorigin="7212,4463" coordsize="0,68" path="m7212,4531l7212,4463e" filled="f" stroked="t" strokeweight=".485pt" strokecolor="#231F20">
                <v:path arrowok="t"/>
              </v:shape>
            </v:group>
            <v:group style="position:absolute;left:7370;top:4463;width:2;height:68" coordorigin="7370,4463" coordsize="2,68">
              <v:shape style="position:absolute;left:7370;top:4463;width:2;height:68" coordorigin="7370,4463" coordsize="0,68" path="m7370,4531l7370,4463e" filled="f" stroked="t" strokeweight=".485pt" strokecolor="#231F20">
                <v:path arrowok="t"/>
              </v:shape>
            </v:group>
            <v:group style="position:absolute;left:7531;top:4463;width:2;height:68" coordorigin="7531,4463" coordsize="2,68">
              <v:shape style="position:absolute;left:7531;top:4463;width:2;height:68" coordorigin="7531,4463" coordsize="0,68" path="m7531,4531l7531,4463e" filled="f" stroked="t" strokeweight=".485pt" strokecolor="#231F20">
                <v:path arrowok="t"/>
              </v:shape>
            </v:group>
            <v:group style="position:absolute;left:7689;top:4463;width:2;height:68" coordorigin="7689,4463" coordsize="2,68">
              <v:shape style="position:absolute;left:7689;top:4463;width:2;height:68" coordorigin="7689,4463" coordsize="0,68" path="m7689,4531l7689,4463e" filled="f" stroked="t" strokeweight=".485pt" strokecolor="#231F20">
                <v:path arrowok="t"/>
              </v:shape>
            </v:group>
            <v:group style="position:absolute;left:7842;top:4463;width:2;height:68" coordorigin="7842,4463" coordsize="2,68">
              <v:shape style="position:absolute;left:7842;top:4463;width:2;height:68" coordorigin="7842,4463" coordsize="0,68" path="m7842,4531l7842,4463e" filled="f" stroked="t" strokeweight=".485pt" strokecolor="#231F20">
                <v:path arrowok="t"/>
              </v:shape>
            </v:group>
            <v:group style="position:absolute;left:8001;top:4463;width:2;height:68" coordorigin="8001,4463" coordsize="2,68">
              <v:shape style="position:absolute;left:8001;top:4463;width:2;height:68" coordorigin="8001,4463" coordsize="0,68" path="m8001,4531l8001,4463e" filled="f" stroked="t" strokeweight=".485pt" strokecolor="#231F20">
                <v:path arrowok="t"/>
              </v:shape>
            </v:group>
            <v:group style="position:absolute;left:8154;top:4463;width:2;height:68" coordorigin="8154,4463" coordsize="2,68">
              <v:shape style="position:absolute;left:8154;top:4463;width:2;height:68" coordorigin="8154,4463" coordsize="0,68" path="m8154,4531l8154,4463e" filled="f" stroked="t" strokeweight=".485pt" strokecolor="#231F20">
                <v:path arrowok="t"/>
              </v:shape>
            </v:group>
            <v:group style="position:absolute;left:8312;top:4463;width:2;height:68" coordorigin="8312,4463" coordsize="2,68">
              <v:shape style="position:absolute;left:8312;top:4463;width:2;height:68" coordorigin="8312,4463" coordsize="0,68" path="m8312,4531l8312,4463e" filled="f" stroked="t" strokeweight=".485pt" strokecolor="#231F20">
                <v:path arrowok="t"/>
              </v:shape>
            </v:group>
            <v:group style="position:absolute;left:1542;top:617;width:5525;height:3575" coordorigin="1542,617" coordsize="5525,3575">
              <v:shape style="position:absolute;left:1542;top:617;width:5525;height:3575" coordorigin="1542,617" coordsize="5525,3575" path="m1542,617l1710,1415,1881,2279,2042,3154,2215,3049,2384,3290,2538,3627,2713,3887,2894,3803,3045,4192,3211,3991,3390,3855,3546,3548,3719,3385,3900,3276,4049,3534,4230,3456,4383,2925,4557,2514,4720,2324,4889,2190,5057,2116,5235,1602,5389,1502,5555,1308,5731,1157,5892,1256,6063,1938,6231,2126,6387,2514,6563,2468,6729,2514,6888,2914,7066,2951e" filled="f" stroked="t" strokeweight="1.941pt" strokecolor="#2B3890">
                <v:path arrowok="t"/>
              </v:shape>
            </v:group>
            <v:group style="position:absolute;left:1488;top:563;width:109;height:106" coordorigin="1488,563" coordsize="109,106">
              <v:shape style="position:absolute;left:1488;top:563;width:109;height:106" coordorigin="1488,563" coordsize="109,106" path="m1529,563l1512,571,1499,585,1490,606,1488,633,1497,649,1512,661,1534,668,1563,669,1581,657,1593,639,1598,617,1597,608,1590,590,1576,575,1556,566,1529,563xe" filled="t" fillcolor="#2B3890" stroked="f">
                <v:path arrowok="t"/>
                <v:fill type="solid"/>
              </v:shape>
            </v:group>
            <v:group style="position:absolute;left:1651;top:1341;width:109;height:106" coordorigin="1651,1341" coordsize="109,106">
              <v:shape style="position:absolute;left:1651;top:1341;width:109;height:106" coordorigin="1651,1341" coordsize="109,106" path="m1692,1341l1675,1348,1662,1363,1653,1384,1651,1411,1660,1427,1675,1439,1697,1446,1726,1447,1744,1435,1756,1417,1761,1395,1760,1386,1753,1367,1739,1353,1719,1343,1692,1341xe" filled="t" fillcolor="#2B3890" stroked="f">
                <v:path arrowok="t"/>
                <v:fill type="solid"/>
              </v:shape>
            </v:group>
            <v:group style="position:absolute;left:1819;top:2217;width:109;height:106" coordorigin="1819,2217" coordsize="109,106">
              <v:shape style="position:absolute;left:1819;top:2217;width:109;height:106" coordorigin="1819,2217" coordsize="109,106" path="m1860,2217l1843,2224,1829,2239,1821,2260,1819,2287,1828,2303,1843,2315,1865,2322,1894,2323,1912,2311,1924,2293,1928,2271,1928,2262,1921,2243,1907,2229,1886,2219,1860,2217xe" filled="t" fillcolor="#2B3890" stroked="f">
                <v:path arrowok="t"/>
                <v:fill type="solid"/>
              </v:shape>
            </v:group>
            <v:group style="position:absolute;left:1984;top:3090;width:109;height:106" coordorigin="1984,3090" coordsize="109,106">
              <v:shape style="position:absolute;left:1984;top:3090;width:109;height:106" coordorigin="1984,3090" coordsize="109,106" path="m2025,3090l2008,3097,1994,3112,1986,3133,1984,3160,1992,3176,2008,3188,2030,3195,2058,3196,2076,3184,2089,3166,2093,3144,2092,3135,2085,3116,2071,3102,2051,3092,2025,3090xe" filled="t" fillcolor="#2B3890" stroked="f">
                <v:path arrowok="t"/>
                <v:fill type="solid"/>
              </v:shape>
            </v:group>
            <v:group style="position:absolute;left:2157;top:2995;width:109;height:106" coordorigin="2157,2995" coordsize="109,106">
              <v:shape style="position:absolute;left:2157;top:2995;width:109;height:106" coordorigin="2157,2995" coordsize="109,106" path="m2198,2995l2180,3002,2167,3017,2159,3038,2157,3065,2165,3081,2181,3093,2203,3100,2231,3101,2249,3089,2261,3071,2266,3049,2265,3040,2258,3021,2244,3007,2224,2997,2198,2995xe" filled="t" fillcolor="#2B3890" stroked="f">
                <v:path arrowok="t"/>
                <v:fill type="solid"/>
              </v:shape>
            </v:group>
            <v:group style="position:absolute;left:2330;top:3223;width:109;height:106" coordorigin="2330,3223" coordsize="109,106">
              <v:shape style="position:absolute;left:2330;top:3223;width:109;height:106" coordorigin="2330,3223" coordsize="109,106" path="m2372,3223l2354,3231,2341,3246,2332,3267,2330,3294,2339,3310,2355,3322,2376,3329,2405,3330,2423,3318,2435,3300,2440,3278,2439,3269,2432,3250,2418,3236,2398,3226,2372,3223xe" filled="t" fillcolor="#2B3890" stroked="f">
                <v:path arrowok="t"/>
                <v:fill type="solid"/>
              </v:shape>
            </v:group>
            <v:group style="position:absolute;left:2494;top:3578;width:109;height:106" coordorigin="2494,3578" coordsize="109,106">
              <v:shape style="position:absolute;left:2494;top:3578;width:109;height:106" coordorigin="2494,3578" coordsize="109,106" path="m2535,3578l2518,3586,2504,3600,2496,3621,2494,3648,2503,3664,2518,3676,2540,3683,2569,3684,2587,3672,2599,3654,2603,3632,2603,3623,2596,3605,2582,3590,2561,3581,2535,3578xe" filled="t" fillcolor="#2B3890" stroked="f">
                <v:path arrowok="t"/>
                <v:fill type="solid"/>
              </v:shape>
            </v:group>
            <v:group style="position:absolute;left:2657;top:3828;width:109;height:106" coordorigin="2657,3828" coordsize="109,106">
              <v:shape style="position:absolute;left:2657;top:3828;width:109;height:106" coordorigin="2657,3828" coordsize="109,106" path="m2699,3828l2681,3836,2668,3850,2659,3871,2657,3899,2666,3914,2682,3926,2703,3933,2732,3934,2750,3922,2762,3904,2767,3882,2766,3873,2759,3855,2745,3840,2725,3831,2699,3828xe" filled="t" fillcolor="#2B3890" stroked="f">
                <v:path arrowok="t"/>
                <v:fill type="solid"/>
              </v:shape>
            </v:group>
            <v:group style="position:absolute;left:2831;top:3759;width:109;height:106" coordorigin="2831,3759" coordsize="109,106">
              <v:shape style="position:absolute;left:2831;top:3759;width:109;height:106" coordorigin="2831,3759" coordsize="109,106" path="m2872,3759l2855,3766,2841,3781,2833,3802,2831,3829,2840,3845,2855,3857,2877,3864,2905,3865,2924,3853,2936,3835,2940,3813,2939,3804,2932,3785,2919,3771,2898,3761,2872,3759xe" filled="t" fillcolor="#2B3890" stroked="f">
                <v:path arrowok="t"/>
                <v:fill type="solid"/>
              </v:shape>
            </v:group>
            <v:group style="position:absolute;left:2994;top:4123;width:109;height:106" coordorigin="2994,4123" coordsize="109,106">
              <v:shape style="position:absolute;left:2994;top:4123;width:109;height:106" coordorigin="2994,4123" coordsize="109,106" path="m3036,4123l3018,4131,3005,4145,2996,4166,2994,4193,3003,4209,3018,4221,3040,4228,3069,4229,3087,4217,3099,4199,3104,4177,3103,4168,3096,4150,3082,4135,3062,4126,3036,4123xe" filled="t" fillcolor="#2B3890" stroked="f">
                <v:path arrowok="t"/>
                <v:fill type="solid"/>
              </v:shape>
            </v:group>
            <v:group style="position:absolute;left:3158;top:3940;width:109;height:106" coordorigin="3158,3940" coordsize="109,106">
              <v:shape style="position:absolute;left:3158;top:3940;width:109;height:106" coordorigin="3158,3940" coordsize="109,106" path="m3199,3940l3182,3948,3168,3962,3160,3983,3158,4010,3167,4026,3182,4038,3204,4045,3232,4046,3251,4034,3263,4016,3267,3994,3267,3985,3259,3967,3246,3952,3225,3943,3199,3940xe" filled="t" fillcolor="#2B3890" stroked="f">
                <v:path arrowok="t"/>
                <v:fill type="solid"/>
              </v:shape>
            </v:group>
            <v:group style="position:absolute;left:3329;top:3791;width:109;height:106" coordorigin="3329,3791" coordsize="109,106">
              <v:shape style="position:absolute;left:3329;top:3791;width:109;height:106" coordorigin="3329,3791" coordsize="109,106" path="m3370,3791l3353,3799,3339,3813,3331,3834,3329,3861,3338,3877,3353,3889,3375,3896,3403,3897,3421,3885,3434,3867,3438,3845,3437,3836,3430,3818,3417,3803,3396,3794,3370,3791xe" filled="t" fillcolor="#2B3890" stroked="f">
                <v:path arrowok="t"/>
                <v:fill type="solid"/>
              </v:shape>
            </v:group>
            <v:group style="position:absolute;left:3498;top:3506;width:109;height:106" coordorigin="3498,3506" coordsize="109,106">
              <v:shape style="position:absolute;left:3498;top:3506;width:109;height:106" coordorigin="3498,3506" coordsize="109,106" path="m3540,3506l3522,3514,3509,3528,3500,3549,3498,3576,3507,3592,3523,3604,3544,3611,3573,3612,3591,3600,3603,3582,3608,3560,3607,3551,3600,3533,3586,3518,3566,3509,3540,3506xe" filled="t" fillcolor="#2B3890" stroked="f">
                <v:path arrowok="t"/>
                <v:fill type="solid"/>
              </v:shape>
            </v:group>
            <v:group style="position:absolute;left:3657;top:3335;width:109;height:106" coordorigin="3657,3335" coordsize="109,106">
              <v:shape style="position:absolute;left:3657;top:3335;width:109;height:106" coordorigin="3657,3335" coordsize="109,106" path="m3698,3335l3681,3343,3667,3358,3659,3379,3657,3406,3666,3422,3681,3434,3703,3441,3731,3442,3749,3430,3762,3412,3766,3390,3765,3381,3758,3362,3744,3348,3724,3338,3698,3335xe" filled="t" fillcolor="#2B3890" stroked="f">
                <v:path arrowok="t"/>
                <v:fill type="solid"/>
              </v:shape>
            </v:group>
            <v:group style="position:absolute;left:3834;top:3223;width:109;height:106" coordorigin="3834,3223" coordsize="109,106">
              <v:shape style="position:absolute;left:3834;top:3223;width:109;height:106" coordorigin="3834,3223" coordsize="109,106" path="m3875,3223l3858,3231,3844,3246,3836,3267,3834,3294,3843,3310,3858,3322,3880,3329,3908,3330,3927,3318,3939,3300,3943,3278,3942,3269,3935,3250,3922,3236,3901,3226,3875,3223xe" filled="t" fillcolor="#2B3890" stroked="f">
                <v:path arrowok="t"/>
                <v:fill type="solid"/>
              </v:shape>
            </v:group>
            <v:group style="position:absolute;left:3993;top:3450;width:109;height:106" coordorigin="3993,3450" coordsize="109,106">
              <v:shape style="position:absolute;left:3993;top:3450;width:109;height:106" coordorigin="3993,3450" coordsize="109,106" path="m4034,3450l4017,3458,4003,3472,3995,3493,3993,3521,4002,3536,4017,3548,4039,3555,4067,3556,4085,3544,4098,3526,4102,3504,4101,3495,4094,3477,4080,3462,4060,3453,4034,3450xe" filled="t" fillcolor="#2B3890" stroked="f">
                <v:path arrowok="t"/>
                <v:fill type="solid"/>
              </v:shape>
            </v:group>
            <v:group style="position:absolute;left:4160;top:3394;width:109;height:106" coordorigin="4160,3394" coordsize="109,106">
              <v:shape style="position:absolute;left:4160;top:3394;width:109;height:106" coordorigin="4160,3394" coordsize="109,106" path="m4201,3394l4184,3402,4170,3416,4162,3437,4160,3465,4169,3480,4184,3492,4206,3499,4234,3500,4252,3488,4265,3471,4269,3449,4268,3439,4261,3421,4247,3406,4227,3397,4201,3394xe" filled="t" fillcolor="#2B3890" stroked="f">
                <v:path arrowok="t"/>
                <v:fill type="solid"/>
              </v:shape>
            </v:group>
            <v:group style="position:absolute;left:4323;top:2871;width:109;height:106" coordorigin="4323,2871" coordsize="109,106">
              <v:shape style="position:absolute;left:4323;top:2871;width:109;height:106" coordorigin="4323,2871" coordsize="109,106" path="m4364,2871l4347,2878,4334,2893,4325,2914,4323,2941,4332,2957,4347,2969,4369,2976,4398,2977,4416,2965,4428,2947,4433,2925,4432,2916,4425,2897,4411,2883,4391,2873,4364,2871xe" filled="t" fillcolor="#2B3890" stroked="f">
                <v:path arrowok="t"/>
                <v:fill type="solid"/>
              </v:shape>
            </v:group>
            <v:group style="position:absolute;left:4491;top:2443;width:109;height:106" coordorigin="4491,2443" coordsize="109,106">
              <v:shape style="position:absolute;left:4491;top:2443;width:109;height:106" coordorigin="4491,2443" coordsize="109,106" path="m4532,2443l4515,2451,4502,2465,4493,2486,4491,2514,4500,2529,4515,2541,4537,2549,4566,2549,4584,2538,4596,2520,4600,2498,4600,2488,4593,2470,4579,2455,4559,2446,4532,2443xe" filled="t" fillcolor="#2B3890" stroked="f">
                <v:path arrowok="t"/>
                <v:fill type="solid"/>
              </v:shape>
            </v:group>
            <v:group style="position:absolute;left:4669;top:2265;width:109;height:106" coordorigin="4669,2265" coordsize="109,106">
              <v:shape style="position:absolute;left:4669;top:2265;width:109;height:106" coordorigin="4669,2265" coordsize="109,106" path="m4710,2265l4693,2273,4680,2287,4671,2308,4669,2335,4678,2351,4693,2363,4715,2370,4744,2371,4762,2359,4774,2341,4779,2319,4778,2310,4771,2292,4757,2277,4737,2268,4710,2265xe" filled="t" fillcolor="#2B3890" stroked="f">
                <v:path arrowok="t"/>
                <v:fill type="solid"/>
              </v:shape>
            </v:group>
            <v:group style="position:absolute;left:4837;top:2124;width:109;height:106" coordorigin="4837,2124" coordsize="109,106">
              <v:shape style="position:absolute;left:4837;top:2124;width:109;height:106" coordorigin="4837,2124" coordsize="109,106" path="m4878,2124l4860,2131,4847,2146,4839,2167,4837,2194,4845,2210,4861,2222,4882,2229,4911,2230,4929,2218,4941,2200,4946,2178,4945,2169,4938,2150,4924,2136,4904,2126,4878,2124xe" filled="t" fillcolor="#2B3890" stroked="f">
                <v:path arrowok="t"/>
                <v:fill type="solid"/>
              </v:shape>
            </v:group>
            <v:group style="position:absolute;left:4999;top:2068;width:109;height:106" coordorigin="4999,2068" coordsize="109,106">
              <v:shape style="position:absolute;left:4999;top:2068;width:109;height:106" coordorigin="4999,2068" coordsize="109,106" path="m5040,2068l5022,2075,5009,2090,5001,2111,4999,2138,5007,2154,5023,2166,5045,2173,5073,2174,5091,2162,5103,2144,5108,2122,5107,2113,5100,2094,5086,2080,5066,2070,5040,2068xe" filled="t" fillcolor="#2B3890" stroked="f">
                <v:path arrowok="t"/>
                <v:fill type="solid"/>
              </v:shape>
            </v:group>
            <v:group style="position:absolute;left:5167;top:1547;width:109;height:106" coordorigin="5167,1547" coordsize="109,106">
              <v:shape style="position:absolute;left:5167;top:1547;width:109;height:106" coordorigin="5167,1547" coordsize="109,106" path="m5208,1547l5191,1555,5177,1570,5169,1591,5167,1618,5176,1634,5191,1646,5213,1653,5242,1654,5260,1642,5272,1624,5276,1602,5276,1593,5269,1574,5255,1560,5234,1550,5208,1547xe" filled="t" fillcolor="#2B3890" stroked="f">
                <v:path arrowok="t"/>
                <v:fill type="solid"/>
              </v:shape>
            </v:group>
            <v:group style="position:absolute;left:6004;top:1880;width:109;height:106" coordorigin="6004,1880" coordsize="109,106">
              <v:shape style="position:absolute;left:6004;top:1880;width:109;height:106" coordorigin="6004,1880" coordsize="109,106" path="m6046,1880l6028,1888,6015,1903,6006,1924,6004,1951,6013,1967,6028,1979,6050,1986,6079,1987,6097,1975,6109,1957,6114,1935,6113,1926,6106,1907,6092,1893,6072,1883,6046,1880xe" filled="t" fillcolor="#2B3890" stroked="f">
                <v:path arrowok="t"/>
                <v:fill type="solid"/>
              </v:shape>
            </v:group>
            <v:group style="position:absolute;left:6175;top:2068;width:109;height:106" coordorigin="6175,2068" coordsize="109,106">
              <v:shape style="position:absolute;left:6175;top:2068;width:109;height:106" coordorigin="6175,2068" coordsize="109,106" path="m6216,2068l6199,2075,6186,2090,6177,2111,6175,2138,6184,2154,6199,2166,6221,2173,6250,2174,6268,2162,6280,2144,6285,2122,6284,2113,6277,2094,6263,2080,6243,2070,6216,2068xe" filled="t" fillcolor="#2B3890" stroked="f">
                <v:path arrowok="t"/>
                <v:fill type="solid"/>
              </v:shape>
            </v:group>
            <v:group style="position:absolute;left:6334;top:2459;width:109;height:106" coordorigin="6334,2459" coordsize="109,106">
              <v:shape style="position:absolute;left:6334;top:2459;width:109;height:106" coordorigin="6334,2459" coordsize="109,106" path="m6375,2459l6358,2467,6344,2481,6336,2502,6334,2530,6343,2545,6358,2557,6380,2565,6408,2565,6427,2554,6439,2536,6443,2514,6442,2504,6435,2486,6422,2471,6401,2462,6375,2459xe" filled="t" fillcolor="#2B3890" stroked="f">
                <v:path arrowok="t"/>
                <v:fill type="solid"/>
              </v:shape>
            </v:group>
            <v:group style="position:absolute;left:5331;top:1435;width:109;height:106" coordorigin="5331,1435" coordsize="109,106">
              <v:shape style="position:absolute;left:5331;top:1435;width:109;height:106" coordorigin="5331,1435" coordsize="109,106" path="m5372,1435l5354,1443,5341,1458,5333,1479,5331,1506,5339,1522,5355,1534,5377,1541,5405,1542,5423,1530,5435,1512,5440,1490,5439,1481,5432,1462,5418,1448,5398,1438,5372,1435xe" filled="t" fillcolor="#2B3890" stroked="f">
                <v:path arrowok="t"/>
                <v:fill type="solid"/>
              </v:shape>
            </v:group>
            <v:group style="position:absolute;left:6497;top:2415;width:109;height:106" coordorigin="6497,2415" coordsize="109,106">
              <v:shape style="position:absolute;left:6497;top:2415;width:109;height:106" coordorigin="6497,2415" coordsize="109,106" path="m6539,2415l6521,2423,6508,2437,6499,2458,6497,2485,6506,2501,6521,2513,6543,2520,6572,2521,6590,2509,6602,2491,6607,2469,6606,2460,6599,2442,6585,2427,6565,2418,6539,2415xe" filled="t" fillcolor="#2B3890" stroked="f">
                <v:path arrowok="t"/>
                <v:fill type="solid"/>
              </v:shape>
            </v:group>
            <v:group style="position:absolute;left:5497;top:1258;width:109;height:106" coordorigin="5497,1258" coordsize="109,106">
              <v:shape style="position:absolute;left:5497;top:1258;width:109;height:106" coordorigin="5497,1258" coordsize="109,106" path="m5538,1258l5520,1266,5507,1281,5499,1302,5497,1329,5505,1345,5521,1357,5543,1364,5571,1365,5589,1353,5601,1335,5606,1313,5605,1304,5598,1285,5584,1271,5564,1261,5538,1258xe" filled="t" fillcolor="#2B3890" stroked="f">
                <v:path arrowok="t"/>
                <v:fill type="solid"/>
              </v:shape>
            </v:group>
            <v:group style="position:absolute;left:5665;top:1103;width:109;height:106" coordorigin="5665,1103" coordsize="109,106">
              <v:shape style="position:absolute;left:5665;top:1103;width:109;height:106" coordorigin="5665,1103" coordsize="109,106" path="m5706,1103l5689,1111,5675,1125,5667,1146,5665,1173,5674,1189,5689,1201,5711,1208,5740,1209,5758,1197,5770,1179,5774,1157,5774,1148,5767,1130,5753,1115,5732,1106,5706,1103xe" filled="t" fillcolor="#2B3890" stroked="f">
                <v:path arrowok="t"/>
                <v:fill type="solid"/>
              </v:shape>
            </v:group>
            <v:group style="position:absolute;left:5838;top:1214;width:109;height:106" coordorigin="5838,1214" coordsize="109,106">
              <v:shape style="position:absolute;left:5838;top:1214;width:109;height:106" coordorigin="5838,1214" coordsize="109,106" path="m5880,1214l5862,1222,5849,1237,5840,1258,5838,1285,5847,1301,5862,1313,5884,1320,5913,1321,5931,1309,5943,1291,5948,1269,5947,1260,5940,1241,5926,1227,5906,1217,5880,1214xe" filled="t" fillcolor="#2B3890" stroked="f">
                <v:path arrowok="t"/>
                <v:fill type="solid"/>
              </v:shape>
            </v:group>
            <v:group style="position:absolute;left:6678;top:2471;width:109;height:106" coordorigin="6678,2471" coordsize="109,106">
              <v:shape style="position:absolute;left:6678;top:2471;width:109;height:106" coordorigin="6678,2471" coordsize="109,106" path="m6719,2471l6702,2479,6689,2493,6680,2514,6678,2541,6687,2557,6702,2569,6724,2576,6753,2577,6771,2565,6783,2547,6788,2525,6787,2516,6780,2498,6766,2483,6746,2474,6719,2471xe" filled="t" fillcolor="#2B3890" stroked="f">
                <v:path arrowok="t"/>
                <v:fill type="solid"/>
              </v:shape>
            </v:group>
            <v:group style="position:absolute;left:6844;top:2841;width:109;height:106" coordorigin="6844,2841" coordsize="109,106">
              <v:shape style="position:absolute;left:6844;top:2841;width:109;height:106" coordorigin="6844,2841" coordsize="109,106" path="m6885,2841l6868,2848,6855,2863,6846,2884,6844,2911,6853,2927,6868,2939,6890,2946,6919,2947,6937,2935,6949,2917,6954,2895,6953,2886,6946,2867,6932,2853,6912,2843,6885,2841xe" filled="t" fillcolor="#2B3890" stroked="f">
                <v:path arrowok="t"/>
                <v:fill type="solid"/>
              </v:shape>
            </v:group>
            <v:group style="position:absolute;left:6996;top:2896;width:109;height:106" coordorigin="6996,2896" coordsize="109,106">
              <v:shape style="position:absolute;left:6996;top:2896;width:109;height:106" coordorigin="6996,2896" coordsize="109,106" path="m7037,2896l7020,2904,7007,2919,6998,2940,6996,2967,7005,2983,7020,2995,7042,3002,7071,3003,7089,2991,7101,2973,7106,2951,7105,2942,7098,2923,7084,2909,7064,2899,7037,2896xe" filled="t" fillcolor="#2B3890" stroked="f">
                <v:path arrowok="t"/>
                <v:fill type="solid"/>
              </v:shape>
            </v:group>
            <v:group style="position:absolute;left:4213;top:1906;width:2853;height:1690" coordorigin="4213,1906" coordsize="2853,1690">
              <v:shape style="position:absolute;left:4213;top:1906;width:2853;height:1690" coordorigin="4213,1906" coordsize="2853,1690" path="m4213,3463l4405,3504,4559,3112,4713,2925,4890,2820,5069,2760,5220,2263,5399,2210,5552,2005,5733,1906,5892,1958,6070,2581,6229,2768,6387,3100,6551,3132,6756,3144,6898,3555,7066,3595e" filled="f" stroked="t" strokeweight="1.941pt" strokecolor="#4374B9">
                <v:path arrowok="t"/>
                <v:stroke dashstyle="longDash"/>
              </v:shape>
            </v:group>
            <v:group style="position:absolute;left:4175;top:3422;width:94;height:94" coordorigin="4175,3422" coordsize="94,94">
              <v:shape style="position:absolute;left:4175;top:3422;width:94;height:94" coordorigin="4175,3422" coordsize="94,94" path="m4175,3422l4269,3422,4269,3516,4175,3516,4175,3422xe" filled="t" fillcolor="#4374B9" stroked="f">
                <v:path arrowok="t"/>
                <v:fill type="solid"/>
              </v:shape>
            </v:group>
            <v:group style="position:absolute;left:4330;top:3437;width:94;height:94" coordorigin="4330,3437" coordsize="94,94">
              <v:shape style="position:absolute;left:4330;top:3437;width:94;height:94" coordorigin="4330,3437" coordsize="94,94" path="m4330,3437l4424,3437,4424,3531,4330,3531,4330,3437xe" filled="t" fillcolor="#4374B9" stroked="f">
                <v:path arrowok="t"/>
                <v:fill type="solid"/>
              </v:shape>
            </v:group>
            <v:group style="position:absolute;left:4497;top:3044;width:94;height:94" coordorigin="4497,3044" coordsize="94,94">
              <v:shape style="position:absolute;left:4497;top:3044;width:94;height:94" coordorigin="4497,3044" coordsize="94,94" path="m4497,3044l4592,3044,4592,3138,4497,3138,4497,3044xe" filled="t" fillcolor="#4374B9" stroked="f">
                <v:path arrowok="t"/>
                <v:fill type="solid"/>
              </v:shape>
            </v:group>
            <v:group style="position:absolute;left:4676;top:2883;width:94;height:94" coordorigin="4676,2883" coordsize="94,94">
              <v:shape style="position:absolute;left:4676;top:2883;width:94;height:94" coordorigin="4676,2883" coordsize="94,94" path="m4676,2883l4770,2883,4770,2977,4676,2977,4676,2883xe" filled="t" fillcolor="#4374B9" stroked="f">
                <v:path arrowok="t"/>
                <v:fill type="solid"/>
              </v:shape>
            </v:group>
            <v:group style="position:absolute;left:4843;top:2760;width:94;height:94" coordorigin="4843,2760" coordsize="94,94">
              <v:shape style="position:absolute;left:4843;top:2760;width:94;height:94" coordorigin="4843,2760" coordsize="94,94" path="m4843,2760l4937,2760,4937,2854,4843,2854,4843,2760xe" filled="t" fillcolor="#4374B9" stroked="f">
                <v:path arrowok="t"/>
                <v:fill type="solid"/>
              </v:shape>
            </v:group>
            <v:group style="position:absolute;left:5005;top:2703;width:94;height:94" coordorigin="5005,2703" coordsize="94,94">
              <v:shape style="position:absolute;left:5005;top:2703;width:94;height:94" coordorigin="5005,2703" coordsize="94,94" path="m5005,2703l5099,2703,5099,2797,5005,2797,5005,2703xe" filled="t" fillcolor="#4374B9" stroked="f">
                <v:path arrowok="t"/>
                <v:fill type="solid"/>
              </v:shape>
            </v:group>
            <v:group style="position:absolute;left:5182;top:2225;width:94;height:94" coordorigin="5182,2225" coordsize="94,94">
              <v:shape style="position:absolute;left:5182;top:2225;width:94;height:94" coordorigin="5182,2225" coordsize="94,94" path="m5182,2225l5276,2225,5276,2319,5182,2319,5182,2225xe" filled="t" fillcolor="#4374B9" stroked="f">
                <v:path arrowok="t"/>
                <v:fill type="solid"/>
              </v:shape>
            </v:group>
            <v:group style="position:absolute;left:5328;top:2140;width:94;height:94" coordorigin="5328,2140" coordsize="94,94">
              <v:shape style="position:absolute;left:5328;top:2140;width:94;height:94" coordorigin="5328,2140" coordsize="94,94" path="m5328,2140l5422,2140,5422,2234,5328,2234,5328,2140xe" filled="t" fillcolor="#4374B9" stroked="f">
                <v:path arrowok="t"/>
                <v:fill type="solid"/>
              </v:shape>
            </v:group>
            <v:group style="position:absolute;left:5510;top:1958;width:94;height:94" coordorigin="5510,1958" coordsize="94,94">
              <v:shape style="position:absolute;left:5510;top:1958;width:94;height:94" coordorigin="5510,1958" coordsize="94,94" path="m5510,1958l5604,1958,5604,2052,5510,2052,5510,1958xe" filled="t" fillcolor="#4374B9" stroked="f">
                <v:path arrowok="t"/>
                <v:fill type="solid"/>
              </v:shape>
            </v:group>
            <v:group style="position:absolute;left:5671;top:1841;width:94;height:94" coordorigin="5671,1841" coordsize="94,94">
              <v:shape style="position:absolute;left:5671;top:1841;width:94;height:94" coordorigin="5671,1841" coordsize="94,94" path="m5671,1841l5766,1841,5766,1935,5671,1935,5671,1841xe" filled="t" fillcolor="#4374B9" stroked="f">
                <v:path arrowok="t"/>
                <v:fill type="solid"/>
              </v:shape>
            </v:group>
            <v:group style="position:absolute;left:5837;top:1910;width:94;height:94" coordorigin="5837,1910" coordsize="94,94">
              <v:shape style="position:absolute;left:5837;top:1910;width:94;height:94" coordorigin="5837,1910" coordsize="94,94" path="m5837,1910l5931,1910,5931,2005,5837,2005,5837,1910xe" filled="t" fillcolor="#4374B9" stroked="f">
                <v:path arrowok="t"/>
                <v:fill type="solid"/>
              </v:shape>
            </v:group>
            <v:group style="position:absolute;left:6011;top:2523;width:94;height:94" coordorigin="6011,2523" coordsize="94,94">
              <v:shape style="position:absolute;left:6011;top:2523;width:94;height:94" coordorigin="6011,2523" coordsize="94,94" path="m6011,2523l6105,2523,6105,2617,6011,2617,6011,2523xe" filled="t" fillcolor="#4374B9" stroked="f">
                <v:path arrowok="t"/>
                <v:fill type="solid"/>
              </v:shape>
            </v:group>
            <v:group style="position:absolute;left:6177;top:2726;width:94;height:94" coordorigin="6177,2726" coordsize="94,94">
              <v:shape style="position:absolute;left:6177;top:2726;width:94;height:94" coordorigin="6177,2726" coordsize="94,94" path="m6177,2726l6271,2726,6271,2820,6177,2820,6177,2726xe" filled="t" fillcolor="#4374B9" stroked="f">
                <v:path arrowok="t"/>
                <v:fill type="solid"/>
              </v:shape>
            </v:group>
            <v:group style="position:absolute;left:6340;top:3047;width:94;height:94" coordorigin="6340,3047" coordsize="94,94">
              <v:shape style="position:absolute;left:6340;top:3047;width:94;height:94" coordorigin="6340,3047" coordsize="94,94" path="m6340,3047l6434,3047,6434,3141,6340,3141,6340,3047xe" filled="t" fillcolor="#4374B9" stroked="f">
                <v:path arrowok="t"/>
                <v:fill type="solid"/>
              </v:shape>
            </v:group>
            <v:group style="position:absolute;left:6513;top:3072;width:94;height:94" coordorigin="6513,3072" coordsize="94,94">
              <v:shape style="position:absolute;left:6513;top:3072;width:94;height:94" coordorigin="6513,3072" coordsize="94,94" path="m6513,3072l6607,3072,6607,3167,6513,3167,6513,3072xe" filled="t" fillcolor="#4374B9" stroked="f">
                <v:path arrowok="t"/>
                <v:fill type="solid"/>
              </v:shape>
            </v:group>
            <v:group style="position:absolute;left:6685;top:3091;width:94;height:94" coordorigin="6685,3091" coordsize="94,94">
              <v:shape style="position:absolute;left:6685;top:3091;width:94;height:94" coordorigin="6685,3091" coordsize="94,94" path="m6685,3091l6779,3091,6779,3185,6685,3185,6685,3091xe" filled="t" fillcolor="#4374B9" stroked="f">
                <v:path arrowok="t"/>
                <v:fill type="solid"/>
              </v:shape>
            </v:group>
            <v:group style="position:absolute;left:6851;top:3487;width:94;height:94" coordorigin="6851,3487" coordsize="94,94">
              <v:shape style="position:absolute;left:6851;top:3487;width:94;height:94" coordorigin="6851,3487" coordsize="94,94" path="m6851,3487l6945,3487,6945,3581,6851,3581,6851,3487xe" filled="t" fillcolor="#4374B9" stroked="f">
                <v:path arrowok="t"/>
                <v:fill type="solid"/>
              </v:shape>
            </v:group>
            <v:group style="position:absolute;left:7012;top:3546;width:94;height:94" coordorigin="7012,3546" coordsize="94,94">
              <v:shape style="position:absolute;left:7012;top:3546;width:94;height:94" coordorigin="7012,3546" coordsize="94,94" path="m7012,3546l7106,3546,7106,3640,7012,3640,7012,3546xe" filled="t" fillcolor="#4374B9" stroked="f">
                <v:path arrowok="t"/>
                <v:fill type="solid"/>
              </v:shape>
            </v:group>
            <v:group style="position:absolute;left:7225;top:3049;width:993;height:174" coordorigin="7225,3049" coordsize="993,174">
              <v:shape style="position:absolute;left:7225;top:3049;width:993;height:174" coordorigin="7225,3049" coordsize="993,174" path="m7225,3049l7574,3199,7886,3223,8218,3167e" filled="f" stroked="t" strokeweight="1.941pt" strokecolor="#ED1C24">
                <v:path arrowok="t"/>
                <v:stroke dashstyle="longDash"/>
              </v:shape>
            </v:group>
            <v:group style="position:absolute;left:7371;top:3095;width:80;height:77" coordorigin="7371,3095" coordsize="80,77">
              <v:shape style="position:absolute;left:7371;top:3095;width:80;height:77" coordorigin="7371,3095" coordsize="80,77" path="m7399,3095l7383,3105,7373,3123,7371,3151,7382,3164,7402,3172,7431,3172,7446,3157,7452,3136,7451,3127,7442,3110,7425,3099,7399,3095xe" filled="t" fillcolor="#ED1C24" stroked="f">
                <v:path arrowok="t"/>
                <v:fill type="solid"/>
              </v:shape>
            </v:group>
            <v:group style="position:absolute;left:7692;top:3168;width:80;height:77" coordorigin="7692,3168" coordsize="80,77">
              <v:shape style="position:absolute;left:7692;top:3168;width:80;height:77" coordorigin="7692,3168" coordsize="80,77" path="m7720,3168l7704,3178,7694,3196,7692,3223,7703,3237,7723,3244,7752,3245,7767,3230,7773,3208,7772,3200,7763,3183,7746,3172,7720,3168xe" filled="t" fillcolor="#ED1C24" stroked="f">
                <v:path arrowok="t"/>
                <v:fill type="solid"/>
              </v:shape>
            </v:group>
            <v:group style="position:absolute;left:7862;top:3183;width:80;height:77" coordorigin="7862,3183" coordsize="80,77">
              <v:shape style="position:absolute;left:7862;top:3183;width:80;height:77" coordorigin="7862,3183" coordsize="80,77" path="m7890,3183l7874,3193,7864,3211,7862,3239,7873,3252,7893,3260,7922,3260,7937,3245,7943,3223,7942,3215,7933,3198,7916,3187,7890,3183xe" filled="t" fillcolor="#ED1C24" stroked="f">
                <v:path arrowok="t"/>
                <v:fill type="solid"/>
              </v:shape>
            </v:group>
            <v:group style="position:absolute;left:8028;top:3168;width:80;height:77" coordorigin="8028,3168" coordsize="80,77">
              <v:shape style="position:absolute;left:8028;top:3168;width:80;height:77" coordorigin="8028,3168" coordsize="80,77" path="m8056,3168l8040,3178,8030,3196,8028,3223,8039,3237,8059,3244,8087,3245,8103,3230,8109,3208,8108,3200,8099,3183,8082,3172,8056,3168xe" filled="t" fillcolor="#ED1C24" stroked="f">
                <v:path arrowok="t"/>
                <v:fill type="solid"/>
              </v:shape>
            </v:group>
            <v:group style="position:absolute;left:8188;top:3121;width:80;height:77" coordorigin="8188,3121" coordsize="80,77">
              <v:shape style="position:absolute;left:8188;top:3121;width:80;height:77" coordorigin="8188,3121" coordsize="80,77" path="m8215,3121l8200,3131,8190,3149,8188,3176,8199,3190,8218,3197,8247,3198,8262,3183,8268,3161,8267,3153,8259,3136,8241,3124,8215,3121xe" filled="t" fillcolor="#ED1C24" stroked="f">
                <v:path arrowok="t"/>
                <v:fill type="solid"/>
              </v:shape>
            </v:group>
            <v:group style="position:absolute;left:7225;top:3007;width:1028;height:129" coordorigin="7225,3007" coordsize="1028,129">
              <v:shape style="position:absolute;left:7225;top:3007;width:1028;height:129" coordorigin="7225,3007" coordsize="1028,129" path="m7225,3028l7410,3082,7579,3136,7731,3136,7901,3119,8067,3082,8253,3007e" filled="f" stroked="t" strokeweight="1.941pt" strokecolor="#6D6E71">
                <v:path arrowok="t"/>
                <v:stroke dashstyle="longDash"/>
              </v:shape>
            </v:group>
            <v:group style="position:absolute;left:7189;top:2990;width:80;height:77" coordorigin="7189,2990" coordsize="80,77">
              <v:shape style="position:absolute;left:7189;top:2990;width:80;height:77" coordorigin="7189,2990" coordsize="80,77" path="m7216,2990l7201,3000,7191,3019,7189,3046,7200,3059,7219,3067,7248,3067,7263,3052,7269,3031,7268,3022,7260,3005,7242,2994,7216,2990xe" filled="t" fillcolor="#6D6E71" stroked="f">
                <v:path arrowok="t"/>
                <v:fill type="solid"/>
              </v:shape>
            </v:group>
            <v:group style="position:absolute;left:7189;top:3009;width:80;height:77" coordorigin="7189,3009" coordsize="80,77">
              <v:shape style="position:absolute;left:7189;top:3009;width:80;height:77" coordorigin="7189,3009" coordsize="80,77" path="m7216,3009l7201,3019,7191,3037,7189,3064,7200,3077,7219,3085,7248,3085,7263,3070,7269,3049,7268,3041,7260,3024,7242,3012,7216,3009xe" filled="t" fillcolor="#ED1C24" stroked="f">
                <v:path arrowok="t"/>
                <v:fill type="solid"/>
              </v:shape>
            </v:group>
            <v:group style="position:absolute;left:7371;top:3048;width:80;height:77" coordorigin="7371,3048" coordsize="80,77">
              <v:shape style="position:absolute;left:7371;top:3048;width:80;height:77" coordorigin="7371,3048" coordsize="80,77" path="m7399,3048l7383,3058,7373,3076,7371,3104,7382,3117,7402,3125,7431,3125,7446,3110,7452,3088,7451,3080,7442,3063,7425,3052,7399,3048xe" filled="t" fillcolor="#6D6E71" stroked="f">
                <v:path arrowok="t"/>
                <v:fill type="solid"/>
              </v:shape>
            </v:group>
            <v:group style="position:absolute;left:7534;top:3085;width:80;height:77" coordorigin="7534,3085" coordsize="80,77">
              <v:shape style="position:absolute;left:7534;top:3085;width:80;height:77" coordorigin="7534,3085" coordsize="80,77" path="m7561,3085l7546,3094,7536,3113,7534,3140,7545,3153,7565,3161,7593,3161,7609,3146,7615,3125,7614,3116,7605,3099,7587,3088,7561,3085xe" filled="t" fillcolor="#6D6E71" stroked="f">
                <v:path arrowok="t"/>
                <v:fill type="solid"/>
              </v:shape>
            </v:group>
            <v:group style="position:absolute;left:7700;top:3085;width:80;height:77" coordorigin="7700,3085" coordsize="80,77">
              <v:shape style="position:absolute;left:7700;top:3085;width:80;height:77" coordorigin="7700,3085" coordsize="80,77" path="m7727,3085l7712,3094,7702,3113,7700,3140,7711,3153,7731,3161,7759,3161,7775,3146,7780,3125,7780,3116,7771,3099,7753,3088,7727,3085xe" filled="t" fillcolor="#6D6E71" stroked="f">
                <v:path arrowok="t"/>
                <v:fill type="solid"/>
              </v:shape>
            </v:group>
            <v:group style="position:absolute;left:7862;top:3079;width:80;height:77" coordorigin="7862,3079" coordsize="80,77">
              <v:shape style="position:absolute;left:7862;top:3079;width:80;height:77" coordorigin="7862,3079" coordsize="80,77" path="m7890,3079l7874,3089,7864,3107,7862,3135,7873,3148,7893,3156,7922,3156,7937,3141,7943,3119,7942,3111,7933,3094,7916,3083,7890,3079xe" filled="t" fillcolor="#6D6E71" stroked="f">
                <v:path arrowok="t"/>
                <v:fill type="solid"/>
              </v:shape>
            </v:group>
            <v:group style="position:absolute;left:8028;top:3038;width:80;height:77" coordorigin="8028,3038" coordsize="80,77">
              <v:shape style="position:absolute;left:8028;top:3038;width:80;height:77" coordorigin="8028,3038" coordsize="80,77" path="m8056,3038l8040,3047,8030,3066,8028,3093,8039,3106,8059,3114,8087,3114,8103,3099,8109,3078,8108,3069,8099,3052,8082,3041,8056,3038xe" filled="t" fillcolor="#6D6E71" stroked="f">
                <v:path arrowok="t"/>
                <v:fill type="solid"/>
              </v:shape>
            </v:group>
            <v:group style="position:absolute;left:8197;top:2967;width:80;height:77" coordorigin="8197,2967" coordsize="80,77">
              <v:shape style="position:absolute;left:8197;top:2967;width:80;height:77" coordorigin="8197,2967" coordsize="80,77" path="m8224,2967l8209,2977,8199,2995,8197,3022,8208,3036,8227,3043,8256,3044,8271,3029,8277,3007,8276,2999,8268,2982,8250,2971,8224,2967xe" filled="t" fillcolor="#6D6E71" stroked="f">
                <v:path arrowok="t"/>
                <v:fill type="solid"/>
              </v:shape>
            </v:group>
            <v:group style="position:absolute;left:7227;top:2864;width:999;height:196" coordorigin="7227,2864" coordsize="999,196">
              <v:shape style="position:absolute;left:7227;top:2864;width:999;height:196" coordorigin="7227,2864" coordsize="999,196" path="m7227,3007l7383,3047,7573,3060,7751,3049,7901,3007,8067,2951,8226,2864e" filled="f" stroked="t" strokeweight="1.941pt" strokecolor="#009444">
                <v:path arrowok="t"/>
                <v:stroke dashstyle="longDash"/>
              </v:shape>
            </v:group>
            <v:group style="position:absolute;left:7189;top:2967;width:80;height:77" coordorigin="7189,2967" coordsize="80,77">
              <v:shape style="position:absolute;left:7189;top:2967;width:80;height:77" coordorigin="7189,2967" coordsize="80,77" path="m7216,2967l7201,2976,7191,2995,7189,3022,7200,3035,7219,3043,7248,3043,7263,3028,7269,3007,7268,2998,7260,2981,7242,2970,7216,2967xe" filled="t" fillcolor="#009444" stroked="f">
                <v:path arrowok="t"/>
                <v:fill type="solid"/>
              </v:shape>
            </v:group>
            <v:group style="position:absolute;left:7361;top:3006;width:80;height:77" coordorigin="7361,3006" coordsize="80,77">
              <v:shape style="position:absolute;left:7361;top:3006;width:80;height:77" coordorigin="7361,3006" coordsize="80,77" path="m7389,3006l7373,3016,7364,3034,7361,3061,7372,3075,7392,3082,7421,3083,7436,3068,7442,3046,7441,3038,7432,3021,7415,3009,7389,3006xe" filled="t" fillcolor="#009444" stroked="f">
                <v:path arrowok="t"/>
                <v:fill type="solid"/>
              </v:shape>
            </v:group>
            <v:group style="position:absolute;left:7534;top:3020;width:80;height:77" coordorigin="7534,3020" coordsize="80,77">
              <v:shape style="position:absolute;left:7534;top:3020;width:80;height:77" coordorigin="7534,3020" coordsize="80,77" path="m7561,3020l7546,3030,7536,3048,7534,3075,7545,3088,7565,3096,7593,3096,7609,3081,7615,3060,7614,3051,7605,3035,7587,3023,7561,3020xe" filled="t" fillcolor="#009444" stroked="f">
                <v:path arrowok="t"/>
                <v:fill type="solid"/>
              </v:shape>
            </v:group>
            <v:group style="position:absolute;left:7688;top:3009;width:80;height:77" coordorigin="7688,3009" coordsize="80,77">
              <v:shape style="position:absolute;left:7688;top:3009;width:80;height:77" coordorigin="7688,3009" coordsize="80,77" path="m7716,3009l7700,3019,7690,3037,7688,3064,7699,3077,7719,3085,7747,3085,7763,3070,7769,3049,7768,3041,7759,3024,7742,3012,7716,3009xe" filled="t" fillcolor="#009444" stroked="f">
                <v:path arrowok="t"/>
                <v:fill type="solid"/>
              </v:shape>
            </v:group>
            <v:group style="position:absolute;left:7862;top:2964;width:80;height:77" coordorigin="7862,2964" coordsize="80,77">
              <v:shape style="position:absolute;left:7862;top:2964;width:80;height:77" coordorigin="7862,2964" coordsize="80,77" path="m7890,2964l7874,2974,7864,2992,7862,3020,7873,3033,7893,3041,7922,3041,7937,3026,7943,3004,7942,2996,7933,2979,7916,2968,7890,2964xe" filled="t" fillcolor="#009444" stroked="f">
                <v:path arrowok="t"/>
                <v:fill type="solid"/>
              </v:shape>
            </v:group>
            <v:group style="position:absolute;left:8030;top:2898;width:80;height:77" coordorigin="8030,2898" coordsize="80,77">
              <v:shape style="position:absolute;left:8030;top:2898;width:80;height:77" coordorigin="8030,2898" coordsize="80,77" path="m8057,2898l8041,2907,8032,2926,8030,2953,8041,2966,8060,2974,8089,2974,8104,2959,8110,2938,8109,2929,8100,2912,8083,2901,8057,2898xe" filled="t" fillcolor="#009444" stroked="f">
                <v:path arrowok="t"/>
                <v:fill type="solid"/>
              </v:shape>
            </v:group>
            <v:group style="position:absolute;left:8188;top:2814;width:80;height:77" coordorigin="8188,2814" coordsize="80,77">
              <v:shape style="position:absolute;left:8188;top:2814;width:80;height:77" coordorigin="8188,2814" coordsize="80,77" path="m8215,2814l8200,2824,8190,2842,8188,2869,8199,2882,8218,2890,8247,2890,8262,2875,8268,2854,8267,2846,8259,2829,8241,2817,8215,2814xe" filled="t" fillcolor="#009444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5"/>
          <w:sz w:val="17"/>
          <w:szCs w:val="17"/>
        </w:rPr>
        <w:t>2,00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 w:before="14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headerReference w:type="default" r:id="rId130"/>
          <w:headerReference w:type="even" r:id="rId131"/>
          <w:footerReference w:type="default" r:id="rId132"/>
          <w:pgSz w:w="9355" w:h="13620"/>
          <w:pgMar w:header="775" w:footer="0" w:top="1180" w:bottom="280" w:left="520" w:right="620"/>
        </w:sectPr>
      </w:pPr>
    </w:p>
    <w:p>
      <w:pPr>
        <w:spacing w:before="82"/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1,90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0" w:lineRule="exact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1,80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0" w:lineRule="exact" w:before="10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1,70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0" w:lineRule="exact" w:before="6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1,60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0" w:lineRule="exact" w:before="10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1,50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0" w:lineRule="exact" w:before="6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1,40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0" w:lineRule="exact" w:before="10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1,30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0" w:lineRule="exact" w:before="15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color w:val="231F20"/>
          <w:w w:val="100"/>
          <w:sz w:val="17"/>
          <w:szCs w:val="17"/>
        </w:rPr>
        <w:t>1,20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80" w:lineRule="exact" w:before="5"/>
        <w:rPr>
          <w:sz w:val="28"/>
          <w:szCs w:val="28"/>
        </w:rPr>
      </w:pPr>
      <w:r>
        <w:rPr>
          <w:sz w:val="28"/>
          <w:szCs w:val="28"/>
        </w:rPr>
      </w:r>
    </w:p>
    <w:p>
      <w:pPr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72.726662pt;margin-top:10.468301pt;width:43.227077pt;height:21.631111pt;mso-position-horizontal-relative:page;mso-position-vertical-relative:paragraph;z-index:-12156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30" w:lineRule="exact" w:before="7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20" w:lineRule="exact" w:before="2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23.350121pt;margin-top:10.468301pt;width:294.720104pt;height:21.631111pt;mso-position-horizontal-relative:page;mso-position-vertical-relative:paragraph;z-index:-12155" type="#_x0000_t202" filled="f" stroked="f">
            <v:textbox inset="0,0,0,0" style="layout-flow:vertical;mso-layout-flow-alt:bottom-to-top">
              <w:txbxContent>
                <w:p>
                  <w:pPr>
                    <w:spacing w:before="2"/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20" w:lineRule="exact" w:before="7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1998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5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1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30" w:lineRule="exact" w:before="1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30" w:lineRule="exact" w:before="10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6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2008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30" w:lineRule="exact" w:before="6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30" w:lineRule="exact" w:before="1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4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9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30" w:lineRule="exact" w:before="1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2018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30" w:lineRule="exact" w:before="1"/>
                    <w:rPr>
                      <w:sz w:val="13"/>
                      <w:szCs w:val="13"/>
                    </w:rPr>
                  </w:pPr>
                  <w:r>
                    <w:rPr>
                      <w:sz w:val="13"/>
                      <w:szCs w:val="13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4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2022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6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2024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20" w:lineRule="exact" w:before="3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2026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3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2028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  <w:p>
                  <w:pPr>
                    <w:spacing w:line="140" w:lineRule="exact" w:before="6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ind w:left="2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w w:val="103"/>
                      <w:sz w:val="17"/>
                      <w:szCs w:val="17"/>
                    </w:rPr>
                    <w:t>2030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w w:val="100"/>
          <w:sz w:val="17"/>
          <w:szCs w:val="17"/>
        </w:rPr>
        <w:t>1,10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40" w:lineRule="exact" w:before="7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125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2B3890"/>
          <w:w w:val="110"/>
          <w:sz w:val="17"/>
          <w:szCs w:val="17"/>
        </w:rPr>
        <w:t>Фа</w:t>
      </w:r>
      <w:r>
        <w:rPr>
          <w:rFonts w:ascii="Arial" w:hAnsi="Arial" w:cs="Arial" w:eastAsia="Arial"/>
          <w:b/>
          <w:bCs/>
          <w:color w:val="2B3890"/>
          <w:spacing w:val="2"/>
          <w:w w:val="110"/>
          <w:sz w:val="17"/>
          <w:szCs w:val="17"/>
        </w:rPr>
        <w:t>к</w:t>
      </w:r>
      <w:r>
        <w:rPr>
          <w:rFonts w:ascii="Arial" w:hAnsi="Arial" w:cs="Arial" w:eastAsia="Arial"/>
          <w:b/>
          <w:bCs/>
          <w:color w:val="2B3890"/>
          <w:w w:val="110"/>
          <w:sz w:val="17"/>
          <w:szCs w:val="17"/>
        </w:rPr>
        <w:t>т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4"/>
        <w:rPr>
          <w:sz w:val="26"/>
          <w:szCs w:val="26"/>
        </w:rPr>
      </w:pPr>
      <w:r>
        <w:rPr>
          <w:sz w:val="26"/>
          <w:szCs w:val="26"/>
        </w:rPr>
      </w:r>
    </w:p>
    <w:p>
      <w:pPr>
        <w:tabs>
          <w:tab w:pos="4071" w:val="left" w:leader="none"/>
        </w:tabs>
        <w:ind w:left="962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416.538391pt;margin-top:9.150819pt;width:12.74101pt;height:8.7327pt;mso-position-horizontal-relative:page;mso-position-vertical-relative:paragraph;z-index:-12154" type="#_x0000_t202" filled="f" stroked="f">
            <v:textbox inset="0,0,0,0">
              <w:txbxContent>
                <w:p>
                  <w:pPr>
                    <w:spacing w:line="175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7"/>
                      <w:szCs w:val="17"/>
                    </w:rPr>
                  </w:pPr>
                  <w:r>
                    <w:rPr>
                      <w:rFonts w:ascii="Arial" w:hAnsi="Arial" w:cs="Arial" w:eastAsia="Arial"/>
                      <w:color w:val="6D6E71"/>
                      <w:w w:val="100"/>
                      <w:sz w:val="17"/>
                      <w:szCs w:val="17"/>
                    </w:rPr>
                    <w:t>2%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/>
          <w:bCs/>
          <w:color w:val="4374B9"/>
          <w:w w:val="105"/>
          <w:sz w:val="17"/>
          <w:szCs w:val="17"/>
        </w:rPr>
        <w:t>Расчет</w:t>
      </w:r>
      <w:r>
        <w:rPr>
          <w:rFonts w:ascii="Arial" w:hAnsi="Arial" w:cs="Arial" w:eastAsia="Arial"/>
          <w:b/>
          <w:bCs/>
          <w:color w:val="4374B9"/>
          <w:w w:val="105"/>
          <w:sz w:val="17"/>
          <w:szCs w:val="17"/>
        </w:rPr>
        <w:tab/>
      </w:r>
      <w:r>
        <w:rPr>
          <w:rFonts w:ascii="Arial" w:hAnsi="Arial" w:cs="Arial" w:eastAsia="Arial"/>
          <w:color w:val="009444"/>
          <w:w w:val="105"/>
          <w:position w:val="9"/>
          <w:sz w:val="17"/>
          <w:szCs w:val="17"/>
        </w:rPr>
        <w:t>4%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tabs>
          <w:tab w:pos="4071" w:val="left" w:leader="none"/>
        </w:tabs>
        <w:spacing w:line="242" w:lineRule="exact" w:before="14"/>
        <w:ind w:left="475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4374B9"/>
          <w:w w:val="105"/>
          <w:sz w:val="17"/>
          <w:szCs w:val="17"/>
        </w:rPr>
        <w:t>без</w:t>
      </w:r>
      <w:r>
        <w:rPr>
          <w:rFonts w:ascii="Arial" w:hAnsi="Arial" w:cs="Arial" w:eastAsia="Arial"/>
          <w:b/>
          <w:bCs/>
          <w:color w:val="4374B9"/>
          <w:spacing w:val="-2"/>
          <w:w w:val="105"/>
          <w:sz w:val="17"/>
          <w:szCs w:val="17"/>
        </w:rPr>
        <w:t> </w:t>
      </w:r>
      <w:r>
        <w:rPr>
          <w:rFonts w:ascii="Arial" w:hAnsi="Arial" w:cs="Arial" w:eastAsia="Arial"/>
          <w:b/>
          <w:bCs/>
          <w:color w:val="4374B9"/>
          <w:w w:val="105"/>
          <w:sz w:val="17"/>
          <w:szCs w:val="17"/>
        </w:rPr>
        <w:t>материнского</w:t>
      </w:r>
      <w:r>
        <w:rPr>
          <w:rFonts w:ascii="Arial" w:hAnsi="Arial" w:cs="Arial" w:eastAsia="Arial"/>
          <w:color w:val="ED1C24"/>
          <w:w w:val="105"/>
          <w:position w:val="-5"/>
          <w:sz w:val="17"/>
          <w:szCs w:val="17"/>
        </w:rPr>
      </w:r>
      <w:r>
        <w:rPr>
          <w:rFonts w:ascii="Arial" w:hAnsi="Arial" w:cs="Arial" w:eastAsia="Arial"/>
          <w:color w:val="ED1C24"/>
          <w:w w:val="105"/>
          <w:position w:val="-5"/>
          <w:sz w:val="17"/>
          <w:szCs w:val="17"/>
        </w:rPr>
        <w:tab/>
      </w:r>
      <w:r>
        <w:rPr>
          <w:rFonts w:ascii="Arial" w:hAnsi="Arial" w:cs="Arial" w:eastAsia="Arial"/>
          <w:color w:val="ED1C24"/>
          <w:w w:val="105"/>
          <w:position w:val="-5"/>
          <w:sz w:val="17"/>
          <w:szCs w:val="17"/>
        </w:rPr>
        <w:t>0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line="163" w:lineRule="exact"/>
        <w:ind w:left="88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 w:hAnsi="Arial" w:cs="Arial" w:eastAsia="Arial"/>
          <w:b/>
          <w:bCs/>
          <w:color w:val="4374B9"/>
          <w:w w:val="105"/>
          <w:sz w:val="17"/>
          <w:szCs w:val="17"/>
        </w:rPr>
        <w:t>капитала</w:t>
      </w:r>
      <w:r>
        <w:rPr>
          <w:rFonts w:ascii="Arial" w:hAnsi="Arial" w:cs="Arial" w:eastAsia="Arial"/>
          <w:color w:val="000000"/>
          <w:w w:val="100"/>
          <w:sz w:val="17"/>
          <w:szCs w:val="17"/>
        </w:rPr>
      </w:r>
    </w:p>
    <w:p>
      <w:pPr>
        <w:spacing w:after="0" w:line="163" w:lineRule="exact"/>
        <w:jc w:val="left"/>
        <w:rPr>
          <w:rFonts w:ascii="Arial" w:hAnsi="Arial" w:cs="Arial" w:eastAsia="Arial"/>
          <w:sz w:val="17"/>
          <w:szCs w:val="17"/>
        </w:rPr>
        <w:sectPr>
          <w:type w:val="continuous"/>
          <w:pgSz w:w="9355" w:h="13620"/>
          <w:pgMar w:top="1340" w:bottom="280" w:left="520" w:right="620"/>
          <w:cols w:num="2" w:equalWidth="0">
            <w:col w:w="819" w:space="2920"/>
            <w:col w:w="4476"/>
          </w:cols>
        </w:sectPr>
      </w:pP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66"/>
        <w:ind w:left="44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6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4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spacing w:val="-26"/>
          <w:w w:val="95"/>
          <w:sz w:val="24"/>
          <w:szCs w:val="24"/>
        </w:rPr>
        <w:t>7</w:t>
      </w:r>
      <w:r>
        <w:rPr>
          <w:rFonts w:ascii="Arial" w:hAnsi="Arial" w:cs="Arial" w:eastAsia="Arial"/>
          <w:b/>
          <w:bCs/>
          <w:color w:val="231F20"/>
          <w:spacing w:val="-21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24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spacing w:val="-14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4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5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5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те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5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ла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before="12"/>
        <w:ind w:left="443" w:right="0" w:firstLine="0"/>
        <w:jc w:val="left"/>
        <w:rPr>
          <w:rFonts w:ascii="Georgia" w:hAnsi="Georgia" w:cs="Georgia" w:eastAsia="Georgia"/>
          <w:sz w:val="24"/>
          <w:szCs w:val="24"/>
        </w:rPr>
      </w:pPr>
      <w:r>
        <w:rPr/>
        <w:pict>
          <v:shape style="position:absolute;margin-left:297.296692pt;margin-top:10.303455pt;width:14.866561pt;height:6.96pt;mso-position-horizontal-relative:page;mso-position-vertical-relative:paragraph;z-index:-12158" type="#_x0000_t202" filled="f" stroked="f">
            <v:textbox inset="0,0,0,0">
              <w:txbxContent>
                <w:p>
                  <w:pPr>
                    <w:spacing w:line="139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1"/>
                      <w:w w:val="85"/>
                      <w:sz w:val="14"/>
                      <w:szCs w:val="1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14"/>
                      <w:szCs w:val="14"/>
                    </w:rPr>
                    <w:t>е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14"/>
                      <w:szCs w:val="14"/>
                    </w:rPr>
                    <w:t>р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14"/>
                      <w:szCs w:val="1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2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2"/>
          <w:w w:val="90"/>
          <w:sz w:val="24"/>
          <w:szCs w:val="24"/>
        </w:rPr>
        <w:t>0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7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3"/>
          <w:w w:val="90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1"/>
          <w:w w:val="90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)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8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э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12"/>
          <w:w w:val="90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0"/>
          <w:sz w:val="24"/>
          <w:szCs w:val="24"/>
        </w:rPr>
        <w:t>ф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0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7"/>
          <w:w w:val="90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"/>
          <w:w w:val="90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0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15"/>
          <w:w w:val="90"/>
          <w:sz w:val="24"/>
          <w:szCs w:val="24"/>
        </w:rPr>
        <w:t> </w:t>
      </w:r>
      <w:r>
        <w:rPr>
          <w:rFonts w:ascii="Georgia" w:hAnsi="Georgia" w:cs="Georgia" w:eastAsia="Georgia"/>
          <w:i/>
          <w:color w:val="231F20"/>
          <w:w w:val="90"/>
          <w:sz w:val="24"/>
          <w:szCs w:val="24"/>
        </w:rPr>
        <w:t>k</w:t>
      </w:r>
      <w:r>
        <w:rPr>
          <w:rFonts w:ascii="Georgia" w:hAnsi="Georgia" w:cs="Georgia" w:eastAsia="Georgia"/>
          <w:color w:val="000000"/>
          <w:w w:val="100"/>
          <w:sz w:val="24"/>
          <w:szCs w:val="24"/>
        </w:rPr>
      </w:r>
    </w:p>
    <w:p>
      <w:pPr>
        <w:spacing w:before="12"/>
        <w:ind w:left="-8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8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20" w:right="620"/>
          <w:cols w:num="2" w:equalWidth="0">
            <w:col w:w="5724" w:space="40"/>
            <w:col w:w="2451"/>
          </w:cols>
        </w:sectPr>
      </w:pPr>
    </w:p>
    <w:p>
      <w:pPr>
        <w:spacing w:before="10"/>
        <w:ind w:left="44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но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че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2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ог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25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before="12"/>
        <w:ind w:left="443" w:right="0" w:firstLine="0"/>
        <w:jc w:val="left"/>
        <w:rPr>
          <w:rFonts w:ascii="Georgia" w:hAnsi="Georgia" w:cs="Georgia" w:eastAsia="Georgia"/>
          <w:sz w:val="24"/>
          <w:szCs w:val="24"/>
        </w:rPr>
      </w:pPr>
      <w:r>
        <w:rPr/>
        <w:pict>
          <v:shape style="position:absolute;margin-left:356.161285pt;margin-top:10.303459pt;width:14.866561pt;height:6.96pt;mso-position-horizontal-relative:page;mso-position-vertical-relative:paragraph;z-index:-12157" type="#_x0000_t202" filled="f" stroked="f">
            <v:textbox inset="0,0,0,0">
              <w:txbxContent>
                <w:p>
                  <w:pPr>
                    <w:spacing w:line="139" w:lineRule="exact"/>
                    <w:ind w:left="0" w:right="0" w:firstLine="0"/>
                    <w:jc w:val="left"/>
                    <w:rPr>
                      <w:rFonts w:ascii="Arial" w:hAnsi="Arial" w:cs="Arial" w:eastAsia="Arial"/>
                      <w:sz w:val="14"/>
                      <w:szCs w:val="14"/>
                    </w:rPr>
                  </w:pPr>
                  <w:r>
                    <w:rPr>
                      <w:rFonts w:ascii="Arial" w:hAnsi="Arial" w:cs="Arial" w:eastAsia="Arial"/>
                      <w:color w:val="231F20"/>
                      <w:spacing w:val="1"/>
                      <w:w w:val="85"/>
                      <w:sz w:val="14"/>
                      <w:szCs w:val="14"/>
                    </w:rPr>
                    <w:t>ф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14"/>
                      <w:szCs w:val="14"/>
                    </w:rPr>
                    <w:t>ер</w:t>
                  </w:r>
                  <w:r>
                    <w:rPr>
                      <w:rFonts w:ascii="Arial" w:hAnsi="Arial" w:cs="Arial" w:eastAsia="Arial"/>
                      <w:color w:val="231F20"/>
                      <w:w w:val="85"/>
                      <w:sz w:val="14"/>
                      <w:szCs w:val="14"/>
                    </w:rPr>
                    <w:t>т</w:t>
                  </w:r>
                  <w:r>
                    <w:rPr>
                      <w:rFonts w:ascii="Arial" w:hAnsi="Arial" w:cs="Arial" w:eastAsia="Arial"/>
                      <w:color w:val="000000"/>
                      <w:w w:val="100"/>
                      <w:sz w:val="14"/>
                      <w:szCs w:val="1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7</w:t>
      </w:r>
      <w:r>
        <w:rPr>
          <w:rFonts w:ascii="Arial" w:hAnsi="Arial" w:cs="Arial" w:eastAsia="Arial"/>
          <w:color w:val="231F20"/>
          <w:spacing w:val="-18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29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spacing w:val="31"/>
          <w:w w:val="95"/>
          <w:sz w:val="24"/>
          <w:szCs w:val="24"/>
        </w:rPr>
        <w:t> </w:t>
      </w:r>
      <w:r>
        <w:rPr>
          <w:rFonts w:ascii="Georgia" w:hAnsi="Georgia" w:cs="Georgia" w:eastAsia="Georgia"/>
          <w:i/>
          <w:color w:val="231F20"/>
          <w:w w:val="95"/>
          <w:sz w:val="24"/>
          <w:szCs w:val="24"/>
        </w:rPr>
        <w:t>k</w:t>
      </w:r>
      <w:r>
        <w:rPr>
          <w:rFonts w:ascii="Georgia" w:hAnsi="Georgia" w:cs="Georgia" w:eastAsia="Georgia"/>
          <w:color w:val="000000"/>
          <w:w w:val="100"/>
          <w:sz w:val="24"/>
          <w:szCs w:val="24"/>
        </w:rPr>
      </w:r>
    </w:p>
    <w:p>
      <w:pPr>
        <w:spacing w:before="12"/>
        <w:ind w:left="5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w w:val="95"/>
        </w:rPr>
        <w:br w:type="column"/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3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пе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20" w:right="620"/>
          <w:cols w:num="2" w:equalWidth="0">
            <w:col w:w="6901" w:space="40"/>
            <w:col w:w="1274"/>
          </w:cols>
        </w:sectPr>
      </w:pPr>
    </w:p>
    <w:p>
      <w:pPr>
        <w:spacing w:line="266" w:lineRule="auto" w:before="10"/>
        <w:ind w:left="790" w:right="0" w:hanging="347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338.173309pt;margin-top:17.251648pt;width:16.301000pt;height:.1pt;mso-position-horizontal-relative:page;mso-position-vertical-relative:paragraph;z-index:-12160" coordorigin="6763,345" coordsize="326,2">
            <v:shape style="position:absolute;left:6763;top:345;width:326;height:2" coordorigin="6763,345" coordsize="326,0" path="m6763,345l7089,345e" filled="f" stroked="t" strokeweight=".492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spacing w:val="-18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3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8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9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не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8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 </w:t>
      </w:r>
      <w:r>
        <w:rPr>
          <w:rFonts w:ascii="Euclid" w:hAnsi="Euclid" w:cs="Euclid" w:eastAsia="Euclid"/>
          <w:color w:val="000000"/>
          <w:spacing w:val="-1"/>
          <w:w w:val="95"/>
          <w:position w:val="1"/>
          <w:sz w:val="20"/>
          <w:szCs w:val="20"/>
        </w:rPr>
        <w:t>D</w:t>
      </w:r>
      <w:r>
        <w:rPr>
          <w:rFonts w:ascii="Georgia" w:hAnsi="Georgia" w:cs="Georgia" w:eastAsia="Georgia"/>
          <w:i/>
          <w:color w:val="000000"/>
          <w:w w:val="95"/>
          <w:position w:val="1"/>
          <w:sz w:val="20"/>
          <w:szCs w:val="20"/>
        </w:rPr>
        <w:t>m</w:t>
      </w:r>
      <w:r>
        <w:rPr>
          <w:rFonts w:ascii="Georgia" w:hAnsi="Georgia" w:cs="Georgia" w:eastAsia="Georgia"/>
          <w:i/>
          <w:color w:val="000000"/>
          <w:w w:val="95"/>
          <w:position w:val="1"/>
          <w:sz w:val="20"/>
          <w:szCs w:val="20"/>
        </w:rPr>
        <w:t> </w:t>
      </w:r>
      <w:r>
        <w:rPr>
          <w:rFonts w:ascii="Georgia" w:hAnsi="Georgia" w:cs="Georgia" w:eastAsia="Georgia"/>
          <w:i/>
          <w:color w:val="000000"/>
          <w:spacing w:val="3"/>
          <w:w w:val="95"/>
          <w:position w:val="1"/>
          <w:sz w:val="20"/>
          <w:szCs w:val="20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=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4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%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40" w:lineRule="exact" w:before="11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BodyText"/>
        <w:spacing w:line="165" w:lineRule="auto"/>
        <w:ind w:left="443" w:right="0" w:firstLine="283"/>
        <w:jc w:val="left"/>
      </w:pPr>
      <w:r>
        <w:rPr>
          <w:color w:val="231F20"/>
          <w:w w:val="90"/>
        </w:rPr>
        <w:t>И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только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начиная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2027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34"/>
          <w:w w:val="80"/>
        </w:rPr>
        <w:t> </w:t>
      </w:r>
      <w:r>
        <w:rPr>
          <w:color w:val="231F20"/>
          <w:w w:val="90"/>
        </w:rPr>
        <w:t>будет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наблюдаться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некоторый</w:t>
      </w:r>
      <w:r>
        <w:rPr>
          <w:color w:val="231F20"/>
          <w:w w:val="95"/>
        </w:rPr>
        <w:t> </w:t>
      </w:r>
      <w:r>
        <w:rPr>
          <w:color w:val="231F20"/>
          <w:w w:val="90"/>
        </w:rPr>
        <w:t>рост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этого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показателя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w w:val="90"/>
        </w:rPr>
        <w:t> </w:t>
      </w:r>
      <w:r>
        <w:rPr>
          <w:rFonts w:ascii="Georgia" w:hAnsi="Georgia" w:cs="Georgia" w:eastAsia="Georgia"/>
          <w:i/>
          <w:color w:val="231F20"/>
          <w:w w:val="90"/>
        </w:rPr>
        <w:t>k</w:t>
      </w:r>
      <w:r>
        <w:rPr>
          <w:color w:val="231F20"/>
          <w:w w:val="90"/>
          <w:position w:val="-8"/>
          <w:sz w:val="16"/>
          <w:szCs w:val="16"/>
        </w:rPr>
        <w:t>ферт</w:t>
      </w:r>
      <w:r>
        <w:rPr>
          <w:color w:val="231F20"/>
          <w:w w:val="90"/>
          <w:position w:val="-8"/>
          <w:sz w:val="16"/>
          <w:szCs w:val="16"/>
        </w:rPr>
        <w:t> </w:t>
      </w:r>
      <w:r>
        <w:rPr>
          <w:color w:val="231F20"/>
          <w:w w:val="90"/>
        </w:rPr>
        <w:t>=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1,43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(2030)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11" w:lineRule="exact"/>
        <w:ind w:left="727" w:right="0"/>
        <w:jc w:val="left"/>
      </w:pPr>
      <w:r>
        <w:rPr>
          <w:color w:val="231F20"/>
          <w:spacing w:val="-2"/>
          <w:w w:val="95"/>
        </w:rPr>
        <w:t>Э</w:t>
      </w:r>
      <w:r>
        <w:rPr>
          <w:color w:val="231F20"/>
          <w:spacing w:val="-2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3"/>
          <w:w w:val="95"/>
        </w:rPr>
        <w:t>з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3"/>
          <w:w w:val="95"/>
        </w:rPr>
        <w:t>а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2"/>
          <w:w w:val="95"/>
        </w:rPr>
        <w:t>т</w:t>
      </w:r>
      <w:r>
        <w:rPr>
          <w:color w:val="231F20"/>
          <w:w w:val="95"/>
        </w:rPr>
        <w:t>,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-2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п</w:t>
      </w:r>
      <w:r>
        <w:rPr>
          <w:color w:val="231F20"/>
          <w:spacing w:val="-3"/>
          <w:w w:val="95"/>
        </w:rPr>
        <w:t>р</w:t>
      </w:r>
      <w:r>
        <w:rPr>
          <w:color w:val="231F20"/>
          <w:w w:val="95"/>
        </w:rPr>
        <w:t>и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с</w:t>
      </w:r>
      <w:r>
        <w:rPr>
          <w:color w:val="231F20"/>
          <w:spacing w:val="-3"/>
          <w:w w:val="95"/>
        </w:rPr>
        <w:t>а</w:t>
      </w:r>
      <w:r>
        <w:rPr>
          <w:color w:val="231F20"/>
          <w:spacing w:val="-2"/>
          <w:w w:val="95"/>
        </w:rPr>
        <w:t>м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3"/>
          <w:w w:val="95"/>
        </w:rPr>
        <w:t>б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3"/>
          <w:w w:val="95"/>
        </w:rPr>
        <w:t>а</w:t>
      </w:r>
      <w:r>
        <w:rPr>
          <w:color w:val="231F20"/>
          <w:spacing w:val="-2"/>
          <w:w w:val="95"/>
        </w:rPr>
        <w:t>г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п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2"/>
          <w:w w:val="95"/>
        </w:rPr>
        <w:t>я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у</w:t>
      </w:r>
      <w:r>
        <w:rPr>
          <w:color w:val="231F20"/>
          <w:spacing w:val="-2"/>
          <w:w w:val="95"/>
        </w:rPr>
        <w:t>с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2"/>
          <w:w w:val="95"/>
        </w:rPr>
        <w:t>я</w:t>
      </w:r>
      <w:r>
        <w:rPr>
          <w:color w:val="231F20"/>
          <w:w w:val="95"/>
        </w:rPr>
        <w:t>х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5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146" w:lineRule="auto" w:before="11"/>
        <w:ind w:left="443" w:right="117"/>
        <w:jc w:val="center"/>
        <w:rPr>
          <w:sz w:val="16"/>
          <w:szCs w:val="16"/>
        </w:rPr>
      </w:pPr>
      <w:r>
        <w:rPr>
          <w:color w:val="231F20"/>
          <w:w w:val="85"/>
        </w:rPr>
        <w:t>можно</w:t>
      </w:r>
      <w:r>
        <w:rPr>
          <w:color w:val="231F20"/>
          <w:spacing w:val="44"/>
          <w:w w:val="85"/>
        </w:rPr>
        <w:t> </w:t>
      </w:r>
      <w:r>
        <w:rPr>
          <w:color w:val="231F20"/>
          <w:w w:val="85"/>
        </w:rPr>
        <w:t>к</w:t>
      </w:r>
      <w:r>
        <w:rPr>
          <w:color w:val="231F20"/>
          <w:spacing w:val="44"/>
          <w:w w:val="85"/>
        </w:rPr>
        <w:t> </w:t>
      </w:r>
      <w:r>
        <w:rPr>
          <w:color w:val="231F20"/>
          <w:w w:val="85"/>
        </w:rPr>
        <w:t>2030</w:t>
      </w:r>
      <w:r>
        <w:rPr>
          <w:color w:val="231F20"/>
          <w:spacing w:val="44"/>
          <w:w w:val="85"/>
        </w:rPr>
        <w:t> </w:t>
      </w:r>
      <w:r>
        <w:rPr>
          <w:color w:val="231F20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231F20"/>
          <w:spacing w:val="54"/>
          <w:w w:val="75"/>
        </w:rPr>
        <w:t> </w:t>
      </w:r>
      <w:r>
        <w:rPr>
          <w:color w:val="231F20"/>
          <w:w w:val="85"/>
        </w:rPr>
        <w:t>достичь</w:t>
      </w:r>
      <w:r>
        <w:rPr>
          <w:color w:val="231F20"/>
          <w:spacing w:val="45"/>
          <w:w w:val="85"/>
        </w:rPr>
        <w:t> </w:t>
      </w:r>
      <w:r>
        <w:rPr>
          <w:color w:val="231F20"/>
          <w:w w:val="85"/>
        </w:rPr>
        <w:t>значение</w:t>
      </w:r>
      <w:r>
        <w:rPr>
          <w:color w:val="231F20"/>
          <w:spacing w:val="44"/>
          <w:w w:val="85"/>
        </w:rPr>
        <w:t> </w:t>
      </w:r>
      <w:r>
        <w:rPr>
          <w:rFonts w:ascii="Georgia" w:hAnsi="Georgia" w:cs="Georgia" w:eastAsia="Georgia"/>
          <w:i/>
          <w:color w:val="231F20"/>
          <w:w w:val="85"/>
        </w:rPr>
        <w:t>k</w:t>
      </w:r>
      <w:r>
        <w:rPr>
          <w:color w:val="231F20"/>
          <w:w w:val="85"/>
          <w:position w:val="-8"/>
          <w:sz w:val="16"/>
          <w:szCs w:val="16"/>
        </w:rPr>
        <w:t>ферт</w:t>
      </w:r>
      <w:r>
        <w:rPr>
          <w:color w:val="231F20"/>
          <w:spacing w:val="26"/>
          <w:w w:val="85"/>
          <w:position w:val="-8"/>
          <w:sz w:val="16"/>
          <w:szCs w:val="16"/>
        </w:rPr>
        <w:t> </w:t>
      </w:r>
      <w:r>
        <w:rPr>
          <w:color w:val="231F20"/>
          <w:w w:val="85"/>
        </w:rPr>
        <w:t>=</w:t>
      </w:r>
      <w:r>
        <w:rPr>
          <w:color w:val="231F20"/>
          <w:spacing w:val="44"/>
          <w:w w:val="85"/>
        </w:rPr>
        <w:t> </w:t>
      </w:r>
      <w:r>
        <w:rPr>
          <w:color w:val="231F20"/>
          <w:w w:val="85"/>
        </w:rPr>
        <w:t>1,6</w:t>
      </w:r>
      <w:r>
        <w:rPr>
          <w:color w:val="231F20"/>
          <w:spacing w:val="44"/>
          <w:w w:val="85"/>
        </w:rPr>
        <w:t> </w:t>
      </w:r>
      <w:r>
        <w:rPr>
          <w:color w:val="231F20"/>
          <w:w w:val="85"/>
        </w:rPr>
        <w:t>—</w:t>
      </w:r>
      <w:r>
        <w:rPr>
          <w:color w:val="231F20"/>
          <w:spacing w:val="44"/>
          <w:w w:val="85"/>
        </w:rPr>
        <w:t> </w:t>
      </w:r>
      <w:r>
        <w:rPr>
          <w:color w:val="231F20"/>
          <w:w w:val="85"/>
        </w:rPr>
        <w:t>цели,</w:t>
      </w:r>
      <w:r>
        <w:rPr>
          <w:color w:val="231F20"/>
          <w:spacing w:val="45"/>
          <w:w w:val="85"/>
        </w:rPr>
        <w:t> </w:t>
      </w:r>
      <w:r>
        <w:rPr>
          <w:color w:val="231F20"/>
          <w:w w:val="85"/>
        </w:rPr>
        <w:t>поста</w:t>
      </w:r>
      <w:r>
        <w:rPr>
          <w:color w:val="231F20"/>
          <w:spacing w:val="-1"/>
          <w:w w:val="85"/>
        </w:rPr>
        <w:t>в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ленно</w:t>
      </w:r>
      <w:r>
        <w:rPr>
          <w:color w:val="231F20"/>
          <w:w w:val="85"/>
        </w:rPr>
        <w:t>й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85"/>
        </w:rPr>
        <w:t>Указ</w:t>
      </w:r>
      <w:r>
        <w:rPr>
          <w:color w:val="231F20"/>
          <w:w w:val="85"/>
        </w:rPr>
        <w:t>е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85"/>
        </w:rPr>
        <w:t>Президент</w:t>
      </w:r>
      <w:r>
        <w:rPr>
          <w:color w:val="231F20"/>
          <w:w w:val="85"/>
        </w:rPr>
        <w:t>а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90"/>
        </w:rPr>
        <w:t>Р</w:t>
      </w:r>
      <w:r>
        <w:rPr>
          <w:color w:val="231F20"/>
          <w:w w:val="90"/>
        </w:rPr>
        <w:t>Ф</w:t>
      </w:r>
      <w:r>
        <w:rPr>
          <w:color w:val="231F20"/>
          <w:spacing w:val="44"/>
          <w:w w:val="90"/>
        </w:rPr>
        <w:t> </w:t>
      </w:r>
      <w:r>
        <w:rPr>
          <w:color w:val="231F20"/>
          <w:w w:val="75"/>
        </w:rPr>
        <w:t>В</w:t>
      </w:r>
      <w:r>
        <w:rPr>
          <w:color w:val="231F20"/>
          <w:spacing w:val="2"/>
          <w:w w:val="75"/>
        </w:rPr>
        <w:t>�</w:t>
      </w:r>
      <w:r>
        <w:rPr>
          <w:color w:val="231F20"/>
          <w:w w:val="75"/>
        </w:rPr>
        <w:t>В</w:t>
      </w:r>
      <w:r>
        <w:rPr>
          <w:color w:val="231F20"/>
          <w:w w:val="75"/>
        </w:rPr>
        <w:t>�</w:t>
      </w:r>
      <w:r>
        <w:rPr>
          <w:color w:val="231F20"/>
          <w:spacing w:val="59"/>
          <w:w w:val="75"/>
        </w:rPr>
        <w:t> </w:t>
      </w:r>
      <w:r>
        <w:rPr>
          <w:color w:val="231F20"/>
          <w:w w:val="85"/>
        </w:rPr>
        <w:t>Путин</w:t>
      </w:r>
      <w:r>
        <w:rPr>
          <w:color w:val="231F20"/>
          <w:w w:val="85"/>
        </w:rPr>
        <w:t>а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т</w:t>
      </w:r>
      <w:r>
        <w:rPr>
          <w:color w:val="231F20"/>
          <w:spacing w:val="49"/>
          <w:w w:val="85"/>
        </w:rPr>
        <w:t> </w:t>
      </w:r>
      <w:r>
        <w:rPr>
          <w:color w:val="231F20"/>
          <w:w w:val="85"/>
        </w:rPr>
        <w:t>07</w:t>
      </w:r>
      <w:r>
        <w:rPr>
          <w:color w:val="231F20"/>
          <w:spacing w:val="3"/>
          <w:w w:val="85"/>
        </w:rPr>
        <w:t>�</w:t>
      </w:r>
      <w:r>
        <w:rPr>
          <w:color w:val="231F20"/>
          <w:w w:val="85"/>
        </w:rPr>
        <w:t>05</w:t>
      </w:r>
      <w:r>
        <w:rPr>
          <w:color w:val="231F20"/>
          <w:spacing w:val="3"/>
          <w:w w:val="85"/>
        </w:rPr>
        <w:t>�</w:t>
      </w:r>
      <w:r>
        <w:rPr>
          <w:color w:val="231F20"/>
          <w:w w:val="85"/>
        </w:rPr>
        <w:t>202</w:t>
      </w:r>
      <w:r>
        <w:rPr>
          <w:color w:val="231F20"/>
          <w:spacing w:val="2"/>
          <w:w w:val="85"/>
        </w:rPr>
        <w:t>4</w:t>
      </w:r>
      <w:r>
        <w:rPr>
          <w:color w:val="231F20"/>
          <w:w w:val="85"/>
          <w:position w:val="9"/>
          <w:sz w:val="16"/>
          <w:szCs w:val="16"/>
        </w:rPr>
        <w:t>1</w:t>
      </w:r>
      <w:r>
        <w:rPr>
          <w:color w:val="000000"/>
          <w:w w:val="100"/>
          <w:sz w:val="16"/>
          <w:szCs w:val="16"/>
        </w:rPr>
      </w:r>
    </w:p>
    <w:p>
      <w:pPr>
        <w:pStyle w:val="BodyText"/>
        <w:spacing w:line="358" w:lineRule="exact"/>
        <w:ind w:left="443" w:right="0"/>
        <w:jc w:val="left"/>
      </w:pPr>
      <w:r>
        <w:rPr>
          <w:color w:val="231F20"/>
          <w:w w:val="100"/>
        </w:rPr>
        <w:t>В</w:t>
      </w:r>
      <w:r>
        <w:rPr>
          <w:color w:val="231F20"/>
          <w:spacing w:val="-72"/>
          <w:w w:val="100"/>
        </w:rPr>
        <w:t> </w:t>
      </w:r>
      <w:r>
        <w:rPr>
          <w:color w:val="231F20"/>
          <w:w w:val="100"/>
        </w:rPr>
        <w:t>нем</w:t>
      </w:r>
      <w:r>
        <w:rPr>
          <w:color w:val="231F20"/>
          <w:spacing w:val="-71"/>
          <w:w w:val="100"/>
        </w:rPr>
        <w:t> </w:t>
      </w:r>
      <w:r>
        <w:rPr>
          <w:color w:val="231F20"/>
          <w:w w:val="100"/>
        </w:rPr>
        <w:t>предписано: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2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line="167" w:lineRule="auto" w:before="38"/>
        <w:ind w:left="443" w:right="117" w:firstLine="283"/>
        <w:jc w:val="both"/>
        <w:rPr>
          <w:rFonts w:ascii="Malgun Gothic" w:hAnsi="Malgun Gothic" w:cs="Malgun Gothic" w:eastAsia="Malgun Gothic"/>
          <w:sz w:val="24"/>
          <w:szCs w:val="24"/>
        </w:rPr>
      </w:pPr>
      <w:r>
        <w:rPr/>
        <w:pict>
          <v:group style="position:absolute;margin-left:48.188999pt;margin-top:-.119848pt;width:56.693pt;height:.1pt;mso-position-horizontal-relative:page;mso-position-vertical-relative:paragraph;z-index:-12159" coordorigin="964,-2" coordsize="1134,2">
            <v:shape style="position:absolute;left:964;top:-2;width:1134;height:2" coordorigin="964,-2" coordsize="1134,0" path="m964,-2l2098,-2e" filled="f" stroked="t" strokeweight=".5pt" strokecolor="#231F20">
              <v:path arrowok="t"/>
            </v:shape>
            <w10:wrap type="none"/>
          </v:group>
        </w:pict>
      </w:r>
      <w:r>
        <w:rPr>
          <w:rFonts w:ascii="Malgun Gothic" w:hAnsi="Malgun Gothic" w:cs="Malgun Gothic" w:eastAsia="Malgun Gothic"/>
          <w:color w:val="231F20"/>
          <w:w w:val="90"/>
          <w:position w:val="8"/>
          <w:sz w:val="14"/>
          <w:szCs w:val="14"/>
        </w:rPr>
        <w:t>1</w:t>
      </w:r>
      <w:r>
        <w:rPr>
          <w:rFonts w:ascii="Malgun Gothic" w:hAnsi="Malgun Gothic" w:cs="Malgun Gothic" w:eastAsia="Malgun Gothic"/>
          <w:color w:val="231F20"/>
          <w:spacing w:val="36"/>
          <w:w w:val="90"/>
          <w:position w:val="8"/>
          <w:sz w:val="14"/>
          <w:szCs w:val="14"/>
        </w:rPr>
        <w:t> 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№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09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«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ь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ы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л</w:t>
      </w:r>
      <w:r>
        <w:rPr>
          <w:rFonts w:ascii="Malgun Gothic" w:hAnsi="Malgun Gothic" w:cs="Malgun Gothic" w:eastAsia="Malgun Gothic"/>
          <w:color w:val="231F20"/>
          <w:spacing w:val="7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х</w:t>
      </w:r>
      <w:r>
        <w:rPr>
          <w:rFonts w:ascii="Malgun Gothic" w:hAnsi="Malgun Gothic" w:cs="Malgun Gothic" w:eastAsia="Malgun Gothic"/>
          <w:color w:val="231F20"/>
          <w:w w:val="101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з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я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й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Ф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ц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н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12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2"/>
          <w:w w:val="90"/>
          <w:sz w:val="24"/>
          <w:szCs w:val="24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с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п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е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к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т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и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в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у</w:t>
      </w:r>
      <w:r>
        <w:rPr>
          <w:rFonts w:ascii="Malgun Gothic" w:hAnsi="Malgun Gothic" w:cs="Malgun Gothic" w:eastAsia="Malgun Gothic"/>
          <w:color w:val="231F20"/>
          <w:spacing w:val="-44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2</w:t>
      </w:r>
      <w:r>
        <w:rPr>
          <w:rFonts w:ascii="Malgun Gothic" w:hAnsi="Malgun Gothic" w:cs="Malgun Gothic" w:eastAsia="Malgun Gothic"/>
          <w:color w:val="231F20"/>
          <w:spacing w:val="-8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3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4"/>
          <w:w w:val="90"/>
          <w:sz w:val="24"/>
          <w:szCs w:val="24"/>
        </w:rPr>
        <w:t>г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о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д</w:t>
      </w:r>
      <w:r>
        <w:rPr>
          <w:rFonts w:ascii="Malgun Gothic" w:hAnsi="Malgun Gothic" w:cs="Malgun Gothic" w:eastAsia="Malgun Gothic"/>
          <w:color w:val="231F20"/>
          <w:spacing w:val="6"/>
          <w:w w:val="90"/>
          <w:sz w:val="24"/>
          <w:szCs w:val="24"/>
        </w:rPr>
        <w:t>а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»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43"/>
          <w:w w:val="90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h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p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s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: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5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a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18"/>
          <w:w w:val="90"/>
          <w:sz w:val="24"/>
          <w:szCs w:val="24"/>
        </w:rPr>
        <w:t>v</w:t>
      </w:r>
      <w:r>
        <w:rPr>
          <w:rFonts w:ascii="Malgun Gothic" w:hAnsi="Malgun Gothic" w:cs="Malgun Gothic" w:eastAsia="Malgun Gothic"/>
          <w:color w:val="231F20"/>
          <w:spacing w:val="-10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k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1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14"/>
          <w:w w:val="90"/>
          <w:sz w:val="24"/>
          <w:szCs w:val="24"/>
        </w:rPr>
        <w:t>�</w:t>
      </w:r>
      <w:r>
        <w:rPr>
          <w:rFonts w:ascii="Malgun Gothic" w:hAnsi="Malgun Gothic" w:cs="Malgun Gothic" w:eastAsia="Malgun Gothic"/>
          <w:color w:val="231F20"/>
          <w:spacing w:val="8"/>
          <w:w w:val="90"/>
          <w:sz w:val="24"/>
          <w:szCs w:val="24"/>
        </w:rPr>
        <w:t>r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13"/>
          <w:w w:val="90"/>
          <w:sz w:val="24"/>
          <w:szCs w:val="24"/>
        </w:rPr>
        <w:t>/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c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7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?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o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l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5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-15"/>
          <w:w w:val="90"/>
          <w:sz w:val="24"/>
          <w:szCs w:val="24"/>
        </w:rPr>
        <w:t>=</w:t>
      </w:r>
      <w:r>
        <w:rPr>
          <w:rFonts w:ascii="Malgun Gothic" w:hAnsi="Malgun Gothic" w:cs="Malgun Gothic" w:eastAsia="Malgun Gothic"/>
          <w:color w:val="231F20"/>
          <w:spacing w:val="-12"/>
          <w:w w:val="90"/>
          <w:sz w:val="24"/>
          <w:szCs w:val="24"/>
        </w:rPr>
        <w:t>1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&amp;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oc</w:t>
      </w:r>
      <w:r>
        <w:rPr>
          <w:rFonts w:ascii="Malgun Gothic" w:hAnsi="Malgun Gothic" w:cs="Malgun Gothic" w:eastAsia="Malgun Gothic"/>
          <w:color w:val="231F20"/>
          <w:w w:val="93"/>
          <w:sz w:val="24"/>
          <w:szCs w:val="24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u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m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e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n</w:t>
      </w:r>
      <w:r>
        <w:rPr>
          <w:rFonts w:ascii="Malgun Gothic" w:hAnsi="Malgun Gothic" w:cs="Malgun Gothic" w:eastAsia="Malgun Gothic"/>
          <w:color w:val="231F20"/>
          <w:spacing w:val="-3"/>
          <w:w w:val="90"/>
          <w:sz w:val="24"/>
          <w:szCs w:val="24"/>
        </w:rPr>
        <w:t>t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I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d</w:t>
      </w:r>
      <w:r>
        <w:rPr>
          <w:rFonts w:ascii="Malgun Gothic" w:hAnsi="Malgun Gothic" w:cs="Malgun Gothic" w:eastAsia="Malgun Gothic"/>
          <w:color w:val="231F20"/>
          <w:spacing w:val="1"/>
          <w:w w:val="90"/>
          <w:sz w:val="24"/>
          <w:szCs w:val="24"/>
        </w:rPr>
        <w:t>=</w:t>
      </w:r>
      <w:r>
        <w:rPr>
          <w:rFonts w:ascii="Malgun Gothic" w:hAnsi="Malgun Gothic" w:cs="Malgun Gothic" w:eastAsia="Malgun Gothic"/>
          <w:color w:val="231F20"/>
          <w:spacing w:val="-9"/>
          <w:w w:val="90"/>
          <w:sz w:val="24"/>
          <w:szCs w:val="24"/>
        </w:rPr>
        <w:t>4</w:t>
      </w:r>
      <w:r>
        <w:rPr>
          <w:rFonts w:ascii="Malgun Gothic" w:hAnsi="Malgun Gothic" w:cs="Malgun Gothic" w:eastAsia="Malgun Gothic"/>
          <w:color w:val="231F20"/>
          <w:spacing w:val="-6"/>
          <w:w w:val="90"/>
          <w:sz w:val="24"/>
          <w:szCs w:val="24"/>
        </w:rPr>
        <w:t>7</w:t>
      </w:r>
      <w:r>
        <w:rPr>
          <w:rFonts w:ascii="Malgun Gothic" w:hAnsi="Malgun Gothic" w:cs="Malgun Gothic" w:eastAsia="Malgun Gothic"/>
          <w:color w:val="231F20"/>
          <w:spacing w:val="-4"/>
          <w:w w:val="90"/>
          <w:sz w:val="24"/>
          <w:szCs w:val="24"/>
        </w:rPr>
        <w:t>0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4"/>
          <w:szCs w:val="24"/>
        </w:rPr>
        <w:t>5</w:t>
      </w:r>
      <w:r>
        <w:rPr>
          <w:rFonts w:ascii="Malgun Gothic" w:hAnsi="Malgun Gothic" w:cs="Malgun Gothic" w:eastAsia="Malgun Gothic"/>
          <w:color w:val="231F20"/>
          <w:w w:val="90"/>
          <w:sz w:val="24"/>
          <w:szCs w:val="24"/>
        </w:rPr>
        <w:t>66</w:t>
      </w:r>
      <w:r>
        <w:rPr>
          <w:rFonts w:ascii="Malgun Gothic" w:hAnsi="Malgun Gothic" w:cs="Malgun Gothic" w:eastAsia="Malgun Gothic"/>
          <w:color w:val="000000"/>
          <w:w w:val="100"/>
          <w:sz w:val="24"/>
          <w:szCs w:val="24"/>
        </w:rPr>
      </w:r>
    </w:p>
    <w:p>
      <w:pPr>
        <w:spacing w:after="0" w:line="167" w:lineRule="auto"/>
        <w:jc w:val="both"/>
        <w:rPr>
          <w:rFonts w:ascii="Malgun Gothic" w:hAnsi="Malgun Gothic" w:cs="Malgun Gothic" w:eastAsia="Malgun Gothic"/>
          <w:sz w:val="24"/>
          <w:szCs w:val="24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line="110" w:lineRule="exact" w:before="2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47" w:lineRule="auto" w:before="51"/>
        <w:ind w:left="968" w:right="440" w:firstLine="283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«повышени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-3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суммарног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i/>
          <w:color w:val="231F20"/>
          <w:spacing w:val="-32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коэффициент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i/>
          <w:color w:val="231F20"/>
          <w:spacing w:val="-3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100"/>
          <w:sz w:val="28"/>
          <w:szCs w:val="28"/>
        </w:rPr>
        <w:t>рождаемости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9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(коэффициента</w:t>
      </w:r>
      <w:r>
        <w:rPr>
          <w:rFonts w:ascii="Times New Roman" w:hAnsi="Times New Roman" w:cs="Times New Roman" w:eastAsia="Times New Roman"/>
          <w:i/>
          <w:color w:val="231F20"/>
          <w:spacing w:val="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фертильности)</w:t>
      </w:r>
      <w:r>
        <w:rPr>
          <w:rFonts w:ascii="Times New Roman" w:hAnsi="Times New Roman" w:cs="Times New Roman" w:eastAsia="Times New Roman"/>
          <w:i/>
          <w:color w:val="231F20"/>
          <w:spacing w:val="1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до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00"/>
          <w:sz w:val="28"/>
          <w:szCs w:val="28"/>
        </w:rPr>
        <w:t>1,6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1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2030</w:t>
      </w:r>
      <w:r>
        <w:rPr>
          <w:rFonts w:ascii="Times New Roman" w:hAnsi="Times New Roman" w:cs="Times New Roman" w:eastAsia="Times New Roman"/>
          <w:i/>
          <w:color w:val="231F20"/>
          <w:spacing w:val="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году</w:t>
      </w:r>
      <w:r>
        <w:rPr>
          <w:rFonts w:ascii="Times New Roman" w:hAnsi="Times New Roman" w:cs="Times New Roman" w:eastAsia="Times New Roman"/>
          <w:i/>
          <w:color w:val="231F20"/>
          <w:spacing w:val="1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до</w:t>
      </w:r>
      <w:r>
        <w:rPr>
          <w:rFonts w:ascii="Times New Roman" w:hAnsi="Times New Roman" w:cs="Times New Roman" w:eastAsia="Times New Roman"/>
          <w:i/>
          <w:color w:val="231F20"/>
          <w:w w:val="94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00"/>
          <w:sz w:val="28"/>
          <w:szCs w:val="28"/>
        </w:rPr>
        <w:t>1,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00"/>
          <w:sz w:val="28"/>
          <w:szCs w:val="28"/>
        </w:rPr>
        <w:t>8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203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6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году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,</w:t>
      </w:r>
      <w:r>
        <w:rPr>
          <w:rFonts w:ascii="Times New Roman" w:hAnsi="Times New Roman" w:cs="Times New Roman" w:eastAsia="Times New Roman"/>
          <w:i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то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м</w:t>
      </w:r>
      <w:r>
        <w:rPr>
          <w:rFonts w:ascii="Times New Roman" w:hAnsi="Times New Roman" w:cs="Times New Roman" w:eastAsia="Times New Roman"/>
          <w:i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числ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ежегодны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2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рос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  <w:sz w:val="28"/>
          <w:szCs w:val="28"/>
        </w:rPr>
        <w:t>сумма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ного</w:t>
      </w:r>
      <w:r>
        <w:rPr>
          <w:rFonts w:ascii="Times New Roman" w:hAnsi="Times New Roman" w:cs="Times New Roman" w:eastAsia="Times New Roman"/>
          <w:i/>
          <w:color w:val="231F20"/>
          <w:spacing w:val="-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коэффициента</w:t>
      </w:r>
      <w:r>
        <w:rPr>
          <w:rFonts w:ascii="Times New Roman" w:hAnsi="Times New Roman" w:cs="Times New Roman" w:eastAsia="Times New Roman"/>
          <w:i/>
          <w:color w:val="231F20"/>
          <w:spacing w:val="-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рождаемости</w:t>
      </w:r>
      <w:r>
        <w:rPr>
          <w:rFonts w:ascii="Times New Roman" w:hAnsi="Times New Roman" w:cs="Times New Roman" w:eastAsia="Times New Roman"/>
          <w:i/>
          <w:color w:val="231F20"/>
          <w:spacing w:val="-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третьих</w:t>
      </w:r>
      <w:r>
        <w:rPr>
          <w:rFonts w:ascii="Times New Roman" w:hAnsi="Times New Roman" w:cs="Times New Roman" w:eastAsia="Times New Roman"/>
          <w:i/>
          <w:color w:val="231F20"/>
          <w:spacing w:val="-13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последу</w:t>
      </w:r>
      <w:r>
        <w:rPr>
          <w:rFonts w:ascii="Times New Roman" w:hAnsi="Times New Roman" w:cs="Times New Roman" w:eastAsia="Times New Roman"/>
          <w:i/>
          <w:color w:val="231F20"/>
          <w:spacing w:val="-1"/>
          <w:w w:val="100"/>
          <w:sz w:val="28"/>
          <w:szCs w:val="28"/>
        </w:rPr>
        <w:t>ю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щих</w:t>
      </w:r>
      <w:r>
        <w:rPr>
          <w:rFonts w:ascii="Times New Roman" w:hAnsi="Times New Roman" w:cs="Times New Roman" w:eastAsia="Times New Roman"/>
          <w:i/>
          <w:color w:val="231F20"/>
          <w:spacing w:val="-1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детей».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146" w:lineRule="auto" w:before="8"/>
        <w:ind w:right="439" w:firstLine="283"/>
        <w:jc w:val="both"/>
      </w:pPr>
      <w:r>
        <w:rPr>
          <w:color w:val="231F20"/>
          <w:spacing w:val="2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2"/>
          <w:w w:val="95"/>
        </w:rPr>
        <w:t>достижени</w:t>
      </w:r>
      <w:r>
        <w:rPr>
          <w:color w:val="231F20"/>
          <w:w w:val="95"/>
        </w:rPr>
        <w:t>я</w:t>
      </w:r>
      <w:r>
        <w:rPr>
          <w:color w:val="231F20"/>
          <w:spacing w:val="78"/>
          <w:w w:val="95"/>
        </w:rPr>
        <w:t> </w:t>
      </w:r>
      <w:r>
        <w:rPr>
          <w:rFonts w:ascii="Georgia" w:hAnsi="Georgia" w:cs="Georgia" w:eastAsia="Georgia"/>
          <w:i/>
          <w:color w:val="231F20"/>
          <w:spacing w:val="2"/>
          <w:w w:val="95"/>
        </w:rPr>
        <w:t>k</w:t>
      </w:r>
      <w:r>
        <w:rPr>
          <w:color w:val="231F20"/>
          <w:w w:val="95"/>
          <w:position w:val="-8"/>
          <w:sz w:val="16"/>
          <w:szCs w:val="16"/>
        </w:rPr>
        <w:t>фер</w:t>
      </w:r>
      <w:r>
        <w:rPr>
          <w:color w:val="231F20"/>
          <w:w w:val="95"/>
          <w:position w:val="-8"/>
          <w:sz w:val="16"/>
          <w:szCs w:val="16"/>
        </w:rPr>
        <w:t>т</w:t>
      </w:r>
      <w:r>
        <w:rPr>
          <w:color w:val="231F20"/>
          <w:spacing w:val="8"/>
          <w:w w:val="95"/>
          <w:position w:val="-8"/>
          <w:sz w:val="16"/>
          <w:szCs w:val="16"/>
        </w:rPr>
        <w:t> </w:t>
      </w:r>
      <w:r>
        <w:rPr>
          <w:color w:val="231F20"/>
          <w:w w:val="95"/>
        </w:rPr>
        <w:t>=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2"/>
          <w:w w:val="95"/>
        </w:rPr>
        <w:t>1,</w:t>
      </w:r>
      <w:r>
        <w:rPr>
          <w:color w:val="231F20"/>
          <w:w w:val="95"/>
        </w:rPr>
        <w:t>6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3"/>
          <w:w w:val="95"/>
        </w:rPr>
        <w:t>необходим</w:t>
      </w:r>
      <w:r>
        <w:rPr>
          <w:color w:val="231F20"/>
          <w:w w:val="95"/>
        </w:rPr>
        <w:t>ы</w:t>
      </w:r>
      <w:r>
        <w:rPr>
          <w:color w:val="231F20"/>
          <w:spacing w:val="77"/>
          <w:w w:val="95"/>
        </w:rPr>
        <w:t> </w:t>
      </w:r>
      <w:r>
        <w:rPr>
          <w:color w:val="231F20"/>
          <w:spacing w:val="2"/>
          <w:w w:val="95"/>
        </w:rPr>
        <w:t>комплексные</w:t>
      </w:r>
      <w:r>
        <w:rPr>
          <w:color w:val="231F20"/>
          <w:spacing w:val="3"/>
          <w:w w:val="97"/>
        </w:rPr>
        <w:t> </w:t>
      </w:r>
      <w:r>
        <w:rPr>
          <w:color w:val="231F20"/>
          <w:spacing w:val="1"/>
          <w:w w:val="95"/>
        </w:rPr>
        <w:t>меры</w:t>
      </w:r>
      <w:r>
        <w:rPr>
          <w:color w:val="231F20"/>
          <w:w w:val="95"/>
        </w:rPr>
        <w:t>,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которы</w:t>
      </w:r>
      <w:r>
        <w:rPr>
          <w:color w:val="231F20"/>
          <w:w w:val="95"/>
        </w:rPr>
        <w:t>е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должн</w:t>
      </w:r>
      <w:r>
        <w:rPr>
          <w:color w:val="231F20"/>
          <w:w w:val="95"/>
        </w:rPr>
        <w:t>ы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1"/>
          <w:w w:val="95"/>
        </w:rPr>
        <w:t>быт</w:t>
      </w:r>
      <w:r>
        <w:rPr>
          <w:color w:val="231F20"/>
          <w:w w:val="95"/>
        </w:rPr>
        <w:t>ь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направлен</w:t>
      </w:r>
      <w:r>
        <w:rPr>
          <w:color w:val="231F20"/>
          <w:w w:val="95"/>
        </w:rPr>
        <w:t>ы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ускоренное</w:t>
      </w:r>
      <w:r>
        <w:rPr>
          <w:color w:val="000000"/>
          <w:w w:val="100"/>
        </w:rPr>
      </w:r>
    </w:p>
    <w:p>
      <w:pPr>
        <w:pStyle w:val="BodyText"/>
        <w:spacing w:line="165" w:lineRule="auto" w:before="5"/>
        <w:ind w:right="441"/>
        <w:jc w:val="both"/>
      </w:pPr>
      <w:r>
        <w:rPr>
          <w:color w:val="231F20"/>
          <w:spacing w:val="1"/>
          <w:w w:val="95"/>
        </w:rPr>
        <w:t>увеличени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средни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доходо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w w:val="95"/>
        </w:rPr>
        <w:t>,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тольк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семей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детьми,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которые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находятся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сложной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ситуации</w:t>
      </w:r>
      <w:r>
        <w:rPr>
          <w:color w:val="231F20"/>
          <w:w w:val="95"/>
        </w:rPr>
        <w:t>�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Необх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дим</w:t>
      </w:r>
      <w:r>
        <w:rPr>
          <w:color w:val="231F20"/>
          <w:w w:val="95"/>
        </w:rPr>
        <w:t>о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продлит</w:t>
      </w:r>
      <w:r>
        <w:rPr>
          <w:color w:val="231F20"/>
          <w:w w:val="95"/>
        </w:rPr>
        <w:t>ь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сро</w:t>
      </w:r>
      <w:r>
        <w:rPr>
          <w:color w:val="231F20"/>
          <w:w w:val="95"/>
        </w:rPr>
        <w:t>к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действи</w:t>
      </w:r>
      <w:r>
        <w:rPr>
          <w:color w:val="231F20"/>
          <w:w w:val="95"/>
        </w:rPr>
        <w:t>я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программ</w:t>
      </w:r>
      <w:r>
        <w:rPr>
          <w:color w:val="231F20"/>
          <w:w w:val="95"/>
        </w:rPr>
        <w:t>ы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матери</w:t>
      </w:r>
      <w:r>
        <w:rPr>
          <w:color w:val="231F20"/>
          <w:spacing w:val="6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ского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капитала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2030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"/>
          <w:w w:val="80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далее,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увеличить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сумму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выплат</w:t>
      </w:r>
      <w:r>
        <w:rPr>
          <w:color w:val="231F20"/>
          <w:w w:val="97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w w:val="95"/>
        </w:rPr>
        <w:t>й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программ</w:t>
      </w:r>
      <w:r>
        <w:rPr>
          <w:color w:val="231F20"/>
          <w:w w:val="95"/>
        </w:rPr>
        <w:t>е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мене</w:t>
      </w:r>
      <w:r>
        <w:rPr>
          <w:color w:val="231F20"/>
          <w:w w:val="95"/>
        </w:rPr>
        <w:t>е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че</w:t>
      </w:r>
      <w:r>
        <w:rPr>
          <w:color w:val="231F20"/>
          <w:w w:val="95"/>
        </w:rPr>
        <w:t>м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раза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такж</w:t>
      </w:r>
      <w:r>
        <w:rPr>
          <w:color w:val="231F20"/>
          <w:w w:val="95"/>
        </w:rPr>
        <w:t>е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ввести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-1"/>
          <w:w w:val="95"/>
        </w:rPr>
        <w:t>ежемесячны</w:t>
      </w:r>
      <w:r>
        <w:rPr>
          <w:color w:val="231F20"/>
          <w:w w:val="95"/>
        </w:rPr>
        <w:t>е</w:t>
      </w:r>
      <w:r>
        <w:rPr>
          <w:color w:val="231F20"/>
          <w:spacing w:val="-45"/>
          <w:w w:val="95"/>
        </w:rPr>
        <w:t> </w:t>
      </w:r>
      <w:r>
        <w:rPr>
          <w:color w:val="231F20"/>
          <w:spacing w:val="-1"/>
          <w:w w:val="95"/>
        </w:rPr>
        <w:t>выплат</w:t>
      </w:r>
      <w:r>
        <w:rPr>
          <w:color w:val="231F20"/>
          <w:w w:val="95"/>
        </w:rPr>
        <w:t>ы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1"/>
          <w:w w:val="95"/>
        </w:rPr>
        <w:t>матеря</w:t>
      </w:r>
      <w:r>
        <w:rPr>
          <w:color w:val="231F20"/>
          <w:w w:val="95"/>
        </w:rPr>
        <w:t>м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1"/>
          <w:w w:val="95"/>
        </w:rPr>
        <w:t>дву</w:t>
      </w:r>
      <w:r>
        <w:rPr>
          <w:color w:val="231F20"/>
          <w:w w:val="95"/>
        </w:rPr>
        <w:t>х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2"/>
          <w:w w:val="95"/>
        </w:rPr>
        <w:t>боле</w:t>
      </w:r>
      <w:r>
        <w:rPr>
          <w:color w:val="231F20"/>
          <w:w w:val="95"/>
        </w:rPr>
        <w:t>е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1"/>
          <w:w w:val="95"/>
        </w:rPr>
        <w:t>дете</w:t>
      </w:r>
      <w:r>
        <w:rPr>
          <w:color w:val="231F20"/>
          <w:w w:val="95"/>
        </w:rPr>
        <w:t>й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4"/>
          <w:w w:val="95"/>
        </w:rPr>
        <w:t> </w:t>
      </w:r>
      <w:r>
        <w:rPr>
          <w:color w:val="231F20"/>
          <w:spacing w:val="-2"/>
          <w:w w:val="95"/>
        </w:rPr>
        <w:t>возрасте</w:t>
      </w:r>
      <w:r>
        <w:rPr>
          <w:color w:val="231F20"/>
          <w:spacing w:val="-1"/>
          <w:w w:val="92"/>
        </w:rPr>
        <w:t> </w:t>
      </w:r>
      <w:r>
        <w:rPr>
          <w:color w:val="231F20"/>
          <w:w w:val="95"/>
        </w:rPr>
        <w:t>до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7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лет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хотя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уровне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половины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средней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медианной</w:t>
      </w:r>
      <w:r>
        <w:rPr>
          <w:color w:val="231F20"/>
          <w:w w:val="94"/>
        </w:rPr>
        <w:t> </w:t>
      </w:r>
      <w:r>
        <w:rPr>
          <w:color w:val="231F20"/>
          <w:w w:val="90"/>
        </w:rPr>
        <w:t>оплаты</w:t>
      </w:r>
      <w:r>
        <w:rPr>
          <w:color w:val="231F20"/>
          <w:spacing w:val="-6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60"/>
          <w:w w:val="90"/>
        </w:rPr>
        <w:t> </w:t>
      </w:r>
      <w:r>
        <w:rPr>
          <w:color w:val="231F20"/>
          <w:w w:val="90"/>
        </w:rPr>
        <w:t>регионе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166" w:lineRule="auto"/>
        <w:ind w:left="117" w:right="442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Можно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оценить,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сколько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потребуется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финансовых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средств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ып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нен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ия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ой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мы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парам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тра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2020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кот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эф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фи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циен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3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фертильност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равнялс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33"/>
          <w:w w:val="85"/>
          <w:sz w:val="23"/>
          <w:szCs w:val="23"/>
        </w:rPr>
        <w:t> </w:t>
      </w:r>
      <w:r>
        <w:rPr>
          <w:rFonts w:ascii="Georgia" w:hAnsi="Georgia" w:cs="Georgia" w:eastAsia="Georgia"/>
          <w:i/>
          <w:color w:val="231F20"/>
          <w:w w:val="85"/>
          <w:sz w:val="23"/>
          <w:szCs w:val="23"/>
        </w:rPr>
        <w:t>k</w:t>
      </w:r>
      <w:r>
        <w:rPr>
          <w:rFonts w:ascii="Malgun Gothic" w:hAnsi="Malgun Gothic" w:cs="Malgun Gothic" w:eastAsia="Malgun Gothic"/>
          <w:color w:val="231F20"/>
          <w:w w:val="85"/>
          <w:position w:val="-7"/>
          <w:sz w:val="13"/>
          <w:szCs w:val="13"/>
        </w:rPr>
        <w:t>ферт</w:t>
      </w:r>
      <w:r>
        <w:rPr>
          <w:rFonts w:ascii="Malgun Gothic" w:hAnsi="Malgun Gothic" w:cs="Malgun Gothic" w:eastAsia="Malgun Gothic"/>
          <w:color w:val="231F20"/>
          <w:spacing w:val="12"/>
          <w:w w:val="85"/>
          <w:position w:val="-7"/>
          <w:sz w:val="13"/>
          <w:szCs w:val="1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=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1,5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числ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3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рожденных</w:t>
      </w:r>
      <w:r>
        <w:rPr>
          <w:rFonts w:ascii="Malgun Gothic" w:hAnsi="Malgun Gothic" w:cs="Malgun Gothic" w:eastAsia="Malgun Gothic"/>
          <w:color w:val="231F20"/>
          <w:spacing w:val="1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1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44</w:t>
      </w:r>
      <w:r>
        <w:rPr>
          <w:rFonts w:ascii="Malgun Gothic" w:hAnsi="Malgun Gothic" w:cs="Malgun Gothic" w:eastAsia="Malgun Gothic"/>
          <w:color w:val="231F20"/>
          <w:spacing w:val="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ий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4"/>
          <w:w w:val="8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ставлял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470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руб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второго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дополнительно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150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руб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1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воении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материнского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капитала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первого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оплаты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второго</w:t>
      </w:r>
      <w:r>
        <w:rPr>
          <w:rFonts w:ascii="Malgun Gothic" w:hAnsi="Malgun Gothic" w:cs="Malgun Gothic" w:eastAsia="Malgun Gothic"/>
          <w:color w:val="231F20"/>
          <w:spacing w:val="52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последу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ющих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детей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так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же,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как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первого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ребенка,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потребуется</w:t>
      </w:r>
      <w:r>
        <w:rPr>
          <w:rFonts w:ascii="Malgun Gothic" w:hAnsi="Malgun Gothic" w:cs="Malgun Gothic" w:eastAsia="Malgun Gothic"/>
          <w:color w:val="231F20"/>
          <w:spacing w:val="5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дополнительно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680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млрд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руб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spacing w:val="-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ценах</w:t>
      </w:r>
      <w:r>
        <w:rPr>
          <w:rFonts w:ascii="Malgun Gothic" w:hAnsi="Malgun Gothic" w:cs="Malgun Gothic" w:eastAsia="Malgun Gothic"/>
          <w:color w:val="231F20"/>
          <w:spacing w:val="-1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2020</w:t>
      </w:r>
      <w:r>
        <w:rPr>
          <w:rFonts w:ascii="Malgun Gothic" w:hAnsi="Malgun Gothic" w:cs="Malgun Gothic" w:eastAsia="Malgun Gothic"/>
          <w:color w:val="231F20"/>
          <w:spacing w:val="-1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w w:val="7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38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данным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Росстата,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2020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5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было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6,7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млн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семей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двумя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маленьк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детьми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Средня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медианна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зарплат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составлял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5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руб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-2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сяц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3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оплат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одном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3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неработающем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3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родител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3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(матери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3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половины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среднемесячной</w:t>
      </w:r>
      <w:r>
        <w:rPr>
          <w:rFonts w:ascii="Malgun Gothic" w:hAnsi="Malgun Gothic" w:cs="Malgun Gothic" w:eastAsia="Malgun Gothic"/>
          <w:color w:val="231F20"/>
          <w:spacing w:val="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медианной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зарплаты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регионе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потребуется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1,4</w:t>
      </w:r>
      <w:r>
        <w:rPr>
          <w:rFonts w:ascii="Malgun Gothic" w:hAnsi="Malgun Gothic" w:cs="Malgun Gothic" w:eastAsia="Malgun Gothic"/>
          <w:color w:val="231F20"/>
          <w:spacing w:val="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90"/>
          <w:sz w:val="23"/>
          <w:szCs w:val="23"/>
        </w:rPr>
        <w:t>₽</w:t>
      </w:r>
      <w:r>
        <w:rPr>
          <w:rFonts w:ascii="Times New Roman" w:hAnsi="Times New Roman" w:cs="Times New Roman" w:eastAsia="Times New Roman"/>
          <w:color w:val="231F20"/>
          <w:w w:val="90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color w:val="231F20"/>
          <w:spacing w:val="1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5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5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эту</w:t>
      </w:r>
      <w:r>
        <w:rPr>
          <w:rFonts w:ascii="Malgun Gothic" w:hAnsi="Malgun Gothic" w:cs="Malgun Gothic" w:eastAsia="Malgun Gothic"/>
          <w:color w:val="231F20"/>
          <w:spacing w:val="5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программу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потребуется</w:t>
      </w:r>
      <w:r>
        <w:rPr>
          <w:rFonts w:ascii="Malgun Gothic" w:hAnsi="Malgun Gothic" w:cs="Malgun Gothic" w:eastAsia="Malgun Gothic"/>
          <w:color w:val="231F20"/>
          <w:spacing w:val="5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дополнительно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2,1</w:t>
      </w:r>
      <w:r>
        <w:rPr>
          <w:rFonts w:ascii="Malgun Gothic" w:hAnsi="Malgun Gothic" w:cs="Malgun Gothic" w:eastAsia="Malgun Gothic"/>
          <w:color w:val="231F20"/>
          <w:spacing w:val="5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Т</w:t>
      </w:r>
      <w:r>
        <w:rPr>
          <w:rFonts w:ascii="Times New Roman" w:hAnsi="Times New Roman" w:cs="Times New Roman" w:eastAsia="Times New Roman"/>
          <w:color w:val="231F20"/>
          <w:w w:val="90"/>
          <w:sz w:val="23"/>
          <w:szCs w:val="23"/>
        </w:rPr>
        <w:t>₽</w:t>
      </w:r>
      <w:r>
        <w:rPr>
          <w:rFonts w:ascii="Times New Roman" w:hAnsi="Times New Roman" w:cs="Times New Roman" w:eastAsia="Times New Roman"/>
          <w:color w:val="231F20"/>
          <w:spacing w:val="26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spacing w:val="5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(в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нах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2020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),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2%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0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период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2024–2030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позволит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увеличить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число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рожденных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детей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250–300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год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41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Дополнительн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потребуетс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4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увеличени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социальны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расходов</w:t>
      </w:r>
      <w:r>
        <w:rPr>
          <w:rFonts w:ascii="Malgun Gothic" w:hAnsi="Malgun Gothic" w:cs="Malgun Gothic" w:eastAsia="Malgun Gothic"/>
          <w:color w:val="231F20"/>
          <w:spacing w:val="6"/>
          <w:w w:val="9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дошкольно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школьно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образование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детски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досуг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3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физкультуру</w:t>
      </w:r>
      <w:r>
        <w:rPr>
          <w:rFonts w:ascii="Malgun Gothic" w:hAnsi="Malgun Gothic" w:cs="Malgun Gothic" w:eastAsia="Malgun Gothic"/>
          <w:color w:val="231F20"/>
          <w:spacing w:val="1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спорт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еще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1%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ВВП,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всего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spacing w:val="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поддержки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рождаемости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ходим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дополнительн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3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%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Соответственно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социальны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расходы</w:t>
      </w:r>
      <w:r>
        <w:rPr>
          <w:rFonts w:ascii="Malgun Gothic" w:hAnsi="Malgun Gothic" w:cs="Malgun Gothic" w:eastAsia="Malgun Gothic"/>
          <w:color w:val="231F20"/>
          <w:spacing w:val="1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эти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цели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должны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увеличиться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до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4%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ВВП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более,</w:t>
      </w:r>
      <w:r>
        <w:rPr>
          <w:rFonts w:ascii="Malgun Gothic" w:hAnsi="Malgun Gothic" w:cs="Malgun Gothic" w:eastAsia="Malgun Gothic"/>
          <w:color w:val="231F20"/>
          <w:spacing w:val="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как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скандина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ских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странах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других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социальных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государствах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Чтобы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обеспечить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такие</w:t>
      </w:r>
      <w:r>
        <w:rPr>
          <w:rFonts w:ascii="Malgun Gothic" w:hAnsi="Malgun Gothic" w:cs="Malgun Gothic" w:eastAsia="Malgun Gothic"/>
          <w:color w:val="231F20"/>
          <w:w w:val="9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расходы,</w:t>
      </w:r>
      <w:r>
        <w:rPr>
          <w:rFonts w:ascii="Malgun Gothic" w:hAnsi="Malgun Gothic" w:cs="Malgun Gothic" w:eastAsia="Malgun Gothic"/>
          <w:color w:val="231F20"/>
          <w:spacing w:val="-5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необходима</w:t>
      </w:r>
      <w:r>
        <w:rPr>
          <w:rFonts w:ascii="Malgun Gothic" w:hAnsi="Malgun Gothic" w:cs="Malgun Gothic" w:eastAsia="Malgun Gothic"/>
          <w:color w:val="231F20"/>
          <w:spacing w:val="-5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политическая</w:t>
      </w:r>
      <w:r>
        <w:rPr>
          <w:rFonts w:ascii="Malgun Gothic" w:hAnsi="Malgun Gothic" w:cs="Malgun Gothic" w:eastAsia="Malgun Gothic"/>
          <w:color w:val="231F20"/>
          <w:spacing w:val="-5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воля</w:t>
      </w:r>
      <w:r>
        <w:rPr>
          <w:rFonts w:ascii="Malgun Gothic" w:hAnsi="Malgun Gothic" w:cs="Malgun Gothic" w:eastAsia="Malgun Gothic"/>
          <w:color w:val="231F20"/>
          <w:spacing w:val="-5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руководства</w:t>
      </w:r>
      <w:r>
        <w:rPr>
          <w:rFonts w:ascii="Malgun Gothic" w:hAnsi="Malgun Gothic" w:cs="Malgun Gothic" w:eastAsia="Malgun Gothic"/>
          <w:color w:val="231F20"/>
          <w:spacing w:val="-5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after="0" w:line="169" w:lineRule="auto"/>
        <w:jc w:val="both"/>
        <w:rPr>
          <w:rFonts w:ascii="Malgun Gothic" w:hAnsi="Malgun Gothic" w:cs="Malgun Gothic" w:eastAsia="Malgun Gothic"/>
          <w:sz w:val="23"/>
          <w:szCs w:val="23"/>
        </w:rPr>
        <w:sectPr>
          <w:headerReference w:type="default" r:id="rId133"/>
          <w:headerReference w:type="even" r:id="rId134"/>
          <w:footerReference w:type="default" r:id="rId135"/>
          <w:pgSz w:w="9355" w:h="13620"/>
          <w:pgMar w:header="775" w:footer="0" w:top="1180" w:bottom="280" w:left="620" w:right="520"/>
          <w:pgNumType w:start="73"/>
        </w:sectPr>
      </w:pPr>
    </w:p>
    <w:p>
      <w:pPr>
        <w:spacing w:line="170" w:lineRule="exact" w:before="8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Heading3"/>
        <w:numPr>
          <w:ilvl w:val="0"/>
          <w:numId w:val="3"/>
        </w:numPr>
        <w:tabs>
          <w:tab w:pos="794" w:val="left" w:leader="none"/>
        </w:tabs>
        <w:spacing w:before="46"/>
        <w:ind w:left="794" w:right="0" w:hanging="351"/>
        <w:jc w:val="left"/>
        <w:rPr>
          <w:b w:val="0"/>
          <w:bCs w:val="0"/>
        </w:rPr>
      </w:pPr>
      <w:r>
        <w:rPr>
          <w:color w:val="231F20"/>
          <w:spacing w:val="1"/>
          <w:w w:val="90"/>
        </w:rPr>
        <w:t>Э</w:t>
      </w:r>
      <w:r>
        <w:rPr>
          <w:color w:val="231F20"/>
          <w:spacing w:val="-6"/>
          <w:w w:val="90"/>
        </w:rPr>
        <w:t>К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М</w:t>
      </w:r>
      <w:r>
        <w:rPr>
          <w:color w:val="231F20"/>
          <w:spacing w:val="1"/>
          <w:w w:val="90"/>
        </w:rPr>
        <w:t>И</w:t>
      </w:r>
      <w:r>
        <w:rPr>
          <w:color w:val="231F20"/>
          <w:w w:val="90"/>
        </w:rPr>
        <w:t>Ч</w:t>
      </w:r>
      <w:r>
        <w:rPr>
          <w:color w:val="231F20"/>
          <w:spacing w:val="-5"/>
          <w:w w:val="90"/>
        </w:rPr>
        <w:t>Е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2"/>
          <w:w w:val="90"/>
        </w:rPr>
        <w:t>К</w:t>
      </w:r>
      <w:r>
        <w:rPr>
          <w:color w:val="231F20"/>
          <w:w w:val="90"/>
        </w:rPr>
        <w:t>ИЙ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2"/>
          <w:w w:val="90"/>
        </w:rPr>
        <w:t>К</w:t>
      </w:r>
      <w:r>
        <w:rPr>
          <w:color w:val="231F20"/>
          <w:spacing w:val="-1"/>
          <w:w w:val="90"/>
        </w:rPr>
        <w:t>Р</w:t>
      </w:r>
      <w:r>
        <w:rPr>
          <w:color w:val="231F20"/>
          <w:spacing w:val="2"/>
          <w:w w:val="90"/>
        </w:rPr>
        <w:t>И</w:t>
      </w:r>
      <w:r>
        <w:rPr>
          <w:color w:val="231F20"/>
          <w:spacing w:val="1"/>
          <w:w w:val="90"/>
        </w:rPr>
        <w:t>З</w:t>
      </w:r>
      <w:r>
        <w:rPr>
          <w:color w:val="231F20"/>
          <w:w w:val="90"/>
        </w:rPr>
        <w:t>ИС</w:t>
      </w:r>
      <w:r>
        <w:rPr>
          <w:b w:val="0"/>
          <w:bCs w:val="0"/>
          <w:color w:val="000000"/>
          <w:w w:val="100"/>
        </w:rPr>
      </w:r>
    </w:p>
    <w:p>
      <w:pPr>
        <w:spacing w:before="16"/>
        <w:ind w:left="445" w:right="0" w:firstLine="0"/>
        <w:jc w:val="left"/>
        <w:rPr>
          <w:rFonts w:ascii="Arial" w:hAnsi="Arial" w:cs="Arial" w:eastAsia="Arial"/>
          <w:sz w:val="32"/>
          <w:szCs w:val="32"/>
        </w:rPr>
      </w:pP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-6"/>
          <w:w w:val="90"/>
          <w:sz w:val="32"/>
          <w:szCs w:val="32"/>
        </w:rPr>
        <w:t>К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Н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spacing w:val="-4"/>
          <w:w w:val="90"/>
          <w:sz w:val="32"/>
          <w:szCs w:val="32"/>
        </w:rPr>
        <w:t>У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32"/>
          <w:szCs w:val="32"/>
        </w:rPr>
        <w:t>С</w:t>
      </w:r>
      <w:r>
        <w:rPr>
          <w:rFonts w:ascii="Arial" w:hAnsi="Arial" w:cs="Arial" w:eastAsia="Arial"/>
          <w:b/>
          <w:bCs/>
          <w:color w:val="231F20"/>
          <w:spacing w:val="5"/>
          <w:w w:val="90"/>
          <w:sz w:val="32"/>
          <w:szCs w:val="32"/>
        </w:rPr>
        <w:t>Н</w:t>
      </w:r>
      <w:r>
        <w:rPr>
          <w:rFonts w:ascii="Arial" w:hAnsi="Arial" w:cs="Arial" w:eastAsia="Arial"/>
          <w:b/>
          <w:bCs/>
          <w:color w:val="231F20"/>
          <w:spacing w:val="16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Я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П</w:t>
      </w:r>
      <w:r>
        <w:rPr>
          <w:rFonts w:ascii="Arial" w:hAnsi="Arial" w:cs="Arial" w:eastAsia="Arial"/>
          <w:b/>
          <w:bCs/>
          <w:color w:val="231F20"/>
          <w:spacing w:val="5"/>
          <w:w w:val="90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Н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Д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Е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М</w:t>
      </w:r>
      <w:r>
        <w:rPr>
          <w:rFonts w:ascii="Arial" w:hAnsi="Arial" w:cs="Arial" w:eastAsia="Arial"/>
          <w:b/>
          <w:bCs/>
          <w:color w:val="231F20"/>
          <w:spacing w:val="1"/>
          <w:w w:val="90"/>
          <w:sz w:val="32"/>
          <w:szCs w:val="32"/>
        </w:rPr>
        <w:t>И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Я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32"/>
          <w:szCs w:val="32"/>
        </w:rPr>
        <w:t>2</w:t>
      </w:r>
      <w:r>
        <w:rPr>
          <w:rFonts w:ascii="Arial" w:hAnsi="Arial" w:cs="Arial" w:eastAsia="Arial"/>
          <w:b/>
          <w:bCs/>
          <w:color w:val="231F20"/>
          <w:spacing w:val="-4"/>
          <w:w w:val="90"/>
          <w:sz w:val="32"/>
          <w:szCs w:val="32"/>
        </w:rPr>
        <w:t>0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32"/>
          <w:szCs w:val="32"/>
        </w:rPr>
        <w:t>2</w:t>
      </w:r>
      <w:r>
        <w:rPr>
          <w:rFonts w:ascii="Arial" w:hAnsi="Arial" w:cs="Arial" w:eastAsia="Arial"/>
          <w:b/>
          <w:bCs/>
          <w:color w:val="231F20"/>
          <w:spacing w:val="8"/>
          <w:w w:val="90"/>
          <w:sz w:val="32"/>
          <w:szCs w:val="32"/>
        </w:rPr>
        <w:t>0</w:t>
      </w:r>
      <w:r>
        <w:rPr>
          <w:rFonts w:ascii="Arial" w:hAnsi="Arial" w:cs="Arial" w:eastAsia="Arial"/>
          <w:b/>
          <w:bCs/>
          <w:color w:val="231F20"/>
          <w:spacing w:val="-13"/>
          <w:w w:val="90"/>
          <w:sz w:val="32"/>
          <w:szCs w:val="32"/>
        </w:rPr>
        <w:t>–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32"/>
          <w:szCs w:val="32"/>
        </w:rPr>
        <w:t>2</w:t>
      </w:r>
      <w:r>
        <w:rPr>
          <w:rFonts w:ascii="Arial" w:hAnsi="Arial" w:cs="Arial" w:eastAsia="Arial"/>
          <w:b/>
          <w:bCs/>
          <w:color w:val="231F20"/>
          <w:spacing w:val="-4"/>
          <w:w w:val="90"/>
          <w:sz w:val="32"/>
          <w:szCs w:val="32"/>
        </w:rPr>
        <w:t>0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2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1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32"/>
          <w:szCs w:val="32"/>
        </w:rPr>
        <w:t>Г</w:t>
      </w:r>
      <w:r>
        <w:rPr>
          <w:rFonts w:ascii="Arial" w:hAnsi="Arial" w:cs="Arial" w:eastAsia="Arial"/>
          <w:b/>
          <w:bCs/>
          <w:color w:val="231F20"/>
          <w:spacing w:val="-34"/>
          <w:w w:val="90"/>
          <w:sz w:val="32"/>
          <w:szCs w:val="32"/>
        </w:rPr>
        <w:t>Г</w:t>
      </w:r>
      <w:r>
        <w:rPr>
          <w:rFonts w:ascii="Arial" w:hAnsi="Arial" w:cs="Arial" w:eastAsia="Arial"/>
          <w:b/>
          <w:bCs/>
          <w:color w:val="231F20"/>
          <w:w w:val="90"/>
          <w:sz w:val="32"/>
          <w:szCs w:val="32"/>
        </w:rPr>
        <w:t>.</w:t>
      </w:r>
      <w:r>
        <w:rPr>
          <w:rFonts w:ascii="Arial" w:hAnsi="Arial" w:cs="Arial" w:eastAsia="Arial"/>
          <w:color w:val="000000"/>
          <w:w w:val="100"/>
          <w:sz w:val="32"/>
          <w:szCs w:val="32"/>
        </w:rPr>
      </w:r>
    </w:p>
    <w:p>
      <w:pPr>
        <w:pStyle w:val="BodyText"/>
        <w:spacing w:line="165" w:lineRule="auto" w:before="92"/>
        <w:ind w:left="443" w:right="115" w:firstLine="283"/>
        <w:jc w:val="both"/>
      </w:pPr>
      <w:r>
        <w:rPr>
          <w:color w:val="231F20"/>
          <w:w w:val="95"/>
        </w:rPr>
        <w:t>Коронавирусная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пандемия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мире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2020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41"/>
          <w:w w:val="80"/>
        </w:rPr>
        <w:t> </w:t>
      </w:r>
      <w:r>
        <w:rPr>
          <w:color w:val="231F20"/>
          <w:w w:val="95"/>
        </w:rPr>
        <w:t>спровоцирова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ла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мировой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экономический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кризис</w:t>
      </w:r>
      <w:r>
        <w:rPr>
          <w:color w:val="231F20"/>
          <w:w w:val="95"/>
        </w:rPr>
        <w:t>�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Пандемийный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шок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казал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способность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отдельных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стран,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их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социальных</w:t>
      </w:r>
      <w:r>
        <w:rPr>
          <w:color w:val="231F20"/>
          <w:spacing w:val="-54"/>
          <w:w w:val="100"/>
        </w:rPr>
        <w:t> </w:t>
      </w:r>
      <w:r>
        <w:rPr>
          <w:color w:val="231F20"/>
          <w:w w:val="100"/>
        </w:rPr>
        <w:t>систем,</w:t>
      </w:r>
      <w:r>
        <w:rPr>
          <w:color w:val="231F20"/>
          <w:w w:val="99"/>
        </w:rPr>
        <w:t> </w:t>
      </w:r>
      <w:r>
        <w:rPr>
          <w:color w:val="231F20"/>
          <w:spacing w:val="1"/>
          <w:w w:val="95"/>
        </w:rPr>
        <w:t>включа</w:t>
      </w:r>
      <w:r>
        <w:rPr>
          <w:color w:val="231F20"/>
          <w:w w:val="95"/>
        </w:rPr>
        <w:t>я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1"/>
          <w:w w:val="95"/>
        </w:rPr>
        <w:t>здравоохранение</w:t>
      </w:r>
      <w:r>
        <w:rPr>
          <w:color w:val="231F20"/>
          <w:w w:val="95"/>
        </w:rPr>
        <w:t>,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ответит</w:t>
      </w:r>
      <w:r>
        <w:rPr>
          <w:color w:val="231F20"/>
          <w:w w:val="95"/>
        </w:rPr>
        <w:t>ь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вызов</w:t>
      </w:r>
      <w:r>
        <w:rPr>
          <w:color w:val="231F20"/>
          <w:w w:val="95"/>
        </w:rPr>
        <w:t>ы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пандемии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100"/>
        </w:rPr>
        <w:t>Россия</w:t>
      </w:r>
      <w:r>
        <w:rPr>
          <w:color w:val="231F20"/>
          <w:spacing w:val="-42"/>
          <w:w w:val="100"/>
        </w:rPr>
        <w:t> </w:t>
      </w:r>
      <w:r>
        <w:rPr>
          <w:color w:val="231F20"/>
          <w:w w:val="100"/>
        </w:rPr>
        <w:t>по</w:t>
      </w:r>
      <w:r>
        <w:rPr>
          <w:color w:val="231F20"/>
          <w:spacing w:val="-41"/>
          <w:w w:val="100"/>
        </w:rPr>
        <w:t> </w:t>
      </w:r>
      <w:r>
        <w:rPr>
          <w:color w:val="231F20"/>
          <w:w w:val="100"/>
        </w:rPr>
        <w:t>целому</w:t>
      </w:r>
      <w:r>
        <w:rPr>
          <w:color w:val="231F20"/>
          <w:spacing w:val="-41"/>
          <w:w w:val="100"/>
        </w:rPr>
        <w:t> </w:t>
      </w:r>
      <w:r>
        <w:rPr>
          <w:color w:val="231F20"/>
          <w:w w:val="100"/>
        </w:rPr>
        <w:t>ряду</w:t>
      </w:r>
      <w:r>
        <w:rPr>
          <w:color w:val="231F20"/>
          <w:spacing w:val="-41"/>
          <w:w w:val="100"/>
        </w:rPr>
        <w:t> </w:t>
      </w:r>
      <w:r>
        <w:rPr>
          <w:color w:val="231F20"/>
          <w:w w:val="100"/>
        </w:rPr>
        <w:t>показателей,</w:t>
      </w:r>
      <w:r>
        <w:rPr>
          <w:color w:val="231F20"/>
          <w:spacing w:val="-41"/>
          <w:w w:val="100"/>
        </w:rPr>
        <w:t> </w:t>
      </w:r>
      <w:r>
        <w:rPr>
          <w:color w:val="231F20"/>
          <w:w w:val="100"/>
        </w:rPr>
        <w:t>кроме</w:t>
      </w:r>
      <w:r>
        <w:rPr>
          <w:color w:val="231F20"/>
          <w:spacing w:val="-41"/>
          <w:w w:val="100"/>
        </w:rPr>
        <w:t> </w:t>
      </w:r>
      <w:r>
        <w:rPr>
          <w:color w:val="231F20"/>
          <w:w w:val="100"/>
        </w:rPr>
        <w:t>снижения</w:t>
      </w:r>
      <w:r>
        <w:rPr>
          <w:color w:val="231F20"/>
          <w:spacing w:val="-42"/>
          <w:w w:val="100"/>
        </w:rPr>
        <w:t> </w:t>
      </w:r>
      <w:r>
        <w:rPr>
          <w:color w:val="231F20"/>
          <w:w w:val="100"/>
        </w:rPr>
        <w:t>ВВП,</w:t>
      </w:r>
      <w:r>
        <w:rPr>
          <w:color w:val="231F20"/>
          <w:w w:val="117"/>
        </w:rPr>
        <w:t> </w:t>
      </w:r>
      <w:r>
        <w:rPr>
          <w:color w:val="231F20"/>
          <w:spacing w:val="1"/>
          <w:w w:val="100"/>
        </w:rPr>
        <w:t>показал</w:t>
      </w:r>
      <w:r>
        <w:rPr>
          <w:color w:val="231F20"/>
          <w:w w:val="100"/>
        </w:rPr>
        <w:t>а</w:t>
      </w:r>
      <w:r>
        <w:rPr>
          <w:color w:val="231F20"/>
          <w:spacing w:val="-32"/>
          <w:w w:val="100"/>
        </w:rPr>
        <w:t> </w:t>
      </w:r>
      <w:r>
        <w:rPr>
          <w:color w:val="231F20"/>
          <w:spacing w:val="1"/>
          <w:w w:val="100"/>
        </w:rPr>
        <w:t>худши</w:t>
      </w:r>
      <w:r>
        <w:rPr>
          <w:color w:val="231F20"/>
          <w:w w:val="100"/>
        </w:rPr>
        <w:t>й</w:t>
      </w:r>
      <w:r>
        <w:rPr>
          <w:color w:val="231F20"/>
          <w:spacing w:val="-31"/>
          <w:w w:val="100"/>
        </w:rPr>
        <w:t> </w:t>
      </w:r>
      <w:r>
        <w:rPr>
          <w:color w:val="231F20"/>
          <w:spacing w:val="1"/>
          <w:w w:val="100"/>
        </w:rPr>
        <w:t>результа</w:t>
      </w:r>
      <w:r>
        <w:rPr>
          <w:color w:val="231F20"/>
          <w:w w:val="100"/>
        </w:rPr>
        <w:t>т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31"/>
          <w:w w:val="100"/>
        </w:rPr>
        <w:t> </w:t>
      </w:r>
      <w:r>
        <w:rPr>
          <w:color w:val="231F20"/>
          <w:spacing w:val="1"/>
          <w:w w:val="100"/>
        </w:rPr>
        <w:t>Европе</w:t>
      </w:r>
      <w:r>
        <w:rPr>
          <w:color w:val="231F20"/>
          <w:w w:val="100"/>
        </w:rPr>
        <w:t>,</w:t>
      </w:r>
      <w:r>
        <w:rPr>
          <w:color w:val="231F20"/>
          <w:spacing w:val="-31"/>
          <w:w w:val="100"/>
        </w:rPr>
        <w:t> </w:t>
      </w:r>
      <w:r>
        <w:rPr>
          <w:color w:val="231F20"/>
          <w:spacing w:val="1"/>
          <w:w w:val="100"/>
        </w:rPr>
        <w:t>хуже</w:t>
      </w:r>
      <w:r>
        <w:rPr>
          <w:color w:val="231F20"/>
          <w:w w:val="100"/>
        </w:rPr>
        <w:t>,</w:t>
      </w:r>
      <w:r>
        <w:rPr>
          <w:color w:val="231F20"/>
          <w:spacing w:val="-31"/>
          <w:w w:val="100"/>
        </w:rPr>
        <w:t> </w:t>
      </w:r>
      <w:r>
        <w:rPr>
          <w:color w:val="231F20"/>
          <w:spacing w:val="1"/>
          <w:w w:val="100"/>
        </w:rPr>
        <w:t>че</w:t>
      </w:r>
      <w:r>
        <w:rPr>
          <w:color w:val="231F20"/>
          <w:w w:val="100"/>
        </w:rPr>
        <w:t>м</w:t>
      </w:r>
      <w:r>
        <w:rPr>
          <w:color w:val="231F20"/>
          <w:spacing w:val="-31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31"/>
          <w:w w:val="100"/>
        </w:rPr>
        <w:t> </w:t>
      </w:r>
      <w:r>
        <w:rPr>
          <w:color w:val="231F20"/>
          <w:spacing w:val="1"/>
          <w:w w:val="100"/>
        </w:rPr>
        <w:t>Польше,</w:t>
      </w:r>
      <w:r>
        <w:rPr>
          <w:color w:val="231F20"/>
          <w:spacing w:val="1"/>
          <w:w w:val="100"/>
        </w:rPr>
        <w:t> </w:t>
      </w:r>
      <w:r>
        <w:rPr>
          <w:color w:val="231F20"/>
          <w:w w:val="100"/>
        </w:rPr>
        <w:t>Новых</w:t>
      </w:r>
      <w:r>
        <w:rPr>
          <w:color w:val="231F20"/>
          <w:spacing w:val="-39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39"/>
          <w:w w:val="100"/>
        </w:rPr>
        <w:t> </w:t>
      </w:r>
      <w:r>
        <w:rPr>
          <w:color w:val="231F20"/>
          <w:w w:val="100"/>
        </w:rPr>
        <w:t>Старых</w:t>
      </w:r>
      <w:r>
        <w:rPr>
          <w:color w:val="231F20"/>
          <w:spacing w:val="-38"/>
          <w:w w:val="100"/>
        </w:rPr>
        <w:t> </w:t>
      </w:r>
      <w:r>
        <w:rPr>
          <w:color w:val="231F20"/>
          <w:w w:val="100"/>
        </w:rPr>
        <w:t>странах</w:t>
      </w:r>
      <w:r>
        <w:rPr>
          <w:color w:val="231F20"/>
          <w:spacing w:val="-39"/>
          <w:w w:val="100"/>
        </w:rPr>
        <w:t> </w:t>
      </w:r>
      <w:r>
        <w:rPr>
          <w:color w:val="231F20"/>
          <w:w w:val="100"/>
        </w:rPr>
        <w:t>ЕС,</w:t>
      </w:r>
      <w:r>
        <w:rPr>
          <w:color w:val="231F20"/>
          <w:spacing w:val="-39"/>
          <w:w w:val="100"/>
        </w:rPr>
        <w:t> </w:t>
      </w:r>
      <w:r>
        <w:rPr>
          <w:color w:val="231F20"/>
          <w:w w:val="100"/>
        </w:rPr>
        <w:t>США</w:t>
      </w:r>
      <w:r>
        <w:rPr>
          <w:color w:val="231F20"/>
          <w:spacing w:val="-38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39"/>
          <w:w w:val="100"/>
        </w:rPr>
        <w:t> </w:t>
      </w:r>
      <w:r>
        <w:rPr>
          <w:color w:val="231F20"/>
          <w:w w:val="100"/>
        </w:rPr>
        <w:t>других</w:t>
      </w:r>
      <w:r>
        <w:rPr>
          <w:color w:val="231F20"/>
          <w:spacing w:val="-39"/>
          <w:w w:val="100"/>
        </w:rPr>
        <w:t> </w:t>
      </w:r>
      <w:r>
        <w:rPr>
          <w:color w:val="231F20"/>
          <w:w w:val="100"/>
        </w:rPr>
        <w:t>странах</w:t>
      </w:r>
      <w:r>
        <w:rPr>
          <w:color w:val="231F20"/>
          <w:spacing w:val="-38"/>
          <w:w w:val="100"/>
        </w:rPr>
        <w:t> </w:t>
      </w:r>
      <w:r>
        <w:rPr>
          <w:color w:val="231F20"/>
          <w:w w:val="100"/>
        </w:rPr>
        <w:t>ОЭСР</w:t>
      </w:r>
      <w:r>
        <w:rPr>
          <w:color w:val="231F20"/>
          <w:w w:val="100"/>
        </w:rPr>
        <w:t>�</w:t>
      </w:r>
      <w:r>
        <w:rPr>
          <w:color w:val="000000"/>
          <w:w w:val="100"/>
        </w:rPr>
      </w: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443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2"/>
          <w:w w:val="95"/>
        </w:rPr>
        <w:t>Э</w:t>
      </w:r>
      <w:r>
        <w:rPr>
          <w:rFonts w:ascii="Arial" w:hAnsi="Arial" w:cs="Arial" w:eastAsia="Arial"/>
          <w:color w:val="231F20"/>
          <w:spacing w:val="-2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м</w:t>
      </w:r>
      <w:r>
        <w:rPr>
          <w:rFonts w:ascii="Arial" w:hAnsi="Arial" w:cs="Arial" w:eastAsia="Arial"/>
          <w:color w:val="231F20"/>
          <w:spacing w:val="-4"/>
          <w:w w:val="95"/>
        </w:rPr>
        <w:t>и</w:t>
      </w:r>
      <w:r>
        <w:rPr>
          <w:rFonts w:ascii="Arial" w:hAnsi="Arial" w:cs="Arial" w:eastAsia="Arial"/>
          <w:color w:val="231F20"/>
          <w:w w:val="95"/>
        </w:rPr>
        <w:t>ч</w:t>
      </w:r>
      <w:r>
        <w:rPr>
          <w:rFonts w:ascii="Arial" w:hAnsi="Arial" w:cs="Arial" w:eastAsia="Arial"/>
          <w:color w:val="231F20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с</w:t>
      </w:r>
      <w:r>
        <w:rPr>
          <w:rFonts w:ascii="Arial" w:hAnsi="Arial" w:cs="Arial" w:eastAsia="Arial"/>
          <w:color w:val="231F20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ий</w:t>
      </w:r>
      <w:r>
        <w:rPr>
          <w:rFonts w:ascii="Arial" w:hAnsi="Arial" w:cs="Arial" w:eastAsia="Arial"/>
          <w:color w:val="231F20"/>
          <w:spacing w:val="-7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к</w:t>
      </w:r>
      <w:r>
        <w:rPr>
          <w:rFonts w:ascii="Arial" w:hAnsi="Arial" w:cs="Arial" w:eastAsia="Arial"/>
          <w:color w:val="231F20"/>
          <w:w w:val="95"/>
        </w:rPr>
        <w:t>риз</w:t>
      </w:r>
      <w:r>
        <w:rPr>
          <w:rFonts w:ascii="Arial" w:hAnsi="Arial" w:cs="Arial" w:eastAsia="Arial"/>
          <w:color w:val="231F20"/>
          <w:spacing w:val="-1"/>
          <w:w w:val="95"/>
        </w:rPr>
        <w:t>и</w:t>
      </w:r>
      <w:r>
        <w:rPr>
          <w:rFonts w:ascii="Arial" w:hAnsi="Arial" w:cs="Arial" w:eastAsia="Arial"/>
          <w:color w:val="231F20"/>
          <w:w w:val="95"/>
        </w:rPr>
        <w:t>с</w:t>
      </w:r>
      <w:r>
        <w:rPr>
          <w:rFonts w:ascii="Arial" w:hAnsi="Arial" w:cs="Arial" w:eastAsia="Arial"/>
          <w:color w:val="231F20"/>
          <w:spacing w:val="-7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в</w:t>
      </w:r>
      <w:r>
        <w:rPr>
          <w:rFonts w:ascii="Arial" w:hAnsi="Arial" w:cs="Arial" w:eastAsia="Arial"/>
          <w:color w:val="231F20"/>
          <w:spacing w:val="-6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Мире</w:t>
      </w:r>
      <w:r>
        <w:rPr>
          <w:rFonts w:ascii="Arial" w:hAnsi="Arial" w:cs="Arial" w:eastAsia="Arial"/>
          <w:color w:val="231F20"/>
          <w:spacing w:val="-7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в</w:t>
      </w:r>
      <w:r>
        <w:rPr>
          <w:rFonts w:ascii="Arial" w:hAnsi="Arial" w:cs="Arial" w:eastAsia="Arial"/>
          <w:color w:val="231F20"/>
          <w:spacing w:val="-6"/>
          <w:w w:val="95"/>
        </w:rPr>
        <w:t> </w:t>
      </w:r>
      <w:r>
        <w:rPr>
          <w:rFonts w:ascii="Arial" w:hAnsi="Arial" w:cs="Arial" w:eastAsia="Arial"/>
          <w:color w:val="231F20"/>
          <w:spacing w:val="-3"/>
          <w:w w:val="95"/>
        </w:rPr>
        <w:t>2</w:t>
      </w:r>
      <w:r>
        <w:rPr>
          <w:rFonts w:ascii="Arial" w:hAnsi="Arial" w:cs="Arial" w:eastAsia="Arial"/>
          <w:color w:val="231F20"/>
          <w:spacing w:val="-7"/>
          <w:w w:val="95"/>
        </w:rPr>
        <w:t>0</w:t>
      </w:r>
      <w:r>
        <w:rPr>
          <w:rFonts w:ascii="Arial" w:hAnsi="Arial" w:cs="Arial" w:eastAsia="Arial"/>
          <w:color w:val="231F20"/>
          <w:spacing w:val="-3"/>
          <w:w w:val="95"/>
        </w:rPr>
        <w:t>2</w:t>
      </w:r>
      <w:r>
        <w:rPr>
          <w:rFonts w:ascii="Arial" w:hAnsi="Arial" w:cs="Arial" w:eastAsia="Arial"/>
          <w:color w:val="231F20"/>
          <w:w w:val="95"/>
        </w:rPr>
        <w:t>0</w:t>
      </w:r>
      <w:r>
        <w:rPr>
          <w:rFonts w:ascii="Arial" w:hAnsi="Arial" w:cs="Arial" w:eastAsia="Arial"/>
          <w:color w:val="231F20"/>
          <w:spacing w:val="-7"/>
          <w:w w:val="95"/>
        </w:rPr>
        <w:t> </w:t>
      </w:r>
      <w:r>
        <w:rPr>
          <w:rFonts w:ascii="Arial" w:hAnsi="Arial" w:cs="Arial" w:eastAsia="Arial"/>
          <w:color w:val="231F20"/>
          <w:spacing w:val="-21"/>
          <w:w w:val="95"/>
        </w:rPr>
        <w:t>г</w:t>
      </w:r>
      <w:r>
        <w:rPr>
          <w:rFonts w:ascii="Arial" w:hAnsi="Arial" w:cs="Arial" w:eastAsia="Arial"/>
          <w:color w:val="231F20"/>
          <w:w w:val="95"/>
        </w:rPr>
        <w:t>.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before="90"/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group style="position:absolute;margin-left:67.807701pt;margin-top:9.309806pt;width:346.5963pt;height:236.4532pt;mso-position-horizontal-relative:page;mso-position-vertical-relative:paragraph;z-index:-12153" coordorigin="1356,186" coordsize="6932,4729">
            <v:group style="position:absolute;left:1367;top:4220;width:6915;height:2" coordorigin="1367,4220" coordsize="6915,2">
              <v:shape style="position:absolute;left:1367;top:4220;width:6915;height:2" coordorigin="1367,4220" coordsize="6915,0" path="m1367,4220l8282,4220e" filled="f" stroked="t" strokeweight=".606pt" strokecolor="#939598">
                <v:path arrowok="t"/>
              </v:shape>
            </v:group>
            <v:group style="position:absolute;left:1367;top:3641;width:6915;height:2" coordorigin="1367,3641" coordsize="6915,2">
              <v:shape style="position:absolute;left:1367;top:3641;width:6915;height:2" coordorigin="1367,3641" coordsize="6915,0" path="m1367,3641l8282,3641e" filled="f" stroked="t" strokeweight=".606pt" strokecolor="#939598">
                <v:path arrowok="t"/>
              </v:shape>
            </v:group>
            <v:group style="position:absolute;left:1367;top:3063;width:6915;height:2" coordorigin="1367,3063" coordsize="6915,2">
              <v:shape style="position:absolute;left:1367;top:3063;width:6915;height:2" coordorigin="1367,3063" coordsize="6915,0" path="m1367,3063l8282,3063e" filled="f" stroked="t" strokeweight=".605pt" strokecolor="#939598">
                <v:path arrowok="t"/>
              </v:shape>
            </v:group>
            <v:group style="position:absolute;left:2045;top:2686;width:5576;height:1237" coordorigin="2045,2686" coordsize="5576,1237">
              <v:shape style="position:absolute;left:2045;top:2686;width:5576;height:1237" coordorigin="2045,2686" coordsize="5576,1237" path="m2053,3621l2045,3661,3456,3923,3543,3881,3450,3881,2053,3621xe" filled="t" fillcolor="#FBB040" stroked="f">
                <v:path arrowok="t"/>
                <v:fill type="solid"/>
              </v:shape>
              <v:shape style="position:absolute;left:2045;top:2686;width:5576;height:1237" coordorigin="2045,2686" coordsize="5576,1237" path="m7613,2686l6227,2996,4826,3213,3450,3881,3543,3881,4838,3253,6234,3036,7622,2726,7613,2686xe" filled="t" fillcolor="#FBB040" stroked="f">
                <v:path arrowok="t"/>
                <v:fill type="solid"/>
              </v:shape>
            </v:group>
            <v:group style="position:absolute;left:2759;top:3598;width:1367;height:1209" coordorigin="2759,3598" coordsize="1367,1209">
              <v:shape style="position:absolute;left:2759;top:3598;width:1367;height:1209" coordorigin="2759,3598" coordsize="1367,1209" path="m4126,4225l2759,4225,2759,4807,4126,4807,4126,4225xe" filled="t" fillcolor="#BFC8E6" stroked="f">
                <v:path arrowok="t"/>
                <v:fill type="solid"/>
              </v:shape>
              <v:shape style="position:absolute;left:2759;top:3598;width:1367;height:1209" coordorigin="2759,3598" coordsize="1367,1209" path="m2759,3794l2759,4215,4126,4215,4126,3923,3456,3923,2759,3794xe" filled="t" fillcolor="#BFC8E6" stroked="f">
                <v:path arrowok="t"/>
                <v:fill type="solid"/>
              </v:shape>
              <v:shape style="position:absolute;left:2759;top:3598;width:1367;height:1209" coordorigin="2759,3598" coordsize="1367,1209" path="m4126,3646l4026,3646,3456,3923,4126,3923,4126,3646xe" filled="t" fillcolor="#BFC8E6" stroked="f">
                <v:path arrowok="t"/>
                <v:fill type="solid"/>
              </v:shape>
              <v:shape style="position:absolute;left:2759;top:3598;width:1367;height:1209" coordorigin="2759,3598" coordsize="1367,1209" path="m4126,3598l4047,3636,4126,3636,4126,3598xe" filled="t" fillcolor="#BFC8E6" stroked="f">
                <v:path arrowok="t"/>
                <v:fill type="solid"/>
              </v:shape>
            </v:group>
            <v:group style="position:absolute;left:2759;top:4220;width:1367;height:2" coordorigin="2759,4220" coordsize="1367,2">
              <v:shape style="position:absolute;left:2759;top:4220;width:1367;height:2" coordorigin="2759,4220" coordsize="1367,0" path="m2759,4220l4126,4220e" filled="f" stroked="t" strokeweight=".606pt" strokecolor="#878FA6">
                <v:path arrowok="t"/>
              </v:shape>
            </v:group>
            <v:group style="position:absolute;left:4026;top:3636;width:99;height:10" coordorigin="4026,3636" coordsize="99,10">
              <v:shape style="position:absolute;left:4026;top:3636;width:99;height:10" coordorigin="4026,3636" coordsize="99,10" path="m4126,3636l4047,3636,4026,3646,4126,3646,4126,3636xe" filled="t" fillcolor="#878FA6" stroked="f">
                <v:path arrowok="t"/>
                <v:fill type="solid"/>
              </v:shape>
            </v:group>
            <v:group style="position:absolute;left:1367;top:2496;width:6915;height:2" coordorigin="1367,2496" coordsize="6915,2">
              <v:shape style="position:absolute;left:1367;top:2496;width:6915;height:2" coordorigin="1367,2496" coordsize="6915,0" path="m1367,2496l8282,2496e" filled="f" stroked="t" strokeweight=".606pt" strokecolor="#939598">
                <v:path arrowok="t"/>
              </v:shape>
            </v:group>
            <v:group style="position:absolute;left:1367;top:1926;width:6915;height:2" coordorigin="1367,1926" coordsize="6915,2">
              <v:shape style="position:absolute;left:1367;top:1926;width:6915;height:2" coordorigin="1367,1926" coordsize="6915,0" path="m1367,1926l8282,1926e" filled="f" stroked="t" strokeweight=".606pt" strokecolor="#939598">
                <v:path arrowok="t"/>
              </v:shape>
            </v:group>
            <v:group style="position:absolute;left:1367;top:1339;width:6915;height:2" coordorigin="1367,1339" coordsize="6915,2">
              <v:shape style="position:absolute;left:1367;top:1339;width:6915;height:2" coordorigin="1367,1339" coordsize="6915,0" path="m1367,1339l8282,1339e" filled="f" stroked="t" strokeweight=".606pt" strokecolor="#939598">
                <v:path arrowok="t"/>
              </v:shape>
            </v:group>
            <v:group style="position:absolute;left:1367;top:773;width:6915;height:2" coordorigin="1367,773" coordsize="6915,2">
              <v:shape style="position:absolute;left:1367;top:773;width:6915;height:2" coordorigin="1367,773" coordsize="6915,0" path="m1367,773l8282,773e" filled="f" stroked="t" strokeweight=".606pt" strokecolor="#939598">
                <v:path arrowok="t"/>
              </v:shape>
            </v:group>
            <v:group style="position:absolute;left:1367;top:192;width:6915;height:2" coordorigin="1367,192" coordsize="6915,2">
              <v:shape style="position:absolute;left:1367;top:192;width:6915;height:2" coordorigin="1367,192" coordsize="6915,0" path="m1367,192l8282,192e" filled="f" stroked="t" strokeweight=".606pt" strokecolor="#939598">
                <v:path arrowok="t"/>
              </v:shape>
            </v:group>
            <v:group style="position:absolute;left:2759;top:197;width:1367;height:3684" coordorigin="2759,197" coordsize="1367,3684">
              <v:shape style="position:absolute;left:2759;top:197;width:1367;height:3684" coordorigin="2759,197" coordsize="1367,3684" path="m3934,3646l2759,3646,2759,3752,3450,3881,3934,3646xe" filled="t" fillcolor="#BFC8E6" stroked="f">
                <v:path arrowok="t"/>
                <v:fill type="solid"/>
              </v:shape>
              <v:shape style="position:absolute;left:2759;top:197;width:1367;height:3684" coordorigin="2759,197" coordsize="1367,3684" path="m4126,3068l2759,3068,2759,3636,3955,3636,4126,3553,4126,3068xe" filled="t" fillcolor="#BFC8E6" stroked="f">
                <v:path arrowok="t"/>
                <v:fill type="solid"/>
              </v:shape>
              <v:shape style="position:absolute;left:2759;top:197;width:1367;height:3684" coordorigin="2759,197" coordsize="1367,3684" path="m4126,2501l2759,2501,2759,3057,4126,3057,4126,2501xe" filled="t" fillcolor="#BFC8E6" stroked="f">
                <v:path arrowok="t"/>
                <v:fill type="solid"/>
              </v:shape>
              <v:shape style="position:absolute;left:2759;top:197;width:1367;height:3684" coordorigin="2759,197" coordsize="1367,3684" path="m4126,1931l2759,1931,2759,2491,4126,2491,4126,1931xe" filled="t" fillcolor="#BFC8E6" stroked="f">
                <v:path arrowok="t"/>
                <v:fill type="solid"/>
              </v:shape>
              <v:shape style="position:absolute;left:2759;top:197;width:1367;height:3684" coordorigin="2759,197" coordsize="1367,3684" path="m4126,1344l2759,1344,2759,1921,4126,1921,4126,1344xe" filled="t" fillcolor="#BFC8E6" stroked="f">
                <v:path arrowok="t"/>
                <v:fill type="solid"/>
              </v:shape>
              <v:shape style="position:absolute;left:2759;top:197;width:1367;height:3684" coordorigin="2759,197" coordsize="1367,3684" path="m4126,778l2759,778,2759,1334,4126,1334,4126,778xe" filled="t" fillcolor="#BFC8E6" stroked="f">
                <v:path arrowok="t"/>
                <v:fill type="solid"/>
              </v:shape>
              <v:shape style="position:absolute;left:2759;top:197;width:1367;height:3684" coordorigin="2759,197" coordsize="1367,3684" path="m4126,197l2759,197,2759,768,4126,768,4126,197xe" filled="t" fillcolor="#BFC8E6" stroked="f">
                <v:path arrowok="t"/>
                <v:fill type="solid"/>
              </v:shape>
            </v:group>
            <v:group style="position:absolute;left:2759;top:3641;width:1195;height:2" coordorigin="2759,3641" coordsize="1195,2">
              <v:shape style="position:absolute;left:2759;top:3641;width:1195;height:2" coordorigin="2759,3641" coordsize="1195,0" path="m2759,3641l3955,3641e" filled="f" stroked="t" strokeweight=".606pt" strokecolor="#878FA6">
                <v:path arrowok="t"/>
              </v:shape>
            </v:group>
            <v:group style="position:absolute;left:2759;top:3063;width:1367;height:2" coordorigin="2759,3063" coordsize="1367,2">
              <v:shape style="position:absolute;left:2759;top:3063;width:1367;height:2" coordorigin="2759,3063" coordsize="1367,0" path="m2759,3063l4126,3063e" filled="f" stroked="t" strokeweight=".605pt" strokecolor="#878FA6">
                <v:path arrowok="t"/>
              </v:shape>
            </v:group>
            <v:group style="position:absolute;left:2759;top:2496;width:1367;height:2" coordorigin="2759,2496" coordsize="1367,2">
              <v:shape style="position:absolute;left:2759;top:2496;width:1367;height:2" coordorigin="2759,2496" coordsize="1367,0" path="m2759,2496l4126,2496e" filled="f" stroked="t" strokeweight=".606pt" strokecolor="#878FA6">
                <v:path arrowok="t"/>
              </v:shape>
            </v:group>
            <v:group style="position:absolute;left:2759;top:1926;width:1367;height:2" coordorigin="2759,1926" coordsize="1367,2">
              <v:shape style="position:absolute;left:2759;top:1926;width:1367;height:2" coordorigin="2759,1926" coordsize="1367,0" path="m2759,1926l4126,1926e" filled="f" stroked="t" strokeweight=".606pt" strokecolor="#878FA6">
                <v:path arrowok="t"/>
              </v:shape>
            </v:group>
            <v:group style="position:absolute;left:2759;top:1339;width:1367;height:2" coordorigin="2759,1339" coordsize="1367,2">
              <v:shape style="position:absolute;left:2759;top:1339;width:1367;height:2" coordorigin="2759,1339" coordsize="1367,0" path="m2759,1339l4126,1339e" filled="f" stroked="t" strokeweight=".606pt" strokecolor="#878FA6">
                <v:path arrowok="t"/>
              </v:shape>
            </v:group>
            <v:group style="position:absolute;left:2759;top:773;width:1367;height:2" coordorigin="2759,773" coordsize="1367,2">
              <v:shape style="position:absolute;left:2759;top:773;width:1367;height:2" coordorigin="2759,773" coordsize="1367,0" path="m2759,773l4126,773e" filled="f" stroked="t" strokeweight=".606pt" strokecolor="#878FA6">
                <v:path arrowok="t"/>
              </v:shape>
            </v:group>
            <v:group style="position:absolute;left:2759;top:195;width:1367;height:2" coordorigin="2759,195" coordsize="1367,2">
              <v:shape style="position:absolute;left:2759;top:195;width:1367;height:2" coordorigin="2759,195" coordsize="1367,0" path="m2759,195l4126,195e" filled="f" stroked="t" strokeweight=".353pt" strokecolor="#878FA6">
                <v:path arrowok="t"/>
              </v:shape>
            </v:group>
            <v:group style="position:absolute;left:2759;top:3553;width:1367;height:370" coordorigin="2759,3553" coordsize="1367,370">
              <v:shape style="position:absolute;left:2759;top:3553;width:1367;height:370" coordorigin="2759,3553" coordsize="1367,370" path="m2759,3752l2759,3794,3455,3923,3543,3881,3450,3881,2759,3752xe" filled="t" fillcolor="#C69A74" stroked="f">
                <v:path arrowok="t"/>
                <v:fill type="solid"/>
              </v:shape>
              <v:shape style="position:absolute;left:2759;top:3553;width:1367;height:370" coordorigin="2759,3553" coordsize="1367,370" path="m4126,3553l3450,3881,3543,3881,4126,3598,4126,3553xe" filled="t" fillcolor="#C69A74" stroked="f">
                <v:path arrowok="t"/>
                <v:fill type="solid"/>
              </v:shape>
            </v:group>
            <v:group style="position:absolute;left:2719;top:4685;width:2;height:121" coordorigin="2719,4685" coordsize="2,121">
              <v:shape style="position:absolute;left:2719;top:4685;width:2;height:121" coordorigin="2719,4685" coordsize="0,121" path="m2719,4685l2719,4807e" filled="f" stroked="t" strokeweight="1.112pt" strokecolor="#231F20">
                <v:path arrowok="t"/>
              </v:shape>
            </v:group>
            <v:group style="position:absolute;left:2719;top:4483;width:2;height:121" coordorigin="2719,4483" coordsize="2,121">
              <v:shape style="position:absolute;left:2719;top:4483;width:2;height:121" coordorigin="2719,4483" coordsize="0,121" path="m2719,4483l2719,4604e" filled="f" stroked="t" strokeweight="1.112pt" strokecolor="#231F20">
                <v:path arrowok="t"/>
              </v:shape>
            </v:group>
            <v:group style="position:absolute;left:2719;top:4281;width:2;height:121" coordorigin="2719,4281" coordsize="2,121">
              <v:shape style="position:absolute;left:2719;top:4281;width:2;height:121" coordorigin="2719,4281" coordsize="0,121" path="m2719,4281l2719,4402e" filled="f" stroked="t" strokeweight="1.112pt" strokecolor="#231F20">
                <v:path arrowok="t"/>
              </v:shape>
            </v:group>
            <v:group style="position:absolute;left:2719;top:4078;width:2;height:121" coordorigin="2719,4078" coordsize="2,121">
              <v:shape style="position:absolute;left:2719;top:4078;width:2;height:121" coordorigin="2719,4078" coordsize="0,121" path="m2719,4078l2719,4200e" filled="f" stroked="t" strokeweight="1.112pt" strokecolor="#231F20">
                <v:path arrowok="t"/>
              </v:shape>
            </v:group>
            <v:group style="position:absolute;left:2719;top:3876;width:2;height:121" coordorigin="2719,3876" coordsize="2,121">
              <v:shape style="position:absolute;left:2719;top:3876;width:2;height:121" coordorigin="2719,3876" coordsize="0,121" path="m2719,3876l2719,3997e" filled="f" stroked="t" strokeweight="1.112pt" strokecolor="#231F20">
                <v:path arrowok="t"/>
              </v:shape>
            </v:group>
            <v:group style="position:absolute;left:2719;top:3674;width:2;height:121" coordorigin="2719,3674" coordsize="2,121">
              <v:shape style="position:absolute;left:2719;top:3674;width:2;height:121" coordorigin="2719,3674" coordsize="0,121" path="m2719,3674l2719,3795e" filled="f" stroked="t" strokeweight="1.112pt" strokecolor="#231F20">
                <v:path arrowok="t"/>
              </v:shape>
            </v:group>
            <v:group style="position:absolute;left:2719;top:3471;width:2;height:121" coordorigin="2719,3471" coordsize="2,121">
              <v:shape style="position:absolute;left:2719;top:3471;width:2;height:121" coordorigin="2719,3471" coordsize="0,121" path="m2719,3471l2719,3593e" filled="f" stroked="t" strokeweight="1.112pt" strokecolor="#231F20">
                <v:path arrowok="t"/>
              </v:shape>
            </v:group>
            <v:group style="position:absolute;left:2719;top:3269;width:2;height:121" coordorigin="2719,3269" coordsize="2,121">
              <v:shape style="position:absolute;left:2719;top:3269;width:2;height:121" coordorigin="2719,3269" coordsize="0,121" path="m2719,3269l2719,3391e" filled="f" stroked="t" strokeweight="1.112pt" strokecolor="#231F20">
                <v:path arrowok="t"/>
              </v:shape>
            </v:group>
            <v:group style="position:absolute;left:2719;top:3067;width:2;height:121" coordorigin="2719,3067" coordsize="2,121">
              <v:shape style="position:absolute;left:2719;top:3067;width:2;height:121" coordorigin="2719,3067" coordsize="0,121" path="m2719,3067l2719,3188e" filled="f" stroked="t" strokeweight="1.112pt" strokecolor="#231F20">
                <v:path arrowok="t"/>
              </v:shape>
            </v:group>
            <v:group style="position:absolute;left:2719;top:2865;width:2;height:121" coordorigin="2719,2865" coordsize="2,121">
              <v:shape style="position:absolute;left:2719;top:2865;width:2;height:121" coordorigin="2719,2865" coordsize="0,121" path="m2719,2865l2719,2986e" filled="f" stroked="t" strokeweight="1.112pt" strokecolor="#231F20">
                <v:path arrowok="t"/>
              </v:shape>
            </v:group>
            <v:group style="position:absolute;left:2719;top:2662;width:2;height:121" coordorigin="2719,2662" coordsize="2,121">
              <v:shape style="position:absolute;left:2719;top:2662;width:2;height:121" coordorigin="2719,2662" coordsize="0,121" path="m2719,2662l2719,2784e" filled="f" stroked="t" strokeweight="1.112pt" strokecolor="#231F20">
                <v:path arrowok="t"/>
              </v:shape>
            </v:group>
            <v:group style="position:absolute;left:2719;top:2460;width:2;height:121" coordorigin="2719,2460" coordsize="2,121">
              <v:shape style="position:absolute;left:2719;top:2460;width:2;height:121" coordorigin="2719,2460" coordsize="0,121" path="m2719,2460l2719,2581e" filled="f" stroked="t" strokeweight="1.112pt" strokecolor="#231F20">
                <v:path arrowok="t"/>
              </v:shape>
            </v:group>
            <v:group style="position:absolute;left:2719;top:2258;width:2;height:121" coordorigin="2719,2258" coordsize="2,121">
              <v:shape style="position:absolute;left:2719;top:2258;width:2;height:121" coordorigin="2719,2258" coordsize="0,121" path="m2719,2258l2719,2379e" filled="f" stroked="t" strokeweight="1.112pt" strokecolor="#231F20">
                <v:path arrowok="t"/>
              </v:shape>
            </v:group>
            <v:group style="position:absolute;left:2719;top:2055;width:2;height:121" coordorigin="2719,2055" coordsize="2,121">
              <v:shape style="position:absolute;left:2719;top:2055;width:2;height:121" coordorigin="2719,2055" coordsize="0,121" path="m2719,2055l2719,2177e" filled="f" stroked="t" strokeweight="1.112pt" strokecolor="#231F20">
                <v:path arrowok="t"/>
              </v:shape>
            </v:group>
            <v:group style="position:absolute;left:2719;top:1853;width:2;height:121" coordorigin="2719,1853" coordsize="2,121">
              <v:shape style="position:absolute;left:2719;top:1853;width:2;height:121" coordorigin="2719,1853" coordsize="0,121" path="m2719,1853l2719,1974e" filled="f" stroked="t" strokeweight="1.112pt" strokecolor="#231F20">
                <v:path arrowok="t"/>
              </v:shape>
            </v:group>
            <v:group style="position:absolute;left:2719;top:1651;width:2;height:121" coordorigin="2719,1651" coordsize="2,121">
              <v:shape style="position:absolute;left:2719;top:1651;width:2;height:121" coordorigin="2719,1651" coordsize="0,121" path="m2719,1651l2719,1772e" filled="f" stroked="t" strokeweight="1.112pt" strokecolor="#231F20">
                <v:path arrowok="t"/>
              </v:shape>
            </v:group>
            <v:group style="position:absolute;left:2719;top:1448;width:2;height:121" coordorigin="2719,1448" coordsize="2,121">
              <v:shape style="position:absolute;left:2719;top:1448;width:2;height:121" coordorigin="2719,1448" coordsize="0,121" path="m2719,1448l2719,1570e" filled="f" stroked="t" strokeweight="1.112pt" strokecolor="#231F20">
                <v:path arrowok="t"/>
              </v:shape>
            </v:group>
            <v:group style="position:absolute;left:2719;top:1246;width:2;height:121" coordorigin="2719,1246" coordsize="2,121">
              <v:shape style="position:absolute;left:2719;top:1246;width:2;height:121" coordorigin="2719,1246" coordsize="0,121" path="m2719,1246l2719,1367e" filled="f" stroked="t" strokeweight="1.112pt" strokecolor="#231F20">
                <v:path arrowok="t"/>
              </v:shape>
            </v:group>
            <v:group style="position:absolute;left:2719;top:1044;width:2;height:121" coordorigin="2719,1044" coordsize="2,121">
              <v:shape style="position:absolute;left:2719;top:1044;width:2;height:121" coordorigin="2719,1044" coordsize="0,121" path="m2719,1044l2719,1165e" filled="f" stroked="t" strokeweight="1.112pt" strokecolor="#231F20">
                <v:path arrowok="t"/>
              </v:shape>
            </v:group>
            <v:group style="position:absolute;left:2719;top:841;width:2;height:121" coordorigin="2719,841" coordsize="2,121">
              <v:shape style="position:absolute;left:2719;top:841;width:2;height:121" coordorigin="2719,841" coordsize="0,121" path="m2719,841l2719,963e" filled="f" stroked="t" strokeweight="1.112pt" strokecolor="#231F20">
                <v:path arrowok="t"/>
              </v:shape>
            </v:group>
            <v:group style="position:absolute;left:2719;top:639;width:2;height:121" coordorigin="2719,639" coordsize="2,121">
              <v:shape style="position:absolute;left:2719;top:639;width:2;height:121" coordorigin="2719,639" coordsize="0,121" path="m2719,639l2719,760e" filled="f" stroked="t" strokeweight="1.112pt" strokecolor="#231F20">
                <v:path arrowok="t"/>
              </v:shape>
            </v:group>
            <v:group style="position:absolute;left:2719;top:437;width:2;height:121" coordorigin="2719,437" coordsize="2,121">
              <v:shape style="position:absolute;left:2719;top:437;width:2;height:121" coordorigin="2719,437" coordsize="0,121" path="m2719,437l2719,558e" filled="f" stroked="t" strokeweight="1.112pt" strokecolor="#231F20">
                <v:path arrowok="t"/>
              </v:shape>
            </v:group>
            <v:group style="position:absolute;left:2719;top:234;width:2;height:121" coordorigin="2719,234" coordsize="2,121">
              <v:shape style="position:absolute;left:2719;top:234;width:2;height:121" coordorigin="2719,234" coordsize="0,121" path="m2719,234l2719,356e" filled="f" stroked="t" strokeweight="1.112pt" strokecolor="#231F20">
                <v:path arrowok="t"/>
              </v:shape>
            </v:group>
            <v:group style="position:absolute;left:4176;top:4685;width:2;height:121" coordorigin="4176,4685" coordsize="2,121">
              <v:shape style="position:absolute;left:4176;top:4685;width:2;height:121" coordorigin="4176,4685" coordsize="0,121" path="m4176,4685l4176,4807e" filled="f" stroked="t" strokeweight="1.112pt" strokecolor="#231F20">
                <v:path arrowok="t"/>
              </v:shape>
            </v:group>
            <v:group style="position:absolute;left:4176;top:4483;width:2;height:121" coordorigin="4176,4483" coordsize="2,121">
              <v:shape style="position:absolute;left:4176;top:4483;width:2;height:121" coordorigin="4176,4483" coordsize="0,121" path="m4176,4483l4176,4604e" filled="f" stroked="t" strokeweight="1.112pt" strokecolor="#231F20">
                <v:path arrowok="t"/>
              </v:shape>
            </v:group>
            <v:group style="position:absolute;left:4176;top:4281;width:2;height:121" coordorigin="4176,4281" coordsize="2,121">
              <v:shape style="position:absolute;left:4176;top:4281;width:2;height:121" coordorigin="4176,4281" coordsize="0,121" path="m4176,4281l4176,4402e" filled="f" stroked="t" strokeweight="1.112pt" strokecolor="#231F20">
                <v:path arrowok="t"/>
              </v:shape>
            </v:group>
            <v:group style="position:absolute;left:4176;top:4078;width:2;height:121" coordorigin="4176,4078" coordsize="2,121">
              <v:shape style="position:absolute;left:4176;top:4078;width:2;height:121" coordorigin="4176,4078" coordsize="0,121" path="m4176,4078l4176,4200e" filled="f" stroked="t" strokeweight="1.112pt" strokecolor="#231F20">
                <v:path arrowok="t"/>
              </v:shape>
            </v:group>
            <v:group style="position:absolute;left:4176;top:3876;width:2;height:121" coordorigin="4176,3876" coordsize="2,121">
              <v:shape style="position:absolute;left:4176;top:3876;width:2;height:121" coordorigin="4176,3876" coordsize="0,121" path="m4176,3876l4176,3997e" filled="f" stroked="t" strokeweight="1.112pt" strokecolor="#231F20">
                <v:path arrowok="t"/>
              </v:shape>
            </v:group>
            <v:group style="position:absolute;left:4176;top:3674;width:2;height:121" coordorigin="4176,3674" coordsize="2,121">
              <v:shape style="position:absolute;left:4176;top:3674;width:2;height:121" coordorigin="4176,3674" coordsize="0,121" path="m4176,3674l4176,3795e" filled="f" stroked="t" strokeweight="1.112pt" strokecolor="#231F20">
                <v:path arrowok="t"/>
              </v:shape>
            </v:group>
            <v:group style="position:absolute;left:4176;top:3471;width:2;height:121" coordorigin="4176,3471" coordsize="2,121">
              <v:shape style="position:absolute;left:4176;top:3471;width:2;height:121" coordorigin="4176,3471" coordsize="0,121" path="m4176,3471l4176,3593e" filled="f" stroked="t" strokeweight="1.112pt" strokecolor="#231F20">
                <v:path arrowok="t"/>
              </v:shape>
            </v:group>
            <v:group style="position:absolute;left:4176;top:3269;width:2;height:121" coordorigin="4176,3269" coordsize="2,121">
              <v:shape style="position:absolute;left:4176;top:3269;width:2;height:121" coordorigin="4176,3269" coordsize="0,121" path="m4176,3269l4176,3391e" filled="f" stroked="t" strokeweight="1.112pt" strokecolor="#231F20">
                <v:path arrowok="t"/>
              </v:shape>
            </v:group>
            <v:group style="position:absolute;left:4176;top:3067;width:2;height:121" coordorigin="4176,3067" coordsize="2,121">
              <v:shape style="position:absolute;left:4176;top:3067;width:2;height:121" coordorigin="4176,3067" coordsize="0,121" path="m4176,3067l4176,3188e" filled="f" stroked="t" strokeweight="1.112pt" strokecolor="#231F20">
                <v:path arrowok="t"/>
              </v:shape>
            </v:group>
            <v:group style="position:absolute;left:4176;top:2865;width:2;height:121" coordorigin="4176,2865" coordsize="2,121">
              <v:shape style="position:absolute;left:4176;top:2865;width:2;height:121" coordorigin="4176,2865" coordsize="0,121" path="m4176,2865l4176,2986e" filled="f" stroked="t" strokeweight="1.112pt" strokecolor="#231F20">
                <v:path arrowok="t"/>
              </v:shape>
            </v:group>
            <v:group style="position:absolute;left:4176;top:2662;width:2;height:121" coordorigin="4176,2662" coordsize="2,121">
              <v:shape style="position:absolute;left:4176;top:2662;width:2;height:121" coordorigin="4176,2662" coordsize="0,121" path="m4176,2662l4176,2784e" filled="f" stroked="t" strokeweight="1.112pt" strokecolor="#231F20">
                <v:path arrowok="t"/>
              </v:shape>
            </v:group>
            <v:group style="position:absolute;left:4176;top:2460;width:2;height:121" coordorigin="4176,2460" coordsize="2,121">
              <v:shape style="position:absolute;left:4176;top:2460;width:2;height:121" coordorigin="4176,2460" coordsize="0,121" path="m4176,2460l4176,2581e" filled="f" stroked="t" strokeweight="1.112pt" strokecolor="#231F20">
                <v:path arrowok="t"/>
              </v:shape>
            </v:group>
            <v:group style="position:absolute;left:4176;top:2258;width:2;height:121" coordorigin="4176,2258" coordsize="2,121">
              <v:shape style="position:absolute;left:4176;top:2258;width:2;height:121" coordorigin="4176,2258" coordsize="0,121" path="m4176,2258l4176,2379e" filled="f" stroked="t" strokeweight="1.112pt" strokecolor="#231F20">
                <v:path arrowok="t"/>
              </v:shape>
            </v:group>
            <v:group style="position:absolute;left:4176;top:2055;width:2;height:121" coordorigin="4176,2055" coordsize="2,121">
              <v:shape style="position:absolute;left:4176;top:2055;width:2;height:121" coordorigin="4176,2055" coordsize="0,121" path="m4176,2055l4176,2177e" filled="f" stroked="t" strokeweight="1.112pt" strokecolor="#231F20">
                <v:path arrowok="t"/>
              </v:shape>
            </v:group>
            <v:group style="position:absolute;left:4176;top:1853;width:2;height:121" coordorigin="4176,1853" coordsize="2,121">
              <v:shape style="position:absolute;left:4176;top:1853;width:2;height:121" coordorigin="4176,1853" coordsize="0,121" path="m4176,1853l4176,1974e" filled="f" stroked="t" strokeweight="1.112pt" strokecolor="#231F20">
                <v:path arrowok="t"/>
              </v:shape>
            </v:group>
            <v:group style="position:absolute;left:4176;top:1651;width:2;height:121" coordorigin="4176,1651" coordsize="2,121">
              <v:shape style="position:absolute;left:4176;top:1651;width:2;height:121" coordorigin="4176,1651" coordsize="0,121" path="m4176,1651l4176,1772e" filled="f" stroked="t" strokeweight="1.112pt" strokecolor="#231F20">
                <v:path arrowok="t"/>
              </v:shape>
            </v:group>
            <v:group style="position:absolute;left:4176;top:1448;width:2;height:121" coordorigin="4176,1448" coordsize="2,121">
              <v:shape style="position:absolute;left:4176;top:1448;width:2;height:121" coordorigin="4176,1448" coordsize="0,121" path="m4176,1448l4176,1570e" filled="f" stroked="t" strokeweight="1.112pt" strokecolor="#231F20">
                <v:path arrowok="t"/>
              </v:shape>
            </v:group>
            <v:group style="position:absolute;left:4176;top:1246;width:2;height:121" coordorigin="4176,1246" coordsize="2,121">
              <v:shape style="position:absolute;left:4176;top:1246;width:2;height:121" coordorigin="4176,1246" coordsize="0,121" path="m4176,1246l4176,1367e" filled="f" stroked="t" strokeweight="1.112pt" strokecolor="#231F20">
                <v:path arrowok="t"/>
              </v:shape>
            </v:group>
            <v:group style="position:absolute;left:4176;top:1044;width:2;height:121" coordorigin="4176,1044" coordsize="2,121">
              <v:shape style="position:absolute;left:4176;top:1044;width:2;height:121" coordorigin="4176,1044" coordsize="0,121" path="m4176,1044l4176,1165e" filled="f" stroked="t" strokeweight="1.112pt" strokecolor="#231F20">
                <v:path arrowok="t"/>
              </v:shape>
            </v:group>
            <v:group style="position:absolute;left:4176;top:841;width:2;height:121" coordorigin="4176,841" coordsize="2,121">
              <v:shape style="position:absolute;left:4176;top:841;width:2;height:121" coordorigin="4176,841" coordsize="0,121" path="m4176,841l4176,963e" filled="f" stroked="t" strokeweight="1.112pt" strokecolor="#231F20">
                <v:path arrowok="t"/>
              </v:shape>
            </v:group>
            <v:group style="position:absolute;left:4176;top:639;width:2;height:121" coordorigin="4176,639" coordsize="2,121">
              <v:shape style="position:absolute;left:4176;top:639;width:2;height:121" coordorigin="4176,639" coordsize="0,121" path="m4176,639l4176,760e" filled="f" stroked="t" strokeweight="1.112pt" strokecolor="#231F20">
                <v:path arrowok="t"/>
              </v:shape>
            </v:group>
            <v:group style="position:absolute;left:4176;top:437;width:2;height:121" coordorigin="4176,437" coordsize="2,121">
              <v:shape style="position:absolute;left:4176;top:437;width:2;height:121" coordorigin="4176,437" coordsize="0,121" path="m4176,437l4176,558e" filled="f" stroked="t" strokeweight="1.112pt" strokecolor="#231F20">
                <v:path arrowok="t"/>
              </v:shape>
            </v:group>
            <v:group style="position:absolute;left:4176;top:234;width:2;height:121" coordorigin="4176,234" coordsize="2,121">
              <v:shape style="position:absolute;left:4176;top:234;width:2;height:121" coordorigin="4176,234" coordsize="0,121" path="m4176,234l4176,356e" filled="f" stroked="t" strokeweight="1.112pt" strokecolor="#231F20">
                <v:path arrowok="t"/>
              </v:shape>
            </v:group>
            <v:group style="position:absolute;left:1362;top:4807;width:6920;height:2" coordorigin="1362,4807" coordsize="6920,2">
              <v:shape style="position:absolute;left:1362;top:4807;width:6920;height:2" coordorigin="1362,4807" coordsize="6920,0" path="m1362,4807l8282,4807e" filled="f" stroked="t" strokeweight=".6pt" strokecolor="#231F20">
                <v:path arrowok="t"/>
              </v:shape>
            </v:group>
            <v:group style="position:absolute;left:1367;top:192;width:2;height:4610" coordorigin="1367,192" coordsize="2,4610">
              <v:shape style="position:absolute;left:1367;top:192;width:2;height:4610" coordorigin="1367,192" coordsize="0,4610" path="m1367,192l1367,4802e" filled="f" stroked="t" strokeweight=".606pt" strokecolor="#231F20">
                <v:path arrowok="t"/>
              </v:shape>
            </v:group>
            <v:group style="position:absolute;left:2759;top:4807;width:2;height:102" coordorigin="2759,4807" coordsize="2,102">
              <v:shape style="position:absolute;left:2759;top:4807;width:2;height:102" coordorigin="2759,4807" coordsize="0,102" path="m2759,4807l2759,4909e" filled="f" stroked="t" strokeweight=".606pt" strokecolor="#231F20">
                <v:path arrowok="t"/>
              </v:shape>
            </v:group>
            <v:group style="position:absolute;left:4155;top:4807;width:2;height:102" coordorigin="4155,4807" coordsize="2,102">
              <v:shape style="position:absolute;left:4155;top:4807;width:2;height:102" coordorigin="4155,4807" coordsize="0,102" path="m4155,4807l4155,4909e" filled="f" stroked="t" strokeweight=".605pt" strokecolor="#231F20">
                <v:path arrowok="t"/>
              </v:shape>
            </v:group>
            <v:group style="position:absolute;left:5531;top:4807;width:2;height:102" coordorigin="5531,4807" coordsize="2,102">
              <v:shape style="position:absolute;left:5531;top:4807;width:2;height:102" coordorigin="5531,4807" coordsize="0,102" path="m5531,4807l5531,4909e" filled="f" stroked="t" strokeweight=".606pt" strokecolor="#231F20">
                <v:path arrowok="t"/>
              </v:shape>
            </v:group>
            <v:group style="position:absolute;left:6907;top:4807;width:2;height:102" coordorigin="6907,4807" coordsize="2,102">
              <v:shape style="position:absolute;left:6907;top:4807;width:2;height:102" coordorigin="6907,4807" coordsize="0,102" path="m6907,4807l6907,4909e" filled="f" stroked="t" strokeweight=".606pt" strokecolor="#231F20">
                <v:path arrowok="t"/>
              </v:shape>
            </v:group>
            <v:group style="position:absolute;left:2001;top:3583;width:116;height:116" coordorigin="2001,3583" coordsize="116,116">
              <v:shape style="position:absolute;left:2001;top:3583;width:116;height:116" coordorigin="2001,3583" coordsize="116,116" path="m2052,3583l2032,3590,2016,3603,2005,3622,2001,3646,2007,3667,2020,3684,2039,3695,2062,3699,2084,3694,2102,3681,2113,3663,2118,3641,2117,3633,2110,3613,2097,3597,2077,3587,2052,3583xe" filled="t" fillcolor="#FBB040" stroked="f">
                <v:path arrowok="t"/>
                <v:fill type="solid"/>
              </v:shape>
            </v:group>
            <v:group style="position:absolute;left:3399;top:3844;width:116;height:116" coordorigin="3399,3844" coordsize="116,116">
              <v:shape style="position:absolute;left:3399;top:3844;width:116;height:116" coordorigin="3399,3844" coordsize="116,116" path="m3450,3844l3429,3850,3413,3864,3402,3883,3399,3907,3405,3928,3418,3945,3436,3956,3460,3960,3481,3955,3499,3942,3511,3924,3515,3902,3514,3893,3508,3874,3494,3858,3474,3848,3450,3844xe" filled="t" fillcolor="#FBB040" stroked="f">
                <v:path arrowok="t"/>
                <v:fill type="solid"/>
              </v:shape>
            </v:group>
            <v:group style="position:absolute;left:4775;top:3173;width:116;height:116" coordorigin="4775,3173" coordsize="116,116">
              <v:shape style="position:absolute;left:4775;top:3173;width:116;height:116" coordorigin="4775,3173" coordsize="116,116" path="m4826,3173l4806,3179,4790,3192,4779,3212,4775,3236,4781,3256,4794,3273,4813,3285,4836,3289,4858,3283,4875,3271,4887,3252,4892,3230,4891,3222,4884,3202,4870,3187,4851,3176,4826,3173xe" filled="t" fillcolor="#FBB040" stroked="f">
                <v:path arrowok="t"/>
                <v:fill type="solid"/>
              </v:shape>
            </v:group>
            <v:group style="position:absolute;left:6158;top:2946;width:116;height:116" coordorigin="6158,2946" coordsize="116,116">
              <v:shape style="position:absolute;left:6158;top:2946;width:116;height:116" coordorigin="6158,2946" coordsize="116,116" path="m6209,2946l6189,2953,6173,2966,6162,2985,6158,3009,6164,3030,6177,3047,6196,3058,6219,3062,6241,3057,6259,3044,6270,3026,6275,3004,6274,2996,6267,2976,6254,2960,6234,2950,6209,2946xe" filled="t" fillcolor="#FBB040" stroked="f">
                <v:path arrowok="t"/>
                <v:fill type="solid"/>
              </v:shape>
            </v:group>
            <v:group style="position:absolute;left:7545;top:2643;width:116;height:116" coordorigin="7545,2643" coordsize="116,116">
              <v:shape style="position:absolute;left:7545;top:2643;width:116;height:116" coordorigin="7545,2643" coordsize="116,116" path="m7596,2643l7576,2650,7560,2663,7549,2682,7545,2706,7551,2727,7564,2744,7583,2755,7606,2759,7628,2754,7646,2741,7657,2723,7662,2701,7661,2693,7654,2673,7641,2657,7621,2647,7596,2643xe" filled="t" fillcolor="#FBB040" stroked="f">
                <v:path arrowok="t"/>
                <v:fill type="solid"/>
              </v:shape>
            </v:group>
            <v:group style="position:absolute;left:2078;top:2797;width:5526;height:1221" coordorigin="2078,2797" coordsize="5526,1221">
              <v:shape style="position:absolute;left:2078;top:2797;width:5526;height:1221" coordorigin="2078,2797" coordsize="5526,1221" path="m2088,3627l2078,3666,3456,4018,3461,4018,3546,3976,3454,3976,2088,3627xe" filled="t" fillcolor="#6D6E71" stroked="f">
                <v:path arrowok="t"/>
                <v:fill type="solid"/>
              </v:shape>
              <v:shape style="position:absolute;left:2078;top:2797;width:5526;height:1221" coordorigin="2078,2797" coordsize="5526,1221" path="m7603,2797l6226,2797,6223,2797,4826,3302,4824,3303,3454,3976,3546,3976,4841,3339,6231,2837,7603,2837,7603,2797xe" filled="t" fillcolor="#6D6E71" stroked="f">
                <v:path arrowok="t"/>
                <v:fill type="solid"/>
              </v:shape>
            </v:group>
            <v:group style="position:absolute;left:2001;top:3583;width:116;height:116" coordorigin="2001,3583" coordsize="116,116">
              <v:shape style="position:absolute;left:2001;top:3583;width:116;height:116" coordorigin="2001,3583" coordsize="116,116" path="m2052,3583l2032,3590,2016,3603,2005,3622,2001,3646,2007,3667,2020,3684,2039,3695,2062,3699,2084,3694,2102,3681,2113,3663,2118,3641,2117,3633,2110,3613,2097,3597,2077,3587,2052,3583xe" filled="t" fillcolor="#6D6E71" stroked="f">
                <v:path arrowok="t"/>
                <v:fill type="solid"/>
              </v:shape>
            </v:group>
            <v:group style="position:absolute;left:3395;top:3940;width:116;height:116" coordorigin="3395,3940" coordsize="116,116">
              <v:shape style="position:absolute;left:3395;top:3940;width:116;height:116" coordorigin="3395,3940" coordsize="116,116" path="m3446,3940l3425,3946,3409,3959,3398,3979,3395,4003,3401,4024,3414,4040,3432,4052,3456,4056,3477,4050,3495,4038,3507,4020,3511,3997,3510,3989,3504,3969,3490,3954,3470,3943,3446,3940xe" filled="t" fillcolor="#6D6E71" stroked="f">
                <v:path arrowok="t"/>
                <v:fill type="solid"/>
              </v:shape>
            </v:group>
            <v:group style="position:absolute;left:4785;top:3260;width:116;height:116" coordorigin="4785,3260" coordsize="116,116">
              <v:shape style="position:absolute;left:4785;top:3260;width:116;height:116" coordorigin="4785,3260" coordsize="116,116" path="m4836,3260l4816,3267,4800,3280,4789,3299,4785,3323,4791,3344,4804,3361,4823,3372,4846,3376,4868,3371,4885,3358,4897,3340,4901,3318,4901,3310,4894,3290,4880,3274,4861,3264,4836,3260xe" filled="t" fillcolor="#6D6E71" stroked="f">
                <v:path arrowok="t"/>
                <v:fill type="solid"/>
              </v:shape>
            </v:group>
            <v:group style="position:absolute;left:6158;top:2747;width:116;height:116" coordorigin="6158,2747" coordsize="116,116">
              <v:shape style="position:absolute;left:6158;top:2747;width:116;height:116" coordorigin="6158,2747" coordsize="116,116" path="m6209,2747l6189,2754,6173,2767,6162,2787,6158,2811,6164,2831,6177,2848,6196,2860,6219,2864,6241,2858,6259,2846,6270,2827,6275,2805,6274,2797,6267,2777,6254,2761,6234,2751,6209,2747xe" filled="t" fillcolor="#6D6E71" stroked="f">
                <v:path arrowok="t"/>
                <v:fill type="solid"/>
              </v:shape>
            </v:group>
            <v:group style="position:absolute;left:7545;top:2759;width:116;height:116" coordorigin="7545,2759" coordsize="116,116">
              <v:shape style="position:absolute;left:7545;top:2759;width:116;height:116" coordorigin="7545,2759" coordsize="116,116" path="m7596,2759l7576,2766,7560,2779,7549,2798,7545,2822,7551,2843,7564,2860,7583,2871,7606,2875,7628,2870,7646,2857,7657,2839,7662,2817,7661,2809,7654,2789,7641,2773,7621,2763,7596,2759xe" filled="t" fillcolor="#6D6E71" stroked="f">
                <v:path arrowok="t"/>
                <v:fill type="solid"/>
              </v:shape>
            </v:group>
            <v:group style="position:absolute;left:2029;top:2560;width:5579;height:1421" coordorigin="2029,2560" coordsize="5579,1421">
              <v:shape style="position:absolute;left:2029;top:2560;width:5579;height:1421" coordorigin="2029,2560" coordsize="5579,1421" path="m2038,3614l2029,3653,3457,3981,3462,3980,3544,3939,3454,3939,2038,3614xe" filled="t" fillcolor="#27AAE1" stroked="f">
                <v:path arrowok="t"/>
                <v:fill type="solid"/>
              </v:shape>
              <v:shape style="position:absolute;left:2029;top:2560;width:5579;height:1421" coordorigin="2029,2560" coordsize="5579,1421" path="m7599,2560l6211,2893,4838,3240,4834,3242,3454,3939,3544,3939,4850,3279,6221,2932,7608,2599,7599,2560xe" filled="t" fillcolor="#27AAE1" stroked="f">
                <v:path arrowok="t"/>
                <v:fill type="solid"/>
              </v:shape>
            </v:group>
            <v:group style="position:absolute;left:7545;top:2522;width:116;height:116" coordorigin="7545,2522" coordsize="116,116">
              <v:shape style="position:absolute;left:7545;top:2522;width:116;height:116" coordorigin="7545,2522" coordsize="116,116" path="m7596,2522l7576,2528,7560,2542,7549,2561,7545,2585,7551,2606,7564,2622,7583,2634,7606,2638,7628,2632,7646,2620,7657,2602,7662,2580,7661,2571,7654,2551,7641,2536,7621,2525,7596,2522xe" filled="t" fillcolor="#27AAE1" stroked="f">
                <v:path arrowok="t"/>
                <v:fill type="solid"/>
              </v:shape>
            </v:group>
            <v:group style="position:absolute;left:6158;top:2857;width:116;height:116" coordorigin="6158,2857" coordsize="116,116">
              <v:shape style="position:absolute;left:6158;top:2857;width:116;height:116" coordorigin="6158,2857" coordsize="116,116" path="m6209,2857l6189,2864,6173,2877,6162,2896,6158,2920,6164,2941,6177,2958,6196,2969,6219,2973,6241,2968,6259,2955,6270,2937,6275,2915,6274,2907,6267,2887,6254,2871,6234,2861,6209,2857xe" filled="t" fillcolor="#27AAE1" stroked="f">
                <v:path arrowok="t"/>
                <v:fill type="solid"/>
              </v:shape>
            </v:group>
            <v:group style="position:absolute;left:4785;top:3202;width:116;height:116" coordorigin="4785,3202" coordsize="116,116">
              <v:shape style="position:absolute;left:4785;top:3202;width:116;height:116" coordorigin="4785,3202" coordsize="116,116" path="m4836,3202l4816,3208,4800,3222,4789,3241,4785,3265,4791,3286,4804,3303,4823,3314,4846,3318,4868,3313,4885,3300,4897,3282,4901,3260,4901,3251,4894,3232,4880,3216,4861,3206,4836,3202xe" filled="t" fillcolor="#27AAE1" stroked="f">
                <v:path arrowok="t"/>
                <v:fill type="solid"/>
              </v:shape>
            </v:group>
            <v:group style="position:absolute;left:3399;top:3881;width:116;height:116" coordorigin="3399,3881" coordsize="116,116">
              <v:shape style="position:absolute;left:3399;top:3881;width:116;height:116" coordorigin="3399,3881" coordsize="116,116" path="m3450,3881l3429,3888,3413,3901,3402,3920,3399,3944,3405,3965,3418,3982,3436,3993,3460,3997,3481,3992,3499,3979,3511,3961,3515,3939,3514,3931,3508,3911,3494,3895,3474,3885,3450,3881xe" filled="t" fillcolor="#27AAE1" stroked="f">
                <v:path arrowok="t"/>
                <v:fill type="solid"/>
              </v:shape>
            </v:group>
            <v:group style="position:absolute;left:1991;top:3583;width:116;height:116" coordorigin="1991,3583" coordsize="116,116">
              <v:shape style="position:absolute;left:1991;top:3583;width:116;height:116" coordorigin="1991,3583" coordsize="116,116" path="m2042,3583l2022,3590,2006,3603,1995,3622,1991,3646,1997,3667,2010,3684,2029,3695,2052,3699,2074,3694,2091,3681,2103,3663,2107,3641,2107,3633,2100,3613,2086,3597,2067,3587,2042,3583xe" filled="t" fillcolor="#27AAE1" stroked="f">
                <v:path arrowok="t"/>
                <v:fill type="solid"/>
              </v:shape>
            </v:group>
            <v:group style="position:absolute;left:2051;top:3228;width:5567;height:1121" coordorigin="2051,3228" coordsize="5567,1121">
              <v:shape style="position:absolute;left:2051;top:3228;width:5567;height:1121" coordorigin="2051,3228" coordsize="5567,1121" path="m2068,3636l2051,3672,3449,4349,3456,4349,3549,4306,3453,4306,2068,3636xe" filled="t" fillcolor="#2B3890" stroked="f">
                <v:path arrowok="t"/>
                <v:fill type="solid"/>
              </v:shape>
              <v:shape style="position:absolute;left:2051;top:3228;width:5567;height:1121" coordorigin="2051,3228" coordsize="5567,1121" path="m7617,3228l6216,3268,4837,3666,3453,4306,3549,4306,4850,3704,6220,3309,7618,3269,7617,3228xe" filled="t" fillcolor="#2B3890" stroked="f">
                <v:path arrowok="t"/>
                <v:fill type="solid"/>
              </v:shape>
            </v:group>
            <v:group style="position:absolute;left:7545;top:3191;width:116;height:116" coordorigin="7545,3191" coordsize="116,116">
              <v:shape style="position:absolute;left:7545;top:3191;width:116;height:116" coordorigin="7545,3191" coordsize="116,116" path="m7596,3191l7576,3197,7560,3210,7549,3230,7545,3254,7551,3275,7564,3291,7583,3303,7606,3307,7628,3301,7646,3289,7657,3271,7662,3248,7661,3240,7654,3220,7641,3205,7621,3194,7596,3191xe" filled="t" fillcolor="#2B3890" stroked="f">
                <v:path arrowok="t"/>
                <v:fill type="solid"/>
              </v:shape>
            </v:group>
            <v:group style="position:absolute;left:6158;top:3229;width:116;height:116" coordorigin="6158,3229" coordsize="116,116">
              <v:shape style="position:absolute;left:6158;top:3229;width:116;height:116" coordorigin="6158,3229" coordsize="116,116" path="m6209,3229l6189,3236,6173,3249,6162,3268,6158,3292,6164,3313,6177,3330,6196,3341,6219,3345,6241,3340,6259,3328,6270,3309,6275,3287,6274,3279,6267,3259,6254,3243,6234,3233,6209,3229xe" filled="t" fillcolor="#2B3890" stroked="f">
                <v:path arrowok="t"/>
                <v:fill type="solid"/>
              </v:shape>
            </v:group>
            <v:group style="position:absolute;left:4775;top:3627;width:116;height:116" coordorigin="4775,3627" coordsize="116,116">
              <v:shape style="position:absolute;left:4775;top:3627;width:116;height:116" coordorigin="4775,3627" coordsize="116,116" path="m4826,3627l4806,3634,4790,3647,4779,3666,4775,3690,4781,3711,4794,3728,4813,3739,4836,3743,4858,3738,4875,3725,4887,3707,4892,3685,4891,3677,4884,3657,4870,3641,4851,3631,4826,3627xe" filled="t" fillcolor="#2B3890" stroked="f">
                <v:path arrowok="t"/>
                <v:fill type="solid"/>
              </v:shape>
            </v:group>
            <v:group style="position:absolute;left:3395;top:4270;width:116;height:116" coordorigin="3395,4270" coordsize="116,116">
              <v:shape style="position:absolute;left:3395;top:4270;width:116;height:116" coordorigin="3395,4270" coordsize="116,116" path="m3446,4270l3425,4277,3409,4290,3398,4309,3395,4333,3401,4354,3414,4371,3432,4382,3456,4386,3477,4381,3495,4368,3507,4350,3511,4328,3510,4320,3504,4300,3490,4284,3470,4274,3446,4270xe" filled="t" fillcolor="#2B3890" stroked="f">
                <v:path arrowok="t"/>
                <v:fill type="solid"/>
              </v:shape>
            </v:group>
            <v:group style="position:absolute;left:2001;top:3583;width:116;height:116" coordorigin="2001,3583" coordsize="116,116">
              <v:shape style="position:absolute;left:2001;top:3583;width:116;height:116" coordorigin="2001,3583" coordsize="116,116" path="m2052,3583l2032,3590,2016,3603,2005,3622,2001,3646,2007,3667,2020,3684,2039,3695,2062,3699,2084,3694,2102,3681,2113,3663,2118,3641,2117,3633,2110,3613,2097,3597,2077,3587,2052,3583xe" filled="t" fillcolor="#2B3890" stroked="f">
                <v:path arrowok="t"/>
                <v:fill type="solid"/>
              </v:shape>
            </v:group>
            <v:group style="position:absolute;left:2079;top:2379;width:5525;height:1511" coordorigin="2079,2379" coordsize="5525,1511">
              <v:shape style="position:absolute;left:2079;top:2379;width:5525;height:1511" coordorigin="2079,2379" coordsize="5525,1511" path="m2086,3611l2079,3651,3454,3889,3459,3888,3532,3847,3449,3847,2086,3611xe" filled="t" fillcolor="#00A79D" stroked="f">
                <v:path arrowok="t"/>
                <v:fill type="solid"/>
              </v:shape>
              <v:shape style="position:absolute;left:2079;top:2379;width:5525;height:1511" coordorigin="2079,2379" coordsize="5525,1511" path="m7603,2379l6213,2400,4824,3073,3449,3847,3532,3847,4843,3109,6221,2440,7604,2419,7603,2379xe" filled="t" fillcolor="#00A79D" stroked="f">
                <v:path arrowok="t"/>
                <v:fill type="solid"/>
              </v:shape>
            </v:group>
            <v:group style="position:absolute;left:7545;top:2337;width:116;height:116" coordorigin="7545,2337" coordsize="116,116">
              <v:shape style="position:absolute;left:7545;top:2337;width:116;height:116" coordorigin="7545,2337" coordsize="116,116" path="m7596,2337l7576,2343,7560,2357,7549,2376,7545,2400,7551,2421,7564,2438,7583,2449,7606,2453,7628,2448,7646,2435,7657,2417,7662,2395,7661,2386,7654,2367,7641,2351,7621,2340,7596,2337xe" filled="t" fillcolor="#00A79D" stroked="f">
                <v:path arrowok="t"/>
                <v:fill type="solid"/>
              </v:shape>
            </v:group>
            <v:group style="position:absolute;left:6158;top:2362;width:116;height:116" coordorigin="6158,2362" coordsize="116,116">
              <v:shape style="position:absolute;left:6158;top:2362;width:116;height:116" coordorigin="6158,2362" coordsize="116,116" path="m6209,2362l6189,2369,6173,2382,6162,2401,6158,2425,6164,2446,6177,2463,6196,2474,6219,2478,6241,2473,6259,2460,6270,2442,6275,2420,6274,2412,6267,2392,6254,2376,6234,2366,6209,2362xe" filled="t" fillcolor="#00A79D" stroked="f">
                <v:path arrowok="t"/>
                <v:fill type="solid"/>
              </v:shape>
            </v:group>
            <v:group style="position:absolute;left:4785;top:3017;width:116;height:116" coordorigin="4785,3017" coordsize="116,116">
              <v:shape style="position:absolute;left:4785;top:3017;width:116;height:116" coordorigin="4785,3017" coordsize="116,116" path="m4836,3017l4816,3024,4800,3037,4789,3056,4785,3080,4791,3101,4804,3118,4823,3129,4846,3133,4868,3128,4885,3116,4897,3097,4901,3075,4901,3067,4894,3047,4880,3031,4861,3021,4836,3017xe" filled="t" fillcolor="#00A79D" stroked="f">
                <v:path arrowok="t"/>
                <v:fill type="solid"/>
              </v:shape>
            </v:group>
            <v:group style="position:absolute;left:3399;top:3810;width:116;height:116" coordorigin="3399,3810" coordsize="116,116">
              <v:shape style="position:absolute;left:3399;top:3810;width:116;height:116" coordorigin="3399,3810" coordsize="116,116" path="m3450,3810l3429,3817,3413,3830,3402,3850,3399,3874,3405,3894,3418,3911,3436,3923,3460,3927,3481,3921,3499,3909,3511,3890,3515,3868,3514,3860,3508,3840,3494,3824,3474,3814,3450,3810xe" filled="t" fillcolor="#00A79D" stroked="f">
                <v:path arrowok="t"/>
                <v:fill type="solid"/>
              </v:shape>
            </v:group>
            <v:group style="position:absolute;left:2001;top:3583;width:116;height:116" coordorigin="2001,3583" coordsize="116,116">
              <v:shape style="position:absolute;left:2001;top:3583;width:116;height:116" coordorigin="2001,3583" coordsize="116,116" path="m2052,3583l2032,3590,2016,3603,2005,3622,2001,3646,2007,3667,2020,3684,2039,3695,2062,3699,2084,3694,2102,3681,2113,3663,2118,3641,2117,3633,2110,3613,2097,3597,2077,3587,2052,3583xe" filled="t" fillcolor="#00A79D" stroked="f">
                <v:path arrowok="t"/>
                <v:fill type="solid"/>
              </v:shape>
            </v:group>
            <v:group style="position:absolute;left:2074;top:1450;width:5541;height:2866" coordorigin="2074,1450" coordsize="5541,2866">
              <v:shape style="position:absolute;left:2074;top:1450;width:5541;height:2866" coordorigin="2074,1450" coordsize="5541,2866" path="m2091,3628l2074,3665,3451,4316,3459,4315,3518,4271,3450,4271,2091,3628xe" filled="t" fillcolor="#00A650" stroked="f">
                <v:path arrowok="t"/>
                <v:fill type="solid"/>
              </v:shape>
              <v:shape style="position:absolute;left:2074;top:1450;width:5541;height:2866" coordorigin="2074,1450" coordsize="5541,2866" path="m7592,1450l6205,2420,4833,3231,4831,3232,3450,4271,3518,4271,4854,3265,6227,2455,6228,2454,7615,1483,7592,1450xe" filled="t" fillcolor="#00A650" stroked="f">
                <v:path arrowok="t"/>
                <v:fill type="solid"/>
              </v:shape>
            </v:group>
            <v:group style="position:absolute;left:7545;top:1400;width:116;height:116" coordorigin="7545,1400" coordsize="116,116">
              <v:shape style="position:absolute;left:7545;top:1400;width:116;height:116" coordorigin="7545,1400" coordsize="116,116" path="m7596,1400l7576,1406,7560,1420,7549,1439,7545,1463,7551,1484,7564,1500,7583,1512,7606,1516,7628,1510,7646,1498,7657,1480,7662,1458,7661,1449,7654,1429,7641,1414,7621,1403,7596,1400xe" filled="t" fillcolor="#00A650" stroked="f">
                <v:path arrowok="t"/>
                <v:fill type="solid"/>
              </v:shape>
            </v:group>
            <v:group style="position:absolute;left:6158;top:2362;width:116;height:116" coordorigin="6158,2362" coordsize="116,116">
              <v:shape style="position:absolute;left:6158;top:2362;width:116;height:116" coordorigin="6158,2362" coordsize="116,116" path="m6209,2362l6189,2369,6173,2382,6162,2401,6158,2425,6164,2446,6177,2463,6196,2474,6219,2478,6241,2473,6259,2460,6270,2442,6275,2420,6274,2412,6267,2392,6254,2376,6234,2366,6209,2362xe" filled="t" fillcolor="#00A650" stroked="f">
                <v:path arrowok="t"/>
                <v:fill type="solid"/>
              </v:shape>
            </v:group>
            <v:group style="position:absolute;left:4785;top:3191;width:116;height:116" coordorigin="4785,3191" coordsize="116,116">
              <v:shape style="position:absolute;left:4785;top:3191;width:116;height:116" coordorigin="4785,3191" coordsize="116,116" path="m4836,3191l4816,3197,4800,3210,4789,3230,4785,3254,4791,3275,4804,3291,4823,3303,4846,3307,4868,3301,4885,3289,4897,3271,4901,3248,4901,3240,4894,3220,4880,3205,4861,3194,4836,3191xe" filled="t" fillcolor="#00A650" stroked="f">
                <v:path arrowok="t"/>
                <v:fill type="solid"/>
              </v:shape>
            </v:group>
            <v:group style="position:absolute;left:3395;top:4237;width:116;height:116" coordorigin="3395,4237" coordsize="116,116">
              <v:shape style="position:absolute;left:3395;top:4237;width:116;height:116" coordorigin="3395,4237" coordsize="116,116" path="m3446,4237l3425,4243,3409,4257,3398,4276,3395,4300,3401,4321,3414,4337,3432,4349,3456,4353,3477,4347,3495,4335,3507,4317,3511,4295,3510,4286,3504,4266,3490,4251,3470,4240,3446,4237xe" filled="t" fillcolor="#00A650" stroked="f">
                <v:path arrowok="t"/>
                <v:fill type="solid"/>
              </v:shape>
            </v:group>
            <v:group style="position:absolute;left:2001;top:3574;width:116;height:116" coordorigin="2001,3574" coordsize="116,116">
              <v:shape style="position:absolute;left:2001;top:3574;width:116;height:116" coordorigin="2001,3574" coordsize="116,116" path="m2052,3574l2032,3581,2016,3594,2005,3613,2001,3637,2007,3658,2020,3675,2039,3686,2062,3690,2084,3685,2102,3672,2113,3654,2118,3632,2117,3624,2110,3604,2097,3588,2077,3578,2052,3574xe" filled="t" fillcolor="#00A650" stroked="f">
                <v:path arrowok="t"/>
                <v:fill type="solid"/>
              </v:shape>
            </v:group>
            <v:group style="position:absolute;left:2054;top:1582;width:5572;height:2078" coordorigin="2054,1582" coordsize="5572,2078">
              <v:shape style="position:absolute;left:2054;top:1582;width:5572;height:2078" coordorigin="2054,1582" coordsize="5572,2078" path="m7609,1582l6209,2209,4827,2664,4825,2665,3450,3241,2054,3622,2065,3661,3462,3279,3464,3279,4840,2702,6223,2248,6225,2247,7626,1619,7609,1582xe" filled="t" fillcolor="#006738" stroked="f">
                <v:path arrowok="t"/>
                <v:fill type="solid"/>
              </v:shape>
            </v:group>
            <v:group style="position:absolute;left:7559;top:1543;width:116;height:116" coordorigin="7559,1543" coordsize="116,116">
              <v:shape style="position:absolute;left:7559;top:1543;width:116;height:116" coordorigin="7559,1543" coordsize="116,116" path="m7610,1543l7590,1549,7574,1563,7563,1582,7559,1606,7565,1627,7578,1644,7597,1655,7620,1659,7642,1654,7660,1641,7671,1623,7676,1601,7675,1592,7668,1573,7655,1557,7635,1546,7610,1543xe" filled="t" fillcolor="#006738" stroked="f">
                <v:path arrowok="t"/>
                <v:fill type="solid"/>
              </v:shape>
            </v:group>
            <v:group style="position:absolute;left:6158;top:2170;width:116;height:116" coordorigin="6158,2170" coordsize="116,116">
              <v:shape style="position:absolute;left:6158;top:2170;width:116;height:116" coordorigin="6158,2170" coordsize="116,116" path="m6209,2170l6189,2177,6173,2190,6162,2210,6158,2233,6164,2254,6177,2271,6196,2282,6219,2287,6241,2281,6259,2269,6270,2250,6275,2228,6274,2220,6267,2200,6254,2184,6234,2174,6209,2170xe" filled="t" fillcolor="#006738" stroked="f">
                <v:path arrowok="t"/>
                <v:fill type="solid"/>
              </v:shape>
            </v:group>
            <v:group style="position:absolute;left:4775;top:2648;width:116;height:116" coordorigin="4775,2648" coordsize="116,116">
              <v:shape style="position:absolute;left:4775;top:2648;width:116;height:116" coordorigin="4775,2648" coordsize="116,116" path="m4826,2648l4806,2655,4790,2668,4779,2687,4775,2711,4781,2732,4794,2749,4813,2760,4836,2764,4858,2759,4875,2746,4887,2728,4892,2706,4891,2698,4884,2678,4870,2662,4851,2652,4826,2648xe" filled="t" fillcolor="#006738" stroked="f">
                <v:path arrowok="t"/>
                <v:fill type="solid"/>
              </v:shape>
            </v:group>
            <v:group style="position:absolute;left:3395;top:3191;width:116;height:116" coordorigin="3395,3191" coordsize="116,116">
              <v:shape style="position:absolute;left:3395;top:3191;width:116;height:116" coordorigin="3395,3191" coordsize="116,116" path="m3446,3191l3425,3197,3409,3210,3398,3230,3395,3254,3401,3275,3414,3291,3432,3303,3456,3307,3477,3301,3495,3289,3507,3271,3511,3248,3510,3240,3504,3220,3490,3205,3470,3194,3446,3191xe" filled="t" fillcolor="#006738" stroked="f">
                <v:path arrowok="t"/>
                <v:fill type="solid"/>
              </v:shape>
            </v:group>
            <v:group style="position:absolute;left:1991;top:3583;width:116;height:116" coordorigin="1991,3583" coordsize="116,116">
              <v:shape style="position:absolute;left:1991;top:3583;width:116;height:116" coordorigin="1991,3583" coordsize="116,116" path="m2042,3583l2022,3590,2006,3603,1995,3622,1991,3646,1997,3667,2010,3684,2029,3695,2052,3699,2074,3694,2091,3681,2103,3663,2107,3641,2107,3633,2100,3613,2086,3597,2067,3587,2042,3583xe" filled="t" fillcolor="#006738" stroked="f">
                <v:path arrowok="t"/>
                <v:fill type="solid"/>
              </v:shape>
            </v:group>
            <v:group style="position:absolute;left:2030;top:1321;width:5596;height:2358" coordorigin="2030,1321" coordsize="5596,2358">
              <v:shape style="position:absolute;left:2030;top:1321;width:5596;height:2358" coordorigin="2030,1321" coordsize="5596,2358" path="m7609,1321l6221,1982,4825,2380,4823,2381,4821,2382,3444,3371,2030,3639,2037,3679,3459,3410,3462,3409,4842,2417,6233,2020,6237,2019,7626,1358,7609,1321xe" filled="t" fillcolor="#F9ED32" stroked="f">
                <v:path arrowok="t"/>
                <v:fill type="solid"/>
              </v:shape>
            </v:group>
            <v:group style="position:absolute;left:7545;top:1263;width:116;height:116" coordorigin="7545,1263" coordsize="116,116">
              <v:shape style="position:absolute;left:7545;top:1263;width:116;height:116" coordorigin="7545,1263" coordsize="116,116" path="m7596,1263l7576,1270,7560,1283,7549,1303,7545,1327,7551,1347,7564,1364,7583,1376,7606,1380,7628,1374,7646,1362,7657,1343,7662,1321,7661,1313,7654,1293,7641,1277,7621,1267,7596,1263xe" filled="t" fillcolor="#F9ED32" stroked="f">
                <v:path arrowok="t"/>
                <v:fill type="solid"/>
              </v:shape>
            </v:group>
            <v:group style="position:absolute;left:6158;top:1953;width:116;height:116" coordorigin="6158,1953" coordsize="116,116">
              <v:shape style="position:absolute;left:6158;top:1953;width:116;height:116" coordorigin="6158,1953" coordsize="116,116" path="m6209,1953l6189,1960,6173,1973,6162,1993,6158,2017,6164,2037,6177,2054,6196,2066,6219,2070,6241,2064,6259,2052,6270,2033,6275,2011,6274,2003,6267,1983,6254,1967,6234,1957,6209,1953xe" filled="t" fillcolor="#F9ED32" stroked="f">
                <v:path arrowok="t"/>
                <v:fill type="solid"/>
              </v:shape>
            </v:group>
            <v:group style="position:absolute;left:4785;top:2315;width:116;height:116" coordorigin="4785,2315" coordsize="116,116">
              <v:shape style="position:absolute;left:4785;top:2315;width:116;height:116" coordorigin="4785,2315" coordsize="116,116" path="m4836,2315l4816,2322,4800,2335,4789,2354,4785,2378,4791,2399,4804,2416,4823,2427,4846,2431,4868,2426,4885,2413,4897,2395,4901,2373,4901,2364,4894,2345,4880,2329,4861,2319,4836,2315xe" filled="t" fillcolor="#F9ED32" stroked="f">
                <v:path arrowok="t"/>
                <v:fill type="solid"/>
              </v:shape>
            </v:group>
            <v:group style="position:absolute;left:3395;top:3319;width:116;height:116" coordorigin="3395,3319" coordsize="116,116">
              <v:shape style="position:absolute;left:3395;top:3319;width:116;height:116" coordorigin="3395,3319" coordsize="116,116" path="m3446,3319l3425,3325,3409,3339,3398,3358,3395,3382,3401,3403,3414,3419,3432,3431,3456,3435,3477,3429,3495,3417,3507,3399,3511,3377,3510,3368,3504,3348,3490,3333,3470,3322,3446,3319xe" filled="t" fillcolor="#F9ED32" stroked="f">
                <v:path arrowok="t"/>
                <v:fill type="solid"/>
              </v:shape>
            </v:group>
            <v:group style="position:absolute;left:1991;top:3583;width:116;height:116" coordorigin="1991,3583" coordsize="116,116">
              <v:shape style="position:absolute;left:1991;top:3583;width:116;height:116" coordorigin="1991,3583" coordsize="116,116" path="m2042,3583l2022,3590,2006,3603,1995,3622,1991,3646,1997,3667,2010,3684,2029,3695,2052,3699,2074,3694,2091,3681,2103,3663,2107,3641,2107,3633,2100,3613,2086,3597,2067,3587,2042,3583xe" filled="t" fillcolor="#F9ED32" stroked="f">
                <v:path arrowok="t"/>
                <v:fill type="solid"/>
              </v:shape>
            </v:group>
            <v:group style="position:absolute;left:2064;top:730;width:5561;height:2931" coordorigin="2064,730" coordsize="5561,2931">
              <v:shape style="position:absolute;left:2064;top:730;width:5561;height:2931" coordorigin="2064,730" coordsize="5561,2931" path="m7609,730l6208,1334,4822,2068,3443,3416,2064,3621,2070,3661,3460,3454,3464,3452,4844,2103,6225,1371,7625,767,7609,730xe" filled="t" fillcolor="#871623" stroked="f">
                <v:path arrowok="t"/>
                <v:fill type="solid"/>
              </v:shape>
            </v:group>
            <v:group style="position:absolute;left:7545;top:691;width:116;height:116" coordorigin="7545,691" coordsize="116,116">
              <v:shape style="position:absolute;left:7545;top:691;width:116;height:116" coordorigin="7545,691" coordsize="116,116" path="m7596,691l7576,697,7560,710,7549,730,7545,754,7551,774,7564,791,7583,803,7606,807,7628,801,7646,789,7657,770,7662,748,7661,740,7654,720,7641,704,7621,694,7596,691xe" filled="t" fillcolor="#871623" stroked="f">
                <v:path arrowok="t"/>
                <v:fill type="solid"/>
              </v:shape>
            </v:group>
            <v:group style="position:absolute;left:6158;top:1295;width:116;height:116" coordorigin="6158,1295" coordsize="116,116">
              <v:shape style="position:absolute;left:6158;top:1295;width:116;height:116" coordorigin="6158,1295" coordsize="116,116" path="m6209,1295l6189,1301,6173,1315,6162,1334,6158,1358,6164,1379,6177,1396,6196,1407,6219,1411,6241,1406,6259,1393,6270,1375,6275,1353,6274,1344,6267,1325,6254,1309,6234,1298,6209,1295xe" filled="t" fillcolor="#871623" stroked="f">
                <v:path arrowok="t"/>
                <v:fill type="solid"/>
              </v:shape>
            </v:group>
            <v:group style="position:absolute;left:4774;top:2031;width:116;height:116" coordorigin="4774,2031" coordsize="116,116">
              <v:shape style="position:absolute;left:4774;top:2031;width:116;height:116" coordorigin="4774,2031" coordsize="116,116" path="m4825,2031l4805,2037,4788,2051,4778,2070,4774,2094,4780,2115,4793,2132,4812,2143,4835,2147,4856,2142,4874,2129,4886,2111,4890,2089,4890,2080,4883,2061,4869,2045,4849,2035,4825,2031xe" filled="t" fillcolor="#871623" stroked="f">
                <v:path arrowok="t"/>
                <v:fill type="solid"/>
              </v:shape>
            </v:group>
            <v:group style="position:absolute;left:3395;top:3377;width:116;height:116" coordorigin="3395,3377" coordsize="116,116">
              <v:shape style="position:absolute;left:3395;top:3377;width:116;height:116" coordorigin="3395,3377" coordsize="116,116" path="m3446,3377l3425,3383,3409,3397,3398,3416,3395,3440,3401,3461,3414,3478,3432,3489,3456,3493,3477,3488,3495,3475,3507,3457,3511,3435,3510,3426,3504,3407,3490,3391,3470,3381,3446,3377xe" filled="t" fillcolor="#871623" stroked="f">
                <v:path arrowok="t"/>
                <v:fill type="solid"/>
              </v:shape>
            </v:group>
            <v:group style="position:absolute;left:1991;top:3583;width:116;height:116" coordorigin="1991,3583" coordsize="116,116">
              <v:shape style="position:absolute;left:1991;top:3583;width:116;height:116" coordorigin="1991,3583" coordsize="116,116" path="m2042,3583l2022,3590,2006,3603,1995,3622,1991,3646,1997,3667,2010,3684,2029,3695,2052,3699,2074,3694,2091,3681,2103,3663,2107,3641,2107,3633,2100,3613,2086,3597,2067,3587,2042,3583xe" filled="t" fillcolor="#BE1E2D" stroked="f">
                <v:path arrowok="t"/>
                <v:fill type="solid"/>
              </v:shape>
            </v:group>
            <v:group style="position:absolute;left:2045;top:3114;width:5565;height:846" coordorigin="2045,3114" coordsize="5565,846">
              <v:shape style="position:absolute;left:2045;top:3114;width:5565;height:846" coordorigin="2045,3114" coordsize="5565,846" path="m2053,3621l2045,3661,3457,3960,3461,3959,3557,3918,3455,3918,2053,3621xe" filled="t" fillcolor="#ED1C24" stroked="f">
                <v:path arrowok="t"/>
                <v:fill type="solid"/>
              </v:shape>
              <v:shape style="position:absolute;left:2045;top:3114;width:5565;height:846" coordorigin="2045,3114" coordsize="5565,846" path="m4842,3325l4838,3325,3455,3918,3557,3918,4845,3366,5100,3366,4842,3325xe" filled="t" fillcolor="#ED1C24" stroked="f">
                <v:path arrowok="t"/>
                <v:fill type="solid"/>
              </v:shape>
              <v:shape style="position:absolute;left:2045;top:3114;width:5565;height:846" coordorigin="2045,3114" coordsize="5565,846" path="m5100,3366l4845,3366,6216,3586,6219,3586,6351,3545,6215,3545,5100,3366xe" filled="t" fillcolor="#ED1C24" stroked="f">
                <v:path arrowok="t"/>
                <v:fill type="solid"/>
              </v:shape>
              <v:shape style="position:absolute;left:2045;top:3114;width:5565;height:846" coordorigin="2045,3114" coordsize="5565,846" path="m7597,3114l6215,3545,6351,3545,7609,3153,7597,3114xe" filled="t" fillcolor="#ED1C24" stroked="f">
                <v:path arrowok="t"/>
                <v:fill type="solid"/>
              </v:shape>
            </v:group>
            <v:group style="position:absolute;left:6136;top:3476;width:161;height:157" coordorigin="6136,3476" coordsize="161,157">
              <v:shape style="position:absolute;left:6136;top:3476;width:161;height:157" coordorigin="6136,3476" coordsize="161,157" path="m6196,3476l6147,3515,6136,3561,6141,3581,6183,3624,6232,3633,6253,3626,6271,3614,6285,3597,6294,3577,6297,3554,6296,3544,6247,3484,6196,3476xe" filled="t" fillcolor="#ED1C24" stroked="f">
                <v:path arrowok="t"/>
                <v:fill type="solid"/>
              </v:shape>
            </v:group>
            <v:group style="position:absolute;left:7523;top:3056;width:161;height:157" coordorigin="7523,3056" coordsize="161,157">
              <v:shape style="position:absolute;left:7523;top:3056;width:161;height:157" coordorigin="7523,3056" coordsize="161,157" path="m7583,3056l7534,3095,7523,3140,7528,3160,7570,3204,7619,3212,7640,3205,7658,3193,7672,3176,7681,3156,7684,3134,7683,3123,7634,3063,7583,3056xe" filled="t" fillcolor="#ED1C24" stroked="f">
                <v:path arrowok="t"/>
                <v:fill type="solid"/>
              </v:shape>
            </v:group>
            <v:group style="position:absolute;left:4763;top:3253;width:161;height:157" coordorigin="4763,3253" coordsize="161,157">
              <v:shape style="position:absolute;left:4763;top:3253;width:161;height:157" coordorigin="4763,3253" coordsize="161,157" path="m4823,3253l4774,3292,4763,3338,4767,3358,4809,3401,4859,3410,4880,3403,4897,3390,4911,3374,4920,3354,4923,3331,4923,3320,4874,3261,4823,3253xe" filled="t" fillcolor="#ED1C24" stroked="f">
                <v:path arrowok="t"/>
                <v:fill type="solid"/>
              </v:shape>
            </v:group>
            <v:group style="position:absolute;left:3372;top:3824;width:161;height:157" coordorigin="3372,3824" coordsize="161,157">
              <v:shape style="position:absolute;left:3372;top:3824;width:161;height:157" coordorigin="3372,3824" coordsize="161,157" path="m3432,3824l3383,3863,3372,3909,3377,3928,3419,3972,3468,3981,3489,3974,3507,3961,3521,3944,3530,3924,3533,3902,3532,3891,3483,3832,3432,3824xe" filled="t" fillcolor="#ED1C24" stroked="f">
                <v:path arrowok="t"/>
                <v:fill type="solid"/>
              </v:shape>
            </v:group>
            <v:group style="position:absolute;left:1969;top:3554;width:161;height:157" coordorigin="1969,3554" coordsize="161,157">
              <v:shape style="position:absolute;left:1969;top:3554;width:161;height:157" coordorigin="1969,3554" coordsize="161,157" path="m2029,3554l1980,3593,1969,3639,1973,3659,2015,3702,2065,3711,2086,3704,2104,3691,2117,3675,2126,3655,2130,3632,2129,3622,2080,3562,2029,3554xe" filled="t" fillcolor="#ED1C24" stroked="f">
                <v:path arrowok="t"/>
                <v:fill type="solid"/>
              </v:shape>
            </v:group>
            <v:group style="position:absolute;left:7697;top:1162;width:117;height:132" coordorigin="7697,1162" coordsize="117,132">
              <v:shape style="position:absolute;left:7697;top:1162;width:117;height:132" coordorigin="7697,1162" coordsize="117,132" path="m7725,1162l7697,1162,7697,1294,7725,1294,7725,1250,7738,1236,7778,1294,7814,1294,7757,1216,7811,1162,7775,1162,7725,1216,7725,1162xe" filled="f" stroked="t" strokeweight=".253pt" strokecolor="#231F20">
                <v:path arrowok="t"/>
              </v:shape>
            </v:group>
            <v:group style="position:absolute;left:7826;top:1196;width:90;height:98" coordorigin="7826,1196" coordsize="90,98">
              <v:shape style="position:absolute;left:7826;top:1196;width:90;height:98" coordorigin="7826,1196" coordsize="90,98" path="m7851,1196l7826,1196,7826,1294,7853,1294,7890,1232,7890,1294,7916,1294,7916,1196,7888,1196,7851,1259,7851,1196xe" filled="f" stroked="t" strokeweight=".253pt" strokecolor="#231F20">
                <v:path arrowok="t"/>
              </v:shape>
            </v:group>
            <v:group style="position:absolute;left:7930;top:1196;width:84;height:98" coordorigin="7930,1196" coordsize="84,98">
              <v:shape style="position:absolute;left:7930;top:1196;width:84;height:98" coordorigin="7930,1196" coordsize="84,98" path="m7985,1294l7985,1217,8014,1217,8014,1196,7930,1196,7930,1217,7959,1217,7959,1294,7985,1294xe" filled="f" stroked="t" strokeweight=".253pt" strokecolor="#231F20">
                <v:path arrowok="t"/>
              </v:shape>
            </v:group>
            <v:group style="position:absolute;left:8027;top:1194;width:88;height:100" coordorigin="8027,1194" coordsize="88,100">
              <v:shape style="position:absolute;left:8027;top:1194;width:88;height:100" coordorigin="8027,1194" coordsize="88,100" path="m8051,1228l8052,1223,8054,1215,8067,1215,8074,1215,8084,1215,8084,1226,8084,1231,8080,1234,8069,1235,8045,1240,8029,1252,8030,1281,8040,1294,8068,1293,8082,1286,8085,1288,8086,1290,8087,1294,8115,1294,8115,1290,8112,1289,8109,1287,8109,1275,8109,1222,8099,1201,8078,1194,8054,1196,8036,1205,8027,1225,8051,1228xe" filled="f" stroked="t" strokeweight=".253pt" strokecolor="#231F20">
                <v:path arrowok="t"/>
              </v:shape>
            </v:group>
            <v:group style="position:absolute;left:8049;top:1247;width:35;height:32" coordorigin="8049,1247" coordsize="35,32">
              <v:shape style="position:absolute;left:8049;top:1247;width:35;height:32" coordorigin="8049,1247" coordsize="35,32" path="m8084,1247l8084,1259,8084,1271,8072,1279,8061,1279,8056,1279,8049,1276,8049,1267,8049,1256,8057,1254,8067,1252,8077,1250,8081,1249,8084,1247xe" filled="f" stroked="t" strokeweight=".253pt" strokecolor="#231F20">
                <v:path arrowok="t"/>
              </v:shape>
            </v:group>
            <v:group style="position:absolute;left:8131;top:1196;width:90;height:98" coordorigin="8131,1196" coordsize="90,98">
              <v:shape style="position:absolute;left:8131;top:1196;width:90;height:98" coordorigin="8131,1196" coordsize="90,98" path="m8157,1196l8131,1196,8131,1294,8159,1294,8196,1232,8196,1294,8222,1294,8222,1196,8194,1196,8157,1259,8157,1196xe" filled="f" stroked="t" strokeweight=".253pt" strokecolor="#231F20">
                <v:path arrowok="t"/>
              </v:shape>
            </v:group>
            <v:group style="position:absolute;left:8149;top:1156;width:62;height:27" coordorigin="8149,1156" coordsize="62,27">
              <v:shape style="position:absolute;left:8149;top:1156;width:62;height:27" coordorigin="8149,1156" coordsize="62,27" path="m8199,1156l8197,1168,8188,1169,8179,1169,8164,1169,8162,1161,8161,1156,8149,1156,8150,1164,8154,1183,8178,1183,8204,1174,8211,1158,8199,1156xe" filled="f" stroked="t" strokeweight=".253pt" strokecolor="#231F2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1,30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240" w:lineRule="exact" w:before="1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after="0" w:line="240" w:lineRule="exact"/>
        <w:rPr>
          <w:sz w:val="24"/>
          <w:szCs w:val="24"/>
        </w:rPr>
        <w:sectPr>
          <w:headerReference w:type="even" r:id="rId136"/>
          <w:headerReference w:type="default" r:id="rId137"/>
          <w:footerReference w:type="even" r:id="rId138"/>
          <w:pgSz w:w="9355" w:h="13620"/>
          <w:pgMar w:header="775" w:footer="0" w:top="1180" w:bottom="280" w:left="520" w:right="620"/>
          <w:pgNumType w:start="74"/>
        </w:sectPr>
      </w:pPr>
    </w:p>
    <w:p>
      <w:pPr>
        <w:spacing w:line="100" w:lineRule="exact" w:before="8"/>
        <w:rPr>
          <w:sz w:val="10"/>
          <w:szCs w:val="10"/>
        </w:rPr>
      </w:pPr>
      <w:r>
        <w:rPr>
          <w:sz w:val="10"/>
          <w:szCs w:val="10"/>
        </w:rPr>
      </w:r>
    </w:p>
    <w:p>
      <w:pPr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1,25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80" w:lineRule="exact" w:before="4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1,20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2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1,15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70" w:lineRule="exact" w:before="1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1,10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6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1,05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8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1,00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0,95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0" w:lineRule="exact" w:before="5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0,90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before="78"/>
        <w:ind w:left="0" w:right="417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b/>
          <w:bCs/>
          <w:color w:val="871623"/>
          <w:w w:val="100"/>
          <w:sz w:val="18"/>
          <w:szCs w:val="18"/>
        </w:rPr>
        <w:t>Турция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9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30" w:lineRule="auto"/>
        <w:ind w:left="6276" w:right="480" w:firstLine="7"/>
        <w:jc w:val="both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F9ED32"/>
          <w:w w:val="105"/>
          <w:sz w:val="18"/>
          <w:szCs w:val="18"/>
        </w:rPr>
        <w:t>Китай</w:t>
      </w:r>
      <w:r>
        <w:rPr>
          <w:rFonts w:ascii="Arial" w:hAnsi="Arial" w:cs="Arial" w:eastAsia="Arial"/>
          <w:b/>
          <w:bCs/>
          <w:color w:val="F9ED32"/>
          <w:w w:val="10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00A650"/>
          <w:w w:val="100"/>
          <w:sz w:val="18"/>
          <w:szCs w:val="18"/>
        </w:rPr>
        <w:t>Индия</w:t>
      </w:r>
      <w:r>
        <w:rPr>
          <w:rFonts w:ascii="Arial" w:hAnsi="Arial" w:cs="Arial" w:eastAsia="Arial"/>
          <w:b/>
          <w:bCs/>
          <w:color w:val="00A650"/>
          <w:w w:val="101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006738"/>
          <w:w w:val="105"/>
          <w:sz w:val="18"/>
          <w:szCs w:val="18"/>
        </w:rPr>
        <w:t>Иран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00" w:lineRule="exact" w:before="5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2" w:lineRule="auto"/>
        <w:ind w:left="6297" w:right="335" w:hanging="23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00A79D"/>
          <w:w w:val="100"/>
          <w:sz w:val="18"/>
          <w:szCs w:val="18"/>
        </w:rPr>
        <w:t>Польша</w:t>
      </w:r>
      <w:r>
        <w:rPr>
          <w:rFonts w:ascii="Arial" w:hAnsi="Arial" w:cs="Arial" w:eastAsia="Arial"/>
          <w:b/>
          <w:bCs/>
          <w:color w:val="00A79D"/>
          <w:w w:val="101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7AAE1"/>
          <w:w w:val="100"/>
          <w:sz w:val="18"/>
          <w:szCs w:val="18"/>
        </w:rPr>
        <w:t>Мир</w:t>
      </w:r>
      <w:r>
        <w:rPr>
          <w:rFonts w:ascii="Arial" w:hAnsi="Arial" w:cs="Arial" w:eastAsia="Arial"/>
          <w:b/>
          <w:bCs/>
          <w:color w:val="27AAE1"/>
          <w:w w:val="101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FBB040"/>
          <w:w w:val="100"/>
          <w:sz w:val="18"/>
          <w:szCs w:val="18"/>
        </w:rPr>
        <w:t>США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64" w:lineRule="auto"/>
        <w:ind w:left="6314" w:right="117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6D6E71"/>
          <w:w w:val="95"/>
          <w:sz w:val="18"/>
          <w:szCs w:val="18"/>
        </w:rPr>
        <w:t>Новые</w:t>
      </w:r>
      <w:r>
        <w:rPr>
          <w:rFonts w:ascii="Arial" w:hAnsi="Arial" w:cs="Arial" w:eastAsia="Arial"/>
          <w:b/>
          <w:bCs/>
          <w:color w:val="6D6E71"/>
          <w:w w:val="92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6D6E71"/>
          <w:w w:val="95"/>
          <w:sz w:val="18"/>
          <w:szCs w:val="18"/>
        </w:rPr>
        <w:t>страны</w:t>
      </w:r>
      <w:r>
        <w:rPr>
          <w:rFonts w:ascii="Arial" w:hAnsi="Arial" w:cs="Arial" w:eastAsia="Arial"/>
          <w:b/>
          <w:bCs/>
          <w:color w:val="6D6E71"/>
          <w:spacing w:val="-17"/>
          <w:w w:val="9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6D6E71"/>
          <w:w w:val="95"/>
          <w:sz w:val="18"/>
          <w:szCs w:val="18"/>
        </w:rPr>
        <w:t>ЕС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92" w:lineRule="auto" w:before="37"/>
        <w:ind w:left="6314" w:right="131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ED1C24"/>
          <w:w w:val="95"/>
          <w:sz w:val="18"/>
          <w:szCs w:val="18"/>
        </w:rPr>
        <w:t>Россия</w:t>
      </w:r>
      <w:r>
        <w:rPr>
          <w:rFonts w:ascii="Arial" w:hAnsi="Arial" w:cs="Arial" w:eastAsia="Arial"/>
          <w:b/>
          <w:bCs/>
          <w:color w:val="ED1C24"/>
          <w:w w:val="97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B3890"/>
          <w:w w:val="95"/>
          <w:sz w:val="18"/>
          <w:szCs w:val="18"/>
        </w:rPr>
        <w:t>Старые</w:t>
      </w:r>
      <w:r>
        <w:rPr>
          <w:rFonts w:ascii="Arial" w:hAnsi="Arial" w:cs="Arial" w:eastAsia="Arial"/>
          <w:b/>
          <w:bCs/>
          <w:color w:val="2B3890"/>
          <w:w w:val="92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B3890"/>
          <w:w w:val="95"/>
          <w:sz w:val="18"/>
          <w:szCs w:val="18"/>
        </w:rPr>
        <w:t>страны</w:t>
      </w:r>
      <w:r>
        <w:rPr>
          <w:rFonts w:ascii="Arial" w:hAnsi="Arial" w:cs="Arial" w:eastAsia="Arial"/>
          <w:b/>
          <w:bCs/>
          <w:color w:val="2B3890"/>
          <w:spacing w:val="-29"/>
          <w:w w:val="95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B3890"/>
          <w:w w:val="95"/>
          <w:sz w:val="18"/>
          <w:szCs w:val="18"/>
        </w:rPr>
        <w:t>ЕС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line="130" w:lineRule="exact" w:before="3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1847" w:val="left" w:leader="none"/>
          <w:tab w:pos="3226" w:val="left" w:leader="none"/>
          <w:tab w:pos="4610" w:val="left" w:leader="none"/>
          <w:tab w:pos="5997" w:val="left" w:leader="none"/>
        </w:tabs>
        <w:ind w:left="443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color w:val="231F20"/>
          <w:w w:val="100"/>
          <w:sz w:val="18"/>
          <w:szCs w:val="18"/>
        </w:rPr>
        <w:t>2019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2020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2021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2022</w:t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ab/>
      </w:r>
      <w:r>
        <w:rPr>
          <w:rFonts w:ascii="Arial" w:hAnsi="Arial" w:cs="Arial" w:eastAsia="Arial"/>
          <w:color w:val="231F20"/>
          <w:w w:val="100"/>
          <w:sz w:val="18"/>
          <w:szCs w:val="18"/>
        </w:rPr>
        <w:t>2023</w:t>
      </w:r>
      <w:r>
        <w:rPr>
          <w:rFonts w:ascii="Arial" w:hAnsi="Arial" w:cs="Arial" w:eastAsia="Arial"/>
          <w:color w:val="000000"/>
          <w:w w:val="100"/>
          <w:sz w:val="18"/>
          <w:szCs w:val="18"/>
        </w:rPr>
      </w:r>
    </w:p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9355" w:h="13620"/>
          <w:pgMar w:top="1340" w:bottom="280" w:left="520" w:right="620"/>
          <w:cols w:num="2" w:equalWidth="0">
            <w:col w:w="802" w:space="79"/>
            <w:col w:w="7334"/>
          </w:cols>
        </w:sectPr>
      </w:pPr>
    </w:p>
    <w:p>
      <w:pPr>
        <w:spacing w:line="150" w:lineRule="exact" w:before="1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50" w:lineRule="auto"/>
        <w:ind w:left="443" w:right="117" w:hanging="1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8</w:t>
      </w:r>
      <w:r>
        <w:rPr>
          <w:rFonts w:ascii="Arial" w:hAnsi="Arial" w:cs="Arial" w:eastAsia="Arial"/>
          <w:b/>
          <w:bCs/>
          <w:color w:val="231F20"/>
          <w:spacing w:val="-19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12"/>
          <w:w w:val="95"/>
          <w:sz w:val="24"/>
          <w:szCs w:val="24"/>
        </w:rPr>
        <w:t>1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8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С,</w:t>
      </w:r>
      <w:r>
        <w:rPr>
          <w:rFonts w:ascii="Arial" w:hAnsi="Arial" w:cs="Arial" w:eastAsia="Arial"/>
          <w:color w:val="231F20"/>
          <w:w w:val="78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2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ц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5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20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,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-</w:t>
      </w:r>
      <w:r>
        <w:rPr>
          <w:rFonts w:ascii="Arial" w:hAnsi="Arial" w:cs="Arial" w:eastAsia="Arial"/>
          <w:color w:val="231F20"/>
          <w:w w:val="92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з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я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2"/>
          <w:w w:val="95"/>
          <w:sz w:val="24"/>
          <w:szCs w:val="24"/>
        </w:rPr>
        <w:t>(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3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б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к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)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00" w:lineRule="exact" w:before="11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left="443" w:right="117" w:firstLine="283"/>
        <w:jc w:val="both"/>
      </w:pPr>
      <w:r>
        <w:rPr>
          <w:color w:val="231F20"/>
          <w:spacing w:val="-2"/>
          <w:w w:val="100"/>
        </w:rPr>
        <w:t>Сравни</w:t>
      </w:r>
      <w:r>
        <w:rPr>
          <w:color w:val="231F20"/>
          <w:w w:val="100"/>
        </w:rPr>
        <w:t>м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2"/>
          <w:w w:val="100"/>
        </w:rPr>
        <w:t>рос</w:t>
      </w:r>
      <w:r>
        <w:rPr>
          <w:color w:val="231F20"/>
          <w:w w:val="100"/>
        </w:rPr>
        <w:t>т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1"/>
          <w:w w:val="100"/>
        </w:rPr>
        <w:t>ВВ</w:t>
      </w:r>
      <w:r>
        <w:rPr>
          <w:color w:val="231F20"/>
          <w:w w:val="100"/>
        </w:rPr>
        <w:t>П</w:t>
      </w:r>
      <w:r>
        <w:rPr>
          <w:color w:val="231F20"/>
          <w:spacing w:val="-54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1"/>
          <w:w w:val="100"/>
        </w:rPr>
        <w:t>Росси</w:t>
      </w:r>
      <w:r>
        <w:rPr>
          <w:color w:val="231F20"/>
          <w:w w:val="100"/>
        </w:rPr>
        <w:t>и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2"/>
          <w:w w:val="100"/>
        </w:rPr>
        <w:t>ковидны</w:t>
      </w:r>
      <w:r>
        <w:rPr>
          <w:color w:val="231F20"/>
          <w:w w:val="100"/>
        </w:rPr>
        <w:t>е</w:t>
      </w:r>
      <w:r>
        <w:rPr>
          <w:color w:val="231F20"/>
          <w:spacing w:val="-54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2"/>
          <w:w w:val="100"/>
        </w:rPr>
        <w:t>послековидные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2"/>
          <w:w w:val="100"/>
        </w:rPr>
        <w:t>г</w:t>
      </w:r>
      <w:r>
        <w:rPr>
          <w:color w:val="231F20"/>
          <w:spacing w:val="-3"/>
          <w:w w:val="100"/>
        </w:rPr>
        <w:t>о</w:t>
      </w:r>
      <w:r>
        <w:rPr>
          <w:color w:val="231F20"/>
          <w:spacing w:val="-3"/>
          <w:w w:val="100"/>
        </w:rPr>
        <w:t>д</w:t>
      </w:r>
      <w:r>
        <w:rPr>
          <w:color w:val="231F20"/>
          <w:w w:val="100"/>
        </w:rPr>
        <w:t>ы</w:t>
      </w:r>
      <w:r>
        <w:rPr>
          <w:color w:val="231F20"/>
          <w:spacing w:val="-56"/>
          <w:w w:val="100"/>
        </w:rPr>
        <w:t> </w:t>
      </w:r>
      <w:r>
        <w:rPr>
          <w:color w:val="231F20"/>
          <w:spacing w:val="-2"/>
          <w:w w:val="100"/>
        </w:rPr>
        <w:t>(</w:t>
      </w:r>
      <w:r>
        <w:rPr>
          <w:color w:val="231F20"/>
          <w:spacing w:val="-3"/>
          <w:w w:val="100"/>
        </w:rPr>
        <w:t>2</w:t>
      </w:r>
      <w:r>
        <w:rPr>
          <w:color w:val="231F20"/>
          <w:spacing w:val="-3"/>
          <w:w w:val="100"/>
        </w:rPr>
        <w:t>0</w:t>
      </w:r>
      <w:r>
        <w:rPr>
          <w:color w:val="231F20"/>
          <w:spacing w:val="-3"/>
          <w:w w:val="100"/>
        </w:rPr>
        <w:t>2</w:t>
      </w:r>
      <w:r>
        <w:rPr>
          <w:color w:val="231F20"/>
          <w:spacing w:val="-3"/>
          <w:w w:val="100"/>
        </w:rPr>
        <w:t>0</w:t>
      </w:r>
      <w:r>
        <w:rPr>
          <w:color w:val="231F20"/>
          <w:spacing w:val="-2"/>
          <w:w w:val="100"/>
        </w:rPr>
        <w:t>–</w:t>
      </w:r>
      <w:r>
        <w:rPr>
          <w:color w:val="231F20"/>
          <w:spacing w:val="-3"/>
          <w:w w:val="100"/>
        </w:rPr>
        <w:t>2</w:t>
      </w:r>
      <w:r>
        <w:rPr>
          <w:color w:val="231F20"/>
          <w:spacing w:val="-3"/>
          <w:w w:val="100"/>
        </w:rPr>
        <w:t>0</w:t>
      </w:r>
      <w:r>
        <w:rPr>
          <w:color w:val="231F20"/>
          <w:spacing w:val="-3"/>
          <w:w w:val="100"/>
        </w:rPr>
        <w:t>2</w:t>
      </w:r>
      <w:r>
        <w:rPr>
          <w:color w:val="231F20"/>
          <w:spacing w:val="-3"/>
          <w:w w:val="100"/>
        </w:rPr>
        <w:t>2</w:t>
      </w:r>
      <w:r>
        <w:rPr>
          <w:color w:val="231F20"/>
          <w:w w:val="100"/>
        </w:rPr>
        <w:t>)</w:t>
      </w:r>
      <w:r>
        <w:rPr>
          <w:color w:val="231F20"/>
          <w:spacing w:val="-55"/>
          <w:w w:val="100"/>
        </w:rPr>
        <w:t> </w:t>
      </w:r>
      <w:r>
        <w:rPr>
          <w:color w:val="231F20"/>
          <w:w w:val="100"/>
        </w:rPr>
        <w:t>с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2"/>
          <w:w w:val="100"/>
        </w:rPr>
        <w:t>п</w:t>
      </w:r>
      <w:r>
        <w:rPr>
          <w:color w:val="231F20"/>
          <w:spacing w:val="-3"/>
          <w:w w:val="100"/>
        </w:rPr>
        <w:t>о</w:t>
      </w:r>
      <w:r>
        <w:rPr>
          <w:color w:val="231F20"/>
          <w:spacing w:val="-2"/>
          <w:w w:val="100"/>
        </w:rPr>
        <w:t>к</w:t>
      </w:r>
      <w:r>
        <w:rPr>
          <w:color w:val="231F20"/>
          <w:spacing w:val="-3"/>
          <w:w w:val="100"/>
        </w:rPr>
        <w:t>а</w:t>
      </w:r>
      <w:r>
        <w:rPr>
          <w:color w:val="231F20"/>
          <w:spacing w:val="-3"/>
          <w:w w:val="100"/>
        </w:rPr>
        <w:t>з</w:t>
      </w:r>
      <w:r>
        <w:rPr>
          <w:color w:val="231F20"/>
          <w:spacing w:val="-3"/>
          <w:w w:val="100"/>
        </w:rPr>
        <w:t>а</w:t>
      </w:r>
      <w:r>
        <w:rPr>
          <w:color w:val="231F20"/>
          <w:spacing w:val="-2"/>
          <w:w w:val="100"/>
        </w:rPr>
        <w:t>т</w:t>
      </w:r>
      <w:r>
        <w:rPr>
          <w:color w:val="231F20"/>
          <w:spacing w:val="-3"/>
          <w:w w:val="100"/>
        </w:rPr>
        <w:t>е</w:t>
      </w:r>
      <w:r>
        <w:rPr>
          <w:color w:val="231F20"/>
          <w:spacing w:val="-3"/>
          <w:w w:val="100"/>
        </w:rPr>
        <w:t>л</w:t>
      </w:r>
      <w:r>
        <w:rPr>
          <w:color w:val="231F20"/>
          <w:spacing w:val="-2"/>
          <w:w w:val="100"/>
        </w:rPr>
        <w:t>я</w:t>
      </w:r>
      <w:r>
        <w:rPr>
          <w:color w:val="231F20"/>
          <w:spacing w:val="-3"/>
          <w:w w:val="100"/>
        </w:rPr>
        <w:t>м</w:t>
      </w:r>
      <w:r>
        <w:rPr>
          <w:color w:val="231F20"/>
          <w:w w:val="100"/>
        </w:rPr>
        <w:t>и</w:t>
      </w:r>
      <w:r>
        <w:rPr>
          <w:color w:val="231F20"/>
          <w:spacing w:val="-56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2"/>
          <w:w w:val="100"/>
        </w:rPr>
        <w:t>П</w:t>
      </w:r>
      <w:r>
        <w:rPr>
          <w:color w:val="231F20"/>
          <w:spacing w:val="-3"/>
          <w:w w:val="100"/>
        </w:rPr>
        <w:t>о</w:t>
      </w:r>
      <w:r>
        <w:rPr>
          <w:color w:val="231F20"/>
          <w:spacing w:val="-3"/>
          <w:w w:val="100"/>
        </w:rPr>
        <w:t>л</w:t>
      </w:r>
      <w:r>
        <w:rPr>
          <w:color w:val="231F20"/>
          <w:spacing w:val="-3"/>
          <w:w w:val="100"/>
        </w:rPr>
        <w:t>ь</w:t>
      </w:r>
      <w:r>
        <w:rPr>
          <w:color w:val="231F20"/>
          <w:spacing w:val="-2"/>
          <w:w w:val="100"/>
        </w:rPr>
        <w:t>ш</w:t>
      </w:r>
      <w:r>
        <w:rPr>
          <w:color w:val="231F20"/>
          <w:spacing w:val="-3"/>
          <w:w w:val="100"/>
        </w:rPr>
        <w:t>е</w:t>
      </w:r>
      <w:r>
        <w:rPr>
          <w:color w:val="231F20"/>
          <w:w w:val="100"/>
        </w:rPr>
        <w:t>,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2"/>
          <w:w w:val="100"/>
        </w:rPr>
        <w:t>Н</w:t>
      </w:r>
      <w:r>
        <w:rPr>
          <w:color w:val="231F20"/>
          <w:spacing w:val="-3"/>
          <w:w w:val="100"/>
        </w:rPr>
        <w:t>о</w:t>
      </w:r>
      <w:r>
        <w:rPr>
          <w:color w:val="231F20"/>
          <w:spacing w:val="-3"/>
          <w:w w:val="100"/>
        </w:rPr>
        <w:t>в</w:t>
      </w:r>
      <w:r>
        <w:rPr>
          <w:color w:val="231F20"/>
          <w:spacing w:val="-2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spacing w:val="-56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55"/>
          <w:w w:val="100"/>
        </w:rPr>
        <w:t> </w:t>
      </w:r>
      <w:r>
        <w:rPr>
          <w:color w:val="231F20"/>
          <w:spacing w:val="-2"/>
          <w:w w:val="100"/>
        </w:rPr>
        <w:t>С</w:t>
      </w:r>
      <w:r>
        <w:rPr>
          <w:color w:val="231F20"/>
          <w:spacing w:val="-2"/>
          <w:w w:val="100"/>
        </w:rPr>
        <w:t>т</w:t>
      </w:r>
      <w:r>
        <w:rPr>
          <w:color w:val="231F20"/>
          <w:spacing w:val="-3"/>
          <w:w w:val="100"/>
        </w:rPr>
        <w:t>а</w:t>
      </w:r>
      <w:r>
        <w:rPr>
          <w:color w:val="231F20"/>
          <w:spacing w:val="-3"/>
          <w:w w:val="100"/>
        </w:rPr>
        <w:t>р</w:t>
      </w:r>
      <w:r>
        <w:rPr>
          <w:color w:val="231F20"/>
          <w:spacing w:val="-2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w w:val="101"/>
        </w:rPr>
        <w:t> </w:t>
      </w:r>
      <w:r>
        <w:rPr>
          <w:color w:val="231F20"/>
          <w:w w:val="100"/>
        </w:rPr>
        <w:t>странах</w:t>
      </w:r>
      <w:r>
        <w:rPr>
          <w:color w:val="231F20"/>
          <w:spacing w:val="5"/>
          <w:w w:val="100"/>
        </w:rPr>
        <w:t> </w:t>
      </w:r>
      <w:r>
        <w:rPr>
          <w:color w:val="231F20"/>
          <w:w w:val="100"/>
        </w:rPr>
        <w:t>ЕС,</w:t>
      </w:r>
      <w:r>
        <w:rPr>
          <w:color w:val="231F20"/>
          <w:spacing w:val="5"/>
          <w:w w:val="100"/>
        </w:rPr>
        <w:t> </w:t>
      </w:r>
      <w:r>
        <w:rPr>
          <w:color w:val="231F20"/>
          <w:w w:val="100"/>
        </w:rPr>
        <w:t>Мире</w:t>
      </w:r>
      <w:r>
        <w:rPr>
          <w:color w:val="231F20"/>
          <w:spacing w:val="5"/>
          <w:w w:val="100"/>
        </w:rPr>
        <w:t> </w:t>
      </w:r>
      <w:r>
        <w:rPr>
          <w:color w:val="231F20"/>
          <w:w w:val="100"/>
        </w:rPr>
        <w:t>(в</w:t>
      </w:r>
      <w:r>
        <w:rPr>
          <w:color w:val="231F20"/>
          <w:spacing w:val="5"/>
          <w:w w:val="100"/>
        </w:rPr>
        <w:t> </w:t>
      </w:r>
      <w:r>
        <w:rPr>
          <w:color w:val="231F20"/>
          <w:w w:val="100"/>
        </w:rPr>
        <w:t>целом),</w:t>
      </w:r>
      <w:r>
        <w:rPr>
          <w:color w:val="231F20"/>
          <w:spacing w:val="5"/>
          <w:w w:val="100"/>
        </w:rPr>
        <w:t> </w:t>
      </w:r>
      <w:r>
        <w:rPr>
          <w:color w:val="231F20"/>
          <w:w w:val="100"/>
        </w:rPr>
        <w:t>США,</w:t>
      </w:r>
      <w:r>
        <w:rPr>
          <w:color w:val="231F20"/>
          <w:spacing w:val="5"/>
          <w:w w:val="100"/>
        </w:rPr>
        <w:t> </w:t>
      </w:r>
      <w:r>
        <w:rPr>
          <w:color w:val="231F20"/>
          <w:w w:val="100"/>
        </w:rPr>
        <w:t>Китае,</w:t>
      </w:r>
      <w:r>
        <w:rPr>
          <w:color w:val="231F20"/>
          <w:spacing w:val="5"/>
          <w:w w:val="100"/>
        </w:rPr>
        <w:t> </w:t>
      </w:r>
      <w:r>
        <w:rPr>
          <w:color w:val="231F20"/>
          <w:w w:val="100"/>
        </w:rPr>
        <w:t>Индии,</w:t>
      </w:r>
      <w:r>
        <w:rPr>
          <w:color w:val="231F20"/>
          <w:spacing w:val="5"/>
          <w:w w:val="100"/>
        </w:rPr>
        <w:t> </w:t>
      </w:r>
      <w:r>
        <w:rPr>
          <w:color w:val="231F20"/>
          <w:w w:val="100"/>
        </w:rPr>
        <w:t>Турции,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type w:val="continuous"/>
          <w:pgSz w:w="9355" w:h="13620"/>
          <w:pgMar w:top="134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49"/>
        <w:jc w:val="left"/>
      </w:pPr>
      <w:r>
        <w:rPr>
          <w:color w:val="231F20"/>
          <w:spacing w:val="-1"/>
          <w:w w:val="95"/>
        </w:rPr>
        <w:t>И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�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Д</w:t>
      </w:r>
      <w:r>
        <w:rPr>
          <w:color w:val="231F20"/>
          <w:spacing w:val="-1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э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п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2"/>
          <w:w w:val="95"/>
        </w:rPr>
        <w:t>в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2"/>
          <w:w w:val="95"/>
        </w:rPr>
        <w:t>д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м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2"/>
          <w:w w:val="95"/>
        </w:rPr>
        <w:t>ч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В</w:t>
      </w:r>
      <w:r>
        <w:rPr>
          <w:color w:val="231F20"/>
          <w:spacing w:val="-1"/>
          <w:w w:val="95"/>
        </w:rPr>
        <w:t>В</w:t>
      </w:r>
      <w:r>
        <w:rPr>
          <w:color w:val="231F20"/>
          <w:w w:val="95"/>
        </w:rPr>
        <w:t>П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г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2"/>
          <w:w w:val="95"/>
        </w:rPr>
        <w:t>д</w:t>
      </w:r>
      <w:r>
        <w:rPr>
          <w:color w:val="231F20"/>
          <w:spacing w:val="-2"/>
          <w:w w:val="95"/>
        </w:rPr>
        <w:t>а</w:t>
      </w:r>
      <w:r>
        <w:rPr>
          <w:color w:val="231F20"/>
          <w:w w:val="95"/>
        </w:rPr>
        <w:t>м</w:t>
      </w:r>
      <w:r>
        <w:rPr>
          <w:color w:val="231F20"/>
          <w:spacing w:val="-4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1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w w:val="101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значениям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2019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0" w:firstLine="283"/>
        <w:jc w:val="both"/>
      </w:pPr>
      <w:r>
        <w:rPr>
          <w:color w:val="231F20"/>
          <w:w w:val="95"/>
        </w:rPr>
        <w:t>Видно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202</w:t>
      </w:r>
      <w:r>
        <w:rPr>
          <w:color w:val="231F20"/>
          <w:w w:val="95"/>
        </w:rPr>
        <w:t>2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5"/>
          <w:w w:val="80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отношени</w:t>
      </w:r>
      <w:r>
        <w:rPr>
          <w:color w:val="231F20"/>
          <w:w w:val="95"/>
        </w:rPr>
        <w:t>ю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201</w:t>
      </w:r>
      <w:r>
        <w:rPr>
          <w:color w:val="231F20"/>
          <w:w w:val="95"/>
        </w:rPr>
        <w:t>9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ВВ</w:t>
      </w:r>
      <w:r>
        <w:rPr>
          <w:color w:val="231F20"/>
          <w:w w:val="95"/>
        </w:rPr>
        <w:t>П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выро</w:t>
      </w:r>
      <w:r>
        <w:rPr>
          <w:color w:val="231F20"/>
          <w:w w:val="95"/>
        </w:rPr>
        <w:t>с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всег</w:t>
      </w:r>
      <w:r>
        <w:rPr>
          <w:color w:val="231F20"/>
          <w:w w:val="95"/>
        </w:rPr>
        <w:t>о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1,0%</w:t>
      </w:r>
      <w:r>
        <w:rPr>
          <w:color w:val="231F20"/>
          <w:w w:val="95"/>
        </w:rPr>
        <w:t>,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чт</w:t>
      </w:r>
      <w:r>
        <w:rPr>
          <w:color w:val="231F20"/>
          <w:w w:val="95"/>
        </w:rPr>
        <w:t>о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являетс</w:t>
      </w:r>
      <w:r>
        <w:rPr>
          <w:color w:val="231F20"/>
          <w:w w:val="95"/>
        </w:rPr>
        <w:t>я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худши</w:t>
      </w:r>
      <w:r>
        <w:rPr>
          <w:color w:val="231F20"/>
          <w:w w:val="95"/>
        </w:rPr>
        <w:t>м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показат</w:t>
      </w:r>
      <w:r>
        <w:rPr>
          <w:color w:val="231F20"/>
          <w:spacing w:val="-1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ле</w:t>
      </w:r>
      <w:r>
        <w:rPr>
          <w:color w:val="231F20"/>
          <w:w w:val="95"/>
        </w:rPr>
        <w:t>м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сравнени</w:t>
      </w:r>
      <w:r>
        <w:rPr>
          <w:color w:val="231F20"/>
          <w:w w:val="95"/>
        </w:rPr>
        <w:t>ю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Польше</w:t>
      </w:r>
      <w:r>
        <w:rPr>
          <w:color w:val="231F20"/>
          <w:w w:val="95"/>
        </w:rPr>
        <w:t>й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(10%)</w:t>
      </w:r>
      <w:r>
        <w:rPr>
          <w:color w:val="231F20"/>
          <w:w w:val="95"/>
        </w:rPr>
        <w:t>,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Новым</w:t>
      </w:r>
      <w:r>
        <w:rPr>
          <w:color w:val="231F20"/>
          <w:w w:val="95"/>
        </w:rPr>
        <w:t>и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Старыми</w:t>
      </w:r>
      <w:r>
        <w:rPr>
          <w:color w:val="231F20"/>
          <w:spacing w:val="1"/>
          <w:w w:val="98"/>
        </w:rPr>
        <w:t> </w:t>
      </w:r>
      <w:r>
        <w:rPr>
          <w:color w:val="231F20"/>
          <w:spacing w:val="1"/>
          <w:w w:val="95"/>
        </w:rPr>
        <w:t>странам</w:t>
      </w:r>
      <w:r>
        <w:rPr>
          <w:color w:val="231F20"/>
          <w:w w:val="95"/>
        </w:rPr>
        <w:t>и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7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3</w:t>
      </w:r>
      <w:r>
        <w:rPr>
          <w:color w:val="231F20"/>
          <w:w w:val="95"/>
        </w:rPr>
        <w:t>%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соответственно)</w:t>
      </w:r>
      <w:r>
        <w:rPr>
          <w:color w:val="231F20"/>
          <w:w w:val="95"/>
        </w:rPr>
        <w:t>,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СШ</w:t>
      </w:r>
      <w:r>
        <w:rPr>
          <w:color w:val="231F20"/>
          <w:w w:val="95"/>
        </w:rPr>
        <w:t>А</w:t>
      </w:r>
      <w:r>
        <w:rPr>
          <w:color w:val="231F20"/>
          <w:spacing w:val="51"/>
          <w:w w:val="95"/>
        </w:rPr>
        <w:t> </w:t>
      </w:r>
      <w:r>
        <w:rPr>
          <w:color w:val="231F20"/>
          <w:w w:val="95"/>
        </w:rPr>
        <w:t>(5%)</w:t>
      </w:r>
      <w:r>
        <w:rPr>
          <w:color w:val="231F20"/>
          <w:w w:val="95"/>
        </w:rPr>
        <w:t>,</w:t>
      </w:r>
      <w:r>
        <w:rPr>
          <w:color w:val="231F20"/>
          <w:spacing w:val="51"/>
          <w:w w:val="95"/>
        </w:rPr>
        <w:t> </w:t>
      </w:r>
      <w:r>
        <w:rPr>
          <w:color w:val="231F20"/>
          <w:spacing w:val="1"/>
          <w:w w:val="95"/>
        </w:rPr>
        <w:t>Миром</w:t>
      </w:r>
      <w:r>
        <w:rPr>
          <w:color w:val="231F20"/>
          <w:spacing w:val="1"/>
          <w:w w:val="96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целом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(6%),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Индией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(10%),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Китаем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(14%)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и,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наконец,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Тур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цие</w:t>
      </w:r>
      <w:r>
        <w:rPr>
          <w:color w:val="231F20"/>
          <w:w w:val="95"/>
        </w:rPr>
        <w:t>й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росто</w:t>
      </w:r>
      <w:r>
        <w:rPr>
          <w:color w:val="231F20"/>
          <w:w w:val="95"/>
        </w:rPr>
        <w:t>м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20%(!)</w:t>
      </w:r>
      <w:r>
        <w:rPr>
          <w:color w:val="231F20"/>
          <w:w w:val="95"/>
        </w:rPr>
        <w:t>�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ещ</w:t>
      </w:r>
      <w:r>
        <w:rPr>
          <w:color w:val="231F20"/>
          <w:w w:val="95"/>
        </w:rPr>
        <w:t>е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одн</w:t>
      </w:r>
      <w:r>
        <w:rPr>
          <w:color w:val="231F20"/>
          <w:w w:val="95"/>
        </w:rPr>
        <w:t>о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1"/>
          <w:w w:val="95"/>
        </w:rPr>
        <w:t>подтверждени</w:t>
      </w:r>
      <w:r>
        <w:rPr>
          <w:color w:val="231F20"/>
          <w:w w:val="95"/>
        </w:rPr>
        <w:t>е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1"/>
          <w:w w:val="95"/>
        </w:rPr>
        <w:t>соци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ально-экономическог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32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неблагополучи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я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неэффективности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6"/>
        </w:rPr>
        <w:t> </w:t>
      </w:r>
      <w:r>
        <w:rPr>
          <w:color w:val="231F20"/>
          <w:w w:val="90"/>
        </w:rPr>
        <w:t>государственного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управления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стране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90" w:lineRule="exact" w:before="7"/>
        <w:rPr>
          <w:sz w:val="19"/>
          <w:szCs w:val="19"/>
        </w:rPr>
      </w:pPr>
      <w:r>
        <w:rPr>
          <w:sz w:val="19"/>
          <w:szCs w:val="19"/>
        </w:rPr>
      </w:r>
    </w:p>
    <w:p>
      <w:pPr>
        <w:pStyle w:val="Heading4"/>
        <w:spacing w:line="250" w:lineRule="auto"/>
        <w:ind w:right="499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1"/>
          <w:w w:val="95"/>
        </w:rPr>
        <w:t>П</w:t>
      </w:r>
      <w:r>
        <w:rPr>
          <w:rFonts w:ascii="Arial" w:hAnsi="Arial" w:cs="Arial" w:eastAsia="Arial"/>
          <w:color w:val="231F20"/>
          <w:w w:val="95"/>
        </w:rPr>
        <w:t>ре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spacing w:val="-2"/>
          <w:w w:val="95"/>
        </w:rPr>
        <w:t>д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2"/>
          <w:w w:val="95"/>
        </w:rPr>
        <w:t>л</w:t>
      </w:r>
      <w:r>
        <w:rPr>
          <w:rFonts w:ascii="Arial" w:hAnsi="Arial" w:cs="Arial" w:eastAsia="Arial"/>
          <w:color w:val="231F20"/>
          <w:spacing w:val="1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ние</w:t>
      </w:r>
      <w:r>
        <w:rPr>
          <w:rFonts w:ascii="Arial" w:hAnsi="Arial" w:cs="Arial" w:eastAsia="Arial"/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к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ро</w:t>
      </w:r>
      <w:r>
        <w:rPr>
          <w:rFonts w:ascii="Arial" w:hAnsi="Arial" w:cs="Arial" w:eastAsia="Arial"/>
          <w:color w:val="231F20"/>
          <w:w w:val="95"/>
        </w:rPr>
        <w:t>н</w:t>
      </w:r>
      <w:r>
        <w:rPr>
          <w:rFonts w:ascii="Arial" w:hAnsi="Arial" w:cs="Arial" w:eastAsia="Arial"/>
          <w:color w:val="231F20"/>
          <w:spacing w:val="-1"/>
          <w:w w:val="95"/>
        </w:rPr>
        <w:t>а</w:t>
      </w:r>
      <w:r>
        <w:rPr>
          <w:rFonts w:ascii="Arial" w:hAnsi="Arial" w:cs="Arial" w:eastAsia="Arial"/>
          <w:color w:val="231F20"/>
          <w:w w:val="95"/>
        </w:rPr>
        <w:t>в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-6"/>
          <w:w w:val="95"/>
        </w:rPr>
        <w:t>р</w:t>
      </w:r>
      <w:r>
        <w:rPr>
          <w:rFonts w:ascii="Arial" w:hAnsi="Arial" w:cs="Arial" w:eastAsia="Arial"/>
          <w:color w:val="231F20"/>
          <w:spacing w:val="-6"/>
          <w:w w:val="95"/>
        </w:rPr>
        <w:t>у</w:t>
      </w:r>
      <w:r>
        <w:rPr>
          <w:rFonts w:ascii="Arial" w:hAnsi="Arial" w:cs="Arial" w:eastAsia="Arial"/>
          <w:color w:val="231F20"/>
          <w:w w:val="95"/>
        </w:rPr>
        <w:t>с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spacing w:val="-1"/>
          <w:w w:val="95"/>
        </w:rPr>
        <w:t>о</w:t>
      </w:r>
      <w:r>
        <w:rPr>
          <w:rFonts w:ascii="Arial" w:hAnsi="Arial" w:cs="Arial" w:eastAsia="Arial"/>
          <w:color w:val="231F20"/>
          <w:w w:val="95"/>
        </w:rPr>
        <w:t>й</w:t>
      </w:r>
      <w:r>
        <w:rPr>
          <w:rFonts w:ascii="Arial" w:hAnsi="Arial" w:cs="Arial" w:eastAsia="Arial"/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п</w:t>
      </w:r>
      <w:r>
        <w:rPr>
          <w:rFonts w:ascii="Arial" w:hAnsi="Arial" w:cs="Arial" w:eastAsia="Arial"/>
          <w:color w:val="231F20"/>
          <w:spacing w:val="-1"/>
          <w:w w:val="95"/>
        </w:rPr>
        <w:t>а</w:t>
      </w:r>
      <w:r>
        <w:rPr>
          <w:rFonts w:ascii="Arial" w:hAnsi="Arial" w:cs="Arial" w:eastAsia="Arial"/>
          <w:color w:val="231F20"/>
          <w:spacing w:val="-1"/>
          <w:w w:val="95"/>
        </w:rPr>
        <w:t>н</w:t>
      </w:r>
      <w:r>
        <w:rPr>
          <w:rFonts w:ascii="Arial" w:hAnsi="Arial" w:cs="Arial" w:eastAsia="Arial"/>
          <w:color w:val="231F20"/>
          <w:spacing w:val="-2"/>
          <w:w w:val="95"/>
        </w:rPr>
        <w:t>д</w:t>
      </w:r>
      <w:r>
        <w:rPr>
          <w:rFonts w:ascii="Arial" w:hAnsi="Arial" w:cs="Arial" w:eastAsia="Arial"/>
          <w:color w:val="231F20"/>
          <w:w w:val="95"/>
        </w:rPr>
        <w:t>е</w:t>
      </w:r>
      <w:r>
        <w:rPr>
          <w:rFonts w:ascii="Arial" w:hAnsi="Arial" w:cs="Arial" w:eastAsia="Arial"/>
          <w:color w:val="231F20"/>
          <w:w w:val="95"/>
        </w:rPr>
        <w:t>мии</w:t>
      </w:r>
      <w:r>
        <w:rPr>
          <w:rFonts w:ascii="Arial" w:hAnsi="Arial" w:cs="Arial" w:eastAsia="Arial"/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в</w:t>
      </w:r>
      <w:r>
        <w:rPr>
          <w:rFonts w:ascii="Arial" w:hAnsi="Arial" w:cs="Arial" w:eastAsia="Arial"/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spacing w:val="-7"/>
          <w:w w:val="95"/>
        </w:rPr>
        <w:t>Р</w:t>
      </w:r>
      <w:r>
        <w:rPr>
          <w:rFonts w:ascii="Arial" w:hAnsi="Arial" w:cs="Arial" w:eastAsia="Arial"/>
          <w:color w:val="231F20"/>
          <w:w w:val="95"/>
        </w:rPr>
        <w:t>о</w:t>
      </w:r>
      <w:r>
        <w:rPr>
          <w:rFonts w:ascii="Arial" w:hAnsi="Arial" w:cs="Arial" w:eastAsia="Arial"/>
          <w:color w:val="231F20"/>
          <w:spacing w:val="-4"/>
          <w:w w:val="95"/>
        </w:rPr>
        <w:t>с</w:t>
      </w:r>
      <w:r>
        <w:rPr>
          <w:rFonts w:ascii="Arial" w:hAnsi="Arial" w:cs="Arial" w:eastAsia="Arial"/>
          <w:color w:val="231F20"/>
          <w:w w:val="95"/>
        </w:rPr>
        <w:t>с</w:t>
      </w:r>
      <w:r>
        <w:rPr>
          <w:rFonts w:ascii="Arial" w:hAnsi="Arial" w:cs="Arial" w:eastAsia="Arial"/>
          <w:color w:val="231F20"/>
          <w:w w:val="95"/>
        </w:rPr>
        <w:t>ии</w:t>
      </w:r>
      <w:r>
        <w:rPr>
          <w:rFonts w:ascii="Arial" w:hAnsi="Arial" w:cs="Arial" w:eastAsia="Arial"/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и</w:t>
      </w:r>
      <w:r>
        <w:rPr>
          <w:rFonts w:ascii="Arial" w:hAnsi="Arial" w:cs="Arial" w:eastAsia="Arial"/>
          <w:color w:val="231F20"/>
          <w:spacing w:val="-22"/>
          <w:w w:val="95"/>
        </w:rPr>
        <w:t> </w:t>
      </w:r>
      <w:r>
        <w:rPr>
          <w:rFonts w:ascii="Arial" w:hAnsi="Arial" w:cs="Arial" w:eastAsia="Arial"/>
          <w:color w:val="231F20"/>
          <w:w w:val="95"/>
        </w:rPr>
        <w:t>Мире</w:t>
      </w:r>
      <w:r>
        <w:rPr>
          <w:rFonts w:ascii="Arial" w:hAnsi="Arial" w:cs="Arial" w:eastAsia="Arial"/>
          <w:color w:val="231F20"/>
          <w:w w:val="98"/>
        </w:rPr>
        <w:t> </w:t>
      </w:r>
      <w:r>
        <w:rPr>
          <w:rFonts w:ascii="Arial" w:hAnsi="Arial" w:cs="Arial" w:eastAsia="Arial"/>
          <w:color w:val="231F20"/>
          <w:w w:val="95"/>
        </w:rPr>
        <w:t>в</w:t>
      </w:r>
      <w:r>
        <w:rPr>
          <w:rFonts w:ascii="Arial" w:hAnsi="Arial" w:cs="Arial" w:eastAsia="Arial"/>
          <w:color w:val="231F20"/>
          <w:spacing w:val="7"/>
          <w:w w:val="95"/>
        </w:rPr>
        <w:t> </w:t>
      </w:r>
      <w:r>
        <w:rPr>
          <w:rFonts w:ascii="Arial" w:hAnsi="Arial" w:cs="Arial" w:eastAsia="Arial"/>
          <w:color w:val="231F20"/>
          <w:spacing w:val="-3"/>
          <w:w w:val="95"/>
        </w:rPr>
        <w:t>2</w:t>
      </w:r>
      <w:r>
        <w:rPr>
          <w:rFonts w:ascii="Arial" w:hAnsi="Arial" w:cs="Arial" w:eastAsia="Arial"/>
          <w:color w:val="231F20"/>
          <w:spacing w:val="-7"/>
          <w:w w:val="95"/>
        </w:rPr>
        <w:t>0</w:t>
      </w:r>
      <w:r>
        <w:rPr>
          <w:rFonts w:ascii="Arial" w:hAnsi="Arial" w:cs="Arial" w:eastAsia="Arial"/>
          <w:color w:val="231F20"/>
          <w:spacing w:val="-3"/>
          <w:w w:val="95"/>
        </w:rPr>
        <w:t>2</w:t>
      </w:r>
      <w:r>
        <w:rPr>
          <w:rFonts w:ascii="Arial" w:hAnsi="Arial" w:cs="Arial" w:eastAsia="Arial"/>
          <w:color w:val="231F20"/>
          <w:spacing w:val="7"/>
          <w:w w:val="95"/>
        </w:rPr>
        <w:t>0</w:t>
      </w:r>
      <w:r>
        <w:rPr>
          <w:rFonts w:ascii="Arial" w:hAnsi="Arial" w:cs="Arial" w:eastAsia="Arial"/>
          <w:color w:val="231F20"/>
          <w:spacing w:val="-12"/>
          <w:w w:val="95"/>
        </w:rPr>
        <w:t>–</w:t>
      </w:r>
      <w:r>
        <w:rPr>
          <w:rFonts w:ascii="Arial" w:hAnsi="Arial" w:cs="Arial" w:eastAsia="Arial"/>
          <w:color w:val="231F20"/>
          <w:spacing w:val="-3"/>
          <w:w w:val="95"/>
        </w:rPr>
        <w:t>2</w:t>
      </w:r>
      <w:r>
        <w:rPr>
          <w:rFonts w:ascii="Arial" w:hAnsi="Arial" w:cs="Arial" w:eastAsia="Arial"/>
          <w:color w:val="231F20"/>
          <w:spacing w:val="-7"/>
          <w:w w:val="95"/>
        </w:rPr>
        <w:t>0</w:t>
      </w:r>
      <w:r>
        <w:rPr>
          <w:rFonts w:ascii="Arial" w:hAnsi="Arial" w:cs="Arial" w:eastAsia="Arial"/>
          <w:color w:val="231F20"/>
          <w:spacing w:val="-4"/>
          <w:w w:val="95"/>
        </w:rPr>
        <w:t>2</w:t>
      </w:r>
      <w:r>
        <w:rPr>
          <w:rFonts w:ascii="Arial" w:hAnsi="Arial" w:cs="Arial" w:eastAsia="Arial"/>
          <w:color w:val="231F20"/>
          <w:w w:val="95"/>
        </w:rPr>
        <w:t>2</w:t>
      </w:r>
      <w:r>
        <w:rPr>
          <w:rFonts w:ascii="Arial" w:hAnsi="Arial" w:cs="Arial" w:eastAsia="Arial"/>
          <w:color w:val="231F20"/>
          <w:spacing w:val="8"/>
          <w:w w:val="95"/>
        </w:rPr>
        <w:t> </w:t>
      </w:r>
      <w:r>
        <w:rPr>
          <w:rFonts w:ascii="Arial" w:hAnsi="Arial" w:cs="Arial" w:eastAsia="Arial"/>
          <w:color w:val="231F20"/>
          <w:spacing w:val="-2"/>
          <w:w w:val="95"/>
        </w:rPr>
        <w:t>г</w:t>
      </w:r>
      <w:r>
        <w:rPr>
          <w:rFonts w:ascii="Arial" w:hAnsi="Arial" w:cs="Arial" w:eastAsia="Arial"/>
          <w:color w:val="231F20"/>
          <w:spacing w:val="-21"/>
          <w:w w:val="95"/>
        </w:rPr>
        <w:t>г</w:t>
      </w:r>
      <w:r>
        <w:rPr>
          <w:rFonts w:ascii="Arial" w:hAnsi="Arial" w:cs="Arial" w:eastAsia="Arial"/>
          <w:color w:val="231F20"/>
          <w:w w:val="95"/>
        </w:rPr>
        <w:t>.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165" w:lineRule="auto" w:before="87"/>
        <w:ind w:right="443" w:firstLine="283"/>
        <w:jc w:val="both"/>
      </w:pPr>
      <w:r>
        <w:rPr>
          <w:color w:val="231F20"/>
          <w:w w:val="85"/>
        </w:rPr>
        <w:t>Россия</w:t>
      </w:r>
      <w:r>
        <w:rPr>
          <w:color w:val="231F20"/>
          <w:spacing w:val="58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2020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г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,</w:t>
      </w:r>
      <w:r>
        <w:rPr>
          <w:color w:val="231F20"/>
          <w:spacing w:val="58"/>
          <w:w w:val="85"/>
        </w:rPr>
        <w:t> </w:t>
      </w:r>
      <w:r>
        <w:rPr>
          <w:color w:val="231F20"/>
          <w:w w:val="85"/>
        </w:rPr>
        <w:t>по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сравнению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другими</w:t>
      </w:r>
      <w:r>
        <w:rPr>
          <w:color w:val="231F20"/>
          <w:spacing w:val="58"/>
          <w:w w:val="85"/>
        </w:rPr>
        <w:t> </w:t>
      </w:r>
      <w:r>
        <w:rPr>
          <w:color w:val="231F20"/>
          <w:w w:val="85"/>
        </w:rPr>
        <w:t>странами,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пр</w:t>
      </w:r>
      <w:r>
        <w:rPr>
          <w:color w:val="231F20"/>
          <w:spacing w:val="-1"/>
          <w:w w:val="85"/>
        </w:rPr>
        <w:t>е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одолел</w:t>
      </w:r>
      <w:r>
        <w:rPr>
          <w:color w:val="231F20"/>
          <w:w w:val="85"/>
        </w:rPr>
        <w:t>а</w:t>
      </w:r>
      <w:r>
        <w:rPr>
          <w:color w:val="231F20"/>
          <w:spacing w:val="58"/>
          <w:w w:val="85"/>
        </w:rPr>
        <w:t> </w:t>
      </w:r>
      <w:r>
        <w:rPr>
          <w:color w:val="231F20"/>
          <w:w w:val="85"/>
        </w:rPr>
        <w:t>коронавирусну</w:t>
      </w:r>
      <w:r>
        <w:rPr>
          <w:color w:val="231F20"/>
          <w:w w:val="85"/>
        </w:rPr>
        <w:t>ю</w:t>
      </w:r>
      <w:r>
        <w:rPr>
          <w:color w:val="231F20"/>
          <w:w w:val="85"/>
        </w:rPr>
        <w:t> </w:t>
      </w:r>
      <w:r>
        <w:rPr>
          <w:color w:val="231F20"/>
          <w:spacing w:val="59"/>
          <w:w w:val="85"/>
        </w:rPr>
        <w:t> </w:t>
      </w:r>
      <w:r>
        <w:rPr>
          <w:color w:val="231F20"/>
          <w:w w:val="85"/>
        </w:rPr>
        <w:t>пандеми</w:t>
      </w:r>
      <w:r>
        <w:rPr>
          <w:color w:val="231F20"/>
          <w:w w:val="85"/>
        </w:rPr>
        <w:t>ю</w:t>
      </w:r>
      <w:r>
        <w:rPr>
          <w:color w:val="231F20"/>
          <w:w w:val="85"/>
        </w:rPr>
        <w:t> </w:t>
      </w:r>
      <w:r>
        <w:rPr>
          <w:color w:val="231F20"/>
          <w:spacing w:val="58"/>
          <w:w w:val="85"/>
        </w:rPr>
        <w:t> </w:t>
      </w:r>
      <w:r>
        <w:rPr>
          <w:color w:val="231F20"/>
          <w:w w:val="85"/>
        </w:rPr>
        <w:t>значительн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</w:t>
      </w:r>
      <w:r>
        <w:rPr>
          <w:color w:val="231F20"/>
          <w:spacing w:val="70"/>
          <w:w w:val="8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85"/>
        </w:rPr>
        <w:t>тяжелее</w:t>
      </w:r>
      <w:r>
        <w:rPr>
          <w:color w:val="231F20"/>
          <w:w w:val="85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1"/>
          <w:w w:val="85"/>
        </w:rPr>
        <w:t>З</w:t>
      </w:r>
      <w:r>
        <w:rPr>
          <w:color w:val="231F20"/>
          <w:w w:val="85"/>
        </w:rPr>
        <w:t>а</w:t>
      </w:r>
      <w:r>
        <w:rPr>
          <w:color w:val="231F20"/>
          <w:w w:val="85"/>
        </w:rPr>
        <w:t> </w:t>
      </w:r>
      <w:r>
        <w:rPr>
          <w:color w:val="231F20"/>
          <w:spacing w:val="10"/>
          <w:w w:val="85"/>
        </w:rPr>
        <w:t> </w:t>
      </w:r>
      <w:r>
        <w:rPr>
          <w:color w:val="231F20"/>
          <w:w w:val="85"/>
        </w:rPr>
        <w:t>3</w:t>
      </w:r>
      <w:r>
        <w:rPr>
          <w:color w:val="231F20"/>
          <w:w w:val="85"/>
        </w:rPr>
        <w:t>  </w:t>
      </w:r>
      <w:r>
        <w:rPr>
          <w:color w:val="231F20"/>
          <w:spacing w:val="10"/>
          <w:w w:val="85"/>
        </w:rPr>
        <w:t> </w:t>
      </w:r>
      <w:r>
        <w:rPr>
          <w:color w:val="231F20"/>
          <w:spacing w:val="1"/>
          <w:w w:val="85"/>
        </w:rPr>
        <w:t>г</w:t>
      </w:r>
      <w:r>
        <w:rPr>
          <w:color w:val="231F20"/>
          <w:spacing w:val="1"/>
          <w:w w:val="85"/>
        </w:rPr>
        <w:t>о</w:t>
      </w:r>
      <w:r>
        <w:rPr>
          <w:color w:val="231F20"/>
          <w:spacing w:val="1"/>
          <w:w w:val="85"/>
        </w:rPr>
        <w:t>д</w:t>
      </w:r>
      <w:r>
        <w:rPr>
          <w:color w:val="231F20"/>
          <w:w w:val="85"/>
        </w:rPr>
        <w:t>а</w:t>
      </w:r>
      <w:r>
        <w:rPr>
          <w:color w:val="231F20"/>
          <w:w w:val="85"/>
        </w:rPr>
        <w:t>  </w:t>
      </w:r>
      <w:r>
        <w:rPr>
          <w:color w:val="231F20"/>
          <w:spacing w:val="11"/>
          <w:w w:val="85"/>
        </w:rPr>
        <w:t> </w:t>
      </w:r>
      <w:r>
        <w:rPr>
          <w:color w:val="231F20"/>
          <w:spacing w:val="1"/>
          <w:w w:val="85"/>
        </w:rPr>
        <w:t>п</w:t>
      </w:r>
      <w:r>
        <w:rPr>
          <w:color w:val="231F20"/>
          <w:spacing w:val="1"/>
          <w:w w:val="85"/>
        </w:rPr>
        <w:t>а</w:t>
      </w:r>
      <w:r>
        <w:rPr>
          <w:color w:val="231F20"/>
          <w:spacing w:val="1"/>
          <w:w w:val="85"/>
        </w:rPr>
        <w:t>н</w:t>
      </w:r>
      <w:r>
        <w:rPr>
          <w:color w:val="231F20"/>
          <w:spacing w:val="1"/>
          <w:w w:val="85"/>
        </w:rPr>
        <w:t>д</w:t>
      </w:r>
      <w:r>
        <w:rPr>
          <w:color w:val="231F20"/>
          <w:spacing w:val="1"/>
          <w:w w:val="85"/>
        </w:rPr>
        <w:t>е</w:t>
      </w:r>
      <w:r>
        <w:rPr>
          <w:color w:val="231F20"/>
          <w:spacing w:val="1"/>
          <w:w w:val="85"/>
        </w:rPr>
        <w:t>м</w:t>
      </w:r>
      <w:r>
        <w:rPr>
          <w:color w:val="231F20"/>
          <w:spacing w:val="1"/>
          <w:w w:val="85"/>
        </w:rPr>
        <w:t>и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 </w:t>
      </w:r>
      <w:r>
        <w:rPr>
          <w:color w:val="231F20"/>
          <w:spacing w:val="10"/>
          <w:w w:val="85"/>
        </w:rPr>
        <w:t> </w:t>
      </w:r>
      <w:r>
        <w:rPr>
          <w:color w:val="231F20"/>
          <w:spacing w:val="1"/>
          <w:w w:val="85"/>
        </w:rPr>
        <w:t>(</w:t>
      </w:r>
      <w:r>
        <w:rPr>
          <w:color w:val="231F20"/>
          <w:spacing w:val="1"/>
          <w:w w:val="85"/>
        </w:rPr>
        <w:t>2</w:t>
      </w:r>
      <w:r>
        <w:rPr>
          <w:color w:val="231F20"/>
          <w:spacing w:val="1"/>
          <w:w w:val="85"/>
        </w:rPr>
        <w:t>0</w:t>
      </w:r>
      <w:r>
        <w:rPr>
          <w:color w:val="231F20"/>
          <w:spacing w:val="1"/>
          <w:w w:val="85"/>
        </w:rPr>
        <w:t>2</w:t>
      </w:r>
      <w:r>
        <w:rPr>
          <w:color w:val="231F20"/>
          <w:spacing w:val="1"/>
          <w:w w:val="85"/>
        </w:rPr>
        <w:t>0</w:t>
      </w:r>
      <w:r>
        <w:rPr>
          <w:color w:val="231F20"/>
          <w:spacing w:val="1"/>
          <w:w w:val="85"/>
        </w:rPr>
        <w:t>–</w:t>
      </w:r>
      <w:r>
        <w:rPr>
          <w:color w:val="231F20"/>
          <w:spacing w:val="1"/>
          <w:w w:val="85"/>
        </w:rPr>
        <w:t>2</w:t>
      </w:r>
      <w:r>
        <w:rPr>
          <w:color w:val="231F20"/>
          <w:spacing w:val="1"/>
          <w:w w:val="85"/>
        </w:rPr>
        <w:t>0</w:t>
      </w:r>
      <w:r>
        <w:rPr>
          <w:color w:val="231F20"/>
          <w:spacing w:val="1"/>
          <w:w w:val="85"/>
        </w:rPr>
        <w:t>2</w:t>
      </w:r>
      <w:r>
        <w:rPr>
          <w:color w:val="231F20"/>
          <w:spacing w:val="1"/>
          <w:w w:val="85"/>
        </w:rPr>
        <w:t>2</w:t>
      </w:r>
      <w:r>
        <w:rPr>
          <w:color w:val="231F20"/>
          <w:w w:val="85"/>
        </w:rPr>
        <w:t>)</w:t>
      </w:r>
      <w:r>
        <w:rPr>
          <w:color w:val="231F20"/>
          <w:w w:val="85"/>
        </w:rPr>
        <w:t>  </w:t>
      </w:r>
      <w:r>
        <w:rPr>
          <w:color w:val="231F20"/>
          <w:spacing w:val="10"/>
          <w:w w:val="85"/>
        </w:rPr>
        <w:t> </w:t>
      </w:r>
      <w:r>
        <w:rPr>
          <w:color w:val="231F20"/>
          <w:spacing w:val="1"/>
          <w:w w:val="85"/>
        </w:rPr>
        <w:t>и</w:t>
      </w:r>
      <w:r>
        <w:rPr>
          <w:color w:val="231F20"/>
          <w:spacing w:val="1"/>
          <w:w w:val="85"/>
        </w:rPr>
        <w:t>з</w:t>
      </w:r>
      <w:r>
        <w:rPr>
          <w:color w:val="231F20"/>
          <w:spacing w:val="1"/>
          <w:w w:val="85"/>
        </w:rPr>
        <w:t>б</w:t>
      </w:r>
      <w:r>
        <w:rPr>
          <w:color w:val="231F20"/>
          <w:spacing w:val="1"/>
          <w:w w:val="85"/>
        </w:rPr>
        <w:t>ы</w:t>
      </w:r>
      <w:r>
        <w:rPr>
          <w:color w:val="231F20"/>
          <w:spacing w:val="1"/>
          <w:w w:val="85"/>
        </w:rPr>
        <w:t>т</w:t>
      </w:r>
      <w:r>
        <w:rPr>
          <w:color w:val="231F20"/>
          <w:spacing w:val="1"/>
          <w:w w:val="85"/>
        </w:rPr>
        <w:t>о</w:t>
      </w:r>
      <w:r>
        <w:rPr>
          <w:color w:val="231F20"/>
          <w:spacing w:val="1"/>
          <w:w w:val="85"/>
        </w:rPr>
        <w:t>ч</w:t>
      </w:r>
      <w:r>
        <w:rPr>
          <w:color w:val="231F20"/>
          <w:spacing w:val="1"/>
          <w:w w:val="85"/>
        </w:rPr>
        <w:t>н</w:t>
      </w:r>
      <w:r>
        <w:rPr>
          <w:color w:val="231F20"/>
          <w:spacing w:val="1"/>
          <w:w w:val="85"/>
        </w:rPr>
        <w:t>а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 </w:t>
      </w:r>
      <w:r>
        <w:rPr>
          <w:color w:val="231F20"/>
          <w:spacing w:val="11"/>
          <w:w w:val="85"/>
        </w:rPr>
        <w:t> </w:t>
      </w:r>
      <w:r>
        <w:rPr>
          <w:color w:val="231F20"/>
          <w:spacing w:val="1"/>
          <w:w w:val="85"/>
        </w:rPr>
        <w:t>с</w:t>
      </w:r>
      <w:r>
        <w:rPr>
          <w:color w:val="231F20"/>
          <w:spacing w:val="1"/>
          <w:w w:val="85"/>
        </w:rPr>
        <w:t>м</w:t>
      </w:r>
      <w:r>
        <w:rPr>
          <w:color w:val="231F20"/>
          <w:spacing w:val="1"/>
          <w:w w:val="85"/>
        </w:rPr>
        <w:t>е</w:t>
      </w:r>
      <w:r>
        <w:rPr>
          <w:color w:val="231F20"/>
          <w:spacing w:val="1"/>
          <w:w w:val="85"/>
        </w:rPr>
        <w:t>р</w:t>
      </w:r>
      <w:r>
        <w:rPr>
          <w:color w:val="231F20"/>
          <w:spacing w:val="1"/>
          <w:w w:val="85"/>
        </w:rPr>
        <w:t>т</w:t>
      </w:r>
      <w:r>
        <w:rPr>
          <w:color w:val="231F20"/>
          <w:spacing w:val="1"/>
          <w:w w:val="85"/>
        </w:rPr>
        <w:t>н</w:t>
      </w:r>
      <w:r>
        <w:rPr>
          <w:color w:val="231F20"/>
          <w:spacing w:val="1"/>
          <w:w w:val="85"/>
        </w:rPr>
        <w:t>о</w:t>
      </w:r>
      <w:r>
        <w:rPr>
          <w:color w:val="231F20"/>
          <w:spacing w:val="1"/>
          <w:w w:val="85"/>
        </w:rPr>
        <w:t>с</w:t>
      </w:r>
      <w:r>
        <w:rPr>
          <w:color w:val="231F20"/>
          <w:spacing w:val="1"/>
          <w:w w:val="85"/>
        </w:rPr>
        <w:t>т</w:t>
      </w:r>
      <w:r>
        <w:rPr>
          <w:color w:val="231F20"/>
          <w:w w:val="85"/>
        </w:rPr>
        <w:t>ь</w:t>
      </w:r>
      <w:r>
        <w:rPr>
          <w:color w:val="231F20"/>
          <w:w w:val="92"/>
        </w:rPr>
        <w:t> </w:t>
      </w:r>
      <w:r>
        <w:rPr>
          <w:color w:val="231F20"/>
          <w:w w:val="85"/>
        </w:rPr>
        <w:t>п</w:t>
      </w:r>
      <w:r>
        <w:rPr>
          <w:color w:val="231F20"/>
          <w:w w:val="85"/>
        </w:rPr>
        <w:t>о</w:t>
      </w:r>
      <w:r>
        <w:rPr>
          <w:color w:val="231F20"/>
          <w:spacing w:val="71"/>
          <w:w w:val="85"/>
        </w:rPr>
        <w:t> </w:t>
      </w:r>
      <w:r>
        <w:rPr>
          <w:color w:val="231F20"/>
          <w:w w:val="85"/>
        </w:rPr>
        <w:t>отношени</w:t>
      </w:r>
      <w:r>
        <w:rPr>
          <w:color w:val="231F20"/>
          <w:w w:val="85"/>
        </w:rPr>
        <w:t>ю</w:t>
      </w:r>
      <w:r>
        <w:rPr>
          <w:color w:val="231F20"/>
          <w:spacing w:val="72"/>
          <w:w w:val="85"/>
        </w:rPr>
        <w:t> </w:t>
      </w:r>
      <w:r>
        <w:rPr>
          <w:color w:val="231F20"/>
          <w:w w:val="85"/>
        </w:rPr>
        <w:t>к</w:t>
      </w:r>
      <w:r>
        <w:rPr>
          <w:color w:val="231F20"/>
          <w:spacing w:val="71"/>
          <w:w w:val="85"/>
        </w:rPr>
        <w:t> </w:t>
      </w:r>
      <w:r>
        <w:rPr>
          <w:color w:val="231F20"/>
          <w:w w:val="85"/>
        </w:rPr>
        <w:t>201</w:t>
      </w:r>
      <w:r>
        <w:rPr>
          <w:color w:val="231F20"/>
          <w:w w:val="85"/>
        </w:rPr>
        <w:t>9</w:t>
      </w:r>
      <w:r>
        <w:rPr>
          <w:color w:val="231F20"/>
          <w:spacing w:val="72"/>
          <w:w w:val="8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77"/>
          <w:w w:val="80"/>
        </w:rPr>
        <w:t> </w:t>
      </w:r>
      <w:r>
        <w:rPr>
          <w:color w:val="231F20"/>
          <w:w w:val="85"/>
        </w:rPr>
        <w:t>составил</w:t>
      </w:r>
      <w:r>
        <w:rPr>
          <w:color w:val="231F20"/>
          <w:w w:val="85"/>
        </w:rPr>
        <w:t>а</w:t>
      </w:r>
      <w:r>
        <w:rPr>
          <w:color w:val="231F20"/>
          <w:spacing w:val="72"/>
          <w:w w:val="8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1,08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6</w:t>
      </w:r>
      <w:r>
        <w:rPr>
          <w:rFonts w:ascii="Times New Roman" w:hAnsi="Times New Roman" w:cs="Times New Roman" w:eastAsia="Times New Roman"/>
          <w:b/>
          <w:bCs/>
          <w:color w:val="231F20"/>
          <w:spacing w:val="36"/>
          <w:w w:val="8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мл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37"/>
          <w:w w:val="85"/>
        </w:rPr>
        <w:t> </w:t>
      </w:r>
      <w:r>
        <w:rPr>
          <w:color w:val="231F20"/>
          <w:w w:val="85"/>
        </w:rPr>
        <w:t>чел</w:t>
      </w:r>
      <w:r>
        <w:rPr>
          <w:color w:val="231F20"/>
          <w:spacing w:val="3"/>
          <w:w w:val="85"/>
        </w:rPr>
        <w:t>�</w:t>
      </w:r>
      <w:r>
        <w:rPr>
          <w:color w:val="231F20"/>
          <w:w w:val="85"/>
        </w:rPr>
        <w:t>,</w:t>
      </w:r>
      <w:r>
        <w:rPr>
          <w:color w:val="231F20"/>
          <w:spacing w:val="72"/>
          <w:w w:val="85"/>
        </w:rPr>
        <w:t> </w:t>
      </w:r>
      <w:r>
        <w:rPr>
          <w:color w:val="231F20"/>
          <w:w w:val="85"/>
        </w:rPr>
        <w:t>а</w:t>
      </w:r>
      <w:r>
        <w:rPr>
          <w:color w:val="231F20"/>
          <w:spacing w:val="71"/>
          <w:w w:val="85"/>
        </w:rPr>
        <w:t> </w:t>
      </w:r>
      <w:r>
        <w:rPr>
          <w:color w:val="231F20"/>
          <w:w w:val="85"/>
        </w:rPr>
        <w:t>ест</w:t>
      </w:r>
      <w:r>
        <w:rPr>
          <w:color w:val="231F20"/>
          <w:spacing w:val="1"/>
          <w:w w:val="85"/>
        </w:rPr>
        <w:t>е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ственная</w:t>
      </w:r>
      <w:r>
        <w:rPr>
          <w:color w:val="231F20"/>
          <w:spacing w:val="74"/>
          <w:w w:val="85"/>
        </w:rPr>
        <w:t> </w:t>
      </w:r>
      <w:r>
        <w:rPr>
          <w:color w:val="231F20"/>
          <w:w w:val="85"/>
        </w:rPr>
        <w:t>убыль</w:t>
      </w:r>
      <w:r>
        <w:rPr>
          <w:color w:val="231F20"/>
          <w:spacing w:val="75"/>
          <w:w w:val="85"/>
        </w:rPr>
        <w:t> </w:t>
      </w:r>
      <w:r>
        <w:rPr>
          <w:color w:val="231F20"/>
          <w:w w:val="85"/>
        </w:rPr>
        <w:t>населения</w:t>
      </w:r>
      <w:r>
        <w:rPr>
          <w:color w:val="231F20"/>
          <w:spacing w:val="75"/>
          <w:w w:val="85"/>
        </w:rPr>
        <w:t> </w:t>
      </w:r>
      <w:r>
        <w:rPr>
          <w:color w:val="231F20"/>
          <w:w w:val="85"/>
        </w:rPr>
        <w:t>—</w:t>
      </w:r>
      <w:r>
        <w:rPr>
          <w:color w:val="231F20"/>
          <w:spacing w:val="74"/>
          <w:w w:val="8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2,345</w:t>
      </w:r>
      <w:r>
        <w:rPr>
          <w:rFonts w:ascii="Times New Roman" w:hAnsi="Times New Roman" w:cs="Times New Roman" w:eastAsia="Times New Roman"/>
          <w:b/>
          <w:bCs/>
          <w:color w:val="231F20"/>
          <w:spacing w:val="38"/>
          <w:w w:val="8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млн</w:t>
      </w:r>
      <w:r>
        <w:rPr>
          <w:rFonts w:ascii="Times New Roman" w:hAnsi="Times New Roman" w:cs="Times New Roman" w:eastAsia="Times New Roman"/>
          <w:b/>
          <w:bCs/>
          <w:color w:val="231F20"/>
          <w:spacing w:val="39"/>
          <w:w w:val="85"/>
        </w:rPr>
        <w:t> </w:t>
      </w:r>
      <w:r>
        <w:rPr>
          <w:color w:val="231F20"/>
          <w:w w:val="85"/>
        </w:rPr>
        <w:t>чел</w:t>
      </w:r>
      <w:r>
        <w:rPr>
          <w:color w:val="231F20"/>
          <w:w w:val="85"/>
        </w:rPr>
        <w:t>�</w:t>
      </w:r>
      <w:r>
        <w:rPr>
          <w:color w:val="231F20"/>
          <w:spacing w:val="75"/>
          <w:w w:val="85"/>
        </w:rPr>
        <w:t> </w:t>
      </w:r>
      <w:r>
        <w:rPr>
          <w:color w:val="231F20"/>
          <w:w w:val="85"/>
        </w:rPr>
        <w:t>Это</w:t>
      </w:r>
      <w:r>
        <w:rPr>
          <w:color w:val="231F20"/>
          <w:spacing w:val="75"/>
          <w:w w:val="8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85"/>
        </w:rPr>
        <w:t>демограф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1"/>
          <w:w w:val="85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85"/>
        </w:rPr>
        <w:t>-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85"/>
        </w:rPr>
        <w:t>ческая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85"/>
        </w:rPr>
        <w:t>    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29"/>
          <w:w w:val="8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85"/>
        </w:rPr>
        <w:t>катастрофа</w:t>
      </w:r>
      <w:r>
        <w:rPr>
          <w:color w:val="231F20"/>
          <w:w w:val="85"/>
        </w:rPr>
        <w:t>!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w w:val="95"/>
        </w:rPr>
        <w:t>Эта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катастрофа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прямой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результат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заниженного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финан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сирования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общего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неблагополучия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российском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здрав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хр</w:t>
      </w:r>
      <w:r>
        <w:rPr>
          <w:color w:val="231F20"/>
          <w:spacing w:val="-1"/>
          <w:w w:val="95"/>
        </w:rPr>
        <w:t>ан</w:t>
      </w:r>
      <w:r>
        <w:rPr>
          <w:color w:val="231F20"/>
          <w:spacing w:val="-1"/>
          <w:w w:val="95"/>
        </w:rPr>
        <w:t>ен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вс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2"/>
          <w:w w:val="95"/>
        </w:rPr>
        <w:t>оц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ал</w:t>
      </w:r>
      <w:r>
        <w:rPr>
          <w:color w:val="231F20"/>
          <w:spacing w:val="-1"/>
          <w:w w:val="95"/>
        </w:rPr>
        <w:t>ьн</w:t>
      </w:r>
      <w:r>
        <w:rPr>
          <w:color w:val="231F20"/>
          <w:spacing w:val="-1"/>
          <w:w w:val="95"/>
        </w:rPr>
        <w:t>о-</w:t>
      </w:r>
      <w:r>
        <w:rPr>
          <w:color w:val="231F20"/>
          <w:spacing w:val="-1"/>
          <w:w w:val="95"/>
        </w:rPr>
        <w:t>эк</w:t>
      </w:r>
      <w:r>
        <w:rPr>
          <w:color w:val="231F20"/>
          <w:spacing w:val="-1"/>
          <w:w w:val="95"/>
        </w:rPr>
        <w:t>он</w:t>
      </w:r>
      <w:r>
        <w:rPr>
          <w:color w:val="231F20"/>
          <w:spacing w:val="-2"/>
          <w:w w:val="95"/>
        </w:rPr>
        <w:t>ом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2"/>
          <w:w w:val="95"/>
        </w:rPr>
        <w:t>чес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-1"/>
          <w:w w:val="95"/>
        </w:rPr>
        <w:t>ой</w:t>
      </w:r>
      <w:r>
        <w:rPr>
          <w:color w:val="231F20"/>
          <w:w w:val="95"/>
        </w:rPr>
        <w:t>,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1"/>
          <w:w w:val="95"/>
        </w:rPr>
        <w:t>ф</w:t>
      </w:r>
      <w:r>
        <w:rPr>
          <w:color w:val="231F20"/>
          <w:spacing w:val="-2"/>
          <w:w w:val="95"/>
        </w:rPr>
        <w:t>ер</w:t>
      </w:r>
      <w:r>
        <w:rPr>
          <w:color w:val="231F20"/>
          <w:spacing w:val="-1"/>
          <w:w w:val="95"/>
        </w:rPr>
        <w:t>е</w:t>
      </w:r>
      <w:r>
        <w:rPr>
          <w:color w:val="231F20"/>
          <w:w w:val="95"/>
        </w:rPr>
        <w:t>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-1"/>
          <w:w w:val="95"/>
        </w:rPr>
        <w:t>та</w:t>
      </w:r>
      <w:r>
        <w:rPr>
          <w:color w:val="231F20"/>
          <w:spacing w:val="-1"/>
          <w:w w:val="95"/>
        </w:rPr>
        <w:t>кж</w:t>
      </w:r>
      <w:r>
        <w:rPr>
          <w:color w:val="231F20"/>
          <w:w w:val="95"/>
        </w:rPr>
        <w:t>е</w:t>
      </w:r>
      <w:r>
        <w:rPr>
          <w:color w:val="231F20"/>
          <w:w w:val="86"/>
        </w:rPr>
        <w:t> </w:t>
      </w:r>
      <w:r>
        <w:rPr>
          <w:color w:val="231F20"/>
          <w:w w:val="95"/>
        </w:rPr>
        <w:t>низких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доходов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основной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части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2" w:firstLine="283"/>
        <w:jc w:val="both"/>
      </w:pPr>
      <w:r>
        <w:rPr>
          <w:color w:val="231F20"/>
          <w:w w:val="100"/>
        </w:rPr>
        <w:t>Видно,</w:t>
      </w:r>
      <w:r>
        <w:rPr>
          <w:color w:val="231F20"/>
          <w:spacing w:val="-26"/>
          <w:w w:val="100"/>
        </w:rPr>
        <w:t> </w:t>
      </w:r>
      <w:r>
        <w:rPr>
          <w:color w:val="231F20"/>
          <w:w w:val="100"/>
        </w:rPr>
        <w:t>что</w:t>
      </w:r>
      <w:r>
        <w:rPr>
          <w:color w:val="231F20"/>
          <w:spacing w:val="-25"/>
          <w:w w:val="100"/>
        </w:rPr>
        <w:t> </w:t>
      </w:r>
      <w:r>
        <w:rPr>
          <w:color w:val="231F20"/>
          <w:w w:val="100"/>
        </w:rPr>
        <w:t>Россия,</w:t>
      </w:r>
      <w:r>
        <w:rPr>
          <w:color w:val="231F20"/>
          <w:spacing w:val="-25"/>
          <w:w w:val="100"/>
        </w:rPr>
        <w:t> </w:t>
      </w:r>
      <w:r>
        <w:rPr>
          <w:color w:val="231F20"/>
          <w:w w:val="100"/>
        </w:rPr>
        <w:t>по</w:t>
      </w:r>
      <w:r>
        <w:rPr>
          <w:color w:val="231F20"/>
          <w:spacing w:val="-25"/>
          <w:w w:val="100"/>
        </w:rPr>
        <w:t> </w:t>
      </w:r>
      <w:r>
        <w:rPr>
          <w:color w:val="231F20"/>
          <w:w w:val="100"/>
        </w:rPr>
        <w:t>сравнению</w:t>
      </w:r>
      <w:r>
        <w:rPr>
          <w:color w:val="231F20"/>
          <w:spacing w:val="-25"/>
          <w:w w:val="100"/>
        </w:rPr>
        <w:t> </w:t>
      </w:r>
      <w:r>
        <w:rPr>
          <w:color w:val="231F20"/>
          <w:w w:val="100"/>
        </w:rPr>
        <w:t>со</w:t>
      </w:r>
      <w:r>
        <w:rPr>
          <w:color w:val="231F20"/>
          <w:spacing w:val="-25"/>
          <w:w w:val="100"/>
        </w:rPr>
        <w:t> </w:t>
      </w:r>
      <w:r>
        <w:rPr>
          <w:color w:val="231F20"/>
          <w:w w:val="100"/>
        </w:rPr>
        <w:t>странами</w:t>
      </w:r>
      <w:r>
        <w:rPr>
          <w:color w:val="231F20"/>
          <w:spacing w:val="-26"/>
          <w:w w:val="100"/>
        </w:rPr>
        <w:t> </w:t>
      </w:r>
      <w:r>
        <w:rPr>
          <w:color w:val="231F20"/>
          <w:w w:val="100"/>
        </w:rPr>
        <w:t>ЕС,</w:t>
      </w:r>
      <w:r>
        <w:rPr>
          <w:color w:val="231F20"/>
          <w:spacing w:val="-25"/>
          <w:w w:val="100"/>
        </w:rPr>
        <w:t> </w:t>
      </w:r>
      <w:r>
        <w:rPr>
          <w:color w:val="231F20"/>
          <w:w w:val="100"/>
        </w:rPr>
        <w:t>Укр</w:t>
      </w:r>
      <w:r>
        <w:rPr>
          <w:color w:val="231F20"/>
          <w:spacing w:val="-1"/>
          <w:w w:val="100"/>
        </w:rPr>
        <w:t>а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100"/>
        </w:rPr>
        <w:t>иной</w:t>
      </w:r>
      <w:r>
        <w:rPr>
          <w:color w:val="231F20"/>
          <w:w w:val="100"/>
        </w:rPr>
        <w:t>,</w:t>
      </w:r>
      <w:r>
        <w:rPr>
          <w:color w:val="231F20"/>
          <w:spacing w:val="18"/>
          <w:w w:val="100"/>
        </w:rPr>
        <w:t> </w:t>
      </w:r>
      <w:r>
        <w:rPr>
          <w:color w:val="231F20"/>
          <w:spacing w:val="2"/>
          <w:w w:val="100"/>
        </w:rPr>
        <w:t>Молдавией</w:t>
      </w:r>
      <w:r>
        <w:rPr>
          <w:color w:val="231F20"/>
          <w:w w:val="100"/>
        </w:rPr>
        <w:t>,</w:t>
      </w:r>
      <w:r>
        <w:rPr>
          <w:color w:val="231F20"/>
          <w:spacing w:val="18"/>
          <w:w w:val="100"/>
        </w:rPr>
        <w:t> </w:t>
      </w:r>
      <w:r>
        <w:rPr>
          <w:color w:val="231F20"/>
          <w:spacing w:val="2"/>
          <w:w w:val="100"/>
        </w:rPr>
        <w:t>Казахстаном</w:t>
      </w:r>
      <w:r>
        <w:rPr>
          <w:color w:val="231F20"/>
          <w:w w:val="100"/>
        </w:rPr>
        <w:t>,</w:t>
      </w:r>
      <w:r>
        <w:rPr>
          <w:color w:val="231F20"/>
          <w:spacing w:val="19"/>
          <w:w w:val="100"/>
        </w:rPr>
        <w:t> </w:t>
      </w:r>
      <w:r>
        <w:rPr>
          <w:color w:val="231F20"/>
          <w:spacing w:val="2"/>
          <w:w w:val="100"/>
        </w:rPr>
        <w:t>Узбекистаном</w:t>
      </w:r>
      <w:r>
        <w:rPr>
          <w:color w:val="231F20"/>
          <w:w w:val="100"/>
        </w:rPr>
        <w:t>,</w:t>
      </w:r>
      <w:r>
        <w:rPr>
          <w:color w:val="231F20"/>
          <w:spacing w:val="18"/>
          <w:w w:val="100"/>
        </w:rPr>
        <w:t> </w:t>
      </w:r>
      <w:r>
        <w:rPr>
          <w:color w:val="231F20"/>
          <w:spacing w:val="1"/>
          <w:w w:val="100"/>
        </w:rPr>
        <w:t>Киргиз</w:t>
      </w:r>
      <w:r>
        <w:rPr>
          <w:color w:val="231F20"/>
          <w:spacing w:val="-1"/>
          <w:w w:val="100"/>
        </w:rPr>
        <w:t>и</w:t>
      </w:r>
      <w:r>
        <w:rPr>
          <w:color w:val="231F20"/>
          <w:w w:val="10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100"/>
        </w:rPr>
        <w:t>ей,</w:t>
      </w:r>
      <w:r>
        <w:rPr>
          <w:color w:val="231F20"/>
          <w:spacing w:val="-9"/>
          <w:w w:val="100"/>
        </w:rPr>
        <w:t> </w:t>
      </w:r>
      <w:r>
        <w:rPr>
          <w:color w:val="231F20"/>
          <w:w w:val="100"/>
        </w:rPr>
        <w:t>США,</w:t>
      </w:r>
      <w:r>
        <w:rPr>
          <w:color w:val="231F20"/>
          <w:spacing w:val="-8"/>
          <w:w w:val="100"/>
        </w:rPr>
        <w:t> </w:t>
      </w:r>
      <w:r>
        <w:rPr>
          <w:color w:val="231F20"/>
          <w:w w:val="100"/>
        </w:rPr>
        <w:t>Южной</w:t>
      </w:r>
      <w:r>
        <w:rPr>
          <w:color w:val="231F20"/>
          <w:spacing w:val="-8"/>
          <w:w w:val="100"/>
        </w:rPr>
        <w:t> </w:t>
      </w:r>
      <w:r>
        <w:rPr>
          <w:color w:val="231F20"/>
          <w:w w:val="100"/>
        </w:rPr>
        <w:t>Кореей,</w:t>
      </w:r>
      <w:r>
        <w:rPr>
          <w:color w:val="231F20"/>
          <w:spacing w:val="-8"/>
          <w:w w:val="100"/>
        </w:rPr>
        <w:t> </w:t>
      </w:r>
      <w:r>
        <w:rPr>
          <w:color w:val="231F20"/>
          <w:w w:val="100"/>
        </w:rPr>
        <w:t>Японией,</w:t>
      </w:r>
      <w:r>
        <w:rPr>
          <w:color w:val="231F20"/>
          <w:spacing w:val="-8"/>
          <w:w w:val="100"/>
        </w:rPr>
        <w:t> </w:t>
      </w:r>
      <w:r>
        <w:rPr>
          <w:color w:val="231F20"/>
          <w:w w:val="100"/>
        </w:rPr>
        <w:t>Австралией,</w:t>
      </w:r>
      <w:r>
        <w:rPr>
          <w:color w:val="231F20"/>
          <w:spacing w:val="-8"/>
          <w:w w:val="100"/>
        </w:rPr>
        <w:t> </w:t>
      </w:r>
      <w:r>
        <w:rPr>
          <w:color w:val="231F20"/>
          <w:w w:val="100"/>
        </w:rPr>
        <w:t>Турцией,</w:t>
      </w:r>
      <w:r>
        <w:rPr>
          <w:color w:val="231F20"/>
          <w:w w:val="100"/>
        </w:rPr>
        <w:t> </w:t>
      </w:r>
      <w:r>
        <w:rPr>
          <w:color w:val="231F20"/>
          <w:spacing w:val="1"/>
          <w:w w:val="100"/>
        </w:rPr>
        <w:t>Ирано</w:t>
      </w:r>
      <w:r>
        <w:rPr>
          <w:color w:val="231F20"/>
          <w:w w:val="100"/>
        </w:rPr>
        <w:t>м</w:t>
      </w:r>
      <w:r>
        <w:rPr>
          <w:color w:val="231F20"/>
          <w:spacing w:val="-42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42"/>
          <w:w w:val="100"/>
        </w:rPr>
        <w:t> </w:t>
      </w:r>
      <w:r>
        <w:rPr>
          <w:color w:val="231F20"/>
          <w:spacing w:val="1"/>
          <w:w w:val="100"/>
        </w:rPr>
        <w:t>другим</w:t>
      </w:r>
      <w:r>
        <w:rPr>
          <w:color w:val="231F20"/>
          <w:w w:val="100"/>
        </w:rPr>
        <w:t>и</w:t>
      </w:r>
      <w:r>
        <w:rPr>
          <w:color w:val="231F20"/>
          <w:spacing w:val="-41"/>
          <w:w w:val="100"/>
        </w:rPr>
        <w:t> </w:t>
      </w:r>
      <w:r>
        <w:rPr>
          <w:color w:val="231F20"/>
          <w:spacing w:val="1"/>
          <w:w w:val="100"/>
        </w:rPr>
        <w:t>странами</w:t>
      </w:r>
      <w:r>
        <w:rPr>
          <w:color w:val="231F20"/>
          <w:w w:val="100"/>
        </w:rPr>
        <w:t>,</w:t>
      </w:r>
      <w:r>
        <w:rPr>
          <w:color w:val="231F20"/>
          <w:spacing w:val="-42"/>
          <w:w w:val="100"/>
        </w:rPr>
        <w:t> </w:t>
      </w:r>
      <w:r>
        <w:rPr>
          <w:color w:val="231F20"/>
          <w:spacing w:val="1"/>
          <w:w w:val="100"/>
        </w:rPr>
        <w:t>преодолел</w:t>
      </w:r>
      <w:r>
        <w:rPr>
          <w:color w:val="231F20"/>
          <w:w w:val="100"/>
        </w:rPr>
        <w:t>а</w:t>
      </w:r>
      <w:r>
        <w:rPr>
          <w:color w:val="231F20"/>
          <w:spacing w:val="-42"/>
          <w:w w:val="100"/>
        </w:rPr>
        <w:t> </w:t>
      </w:r>
      <w:r>
        <w:rPr>
          <w:color w:val="231F20"/>
          <w:spacing w:val="1"/>
          <w:w w:val="100"/>
        </w:rPr>
        <w:t>пандеми</w:t>
      </w:r>
      <w:r>
        <w:rPr>
          <w:color w:val="231F20"/>
          <w:w w:val="100"/>
        </w:rPr>
        <w:t>ю</w:t>
      </w:r>
      <w:r>
        <w:rPr>
          <w:color w:val="231F20"/>
          <w:spacing w:val="-39"/>
          <w:w w:val="10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100"/>
        </w:rPr>
        <w:t>хуже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всех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"/>
          <w:w w:val="90"/>
        </w:rPr>
        <w:t> </w:t>
      </w:r>
      <w:r>
        <w:rPr>
          <w:color w:val="231F20"/>
          <w:w w:val="90"/>
        </w:rPr>
        <w:t>(кроме</w:t>
      </w:r>
      <w:r>
        <w:rPr>
          <w:color w:val="231F20"/>
          <w:spacing w:val="-21"/>
          <w:w w:val="90"/>
        </w:rPr>
        <w:t> </w:t>
      </w:r>
      <w:r>
        <w:rPr>
          <w:color w:val="231F20"/>
          <w:w w:val="90"/>
        </w:rPr>
        <w:t>Сербии)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38" w:firstLine="283"/>
        <w:jc w:val="both"/>
      </w:pPr>
      <w:r>
        <w:rPr>
          <w:color w:val="231F20"/>
          <w:w w:val="95"/>
        </w:rPr>
        <w:t>Причем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2020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-11"/>
          <w:w w:val="80"/>
        </w:rPr>
        <w:t> </w:t>
      </w:r>
      <w:r>
        <w:rPr>
          <w:color w:val="231F20"/>
          <w:w w:val="95"/>
        </w:rPr>
        <w:t>только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50%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прироста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смертн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</w:t>
      </w:r>
      <w:r>
        <w:rPr>
          <w:color w:val="231F20"/>
          <w:w w:val="95"/>
        </w:rPr>
        <w:t>и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определялос</w:t>
      </w:r>
      <w:r>
        <w:rPr>
          <w:color w:val="231F20"/>
          <w:w w:val="95"/>
        </w:rPr>
        <w:t>ь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смертность</w:t>
      </w:r>
      <w:r>
        <w:rPr>
          <w:color w:val="231F20"/>
          <w:w w:val="95"/>
        </w:rPr>
        <w:t>ю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коронавируса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остал</w:t>
      </w:r>
      <w:r>
        <w:rPr>
          <w:color w:val="231F20"/>
          <w:spacing w:val="3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ные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50%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смертностью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тех,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кто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получил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лечение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за</w:t>
      </w:r>
      <w:r>
        <w:rPr>
          <w:color w:val="231F20"/>
          <w:w w:val="91"/>
        </w:rPr>
        <w:t> </w:t>
      </w:r>
      <w:r>
        <w:rPr>
          <w:color w:val="231F20"/>
          <w:spacing w:val="-1"/>
          <w:w w:val="95"/>
        </w:rPr>
        <w:t>перегруженност</w:t>
      </w:r>
      <w:r>
        <w:rPr>
          <w:color w:val="231F20"/>
          <w:w w:val="95"/>
        </w:rPr>
        <w:t>и</w:t>
      </w:r>
      <w:r>
        <w:rPr>
          <w:color w:val="231F20"/>
          <w:spacing w:val="-43"/>
          <w:w w:val="95"/>
        </w:rPr>
        <w:t> </w:t>
      </w:r>
      <w:r>
        <w:rPr>
          <w:color w:val="231F20"/>
          <w:spacing w:val="-1"/>
          <w:w w:val="95"/>
        </w:rPr>
        <w:t>систем</w:t>
      </w:r>
      <w:r>
        <w:rPr>
          <w:color w:val="231F20"/>
          <w:w w:val="95"/>
        </w:rPr>
        <w:t>ы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здравоохранени</w:t>
      </w:r>
      <w:r>
        <w:rPr>
          <w:color w:val="231F20"/>
          <w:w w:val="95"/>
        </w:rPr>
        <w:t>я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1"/>
          <w:w w:val="95"/>
        </w:rPr>
        <w:t>наплыво</w:t>
      </w:r>
      <w:r>
        <w:rPr>
          <w:color w:val="231F20"/>
          <w:w w:val="95"/>
        </w:rPr>
        <w:t>м</w:t>
      </w:r>
      <w:r>
        <w:rPr>
          <w:color w:val="231F20"/>
          <w:spacing w:val="-42"/>
          <w:w w:val="95"/>
        </w:rPr>
        <w:t> </w:t>
      </w:r>
      <w:r>
        <w:rPr>
          <w:color w:val="231F20"/>
          <w:spacing w:val="-2"/>
          <w:w w:val="95"/>
        </w:rPr>
        <w:t>бол</w:t>
      </w:r>
      <w:r>
        <w:rPr>
          <w:color w:val="231F20"/>
          <w:spacing w:val="4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ны</w:t>
      </w:r>
      <w:r>
        <w:rPr>
          <w:color w:val="231F20"/>
          <w:w w:val="95"/>
        </w:rPr>
        <w:t>х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1"/>
          <w:w w:val="95"/>
        </w:rPr>
        <w:t>коронавирусом</w:t>
      </w:r>
      <w:r>
        <w:rPr>
          <w:color w:val="231F20"/>
          <w:w w:val="95"/>
        </w:rPr>
        <w:t>�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1"/>
          <w:w w:val="95"/>
        </w:rPr>
        <w:t>европейски</w:t>
      </w:r>
      <w:r>
        <w:rPr>
          <w:color w:val="231F20"/>
          <w:w w:val="95"/>
        </w:rPr>
        <w:t>х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1"/>
          <w:w w:val="95"/>
        </w:rPr>
        <w:t>страна</w:t>
      </w:r>
      <w:r>
        <w:rPr>
          <w:color w:val="231F20"/>
          <w:w w:val="95"/>
        </w:rPr>
        <w:t>х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1"/>
          <w:w w:val="95"/>
        </w:rPr>
        <w:t>дол</w:t>
      </w:r>
      <w:r>
        <w:rPr>
          <w:color w:val="231F20"/>
          <w:w w:val="95"/>
        </w:rPr>
        <w:t>я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1"/>
          <w:w w:val="95"/>
        </w:rPr>
        <w:t>смертей</w:t>
      </w:r>
      <w:r>
        <w:rPr>
          <w:color w:val="231F20"/>
          <w:spacing w:val="1"/>
          <w:w w:val="93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коронавирус</w:t>
      </w:r>
      <w:r>
        <w:rPr>
          <w:color w:val="231F20"/>
          <w:w w:val="95"/>
        </w:rPr>
        <w:t>а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превышал</w:t>
      </w:r>
      <w:r>
        <w:rPr>
          <w:color w:val="231F20"/>
          <w:w w:val="95"/>
        </w:rPr>
        <w:t>а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80</w:t>
      </w:r>
      <w:r>
        <w:rPr>
          <w:color w:val="231F20"/>
          <w:w w:val="95"/>
        </w:rPr>
        <w:t>%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тольк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окол</w:t>
      </w:r>
      <w:r>
        <w:rPr>
          <w:color w:val="231F20"/>
          <w:w w:val="95"/>
        </w:rPr>
        <w:t>о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20</w:t>
      </w:r>
      <w:r>
        <w:rPr>
          <w:color w:val="231F20"/>
          <w:w w:val="95"/>
        </w:rPr>
        <w:t>%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пр</w:t>
      </w:r>
      <w:r>
        <w:rPr>
          <w:color w:val="231F20"/>
          <w:spacing w:val="-4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139"/>
          <w:headerReference w:type="even" r:id="rId140"/>
          <w:footerReference w:type="default" r:id="rId141"/>
          <w:pgSz w:w="9355" w:h="13620"/>
          <w:pgMar w:header="775" w:footer="0" w:top="1180" w:bottom="280" w:left="620" w:right="520"/>
          <w:pgNumType w:start="75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43" w:right="117"/>
        <w:jc w:val="left"/>
      </w:pPr>
      <w:r>
        <w:rPr>
          <w:color w:val="231F20"/>
          <w:w w:val="95"/>
        </w:rPr>
        <w:t>ходилось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прирост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смертности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за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отсутствия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должного</w:t>
      </w:r>
      <w:r>
        <w:rPr>
          <w:color w:val="231F20"/>
          <w:w w:val="94"/>
        </w:rPr>
        <w:t> </w:t>
      </w:r>
      <w:r>
        <w:rPr>
          <w:color w:val="231F20"/>
          <w:w w:val="90"/>
        </w:rPr>
        <w:t>лечения</w:t>
      </w:r>
      <w:r>
        <w:rPr>
          <w:color w:val="231F20"/>
          <w:spacing w:val="-33"/>
          <w:w w:val="90"/>
        </w:rPr>
        <w:t> </w:t>
      </w:r>
      <w:r>
        <w:rPr>
          <w:color w:val="231F20"/>
          <w:w w:val="90"/>
        </w:rPr>
        <w:t>других</w:t>
      </w:r>
      <w:r>
        <w:rPr>
          <w:color w:val="231F20"/>
          <w:spacing w:val="-32"/>
          <w:w w:val="90"/>
        </w:rPr>
        <w:t> </w:t>
      </w:r>
      <w:r>
        <w:rPr>
          <w:color w:val="231F20"/>
          <w:w w:val="90"/>
        </w:rPr>
        <w:t>заболеваний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90" w:lineRule="exact" w:before="5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before="78"/>
        <w:ind w:left="2616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Доп.</w:t>
      </w:r>
      <w:r>
        <w:rPr>
          <w:rFonts w:ascii="Arial" w:hAnsi="Arial" w:cs="Arial" w:eastAsia="Arial"/>
          <w:color w:val="231F20"/>
          <w:spacing w:val="1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суммарное</w:t>
      </w:r>
      <w:r>
        <w:rPr>
          <w:rFonts w:ascii="Arial" w:hAnsi="Arial" w:cs="Arial" w:eastAsia="Arial"/>
          <w:color w:val="231F20"/>
          <w:spacing w:val="1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число</w:t>
      </w:r>
      <w:r>
        <w:rPr>
          <w:rFonts w:ascii="Arial" w:hAnsi="Arial" w:cs="Arial" w:eastAsia="Arial"/>
          <w:color w:val="231F2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умерших</w:t>
      </w:r>
      <w:r>
        <w:rPr>
          <w:rFonts w:ascii="Arial" w:hAnsi="Arial" w:cs="Arial" w:eastAsia="Arial"/>
          <w:color w:val="231F20"/>
          <w:spacing w:val="1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на</w:t>
      </w:r>
      <w:r>
        <w:rPr>
          <w:rFonts w:ascii="Arial" w:hAnsi="Arial" w:cs="Arial" w:eastAsia="Arial"/>
          <w:color w:val="231F20"/>
          <w:spacing w:val="1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1</w:t>
      </w:r>
      <w:r>
        <w:rPr>
          <w:rFonts w:ascii="Arial" w:hAnsi="Arial" w:cs="Arial" w:eastAsia="Arial"/>
          <w:color w:val="231F2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тыс.</w:t>
      </w:r>
      <w:r>
        <w:rPr>
          <w:rFonts w:ascii="Arial" w:hAnsi="Arial" w:cs="Arial" w:eastAsia="Arial"/>
          <w:color w:val="231F20"/>
          <w:spacing w:val="13"/>
          <w:w w:val="100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чел.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headerReference w:type="even" r:id="rId142"/>
          <w:headerReference w:type="default" r:id="rId143"/>
          <w:footerReference w:type="even" r:id="rId144"/>
          <w:pgSz w:w="9355" w:h="13620"/>
          <w:pgMar w:header="775" w:footer="0" w:top="1180" w:bottom="280" w:left="520" w:right="620"/>
          <w:pgNumType w:start="76"/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2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226" w:lineRule="auto"/>
        <w:ind w:left="1209" w:right="4" w:firstLine="142"/>
        <w:jc w:val="righ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133.249496pt;margin-top:-5.137015pt;width:298.0449pt;height:409.1931pt;mso-position-horizontal-relative:page;mso-position-vertical-relative:paragraph;z-index:-12152" coordorigin="2665,-103" coordsize="5961,8184">
            <v:group style="position:absolute;left:3479;top:-97;width:2;height:8172" coordorigin="3479,-97" coordsize="2,8172">
              <v:shape style="position:absolute;left:3479;top:-97;width:2;height:8172" coordorigin="3479,-97" coordsize="0,8172" path="m3479,-97l3479,8075e" filled="f" stroked="t" strokeweight=".536pt" strokecolor="#939598">
                <v:path arrowok="t"/>
              </v:shape>
            </v:group>
            <v:group style="position:absolute;left:4196;top:-96;width:2;height:8172" coordorigin="4196,-96" coordsize="2,8172">
              <v:shape style="position:absolute;left:4196;top:-96;width:2;height:8172" coordorigin="4196,-96" coordsize="0,8172" path="m4196,-96l4196,8076e" filled="f" stroked="t" strokeweight=".536pt" strokecolor="#939598">
                <v:path arrowok="t"/>
              </v:shape>
            </v:group>
            <v:group style="position:absolute;left:4887;top:-97;width:2;height:8172" coordorigin="4887,-97" coordsize="2,8172">
              <v:shape style="position:absolute;left:4887;top:-97;width:2;height:8172" coordorigin="4887,-97" coordsize="0,8172" path="m4887,-97l4887,8075e" filled="f" stroked="t" strokeweight=".536pt" strokecolor="#939598">
                <v:path arrowok="t"/>
              </v:shape>
            </v:group>
            <v:group style="position:absolute;left:5612;top:-97;width:2;height:8172" coordorigin="5612,-97" coordsize="2,8172">
              <v:shape style="position:absolute;left:5612;top:-97;width:2;height:8172" coordorigin="5612,-97" coordsize="0,8172" path="m5612,-97l5612,8075e" filled="f" stroked="t" strokeweight=".536pt" strokecolor="#939598">
                <v:path arrowok="t"/>
              </v:shape>
            </v:group>
            <v:group style="position:absolute;left:6307;top:-97;width:2;height:8172" coordorigin="6307,-97" coordsize="2,8172">
              <v:shape style="position:absolute;left:6307;top:-97;width:2;height:8172" coordorigin="6307,-97" coordsize="0,8172" path="m6307,-97l6307,8075e" filled="f" stroked="t" strokeweight=".536pt" strokecolor="#939598">
                <v:path arrowok="t"/>
              </v:shape>
            </v:group>
            <v:group style="position:absolute;left:7022;top:-97;width:2;height:8172" coordorigin="7022,-97" coordsize="2,8172">
              <v:shape style="position:absolute;left:7022;top:-97;width:2;height:8172" coordorigin="7022,-97" coordsize="0,8172" path="m7022,-97l7022,8075e" filled="f" stroked="t" strokeweight=".536pt" strokecolor="#939598">
                <v:path arrowok="t"/>
              </v:shape>
            </v:group>
            <v:group style="position:absolute;left:7731;top:-97;width:2;height:8172" coordorigin="7731,-97" coordsize="2,8172">
              <v:shape style="position:absolute;left:7731;top:-97;width:2;height:8172" coordorigin="7731,-97" coordsize="0,8172" path="m7731,-97l7731,8075e" filled="f" stroked="t" strokeweight=".536pt" strokecolor="#939598">
                <v:path arrowok="t"/>
              </v:shape>
            </v:group>
            <v:group style="position:absolute;left:8439;top:-97;width:2;height:8172" coordorigin="8439,-97" coordsize="2,8172">
              <v:shape style="position:absolute;left:8439;top:-97;width:2;height:8172" coordorigin="8439,-97" coordsize="0,8172" path="m8439,-97l8439,8075e" filled="f" stroked="t" strokeweight=".536pt" strokecolor="#939598">
                <v:path arrowok="t"/>
              </v:shape>
            </v:group>
            <v:group style="position:absolute;left:2709;top:-97;width:5911;height:8172" coordorigin="2709,-97" coordsize="5911,8172">
              <v:shape style="position:absolute;left:2709;top:-97;width:5911;height:8172" coordorigin="2709,-97" coordsize="5911,8172" path="m2709,8075l2709,-97,8621,-97e" filled="f" stroked="t" strokeweight=".536pt" strokecolor="#231F20">
                <v:path arrowok="t"/>
              </v:shape>
            </v:group>
            <v:group style="position:absolute;left:2709;top:7946;width:214;height:88" coordorigin="2709,7946" coordsize="214,88">
              <v:shape style="position:absolute;left:2709;top:7946;width:214;height:88" coordorigin="2709,7946" coordsize="214,88" path="m2709,8034l2923,8034,2923,7946,2709,7946,2709,8034xe" filled="t" fillcolor="#BCBEC0" stroked="f">
                <v:path arrowok="t"/>
                <v:fill type="solid"/>
              </v:shape>
            </v:group>
            <v:group style="position:absolute;left:2709;top:7947;width:214;height:86" coordorigin="2709,7947" coordsize="214,86">
              <v:shape style="position:absolute;left:2709;top:7947;width:214;height:86" coordorigin="2709,7947" coordsize="214,86" path="m2923,8033l2709,8033,2709,7947,2923,7947,2923,8033xe" filled="f" stroked="t" strokeweight=".536pt" strokecolor="#231F20">
                <v:path arrowok="t"/>
              </v:shape>
            </v:group>
            <v:group style="position:absolute;left:2709;top:7740;width:253;height:88" coordorigin="2709,7740" coordsize="253,88">
              <v:shape style="position:absolute;left:2709;top:7740;width:253;height:88" coordorigin="2709,7740" coordsize="253,88" path="m2709,7828l2962,7828,2962,7740,2709,7740,2709,7828xe" filled="t" fillcolor="#BCBEC0" stroked="f">
                <v:path arrowok="t"/>
                <v:fill type="solid"/>
              </v:shape>
            </v:group>
            <v:group style="position:absolute;left:2709;top:7741;width:253;height:86" coordorigin="2709,7741" coordsize="253,86">
              <v:shape style="position:absolute;left:2709;top:7741;width:253;height:86" coordorigin="2709,7741" coordsize="253,86" path="m2962,7827l2709,7827,2709,7741,2962,7741,2962,7827xe" filled="f" stroked="t" strokeweight=".536pt" strokecolor="#231F20">
                <v:path arrowok="t"/>
              </v:shape>
            </v:group>
            <v:group style="position:absolute;left:2709;top:7601;width:554;height:2" coordorigin="2709,7601" coordsize="554,2">
              <v:shape style="position:absolute;left:2709;top:7601;width:554;height:2" coordorigin="2709,7601" coordsize="554,0" path="m2709,7601l3263,7601e" filled="f" stroked="t" strokeweight="4.389pt" strokecolor="#BCBEC0">
                <v:path arrowok="t"/>
              </v:shape>
            </v:group>
            <v:group style="position:absolute;left:2709;top:7558;width:554;height:86" coordorigin="2709,7558" coordsize="554,86">
              <v:shape style="position:absolute;left:2709;top:7558;width:554;height:86" coordorigin="2709,7558" coordsize="554,86" path="m3263,7644l2709,7644,2709,7558,3263,7558,3263,7644xe" filled="f" stroked="t" strokeweight=".536pt" strokecolor="#231F20">
                <v:path arrowok="t"/>
              </v:shape>
            </v:group>
            <v:group style="position:absolute;left:2709;top:7345;width:554;height:88" coordorigin="2709,7345" coordsize="554,88">
              <v:shape style="position:absolute;left:2709;top:7345;width:554;height:88" coordorigin="2709,7345" coordsize="554,88" path="m2709,7433l3263,7433,3263,7345,2709,7345,2709,7433xe" filled="t" fillcolor="#BCBEC0" stroked="f">
                <v:path arrowok="t"/>
                <v:fill type="solid"/>
              </v:shape>
            </v:group>
            <v:group style="position:absolute;left:2709;top:7346;width:554;height:86" coordorigin="2709,7346" coordsize="554,86">
              <v:shape style="position:absolute;left:2709;top:7346;width:554;height:86" coordorigin="2709,7346" coordsize="554,86" path="m3263,7432l2709,7432,2709,7346,3263,7346,3263,7432xe" filled="f" stroked="t" strokeweight=".536pt" strokecolor="#231F20">
                <v:path arrowok="t"/>
              </v:shape>
            </v:group>
            <v:group style="position:absolute;left:2713;top:7139;width:569;height:88" coordorigin="2713,7139" coordsize="569,88">
              <v:shape style="position:absolute;left:2713;top:7139;width:569;height:88" coordorigin="2713,7139" coordsize="569,88" path="m2713,7227l3282,7227,3282,7139,2713,7139,2713,7227xe" filled="t" fillcolor="#BCBEC0" stroked="f">
                <v:path arrowok="t"/>
                <v:fill type="solid"/>
              </v:shape>
            </v:group>
            <v:group style="position:absolute;left:2713;top:7140;width:569;height:86" coordorigin="2713,7140" coordsize="569,86">
              <v:shape style="position:absolute;left:2713;top:7140;width:569;height:86" coordorigin="2713,7140" coordsize="569,86" path="m3282,7226l2713,7226,2713,7140,3282,7140,3282,7226xe" filled="f" stroked="t" strokeweight=".536pt" strokecolor="#231F20">
                <v:path arrowok="t"/>
              </v:shape>
            </v:group>
            <v:group style="position:absolute;left:2709;top:6939;width:655;height:88" coordorigin="2709,6939" coordsize="655,88">
              <v:shape style="position:absolute;left:2709;top:6939;width:655;height:88" coordorigin="2709,6939" coordsize="655,88" path="m2709,7027l3364,7027,3364,6939,2709,6939,2709,7027xe" filled="t" fillcolor="#BCBEC0" stroked="f">
                <v:path arrowok="t"/>
                <v:fill type="solid"/>
              </v:shape>
            </v:group>
            <v:group style="position:absolute;left:2709;top:6940;width:655;height:86" coordorigin="2709,6940" coordsize="655,86">
              <v:shape style="position:absolute;left:2709;top:6940;width:655;height:86" coordorigin="2709,6940" coordsize="655,86" path="m3364,7026l2709,7026,2709,6940,3364,6940,3364,7026xe" filled="f" stroked="t" strokeweight=".536pt" strokecolor="#231F20">
                <v:path arrowok="t"/>
              </v:shape>
            </v:group>
            <v:group style="position:absolute;left:2709;top:6741;width:878;height:88" coordorigin="2709,6741" coordsize="878,88">
              <v:shape style="position:absolute;left:2709;top:6741;width:878;height:88" coordorigin="2709,6741" coordsize="878,88" path="m2709,6828l3587,6828,3587,6741,2709,6741,2709,6828xe" filled="t" fillcolor="#BCBEC0" stroked="f">
                <v:path arrowok="t"/>
                <v:fill type="solid"/>
              </v:shape>
            </v:group>
            <v:group style="position:absolute;left:2709;top:6742;width:878;height:86" coordorigin="2709,6742" coordsize="878,86">
              <v:shape style="position:absolute;left:2709;top:6742;width:878;height:86" coordorigin="2709,6742" coordsize="878,86" path="m3587,6827l2709,6827,2709,6742,3587,6742,3587,6827xe" filled="f" stroked="t" strokeweight=".536pt" strokecolor="#231F20">
                <v:path arrowok="t"/>
              </v:shape>
            </v:group>
            <v:group style="position:absolute;left:2709;top:6528;width:967;height:88" coordorigin="2709,6528" coordsize="967,88">
              <v:shape style="position:absolute;left:2709;top:6528;width:967;height:88" coordorigin="2709,6528" coordsize="967,88" path="m2709,6616l3676,6616,3676,6528,2709,6528,2709,6616xe" filled="t" fillcolor="#BCBEC0" stroked="f">
                <v:path arrowok="t"/>
                <v:fill type="solid"/>
              </v:shape>
            </v:group>
            <v:group style="position:absolute;left:2709;top:6529;width:967;height:86" coordorigin="2709,6529" coordsize="967,86">
              <v:shape style="position:absolute;left:2709;top:6529;width:967;height:86" coordorigin="2709,6529" coordsize="967,86" path="m3676,6615l2709,6615,2709,6529,3676,6529,3676,6615xe" filled="f" stroked="t" strokeweight=".536pt" strokecolor="#231F20">
                <v:path arrowok="t"/>
              </v:shape>
            </v:group>
            <v:group style="position:absolute;left:2709;top:6349;width:1027;height:88" coordorigin="2709,6349" coordsize="1027,88">
              <v:shape style="position:absolute;left:2709;top:6349;width:1027;height:88" coordorigin="2709,6349" coordsize="1027,88" path="m2709,6436l3736,6436,3736,6349,2709,6349,2709,6436xe" filled="t" fillcolor="#BCBEC0" stroked="f">
                <v:path arrowok="t"/>
                <v:fill type="solid"/>
              </v:shape>
            </v:group>
            <v:group style="position:absolute;left:2709;top:6350;width:1027;height:86" coordorigin="2709,6350" coordsize="1027,86">
              <v:shape style="position:absolute;left:2709;top:6350;width:1027;height:86" coordorigin="2709,6350" coordsize="1027,86" path="m3736,6435l2709,6435,2709,6350,3736,6350,3736,6435xe" filled="f" stroked="t" strokeweight=".536pt" strokecolor="#231F20">
                <v:path arrowok="t"/>
              </v:shape>
            </v:group>
            <v:group style="position:absolute;left:2709;top:6172;width:1096;height:2" coordorigin="2709,6172" coordsize="1096,2">
              <v:shape style="position:absolute;left:2709;top:6172;width:1096;height:2" coordorigin="2709,6172" coordsize="1096,0" path="m2709,6172l3805,6172e" filled="f" stroked="t" strokeweight="4.389pt" strokecolor="#BCBEC0">
                <v:path arrowok="t"/>
              </v:shape>
            </v:group>
            <v:group style="position:absolute;left:2709;top:6129;width:1096;height:86" coordorigin="2709,6129" coordsize="1096,86">
              <v:shape style="position:absolute;left:2709;top:6129;width:1096;height:86" coordorigin="2709,6129" coordsize="1096,86" path="m3805,6215l2709,6215,2709,6129,3805,6129,3805,6215xe" filled="f" stroked="t" strokeweight=".536pt" strokecolor="#231F20">
                <v:path arrowok="t"/>
              </v:shape>
            </v:group>
            <v:group style="position:absolute;left:2709;top:5970;width:1216;height:2" coordorigin="2709,5970" coordsize="1216,2">
              <v:shape style="position:absolute;left:2709;top:5970;width:1216;height:2" coordorigin="2709,5970" coordsize="1216,0" path="m2709,5970l3925,5970e" filled="f" stroked="t" strokeweight="4.389pt" strokecolor="#BCBEC0">
                <v:path arrowok="t"/>
              </v:shape>
            </v:group>
            <v:group style="position:absolute;left:2709;top:5927;width:1216;height:86" coordorigin="2709,5927" coordsize="1216,86">
              <v:shape style="position:absolute;left:2709;top:5927;width:1216;height:86" coordorigin="2709,5927" coordsize="1216,86" path="m3925,6013l2709,6013,2709,5927,3925,5927,3925,6013xe" filled="f" stroked="t" strokeweight=".536pt" strokecolor="#231F20">
                <v:path arrowok="t"/>
              </v:shape>
            </v:group>
            <v:group style="position:absolute;left:2709;top:5706;width:1328;height:88" coordorigin="2709,5706" coordsize="1328,88">
              <v:shape style="position:absolute;left:2709;top:5706;width:1328;height:88" coordorigin="2709,5706" coordsize="1328,88" path="m2709,5794l4037,5794,4037,5706,2709,5706,2709,5794xe" filled="t" fillcolor="#BCBEC0" stroked="f">
                <v:path arrowok="t"/>
                <v:fill type="solid"/>
              </v:shape>
            </v:group>
            <v:group style="position:absolute;left:2709;top:5707;width:1328;height:86" coordorigin="2709,5707" coordsize="1328,86">
              <v:shape style="position:absolute;left:2709;top:5707;width:1328;height:86" coordorigin="2709,5707" coordsize="1328,86" path="m4037,5793l2709,5793,2709,5707,4037,5707,4037,5793xe" filled="f" stroked="t" strokeweight=".536pt" strokecolor="#231F20">
                <v:path arrowok="t"/>
              </v:shape>
            </v:group>
            <v:group style="position:absolute;left:2709;top:5569;width:1356;height:2" coordorigin="2709,5569" coordsize="1356,2">
              <v:shape style="position:absolute;left:2709;top:5569;width:1356;height:2" coordorigin="2709,5569" coordsize="1356,0" path="m2709,5569l4065,5569e" filled="f" stroked="t" strokeweight="4.389pt" strokecolor="#BCBEC0">
                <v:path arrowok="t"/>
              </v:shape>
            </v:group>
            <v:group style="position:absolute;left:2709;top:5526;width:1356;height:86" coordorigin="2709,5526" coordsize="1356,86">
              <v:shape style="position:absolute;left:2709;top:5526;width:1356;height:86" coordorigin="2709,5526" coordsize="1356,86" path="m4065,5612l2709,5612,2709,5526,4065,5526,4065,5612xe" filled="f" stroked="t" strokeweight=".536pt" strokecolor="#231F20">
                <v:path arrowok="t"/>
              </v:shape>
            </v:group>
            <v:group style="position:absolute;left:2709;top:5312;width:1380;height:88" coordorigin="2709,5312" coordsize="1380,88">
              <v:shape style="position:absolute;left:2709;top:5312;width:1380;height:88" coordorigin="2709,5312" coordsize="1380,88" path="m2709,5400l4089,5400,4089,5312,2709,5312,2709,5400xe" filled="t" fillcolor="#BCBEC0" stroked="f">
                <v:path arrowok="t"/>
                <v:fill type="solid"/>
              </v:shape>
            </v:group>
            <v:group style="position:absolute;left:2709;top:5313;width:1380;height:86" coordorigin="2709,5313" coordsize="1380,86">
              <v:shape style="position:absolute;left:2709;top:5313;width:1380;height:86" coordorigin="2709,5313" coordsize="1380,86" path="m4089,5399l2709,5399,2709,5313,4089,5313,4089,5399xe" filled="f" stroked="t" strokeweight=".536pt" strokecolor="#231F20">
                <v:path arrowok="t"/>
              </v:shape>
            </v:group>
            <v:group style="position:absolute;left:2709;top:5110;width:1419;height:88" coordorigin="2709,5110" coordsize="1419,88">
              <v:shape style="position:absolute;left:2709;top:5110;width:1419;height:88" coordorigin="2709,5110" coordsize="1419,88" path="m2709,5198l4128,5198,4128,5110,2709,5110,2709,5198xe" filled="t" fillcolor="#BCBEC0" stroked="f">
                <v:path arrowok="t"/>
                <v:fill type="solid"/>
              </v:shape>
            </v:group>
            <v:group style="position:absolute;left:2709;top:5111;width:1419;height:86" coordorigin="2709,5111" coordsize="1419,86">
              <v:shape style="position:absolute;left:2709;top:5111;width:1419;height:86" coordorigin="2709,5111" coordsize="1419,86" path="m4128,5197l2709,5197,2709,5111,4128,5111,4128,5197xe" filled="f" stroked="t" strokeweight=".536pt" strokecolor="#231F20">
                <v:path arrowok="t"/>
              </v:shape>
            </v:group>
            <v:group style="position:absolute;left:2709;top:4959;width:1441;height:2" coordorigin="2709,4959" coordsize="1441,2">
              <v:shape style="position:absolute;left:2709;top:4959;width:1441;height:2" coordorigin="2709,4959" coordsize="1441,0" path="m2709,4959l4150,4959e" filled="f" stroked="t" strokeweight="4.389pt" strokecolor="#2B3890">
                <v:path arrowok="t"/>
              </v:shape>
            </v:group>
            <v:group style="position:absolute;left:2709;top:4917;width:1441;height:86" coordorigin="2709,4917" coordsize="1441,86">
              <v:shape style="position:absolute;left:2709;top:4917;width:1441;height:86" coordorigin="2709,4917" coordsize="1441,86" path="m4150,5002l2709,5002,2709,4917,4150,4917,4150,5002xe" filled="f" stroked="t" strokeweight=".536pt" strokecolor="#231F20">
                <v:path arrowok="t"/>
              </v:shape>
            </v:group>
            <v:group style="position:absolute;left:2709;top:4724;width:1509;height:88" coordorigin="2709,4724" coordsize="1509,88">
              <v:shape style="position:absolute;left:2709;top:4724;width:1509;height:88" coordorigin="2709,4724" coordsize="1509,88" path="m2709,4812l4218,4812,4218,4724,2709,4724,2709,4812xe" filled="t" fillcolor="#BCBEC0" stroked="f">
                <v:path arrowok="t"/>
                <v:fill type="solid"/>
              </v:shape>
            </v:group>
            <v:group style="position:absolute;left:2709;top:4725;width:1509;height:86" coordorigin="2709,4725" coordsize="1509,86">
              <v:shape style="position:absolute;left:2709;top:4725;width:1509;height:86" coordorigin="2709,4725" coordsize="1509,86" path="m4218,4811l2709,4811,2709,4725,4218,4725,4218,4811xe" filled="f" stroked="t" strokeweight=".536pt" strokecolor="#231F20">
                <v:path arrowok="t"/>
              </v:shape>
            </v:group>
            <v:group style="position:absolute;left:2709;top:4521;width:1599;height:88" coordorigin="2709,4521" coordsize="1599,88">
              <v:shape style="position:absolute;left:2709;top:4521;width:1599;height:88" coordorigin="2709,4521" coordsize="1599,88" path="m2709,4609l4308,4609,4308,4521,2709,4521,2709,4609xe" filled="t" fillcolor="#BCBEC0" stroked="f">
                <v:path arrowok="t"/>
                <v:fill type="solid"/>
              </v:shape>
            </v:group>
            <v:group style="position:absolute;left:2709;top:4522;width:1599;height:86" coordorigin="2709,4522" coordsize="1599,86">
              <v:shape style="position:absolute;left:2709;top:4522;width:1599;height:86" coordorigin="2709,4522" coordsize="1599,86" path="m4308,4608l2709,4608,2709,4522,4308,4522,4308,4608xe" filled="f" stroked="t" strokeweight=".536pt" strokecolor="#231F20">
                <v:path arrowok="t"/>
              </v:shape>
            </v:group>
            <v:group style="position:absolute;left:2709;top:4363;width:1720;height:2" coordorigin="2709,4363" coordsize="1720,2">
              <v:shape style="position:absolute;left:2709;top:4363;width:1720;height:2" coordorigin="2709,4363" coordsize="1720,0" path="m2709,4363l4429,4363e" filled="f" stroked="t" strokeweight="4.389pt" strokecolor="#BCBEC0">
                <v:path arrowok="t"/>
              </v:shape>
            </v:group>
            <v:group style="position:absolute;left:2709;top:4320;width:1720;height:86" coordorigin="2709,4320" coordsize="1720,86">
              <v:shape style="position:absolute;left:2709;top:4320;width:1720;height:86" coordorigin="2709,4320" coordsize="1720,86" path="m4429,4406l2709,4406,2709,4320,4429,4320,4429,4406xe" filled="f" stroked="t" strokeweight=".536pt" strokecolor="#231F20">
                <v:path arrowok="t"/>
              </v:shape>
            </v:group>
            <v:group style="position:absolute;left:2709;top:4116;width:1755;height:88" coordorigin="2709,4116" coordsize="1755,88">
              <v:shape style="position:absolute;left:2709;top:4116;width:1755;height:88" coordorigin="2709,4116" coordsize="1755,88" path="m2709,4204l4464,4204,4464,4116,2709,4116,2709,4204xe" filled="t" fillcolor="#BCBEC0" stroked="f">
                <v:path arrowok="t"/>
                <v:fill type="solid"/>
              </v:shape>
            </v:group>
            <v:group style="position:absolute;left:2709;top:4117;width:1755;height:86" coordorigin="2709,4117" coordsize="1755,86">
              <v:shape style="position:absolute;left:2709;top:4117;width:1755;height:86" coordorigin="2709,4117" coordsize="1755,86" path="m4464,4203l2709,4203,2709,4117,4464,4117,4464,4203xe" filled="f" stroked="t" strokeweight=".536pt" strokecolor="#231F20">
                <v:path arrowok="t"/>
              </v:shape>
            </v:group>
            <v:group style="position:absolute;left:2709;top:3908;width:1755;height:88" coordorigin="2709,3908" coordsize="1755,88">
              <v:shape style="position:absolute;left:2709;top:3908;width:1755;height:88" coordorigin="2709,3908" coordsize="1755,88" path="m2709,3996l4464,3996,4464,3908,2709,3908,2709,3996xe" filled="t" fillcolor="#BCBEC0" stroked="f">
                <v:path arrowok="t"/>
                <v:fill type="solid"/>
              </v:shape>
            </v:group>
            <v:group style="position:absolute;left:2709;top:3909;width:1755;height:86" coordorigin="2709,3909" coordsize="1755,86">
              <v:shape style="position:absolute;left:2709;top:3909;width:1755;height:86" coordorigin="2709,3909" coordsize="1755,86" path="m4464,3995l2709,3995,2709,3909,4464,3909,4464,3995xe" filled="f" stroked="t" strokeweight=".536pt" strokecolor="#231F20">
                <v:path arrowok="t"/>
              </v:shape>
            </v:group>
            <v:group style="position:absolute;left:2709;top:3706;width:2002;height:88" coordorigin="2709,3706" coordsize="2002,88">
              <v:shape style="position:absolute;left:2709;top:3706;width:2002;height:88" coordorigin="2709,3706" coordsize="2002,88" path="m2709,3794l4711,3794,4711,3706,2709,3706,2709,3794xe" filled="t" fillcolor="#BCBEC0" stroked="f">
                <v:path arrowok="t"/>
                <v:fill type="solid"/>
              </v:shape>
            </v:group>
            <v:group style="position:absolute;left:2709;top:3707;width:2002;height:86" coordorigin="2709,3707" coordsize="2002,86">
              <v:shape style="position:absolute;left:2709;top:3707;width:2002;height:86" coordorigin="2709,3707" coordsize="2002,86" path="m4711,3793l2709,3793,2709,3707,4711,3707,4711,3793xe" filled="f" stroked="t" strokeweight=".536pt" strokecolor="#231F20">
                <v:path arrowok="t"/>
              </v:shape>
            </v:group>
            <v:group style="position:absolute;left:2709;top:3503;width:2022;height:88" coordorigin="2709,3503" coordsize="2022,88">
              <v:shape style="position:absolute;left:2709;top:3503;width:2022;height:88" coordorigin="2709,3503" coordsize="2022,88" path="m2709,3591l4731,3591,4731,3503,2709,3503,2709,3591xe" filled="t" fillcolor="#BCBEC0" stroked="f">
                <v:path arrowok="t"/>
                <v:fill type="solid"/>
              </v:shape>
            </v:group>
            <v:group style="position:absolute;left:2709;top:3504;width:2022;height:86" coordorigin="2709,3504" coordsize="2022,86">
              <v:shape style="position:absolute;left:2709;top:3504;width:2022;height:86" coordorigin="2709,3504" coordsize="2022,86" path="m4731,3590l2709,3590,2709,3504,4731,3504,4731,3590xe" filled="f" stroked="t" strokeweight=".536pt" strokecolor="#231F20">
                <v:path arrowok="t"/>
              </v:shape>
            </v:group>
            <v:group style="position:absolute;left:2709;top:3308;width:2022;height:88" coordorigin="2709,3308" coordsize="2022,88">
              <v:shape style="position:absolute;left:2709;top:3308;width:2022;height:88" coordorigin="2709,3308" coordsize="2022,88" path="m2709,3396l4731,3396,4731,3308,2709,3308,2709,3396xe" filled="t" fillcolor="#BCBEC0" stroked="f">
                <v:path arrowok="t"/>
                <v:fill type="solid"/>
              </v:shape>
            </v:group>
            <v:group style="position:absolute;left:2709;top:3309;width:2022;height:86" coordorigin="2709,3309" coordsize="2022,86">
              <v:shape style="position:absolute;left:2709;top:3309;width:2022;height:86" coordorigin="2709,3309" coordsize="2022,86" path="m4731,3395l2709,3395,2709,3309,4731,3309,4731,3395xe" filled="f" stroked="t" strokeweight=".536pt" strokecolor="#231F20">
                <v:path arrowok="t"/>
              </v:shape>
            </v:group>
            <v:group style="position:absolute;left:2709;top:3140;width:2273;height:2" coordorigin="2709,3140" coordsize="2273,2">
              <v:shape style="position:absolute;left:2709;top:3140;width:2273;height:2" coordorigin="2709,3140" coordsize="2273,0" path="m2709,3140l4982,3140e" filled="f" stroked="t" strokeweight="4.389pt" strokecolor="#BCBEC0">
                <v:path arrowok="t"/>
              </v:shape>
            </v:group>
            <v:group style="position:absolute;left:2709;top:3098;width:2273;height:86" coordorigin="2709,3098" coordsize="2273,86">
              <v:shape style="position:absolute;left:2709;top:3098;width:2273;height:86" coordorigin="2709,3098" coordsize="2273,86" path="m4982,3183l2709,3183,2709,3098,4982,3098,4982,3183xe" filled="f" stroked="t" strokeweight=".536pt" strokecolor="#231F20">
                <v:path arrowok="t"/>
              </v:shape>
            </v:group>
            <v:group style="position:absolute;left:2709;top:2897;width:2544;height:88" coordorigin="2709,2897" coordsize="2544,88">
              <v:shape style="position:absolute;left:2709;top:2897;width:2544;height:88" coordorigin="2709,2897" coordsize="2544,88" path="m2709,2985l5253,2985,5253,2897,2709,2897,2709,2985xe" filled="t" fillcolor="#BCBEC0" stroked="f">
                <v:path arrowok="t"/>
                <v:fill type="solid"/>
              </v:shape>
            </v:group>
            <v:group style="position:absolute;left:2709;top:2898;width:2544;height:86" coordorigin="2709,2898" coordsize="2544,86">
              <v:shape style="position:absolute;left:2709;top:2898;width:2544;height:86" coordorigin="2709,2898" coordsize="2544,86" path="m5253,2984l2709,2984,2709,2898,5253,2898,5253,2984xe" filled="f" stroked="t" strokeweight=".536pt" strokecolor="#231F20">
                <v:path arrowok="t"/>
              </v:shape>
            </v:group>
            <v:group style="position:absolute;left:2709;top:2697;width:2804;height:88" coordorigin="2709,2697" coordsize="2804,88">
              <v:shape style="position:absolute;left:2709;top:2697;width:2804;height:88" coordorigin="2709,2697" coordsize="2804,88" path="m2709,2785l5513,2785,5513,2697,2709,2697,2709,2785xe" filled="t" fillcolor="#BCBEC0" stroked="f">
                <v:path arrowok="t"/>
                <v:fill type="solid"/>
              </v:shape>
            </v:group>
            <v:group style="position:absolute;left:2709;top:2698;width:2804;height:86" coordorigin="2709,2698" coordsize="2804,86">
              <v:shape style="position:absolute;left:2709;top:2698;width:2804;height:86" coordorigin="2709,2698" coordsize="2804,86" path="m5513,2784l2709,2784,2709,2698,5513,2698,5513,2784xe" filled="f" stroked="t" strokeweight=".536pt" strokecolor="#231F20">
                <v:path arrowok="t"/>
              </v:shape>
            </v:group>
            <v:group style="position:absolute;left:2709;top:2497;width:2994;height:88" coordorigin="2709,2497" coordsize="2994,88">
              <v:shape style="position:absolute;left:2709;top:2497;width:2994;height:88" coordorigin="2709,2497" coordsize="2994,88" path="m2709,2585l5703,2585,5703,2497,2709,2497,2709,2585xe" filled="t" fillcolor="#BCBEC0" stroked="f">
                <v:path arrowok="t"/>
                <v:fill type="solid"/>
              </v:shape>
            </v:group>
            <v:group style="position:absolute;left:2709;top:2498;width:2994;height:86" coordorigin="2709,2498" coordsize="2994,86">
              <v:shape style="position:absolute;left:2709;top:2498;width:2994;height:86" coordorigin="2709,2498" coordsize="2994,86" path="m5703,2584l2709,2584,2709,2498,5703,2498,5703,2584xe" filled="f" stroked="t" strokeweight=".536pt" strokecolor="#231F20">
                <v:path arrowok="t"/>
              </v:shape>
            </v:group>
            <v:group style="position:absolute;left:2709;top:2298;width:3017;height:88" coordorigin="2709,2298" coordsize="3017,88">
              <v:shape style="position:absolute;left:2709;top:2298;width:3017;height:88" coordorigin="2709,2298" coordsize="3017,88" path="m2709,2385l5726,2385,5726,2298,2709,2298,2709,2385xe" filled="t" fillcolor="#BCBEC0" stroked="f">
                <v:path arrowok="t"/>
                <v:fill type="solid"/>
              </v:shape>
            </v:group>
            <v:group style="position:absolute;left:2709;top:2299;width:3017;height:86" coordorigin="2709,2299" coordsize="3017,86">
              <v:shape style="position:absolute;left:2709;top:2299;width:3017;height:86" coordorigin="2709,2299" coordsize="3017,86" path="m5726,2384l2709,2384,2709,2299,5726,2299,5726,2384xe" filled="f" stroked="t" strokeweight=".536pt" strokecolor="#231F20">
                <v:path arrowok="t"/>
              </v:shape>
            </v:group>
            <v:group style="position:absolute;left:2709;top:2134;width:3042;height:2" coordorigin="2709,2134" coordsize="3042,2">
              <v:shape style="position:absolute;left:2709;top:2134;width:3042;height:2" coordorigin="2709,2134" coordsize="3042,0" path="m2709,2134l5751,2134e" filled="f" stroked="t" strokeweight="4.389pt" strokecolor="#BCBEC0">
                <v:path arrowok="t"/>
              </v:shape>
            </v:group>
            <v:group style="position:absolute;left:2709;top:2092;width:3042;height:86" coordorigin="2709,2092" coordsize="3042,86">
              <v:shape style="position:absolute;left:2709;top:2092;width:3042;height:86" coordorigin="2709,2092" coordsize="3042,86" path="m5751,2177l2709,2177,2709,2092,5751,2092,5751,2177xe" filled="f" stroked="t" strokeweight=".536pt" strokecolor="#231F20">
                <v:path arrowok="t"/>
              </v:shape>
            </v:group>
            <v:group style="position:absolute;left:2709;top:1895;width:3061;height:88" coordorigin="2709,1895" coordsize="3061,88">
              <v:shape style="position:absolute;left:2709;top:1895;width:3061;height:88" coordorigin="2709,1895" coordsize="3061,88" path="m2709,1983l5770,1983,5770,1895,2709,1895,2709,1983xe" filled="t" fillcolor="#BCBEC0" stroked="f">
                <v:path arrowok="t"/>
                <v:fill type="solid"/>
              </v:shape>
            </v:group>
            <v:group style="position:absolute;left:2709;top:1896;width:3061;height:86" coordorigin="2709,1896" coordsize="3061,86">
              <v:shape style="position:absolute;left:2709;top:1896;width:3061;height:86" coordorigin="2709,1896" coordsize="3061,86" path="m5770,1982l2709,1982,2709,1896,5770,1896,5770,1982xe" filled="f" stroked="t" strokeweight=".536pt" strokecolor="#231F20">
                <v:path arrowok="t"/>
              </v:shape>
            </v:group>
            <v:group style="position:absolute;left:2709;top:1691;width:3061;height:88" coordorigin="2709,1691" coordsize="3061,88">
              <v:shape style="position:absolute;left:2709;top:1691;width:3061;height:88" coordorigin="2709,1691" coordsize="3061,88" path="m2709,1779l5770,1779,5770,1691,2709,1691,2709,1779xe" filled="t" fillcolor="#BCBEC0" stroked="f">
                <v:path arrowok="t"/>
                <v:fill type="solid"/>
              </v:shape>
            </v:group>
            <v:group style="position:absolute;left:2709;top:1692;width:3061;height:86" coordorigin="2709,1692" coordsize="3061,86">
              <v:shape style="position:absolute;left:2709;top:1692;width:3061;height:86" coordorigin="2709,1692" coordsize="3061,86" path="m5770,1778l2709,1778,2709,1692,5770,1692,5770,1778xe" filled="f" stroked="t" strokeweight=".536pt" strokecolor="#231F20">
                <v:path arrowok="t"/>
              </v:shape>
            </v:group>
            <v:group style="position:absolute;left:2709;top:1531;width:3209;height:2" coordorigin="2709,1531" coordsize="3209,2">
              <v:shape style="position:absolute;left:2709;top:1531;width:3209;height:2" coordorigin="2709,1531" coordsize="3209,0" path="m2709,1531l5918,1531e" filled="f" stroked="t" strokeweight="4.389pt" strokecolor="#6D6E71">
                <v:path arrowok="t"/>
              </v:shape>
            </v:group>
            <v:group style="position:absolute;left:2709;top:1488;width:3209;height:86" coordorigin="2709,1488" coordsize="3209,86">
              <v:shape style="position:absolute;left:2709;top:1488;width:3209;height:86" coordorigin="2709,1488" coordsize="3209,86" path="m5918,1574l2709,1574,2709,1488,5918,1488,5918,1574xe" filled="f" stroked="t" strokeweight=".536pt" strokecolor="#231F20">
                <v:path arrowok="t"/>
              </v:shape>
            </v:group>
            <v:group style="position:absolute;left:2709;top:1274;width:3379;height:88" coordorigin="2709,1274" coordsize="3379,88">
              <v:shape style="position:absolute;left:2709;top:1274;width:3379;height:88" coordorigin="2709,1274" coordsize="3379,88" path="m2709,1361l6088,1361,6088,1274,2709,1274,2709,1361xe" filled="t" fillcolor="#BCBEC0" stroked="f">
                <v:path arrowok="t"/>
                <v:fill type="solid"/>
              </v:shape>
            </v:group>
            <v:group style="position:absolute;left:2709;top:1275;width:3379;height:86" coordorigin="2709,1275" coordsize="3379,86">
              <v:shape style="position:absolute;left:2709;top:1275;width:3379;height:86" coordorigin="2709,1275" coordsize="3379,86" path="m6088,1360l2709,1360,2709,1275,6088,1275,6088,1360xe" filled="f" stroked="t" strokeweight=".536pt" strokecolor="#231F20">
                <v:path arrowok="t"/>
              </v:shape>
            </v:group>
            <v:group style="position:absolute;left:2709;top:1060;width:3379;height:88" coordorigin="2709,1060" coordsize="3379,88">
              <v:shape style="position:absolute;left:2709;top:1060;width:3379;height:88" coordorigin="2709,1060" coordsize="3379,88" path="m2709,1148l6088,1148,6088,1060,2709,1060,2709,1148xe" filled="t" fillcolor="#BCBEC0" stroked="f">
                <v:path arrowok="t"/>
                <v:fill type="solid"/>
              </v:shape>
            </v:group>
            <v:group style="position:absolute;left:2709;top:1061;width:3379;height:86" coordorigin="2709,1061" coordsize="3379,86">
              <v:shape style="position:absolute;left:2709;top:1061;width:3379;height:86" coordorigin="2709,1061" coordsize="3379,86" path="m6088,1147l2709,1147,2709,1061,6088,1061,6088,1147xe" filled="f" stroked="t" strokeweight=".536pt" strokecolor="#231F20">
                <v:path arrowok="t"/>
              </v:shape>
            </v:group>
            <v:group style="position:absolute;left:2709;top:877;width:3398;height:88" coordorigin="2709,877" coordsize="3398,88">
              <v:shape style="position:absolute;left:2709;top:877;width:3398;height:88" coordorigin="2709,877" coordsize="3398,88" path="m2709,965l6107,965,6107,877,2709,877,2709,965xe" filled="t" fillcolor="#BCBEC0" stroked="f">
                <v:path arrowok="t"/>
                <v:fill type="solid"/>
              </v:shape>
            </v:group>
            <v:group style="position:absolute;left:2709;top:878;width:3398;height:86" coordorigin="2709,878" coordsize="3398,86">
              <v:shape style="position:absolute;left:2709;top:878;width:3398;height:86" coordorigin="2709,878" coordsize="3398,86" path="m6107,964l2709,964,2709,878,6107,878,6107,964xe" filled="f" stroked="t" strokeweight=".536pt" strokecolor="#231F20">
                <v:path arrowok="t"/>
              </v:shape>
            </v:group>
            <v:group style="position:absolute;left:2709;top:676;width:3776;height:88" coordorigin="2709,676" coordsize="3776,88">
              <v:shape style="position:absolute;left:2709;top:676;width:3776;height:88" coordorigin="2709,676" coordsize="3776,88" path="m2709,763l6485,763,6485,676,2709,676,2709,763xe" filled="t" fillcolor="#BCBEC0" stroked="f">
                <v:path arrowok="t"/>
                <v:fill type="solid"/>
              </v:shape>
            </v:group>
            <v:group style="position:absolute;left:2709;top:677;width:3776;height:86" coordorigin="2709,677" coordsize="3776,86">
              <v:shape style="position:absolute;left:2709;top:677;width:3776;height:86" coordorigin="2709,677" coordsize="3776,86" path="m6485,762l2709,762,2709,677,6485,677,6485,762xe" filled="f" stroked="t" strokeweight=".536pt" strokecolor="#231F20">
                <v:path arrowok="t"/>
              </v:shape>
            </v:group>
            <v:group style="position:absolute;left:2709;top:509;width:4258;height:2" coordorigin="2709,509" coordsize="4258,2">
              <v:shape style="position:absolute;left:2709;top:509;width:4258;height:2" coordorigin="2709,509" coordsize="4258,0" path="m2709,509l6967,509e" filled="f" stroked="t" strokeweight="4.389pt" strokecolor="#BCBEC0">
                <v:path arrowok="t"/>
              </v:shape>
            </v:group>
            <v:group style="position:absolute;left:2709;top:466;width:4258;height:86" coordorigin="2709,466" coordsize="4258,86">
              <v:shape style="position:absolute;left:2709;top:466;width:4258;height:86" coordorigin="2709,466" coordsize="4258,86" path="m6967,552l2709,552,2709,466,6967,466,6967,552xe" filled="f" stroked="t" strokeweight=".536pt" strokecolor="#231F20">
                <v:path arrowok="t"/>
              </v:shape>
            </v:group>
            <v:group style="position:absolute;left:2709;top:265;width:4810;height:88" coordorigin="2709,265" coordsize="4810,88">
              <v:shape style="position:absolute;left:2709;top:265;width:4810;height:88" coordorigin="2709,265" coordsize="4810,88" path="m2709,352l7519,352,7519,265,2709,265,2709,352xe" filled="t" fillcolor="#BCBEC0" stroked="f">
                <v:path arrowok="t"/>
                <v:fill type="solid"/>
              </v:shape>
            </v:group>
            <v:group style="position:absolute;left:2709;top:266;width:4810;height:86" coordorigin="2709,266" coordsize="4810,86">
              <v:shape style="position:absolute;left:2709;top:266;width:4810;height:86" coordorigin="2709,266" coordsize="4810,86" path="m7519,351l2709,351,2709,266,7519,266,7519,351xe" filled="f" stroked="t" strokeweight=".536pt" strokecolor="#231F20">
                <v:path arrowok="t"/>
              </v:shape>
            </v:group>
            <v:group style="position:absolute;left:2709;top:65;width:5243;height:88" coordorigin="2709,65" coordsize="5243,88">
              <v:shape style="position:absolute;left:2709;top:65;width:5243;height:88" coordorigin="2709,65" coordsize="5243,88" path="m2709,153l7952,153,7952,65,2709,65,2709,153xe" filled="t" fillcolor="#BCBEC0" stroked="f">
                <v:path arrowok="t"/>
                <v:fill type="solid"/>
              </v:shape>
            </v:group>
            <v:group style="position:absolute;left:2709;top:66;width:5243;height:86" coordorigin="2709,66" coordsize="5243,86">
              <v:shape style="position:absolute;left:2709;top:66;width:5243;height:86" coordorigin="2709,66" coordsize="5243,86" path="m7952,152l2709,152,2709,66,7952,66,7952,152xe" filled="f" stroked="t" strokeweight=".536pt" strokecolor="#231F20">
                <v:path arrowok="t"/>
              </v:shape>
            </v:group>
            <v:group style="position:absolute;left:2713;top:321;width:4803;height:32" coordorigin="2713,321" coordsize="4803,32">
              <v:shape style="position:absolute;left:2713;top:321;width:4803;height:32" coordorigin="2713,321" coordsize="4803,32" path="m2713,352l7516,352,7516,321,2713,321,2713,352xe" filled="t" fillcolor="#ED1C24" stroked="f">
                <v:path arrowok="t"/>
                <v:fill type="solid"/>
              </v:shape>
            </v:group>
            <v:group style="position:absolute;left:2713;top:308;width:4803;height:2" coordorigin="2713,308" coordsize="4803,2">
              <v:shape style="position:absolute;left:2713;top:308;width:4803;height:2" coordorigin="2713,308" coordsize="4803,0" path="m2713,308l7516,308e" filled="f" stroked="t" strokeweight="1.586pt" strokecolor="#00AEEF">
                <v:path arrowok="t"/>
              </v:shape>
            </v:group>
            <v:group style="position:absolute;left:2709;top:265;width:4806;height:32" coordorigin="2709,265" coordsize="4806,32">
              <v:shape style="position:absolute;left:2709;top:265;width:4806;height:32" coordorigin="2709,265" coordsize="4806,32" path="m2709,296l7515,296,7515,265,2709,265,2709,296xe" filled="t" fillcolor="#FFFFFF" stroked="f">
                <v:path arrowok="t"/>
                <v:fill type="solid"/>
              </v:shape>
            </v:group>
            <v:group style="position:absolute;left:2711;top:266;width:4810;height:86" coordorigin="2711,266" coordsize="4810,86">
              <v:shape style="position:absolute;left:2711;top:266;width:4810;height:86" coordorigin="2711,266" coordsize="4810,86" path="m7521,351l2711,351,2711,266,7521,266,7521,351xe" filled="f" stroked="t" strokeweight=".536pt" strokecolor="#231F20">
                <v:path arrowok="t"/>
              </v:shape>
            </v:group>
            <v:group style="position:absolute;left:2716;top:5998;width:1261;height:2" coordorigin="2716,5998" coordsize="1261,2">
              <v:shape style="position:absolute;left:2716;top:5998;width:1261;height:2" coordorigin="2716,5998" coordsize="1261,0" path="m2716,5998l3977,5998e" filled="f" stroked="t" strokeweight="1.591pt" strokecolor="#F9ED32">
                <v:path arrowok="t"/>
              </v:shape>
            </v:group>
            <v:group style="position:absolute;left:2716;top:5969;width:1261;height:2" coordorigin="2716,5969" coordsize="1261,2">
              <v:shape style="position:absolute;left:2716;top:5969;width:1261;height:2" coordorigin="2716,5969" coordsize="1261,0" path="m2716,5969l3977,5969e" filled="f" stroked="t" strokeweight="1.592pt" strokecolor="#ED1C24">
                <v:path arrowok="t"/>
              </v:shape>
            </v:group>
            <v:group style="position:absolute;left:2709;top:5941;width:1261;height:2" coordorigin="2709,5941" coordsize="1261,2">
              <v:shape style="position:absolute;left:2709;top:5941;width:1261;height:2" coordorigin="2709,5941" coordsize="1261,0" path="m2709,5941l3970,5941e" filled="f" stroked="t" strokeweight="1.592pt" strokecolor="#231F20">
                <v:path arrowok="t"/>
              </v:shape>
            </v:group>
            <v:group style="position:absolute;left:2713;top:5926;width:1261;height:86" coordorigin="2713,5926" coordsize="1261,86">
              <v:shape style="position:absolute;left:2713;top:5926;width:1261;height:86" coordorigin="2713,5926" coordsize="1261,86" path="m3975,6013l2713,6013,2713,5926,3975,5926,3975,6013xe" filled="f" stroked="t" strokeweight=".536pt" strokecolor="#231F20">
                <v:path arrowok="t"/>
              </v:shape>
            </v:group>
            <v:group style="position:absolute;left:3425;top:6172;width:378;height:2" coordorigin="3425,6172" coordsize="378,2">
              <v:shape style="position:absolute;left:3425;top:6172;width:378;height:2" coordorigin="3425,6172" coordsize="378,0" path="m3425,6172l3803,6172e" filled="f" stroked="t" strokeweight="4.361pt" strokecolor="#ED1C24">
                <v:path arrowok="t"/>
              </v:shape>
            </v:group>
            <v:group style="position:absolute;left:2710;top:6172;width:378;height:2" coordorigin="2710,6172" coordsize="378,2">
              <v:shape style="position:absolute;left:2710;top:6172;width:378;height:2" coordorigin="2710,6172" coordsize="378,0" path="m2710,6172l3088,6172e" filled="f" stroked="t" strokeweight="4.361pt" strokecolor="#00AEEF">
                <v:path arrowok="t"/>
              </v:shape>
            </v:group>
            <v:group style="position:absolute;left:3056;top:6172;width:378;height:2" coordorigin="3056,6172" coordsize="378,2">
              <v:shape style="position:absolute;left:3056;top:6172;width:378;height:2" coordorigin="3056,6172" coordsize="378,0" path="m3056,6172l3434,6172e" filled="f" stroked="t" strokeweight="4.362pt" strokecolor="#FFFFFF">
                <v:path arrowok="t"/>
              </v:shape>
            </v:group>
            <v:group style="position:absolute;left:2713;top:6130;width:1093;height:86" coordorigin="2713,6130" coordsize="1093,86">
              <v:shape style="position:absolute;left:2713;top:6130;width:1093;height:86" coordorigin="2713,6130" coordsize="1093,86" path="m3807,6215l2713,6215,2713,6130,3807,6130,3807,6215xe" filled="f" stroked="t" strokeweight=".536pt" strokecolor="#231F20">
                <v:path arrowok="t"/>
              </v:shape>
            </v:group>
            <v:group style="position:absolute;left:2709;top:7740;width:251;height:88" coordorigin="2709,7740" coordsize="251,88">
              <v:shape style="position:absolute;left:2709;top:7740;width:251;height:88" coordorigin="2709,7740" coordsize="251,88" path="m2709,7828l2960,7828,2960,7740,2709,7740,2709,7828xe" filled="t" fillcolor="#FFFFFF" stroked="f">
                <v:path arrowok="t"/>
                <v:fill type="solid"/>
              </v:shape>
            </v:group>
            <v:group style="position:absolute;left:2709;top:7741;width:251;height:86" coordorigin="2709,7741" coordsize="251,86">
              <v:shape style="position:absolute;left:2709;top:7741;width:251;height:86" coordorigin="2709,7741" coordsize="251,86" path="m2960,7827l2709,7827,2709,7741,2960,7741,2960,7827xe" filled="f" stroked="t" strokeweight=".536pt" strokecolor="#231F20">
                <v:path arrowok="t"/>
              </v:shape>
            </v:group>
            <v:group style="position:absolute;left:2812;top:7760;width:46;height:46" coordorigin="2812,7760" coordsize="46,46">
              <v:shape style="position:absolute;left:2812;top:7760;width:46;height:46" coordorigin="2812,7760" coordsize="46,46" path="m2848,7760l2822,7760,2812,7770,2812,7795,2822,7806,2848,7806,2858,7795,2858,7770,2848,7760xe" filled="t" fillcolor="#ED1C24" stroked="f">
                <v:path arrowok="t"/>
                <v:fill type="solid"/>
              </v:shape>
            </v:group>
            <v:group style="position:absolute;left:2709;top:5312;width:1378;height:83" coordorigin="2709,5312" coordsize="1378,83">
              <v:shape style="position:absolute;left:2709;top:5312;width:1378;height:83" coordorigin="2709,5312" coordsize="1378,83" path="m2709,5395l4087,5395,4087,5312,2709,5312,2709,5395xe" filled="t" fillcolor="#2B3890" stroked="f">
                <v:path arrowok="t"/>
                <v:fill type="solid"/>
              </v:shape>
            </v:group>
            <v:group style="position:absolute;left:3025;top:5311;width:680;height:86" coordorigin="3025,5311" coordsize="680,86">
              <v:shape style="position:absolute;left:3025;top:5311;width:680;height:86" coordorigin="3025,5311" coordsize="680,86" path="m3082,5311l3025,5321,3648,5397,3705,5387,3082,5311xe" filled="t" fillcolor="#FFFFFF" stroked="f">
                <v:path arrowok="t"/>
                <v:fill type="solid"/>
              </v:shape>
            </v:group>
            <v:group style="position:absolute;left:3021;top:5310;width:673;height:87" coordorigin="3021,5310" coordsize="673,87">
              <v:shape style="position:absolute;left:3021;top:5310;width:673;height:87" coordorigin="3021,5310" coordsize="673,87" path="m3636,5310l3021,5388,3078,5398,3694,5320,3636,5310xe" filled="t" fillcolor="#FFFFFF" stroked="f">
                <v:path arrowok="t"/>
                <v:fill type="solid"/>
              </v:shape>
            </v:group>
            <v:group style="position:absolute;left:3005;top:5310;width:686;height:85" coordorigin="3005,5310" coordsize="686,85">
              <v:shape style="position:absolute;left:3005;top:5310;width:686;height:85" coordorigin="3005,5310" coordsize="686,85" path="m3034,5310l3005,5315,3662,5395,3691,5390,3034,5310xe" filled="t" fillcolor="#ED1C24" stroked="f">
                <v:path arrowok="t"/>
                <v:fill type="solid"/>
              </v:shape>
            </v:group>
            <v:group style="position:absolute;left:3020;top:5311;width:676;height:86" coordorigin="3020,5311" coordsize="676,86">
              <v:shape style="position:absolute;left:3020;top:5311;width:676;height:86" coordorigin="3020,5311" coordsize="676,86" path="m3666,5311l3020,5392,3049,5397,3696,5316,3666,5311xe" filled="t" fillcolor="#ED1C24" stroked="f">
                <v:path arrowok="t"/>
                <v:fill type="solid"/>
              </v:shape>
            </v:group>
            <v:group style="position:absolute;left:2714;top:5353;width:1371;height:2" coordorigin="2714,5353" coordsize="1371,2">
              <v:shape style="position:absolute;left:2714;top:5353;width:1371;height:2" coordorigin="2714,5353" coordsize="1371,0" path="m2714,5353l4085,5353e" filled="f" stroked="t" strokeweight=".759pt" strokecolor="#FFFFFF">
                <v:path arrowok="t"/>
              </v:shape>
            </v:group>
            <v:group style="position:absolute;left:2707;top:5354;width:1378;height:2" coordorigin="2707,5354" coordsize="1378,2">
              <v:shape style="position:absolute;left:2707;top:5354;width:1378;height:2" coordorigin="2707,5354" coordsize="1378,0" path="m2707,5354l4085,5354e" filled="f" stroked="t" strokeweight=".502pt" strokecolor="#ED1C24">
                <v:path arrowok="t"/>
              </v:shape>
            </v:group>
            <v:group style="position:absolute;left:2709;top:5313;width:1381;height:81" coordorigin="2709,5313" coordsize="1381,81">
              <v:shape style="position:absolute;left:2709;top:5313;width:1381;height:81" coordorigin="2709,5313" coordsize="1381,81" path="m4090,5394l2709,5394,2709,5313,4090,5313,4090,5394xe" filled="f" stroked="t" strokeweight=".536pt" strokecolor="#231F20">
                <v:path arrowok="t"/>
              </v:shape>
            </v:group>
            <v:group style="position:absolute;left:2712;top:2897;width:2541;height:88" coordorigin="2712,2897" coordsize="2541,88">
              <v:shape style="position:absolute;left:2712;top:2897;width:2541;height:88" coordorigin="2712,2897" coordsize="2541,88" path="m2712,2986l5253,2986,5253,2897,2712,2897,2712,2986xe" filled="t" fillcolor="#FFFFFF" stroked="f">
                <v:path arrowok="t"/>
                <v:fill type="solid"/>
              </v:shape>
            </v:group>
            <v:group style="position:absolute;left:2714;top:2960;width:2538;height:25" coordorigin="2714,2960" coordsize="2538,25">
              <v:shape style="position:absolute;left:2714;top:2960;width:2538;height:25" coordorigin="2714,2960" coordsize="2538,25" path="m2714,2985l5253,2985,5253,2960,2714,2960,2714,2985xe" filled="t" fillcolor="#ED1C24" stroked="f">
                <v:path arrowok="t"/>
                <v:fill type="solid"/>
              </v:shape>
            </v:group>
            <v:group style="position:absolute;left:2710;top:2934;width:2537;height:23" coordorigin="2710,2934" coordsize="2537,23">
              <v:shape style="position:absolute;left:2710;top:2934;width:2537;height:23" coordorigin="2710,2934" coordsize="2537,23" path="m2710,2956l5247,2956,5247,2934,2710,2934,2710,2956xe" filled="t" fillcolor="#ED1C24" stroked="f">
                <v:path arrowok="t"/>
                <v:fill type="solid"/>
              </v:shape>
            </v:group>
            <v:group style="position:absolute;left:2710;top:2920;width:2537;height:2" coordorigin="2710,2920" coordsize="2537,2">
              <v:shape style="position:absolute;left:2710;top:2920;width:2537;height:2" coordorigin="2710,2920" coordsize="2537,0" path="m2710,2920l5247,2920e" filled="f" stroked="t" strokeweight="1.015000pt" strokecolor="#ED1C24">
                <v:path arrowok="t"/>
              </v:shape>
            </v:group>
            <v:group style="position:absolute;left:2710;top:2903;width:2537;height:2" coordorigin="2710,2903" coordsize="2537,2">
              <v:shape style="position:absolute;left:2710;top:2903;width:2537;height:2" coordorigin="2710,2903" coordsize="2537,0" path="m2710,2903l5247,2903e" filled="f" stroked="t" strokeweight=".398pt" strokecolor="#ED1C24">
                <v:path arrowok="t"/>
              </v:shape>
            </v:group>
            <v:group style="position:absolute;left:2713;top:2897;width:57;height:41" coordorigin="2713,2897" coordsize="57,41">
              <v:shape style="position:absolute;left:2713;top:2897;width:57;height:41" coordorigin="2713,2897" coordsize="57,41" path="m2713,2918l2770,2918e" filled="f" stroked="t" strokeweight="2.151pt" strokecolor="#1B75BC">
                <v:path arrowok="t"/>
              </v:shape>
            </v:group>
            <v:group style="position:absolute;left:2710;top:2897;width:2543;height:86" coordorigin="2710,2897" coordsize="2543,86">
              <v:shape style="position:absolute;left:2710;top:2897;width:2543;height:86" coordorigin="2710,2897" coordsize="2543,86" path="m5253,2984l2710,2984,2710,2897,5253,2897,5253,2984xe" filled="f" stroked="t" strokeweight=".536pt" strokecolor="#231F20">
                <v:path arrowok="t"/>
              </v:shape>
            </v:group>
            <v:group style="position:absolute;left:2721;top:2903;width:4;height:4" coordorigin="2721,2903" coordsize="4,4">
              <v:shape style="position:absolute;left:2721;top:2903;width:4;height:4" coordorigin="2721,2903" coordsize="4,4" path="m2723,2903l2722,2904,2721,2904,2722,2905,2721,2906,2723,2906,2724,2906,2723,2905,2724,2904,2723,2904,2723,2903xe" filled="t" fillcolor="#FFFFFF" stroked="f">
                <v:path arrowok="t"/>
                <v:fill type="solid"/>
              </v:shape>
              <v:shape style="position:absolute;left:2721;top:2903;width:4;height:4" coordorigin="2721,2903" coordsize="4,4" path="m2724,2906l2723,2906,2724,2906,2724,2906xe" filled="t" fillcolor="#FFFFFF" stroked="f">
                <v:path arrowok="t"/>
                <v:fill type="solid"/>
              </v:shape>
            </v:group>
            <v:group style="position:absolute;left:2725;top:2908;width:4;height:4" coordorigin="2725,2908" coordsize="4,4">
              <v:shape style="position:absolute;left:2725;top:2908;width:4;height:4" coordorigin="2725,2908" coordsize="4,4" path="m2727,2908l2726,2909,2725,2909,2726,2910,2726,2912,2727,2911,2728,2911,2728,2910,2729,2909,2727,2909,2727,2908xe" filled="t" fillcolor="#FFFFFF" stroked="f">
                <v:path arrowok="t"/>
                <v:fill type="solid"/>
              </v:shape>
              <v:shape style="position:absolute;left:2725;top:2908;width:4;height:4" coordorigin="2725,2908" coordsize="4,4" path="m2728,2911l2727,2911,2728,2912,2728,2911xe" filled="t" fillcolor="#FFFFFF" stroked="f">
                <v:path arrowok="t"/>
                <v:fill type="solid"/>
              </v:shape>
            </v:group>
            <v:group style="position:absolute;left:2736;top:2907;width:4;height:4" coordorigin="2736,2907" coordsize="4,4">
              <v:shape style="position:absolute;left:2736;top:2907;width:4;height:4" coordorigin="2736,2907" coordsize="4,4" path="m2738,2907l2738,2909,2736,2909,2737,2910,2737,2911,2738,2910,2739,2910,2739,2910,2740,2909,2739,2909,2738,2907xe" filled="t" fillcolor="#FFFFFF" stroked="f">
                <v:path arrowok="t"/>
                <v:fill type="solid"/>
              </v:shape>
              <v:shape style="position:absolute;left:2736;top:2907;width:4;height:4" coordorigin="2736,2907" coordsize="4,4" path="m2739,2910l2738,2910,2739,2911,2739,2910xe" filled="t" fillcolor="#FFFFFF" stroked="f">
                <v:path arrowok="t"/>
                <v:fill type="solid"/>
              </v:shape>
            </v:group>
            <v:group style="position:absolute;left:2748;top:2907;width:4;height:4" coordorigin="2748,2907" coordsize="4,4">
              <v:shape style="position:absolute;left:2748;top:2907;width:4;height:4" coordorigin="2748,2907" coordsize="4,4" path="m2750,2907l2749,2909,2748,2909,2749,2910,2749,2911,2750,2910,2751,2910,2751,2910,2752,2909,2750,2909,2750,2907xe" filled="t" fillcolor="#FFFFFF" stroked="f">
                <v:path arrowok="t"/>
                <v:fill type="solid"/>
              </v:shape>
              <v:shape style="position:absolute;left:2748;top:2907;width:4;height:4" coordorigin="2748,2907" coordsize="4,4" path="m2751,2910l2750,2910,2751,2911,2751,2910xe" filled="t" fillcolor="#FFFFFF" stroked="f">
                <v:path arrowok="t"/>
                <v:fill type="solid"/>
              </v:shape>
            </v:group>
            <v:group style="position:absolute;left:2765;top:2901;width:4;height:4" coordorigin="2765,2901" coordsize="4,4">
              <v:shape style="position:absolute;left:2765;top:2901;width:4;height:4" coordorigin="2765,2901" coordsize="4,4" path="m2767,2901l2766,2903,2765,2903,2766,2904,2766,2905,2767,2904,2768,2904,2768,2904,2769,2903,2767,2903,2767,2901xe" filled="t" fillcolor="#FFFFFF" stroked="f">
                <v:path arrowok="t"/>
                <v:fill type="solid"/>
              </v:shape>
              <v:shape style="position:absolute;left:2765;top:2901;width:4;height:4" coordorigin="2765,2901" coordsize="4,4" path="m2768,2904l2767,2904,2768,2905,2768,2904xe" filled="t" fillcolor="#FFFFFF" stroked="f">
                <v:path arrowok="t"/>
                <v:fill type="solid"/>
              </v:shape>
            </v:group>
            <v:group style="position:absolute;left:2765;top:2913;width:4;height:4" coordorigin="2765,2913" coordsize="4,4">
              <v:shape style="position:absolute;left:2765;top:2913;width:4;height:4" coordorigin="2765,2913" coordsize="4,4" path="m2767,2913l2766,2914,2765,2914,2766,2915,2766,2916,2767,2916,2768,2916,2768,2915,2769,2914,2767,2914,2767,2913xe" filled="t" fillcolor="#FFFFFF" stroked="f">
                <v:path arrowok="t"/>
                <v:fill type="solid"/>
              </v:shape>
              <v:shape style="position:absolute;left:2765;top:2913;width:4;height:4" coordorigin="2765,2913" coordsize="4,4" path="m2768,2916l2767,2916,2768,2916,2768,2916xe" filled="t" fillcolor="#FFFFFF" stroked="f">
                <v:path arrowok="t"/>
                <v:fill type="solid"/>
              </v:shape>
            </v:group>
            <v:group style="position:absolute;left:2765;top:2924;width:4;height:4" coordorigin="2765,2924" coordsize="4,4">
              <v:shape style="position:absolute;left:2765;top:2924;width:4;height:4" coordorigin="2765,2924" coordsize="4,4" path="m2767,2924l2766,2925,2765,2926,2766,2927,2766,2928,2767,2927,2768,2927,2768,2927,2769,2926,2767,2925,2767,2924xe" filled="t" fillcolor="#FFFFFF" stroked="f">
                <v:path arrowok="t"/>
                <v:fill type="solid"/>
              </v:shape>
              <v:shape style="position:absolute;left:2765;top:2924;width:4;height:4" coordorigin="2765,2924" coordsize="4,4" path="m2768,2927l2767,2927,2768,2928,2768,2927xe" filled="t" fillcolor="#FFFFFF" stroked="f">
                <v:path arrowok="t"/>
                <v:fill type="solid"/>
              </v:shape>
            </v:group>
            <v:group style="position:absolute;left:2748;top:2930;width:4;height:4" coordorigin="2748,2930" coordsize="4,4">
              <v:shape style="position:absolute;left:2748;top:2930;width:4;height:4" coordorigin="2748,2930" coordsize="4,4" path="m2750,2930l2749,2931,2748,2932,2749,2932,2749,2934,2750,2933,2751,2933,2751,2932,2752,2932,2750,2931,2750,2930xe" filled="t" fillcolor="#FFFFFF" stroked="f">
                <v:path arrowok="t"/>
                <v:fill type="solid"/>
              </v:shape>
              <v:shape style="position:absolute;left:2748;top:2930;width:4;height:4" coordorigin="2748,2930" coordsize="4,4" path="m2751,2933l2750,2933,2751,2934,2751,2933xe" filled="t" fillcolor="#FFFFFF" stroked="f">
                <v:path arrowok="t"/>
                <v:fill type="solid"/>
              </v:shape>
            </v:group>
            <v:group style="position:absolute;left:2736;top:2930;width:4;height:4" coordorigin="2736,2930" coordsize="4,4">
              <v:shape style="position:absolute;left:2736;top:2930;width:4;height:4" coordorigin="2736,2930" coordsize="4,4" path="m2738,2930l2738,2931,2736,2932,2737,2932,2737,2934,2738,2933,2739,2933,2739,2932,2740,2932,2739,2931,2738,2930xe" filled="t" fillcolor="#FFFFFF" stroked="f">
                <v:path arrowok="t"/>
                <v:fill type="solid"/>
              </v:shape>
              <v:shape style="position:absolute;left:2736;top:2930;width:4;height:4" coordorigin="2736,2930" coordsize="4,4" path="m2739,2933l2738,2933,2739,2934,2739,2933xe" filled="t" fillcolor="#FFFFFF" stroked="f">
                <v:path arrowok="t"/>
                <v:fill type="solid"/>
              </v:shape>
            </v:group>
            <v:group style="position:absolute;left:2725;top:2931;width:4;height:4" coordorigin="2725,2931" coordsize="4,4">
              <v:shape style="position:absolute;left:2725;top:2931;width:4;height:4" coordorigin="2725,2931" coordsize="4,4" path="m2727,2931l2726,2932,2725,2932,2726,2933,2726,2934,2727,2934,2728,2934,2728,2933,2729,2932,2727,2932,2727,2931xe" filled="t" fillcolor="#FFFFFF" stroked="f">
                <v:path arrowok="t"/>
                <v:fill type="solid"/>
              </v:shape>
              <v:shape style="position:absolute;left:2725;top:2931;width:4;height:4" coordorigin="2725,2931" coordsize="4,4" path="m2728,2934l2727,2934,2728,2934,2728,2934xe" filled="t" fillcolor="#FFFFFF" stroked="f">
                <v:path arrowok="t"/>
                <v:fill type="solid"/>
              </v:shape>
            </v:group>
            <v:group style="position:absolute;left:2721;top:2926;width:4;height:4" coordorigin="2721,2926" coordsize="4,4">
              <v:shape style="position:absolute;left:2721;top:2926;width:4;height:4" coordorigin="2721,2926" coordsize="4,4" path="m2723,2926l2722,2927,2721,2927,2722,2928,2721,2929,2723,2929,2724,2929,2723,2928,2724,2927,2723,2927,2723,2926xe" filled="t" fillcolor="#FFFFFF" stroked="f">
                <v:path arrowok="t"/>
                <v:fill type="solid"/>
              </v:shape>
              <v:shape style="position:absolute;left:2721;top:2926;width:4;height:4" coordorigin="2721,2926" coordsize="4,4" path="m2724,2929l2723,2929,2724,2929,2724,2929xe" filled="t" fillcolor="#FFFFFF" stroked="f">
                <v:path arrowok="t"/>
                <v:fill type="solid"/>
              </v:shape>
            </v:group>
            <v:group style="position:absolute;left:2721;top:2914;width:4;height:4" coordorigin="2721,2914" coordsize="4,4">
              <v:shape style="position:absolute;left:2721;top:2914;width:4;height:4" coordorigin="2721,2914" coordsize="4,4" path="m2723,2914l2722,2915,2721,2916,2722,2917,2721,2918,2723,2917,2724,2917,2723,2917,2724,2916,2723,2915,2723,2914xe" filled="t" fillcolor="#FFFFFF" stroked="f">
                <v:path arrowok="t"/>
                <v:fill type="solid"/>
              </v:shape>
              <v:shape style="position:absolute;left:2721;top:2914;width:4;height:4" coordorigin="2721,2914" coordsize="4,4" path="m2724,2917l2723,2917,2724,2918,2724,2917xe" filled="t" fillcolor="#FFFFFF" stroked="f">
                <v:path arrowok="t"/>
                <v:fill type="solid"/>
              </v:shape>
            </v:group>
            <v:group style="position:absolute;left:2725;top:2919;width:4;height:4" coordorigin="2725,2919" coordsize="4,4">
              <v:shape style="position:absolute;left:2725;top:2919;width:4;height:4" coordorigin="2725,2919" coordsize="4,4" path="m2727,2919l2726,2921,2725,2921,2726,2922,2726,2923,2727,2922,2728,2922,2728,2922,2729,2921,2727,2921,2727,2919xe" filled="t" fillcolor="#FFFFFF" stroked="f">
                <v:path arrowok="t"/>
                <v:fill type="solid"/>
              </v:shape>
              <v:shape style="position:absolute;left:2725;top:2919;width:4;height:4" coordorigin="2725,2919" coordsize="4,4" path="m2728,2922l2727,2922,2728,2923,2728,2922xe" filled="t" fillcolor="#FFFFFF" stroked="f">
                <v:path arrowok="t"/>
                <v:fill type="solid"/>
              </v:shape>
            </v:group>
            <v:group style="position:absolute;left:2736;top:2919;width:4;height:4" coordorigin="2736,2919" coordsize="4,4">
              <v:shape style="position:absolute;left:2736;top:2919;width:4;height:4" coordorigin="2736,2919" coordsize="4,4" path="m2738,2919l2738,2920,2736,2920,2737,2921,2737,2922,2738,2922,2739,2922,2739,2921,2740,2920,2739,2920,2738,2919xe" filled="t" fillcolor="#FFFFFF" stroked="f">
                <v:path arrowok="t"/>
                <v:fill type="solid"/>
              </v:shape>
              <v:shape style="position:absolute;left:2736;top:2919;width:4;height:4" coordorigin="2736,2919" coordsize="4,4" path="m2739,2922l2738,2922,2739,2922,2739,2922xe" filled="t" fillcolor="#FFFFFF" stroked="f">
                <v:path arrowok="t"/>
                <v:fill type="solid"/>
              </v:shape>
            </v:group>
            <v:group style="position:absolute;left:2748;top:2919;width:4;height:4" coordorigin="2748,2919" coordsize="4,4">
              <v:shape style="position:absolute;left:2748;top:2919;width:4;height:4" coordorigin="2748,2919" coordsize="4,4" path="m2750,2919l2749,2920,2748,2920,2749,2921,2749,2922,2750,2922,2751,2922,2751,2921,2752,2920,2750,2920,2750,2919xe" filled="t" fillcolor="#FFFFFF" stroked="f">
                <v:path arrowok="t"/>
                <v:fill type="solid"/>
              </v:shape>
              <v:shape style="position:absolute;left:2748;top:2919;width:4;height:4" coordorigin="2748,2919" coordsize="4,4" path="m2751,2922l2750,2922,2751,2922,2751,2922xe" filled="t" fillcolor="#FFFFFF" stroked="f">
                <v:path arrowok="t"/>
                <v:fill type="solid"/>
              </v:shape>
            </v:group>
            <v:group style="position:absolute;left:2760;top:2908;width:4;height:4" coordorigin="2760,2908" coordsize="4,4">
              <v:shape style="position:absolute;left:2760;top:2908;width:4;height:4" coordorigin="2760,2908" coordsize="4,4" path="m2762,2908l2762,2909,2760,2909,2761,2910,2761,2912,2762,2911,2763,2911,2763,2910,2764,2909,2763,2909,2762,2908xe" filled="t" fillcolor="#FFFFFF" stroked="f">
                <v:path arrowok="t"/>
                <v:fill type="solid"/>
              </v:shape>
              <v:shape style="position:absolute;left:2760;top:2908;width:4;height:4" coordorigin="2760,2908" coordsize="4,4" path="m2763,2911l2762,2911,2763,2912,2763,2911xe" filled="t" fillcolor="#FFFFFF" stroked="f">
                <v:path arrowok="t"/>
                <v:fill type="solid"/>
              </v:shape>
            </v:group>
            <v:group style="position:absolute;left:2760;top:2920;width:4;height:4" coordorigin="2760,2920" coordsize="4,4">
              <v:shape style="position:absolute;left:2760;top:2920;width:4;height:4" coordorigin="2760,2920" coordsize="4,4" path="m2762,2920l2762,2921,2760,2921,2761,2922,2761,2923,2762,2922,2763,2922,2763,2922,2764,2921,2763,2921,2762,2920xe" filled="t" fillcolor="#FFFFFF" stroked="f">
                <v:path arrowok="t"/>
                <v:fill type="solid"/>
              </v:shape>
              <v:shape style="position:absolute;left:2760;top:2920;width:4;height:4" coordorigin="2760,2920" coordsize="4,4" path="m2763,2922l2762,2922,2763,2923,2763,2922xe" filled="t" fillcolor="#FFFFFF" stroked="f">
                <v:path arrowok="t"/>
                <v:fill type="solid"/>
              </v:shape>
            </v:group>
            <v:group style="position:absolute;left:2760;top:2931;width:4;height:4" coordorigin="2760,2931" coordsize="4,4">
              <v:shape style="position:absolute;left:2760;top:2931;width:4;height:4" coordorigin="2760,2931" coordsize="4,4" path="m2762,2931l2762,2932,2760,2932,2761,2933,2761,2934,2762,2934,2763,2934,2763,2933,2764,2932,2763,2932,2762,2931xe" filled="t" fillcolor="#FFFFFF" stroked="f">
                <v:path arrowok="t"/>
                <v:fill type="solid"/>
              </v:shape>
              <v:shape style="position:absolute;left:2760;top:2931;width:4;height:4" coordorigin="2760,2931" coordsize="4,4" path="m2763,2934l2762,2934,2763,2934,2763,2934xe" filled="t" fillcolor="#FFFFFF" stroked="f">
                <v:path arrowok="t"/>
                <v:fill type="solid"/>
              </v:shape>
            </v:group>
            <v:group style="position:absolute;left:2754;top:2902;width:4;height:4" coordorigin="2754,2902" coordsize="4,4">
              <v:shape style="position:absolute;left:2754;top:2902;width:4;height:4" coordorigin="2754,2902" coordsize="4,4" path="m2756,2902l2755,2903,2754,2903,2755,2904,2755,2906,2756,2905,2757,2905,2757,2904,2758,2903,2757,2903,2756,2902xe" filled="t" fillcolor="#FFFFFF" stroked="f">
                <v:path arrowok="t"/>
                <v:fill type="solid"/>
              </v:shape>
              <v:shape style="position:absolute;left:2754;top:2902;width:4;height:4" coordorigin="2754,2902" coordsize="4,4" path="m2757,2905l2756,2905,2757,2906,2757,2905xe" filled="t" fillcolor="#FFFFFF" stroked="f">
                <v:path arrowok="t"/>
                <v:fill type="solid"/>
              </v:shape>
            </v:group>
            <v:group style="position:absolute;left:2754;top:2914;width:4;height:4" coordorigin="2754,2914" coordsize="4,4">
              <v:shape style="position:absolute;left:2754;top:2914;width:4;height:4" coordorigin="2754,2914" coordsize="4,4" path="m2756,2914l2755,2915,2754,2915,2755,2916,2755,2917,2756,2916,2757,2916,2757,2916,2758,2915,2757,2915,2756,2914xe" filled="t" fillcolor="#FFFFFF" stroked="f">
                <v:path arrowok="t"/>
                <v:fill type="solid"/>
              </v:shape>
              <v:shape style="position:absolute;left:2754;top:2914;width:4;height:4" coordorigin="2754,2914" coordsize="4,4" path="m2757,2916l2756,2916,2757,2917,2757,2916xe" filled="t" fillcolor="#FFFFFF" stroked="f">
                <v:path arrowok="t"/>
                <v:fill type="solid"/>
              </v:shape>
            </v:group>
            <v:group style="position:absolute;left:2754;top:2925;width:4;height:4" coordorigin="2754,2925" coordsize="4,4">
              <v:shape style="position:absolute;left:2754;top:2925;width:4;height:4" coordorigin="2754,2925" coordsize="4,4" path="m2756,2925l2755,2926,2754,2926,2755,2927,2755,2928,2756,2928,2757,2928,2757,2927,2758,2926,2757,2926,2756,2925xe" filled="t" fillcolor="#FFFFFF" stroked="f">
                <v:path arrowok="t"/>
                <v:fill type="solid"/>
              </v:shape>
              <v:shape style="position:absolute;left:2754;top:2925;width:4;height:4" coordorigin="2754,2925" coordsize="4,4" path="m2757,2928l2756,2928,2757,2928,2757,2928xe" filled="t" fillcolor="#FFFFFF" stroked="f">
                <v:path arrowok="t"/>
                <v:fill type="solid"/>
              </v:shape>
            </v:group>
            <v:group style="position:absolute;left:2743;top:2901;width:4;height:4" coordorigin="2743,2901" coordsize="4,4">
              <v:shape style="position:absolute;left:2743;top:2901;width:4;height:4" coordorigin="2743,2901" coordsize="4,4" path="m2745,2901l2744,2903,2743,2903,2744,2904,2743,2905,2745,2904,2746,2904,2745,2904,2746,2903,2745,2903,2745,2901xe" filled="t" fillcolor="#FFFFFF" stroked="f">
                <v:path arrowok="t"/>
                <v:fill type="solid"/>
              </v:shape>
              <v:shape style="position:absolute;left:2743;top:2901;width:4;height:4" coordorigin="2743,2901" coordsize="4,4" path="m2746,2904l2745,2904,2746,2905,2746,2904xe" filled="t" fillcolor="#FFFFFF" stroked="f">
                <v:path arrowok="t"/>
                <v:fill type="solid"/>
              </v:shape>
            </v:group>
            <v:group style="position:absolute;left:2743;top:2913;width:4;height:4" coordorigin="2743,2913" coordsize="4,4">
              <v:shape style="position:absolute;left:2743;top:2913;width:4;height:4" coordorigin="2743,2913" coordsize="4,4" path="m2745,2913l2744,2914,2743,2914,2744,2915,2743,2916,2745,2916,2746,2916,2745,2915,2746,2914,2745,2914,2745,2913xe" filled="t" fillcolor="#FFFFFF" stroked="f">
                <v:path arrowok="t"/>
                <v:fill type="solid"/>
              </v:shape>
              <v:shape style="position:absolute;left:2743;top:2913;width:4;height:4" coordorigin="2743,2913" coordsize="4,4" path="m2746,2916l2745,2916,2746,2916,2746,2916xe" filled="t" fillcolor="#FFFFFF" stroked="f">
                <v:path arrowok="t"/>
                <v:fill type="solid"/>
              </v:shape>
            </v:group>
            <v:group style="position:absolute;left:2743;top:2924;width:4;height:4" coordorigin="2743,2924" coordsize="4,4">
              <v:shape style="position:absolute;left:2743;top:2924;width:4;height:4" coordorigin="2743,2924" coordsize="4,4" path="m2745,2924l2744,2925,2743,2926,2744,2927,2743,2928,2745,2927,2746,2927,2745,2927,2746,2926,2745,2925,2745,2924xe" filled="t" fillcolor="#FFFFFF" stroked="f">
                <v:path arrowok="t"/>
                <v:fill type="solid"/>
              </v:shape>
              <v:shape style="position:absolute;left:2743;top:2924;width:4;height:4" coordorigin="2743,2924" coordsize="4,4" path="m2746,2927l2745,2927,2746,2928,2746,2927xe" filled="t" fillcolor="#FFFFFF" stroked="f">
                <v:path arrowok="t"/>
                <v:fill type="solid"/>
              </v:shape>
            </v:group>
            <v:group style="position:absolute;left:2732;top:2903;width:4;height:4" coordorigin="2732,2903" coordsize="4,4">
              <v:shape style="position:absolute;left:2732;top:2903;width:4;height:4" coordorigin="2732,2903" coordsize="4,4" path="m2734,2903l2734,2904,2732,2904,2733,2905,2733,2906,2734,2906,2735,2906,2735,2905,2736,2904,2735,2904,2734,2903xe" filled="t" fillcolor="#FFFFFF" stroked="f">
                <v:path arrowok="t"/>
                <v:fill type="solid"/>
              </v:shape>
              <v:shape style="position:absolute;left:2732;top:2903;width:4;height:4" coordorigin="2732,2903" coordsize="4,4" path="m2735,2906l2734,2906,2735,2906,2735,2906xe" filled="t" fillcolor="#FFFFFF" stroked="f">
                <v:path arrowok="t"/>
                <v:fill type="solid"/>
              </v:shape>
            </v:group>
            <v:group style="position:absolute;left:2732;top:2914;width:4;height:4" coordorigin="2732,2914" coordsize="4,4">
              <v:shape style="position:absolute;left:2732;top:2914;width:4;height:4" coordorigin="2732,2914" coordsize="4,4" path="m2734,2914l2734,2915,2732,2915,2733,2916,2733,2918,2734,2917,2735,2917,2735,2916,2736,2915,2735,2915,2734,2914xe" filled="t" fillcolor="#FFFFFF" stroked="f">
                <v:path arrowok="t"/>
                <v:fill type="solid"/>
              </v:shape>
              <v:shape style="position:absolute;left:2732;top:2914;width:4;height:4" coordorigin="2732,2914" coordsize="4,4" path="m2735,2917l2734,2917,2735,2918,2735,2917xe" filled="t" fillcolor="#FFFFFF" stroked="f">
                <v:path arrowok="t"/>
                <v:fill type="solid"/>
              </v:shape>
            </v:group>
            <v:group style="position:absolute;left:2732;top:2926;width:4;height:4" coordorigin="2732,2926" coordsize="4,4">
              <v:shape style="position:absolute;left:2732;top:2926;width:4;height:4" coordorigin="2732,2926" coordsize="4,4" path="m2734,2926l2734,2927,2732,2927,2733,2928,2733,2929,2734,2928,2735,2928,2735,2928,2736,2927,2735,2927,2734,2926xe" filled="t" fillcolor="#FFFFFF" stroked="f">
                <v:path arrowok="t"/>
                <v:fill type="solid"/>
              </v:shape>
              <v:shape style="position:absolute;left:2732;top:2926;width:4;height:4" coordorigin="2732,2926" coordsize="4,4" path="m2735,2928l2734,2928,2735,2929,2735,2928xe" filled="t" fillcolor="#FFFFFF" stroked="f">
                <v:path arrowok="t"/>
                <v:fill type="solid"/>
              </v:shape>
            </v:group>
            <v:group style="position:absolute;left:2716;top:2908;width:4;height:4" coordorigin="2716,2908" coordsize="4,4">
              <v:shape style="position:absolute;left:2716;top:2908;width:4;height:4" coordorigin="2716,2908" coordsize="4,4" path="m2718,2908l2717,2909,2716,2909,2717,2910,2717,2912,2718,2911,2719,2911,2719,2910,2720,2909,2718,2909,2718,2908xe" filled="t" fillcolor="#FFFFFF" stroked="f">
                <v:path arrowok="t"/>
                <v:fill type="solid"/>
              </v:shape>
              <v:shape style="position:absolute;left:2716;top:2908;width:4;height:4" coordorigin="2716,2908" coordsize="4,4" path="m2719,2911l2718,2911,2719,2912,2719,2911xe" filled="t" fillcolor="#FFFFFF" stroked="f">
                <v:path arrowok="t"/>
                <v:fill type="solid"/>
              </v:shape>
            </v:group>
            <v:group style="position:absolute;left:2716;top:2920;width:4;height:4" coordorigin="2716,2920" coordsize="4,4">
              <v:shape style="position:absolute;left:2716;top:2920;width:4;height:4" coordorigin="2716,2920" coordsize="4,4" path="m2718,2920l2717,2921,2716,2921,2717,2922,2717,2923,2718,2922,2719,2922,2719,2922,2720,2921,2718,2921,2718,2920xe" filled="t" fillcolor="#FFFFFF" stroked="f">
                <v:path arrowok="t"/>
                <v:fill type="solid"/>
              </v:shape>
              <v:shape style="position:absolute;left:2716;top:2920;width:4;height:4" coordorigin="2716,2920" coordsize="4,4" path="m2719,2922l2718,2922,2719,2923,2719,2922xe" filled="t" fillcolor="#FFFFFF" stroked="f">
                <v:path arrowok="t"/>
                <v:fill type="solid"/>
              </v:shape>
            </v:group>
            <v:group style="position:absolute;left:2716;top:2931;width:4;height:4" coordorigin="2716,2931" coordsize="4,4">
              <v:shape style="position:absolute;left:2716;top:2931;width:4;height:4" coordorigin="2716,2931" coordsize="4,4" path="m2718,2931l2717,2932,2716,2932,2717,2933,2717,2934,2718,2934,2719,2934,2719,2933,2720,2932,2718,2932,2718,2931xe" filled="t" fillcolor="#FFFFFF" stroked="f">
                <v:path arrowok="t"/>
                <v:fill type="solid"/>
              </v:shape>
              <v:shape style="position:absolute;left:2716;top:2931;width:4;height:4" coordorigin="2716,2931" coordsize="4,4" path="m2719,2934l2718,2934,2719,2934,2719,2934xe" filled="t" fillcolor="#FFFFFF" stroked="f">
                <v:path arrowok="t"/>
                <v:fill type="solid"/>
              </v:shape>
            </v:group>
            <v:group style="position:absolute;left:2714;top:7139;width:567;height:88" coordorigin="2714,7139" coordsize="567,88">
              <v:shape style="position:absolute;left:2714;top:7139;width:567;height:88" coordorigin="2714,7139" coordsize="567,88" path="m2714,7227l3281,7227,3281,7139,2714,7139,2714,7227xe" filled="t" fillcolor="#FFFFFF" stroked="f">
                <v:path arrowok="t"/>
                <v:fill type="solid"/>
              </v:shape>
            </v:group>
            <v:group style="position:absolute;left:2713;top:7140;width:567;height:86" coordorigin="2713,7140" coordsize="567,86">
              <v:shape style="position:absolute;left:2713;top:7140;width:567;height:86" coordorigin="2713,7140" coordsize="567,86" path="m3280,7226l2713,7226,2713,7140,3280,7140,3280,7226xe" filled="f" stroked="t" strokeweight=".536pt" strokecolor="#231F20">
                <v:path arrowok="t"/>
              </v:shape>
            </v:group>
            <v:group style="position:absolute;left:2956;top:7159;width:46;height:46" coordorigin="2956,7159" coordsize="46,46">
              <v:shape style="position:absolute;left:2956;top:7159;width:46;height:46" coordorigin="2956,7159" coordsize="46,46" path="m2991,7159l2966,7159,2956,7169,2956,7194,2966,7205,2991,7205,3002,7194,3002,7169,2991,7159xe" filled="t" fillcolor="#ED1C24" stroked="f">
                <v:path arrowok="t"/>
                <v:fill type="solid"/>
              </v:shape>
            </v:group>
            <v:group style="position:absolute;left:2956;top:7177;width:46;height:28" coordorigin="2956,7177" coordsize="46,28">
              <v:shape style="position:absolute;left:2956;top:7177;width:46;height:28" coordorigin="2956,7177" coordsize="46,28" path="m2956,7182l2956,7194,2966,7205,2991,7205,3002,7194,3002,7186,2967,7186,2956,7182xe" filled="t" fillcolor="#1B75BC" stroked="f">
                <v:path arrowok="t"/>
                <v:fill type="solid"/>
              </v:shape>
              <v:shape style="position:absolute;left:2956;top:7177;width:46;height:28" coordorigin="2956,7177" coordsize="46,28" path="m2989,7177l2977,7181,2967,7186,3002,7186,3002,7182,2989,7177xe" filled="t" fillcolor="#1B75BC" stroked="f">
                <v:path arrowok="t"/>
                <v:fill type="solid"/>
              </v:shape>
            </v:group>
            <v:group style="position:absolute;left:2943;top:7154;width:13;height:15" coordorigin="2943,7154" coordsize="13,15">
              <v:shape style="position:absolute;left:2943;top:7154;width:13;height:15" coordorigin="2943,7154" coordsize="13,15" path="m2943,7170l2956,7154e" filled="f" stroked="t" strokeweight=".268pt" strokecolor="#231F20">
                <v:path arrowok="t"/>
              </v:shape>
            </v:group>
            <v:group style="position:absolute;left:2939;top:7151;width:13;height:15" coordorigin="2939,7151" coordsize="13,15">
              <v:shape style="position:absolute;left:2939;top:7151;width:13;height:15" coordorigin="2939,7151" coordsize="13,15" path="m2939,7167l2952,7151e" filled="f" stroked="t" strokeweight=".268pt" strokecolor="#231F20">
                <v:path arrowok="t"/>
              </v:shape>
            </v:group>
            <v:group style="position:absolute;left:2935;top:7148;width:13;height:15" coordorigin="2935,7148" coordsize="13,15">
              <v:shape style="position:absolute;left:2935;top:7148;width:13;height:15" coordorigin="2935,7148" coordsize="13,15" path="m2935,7163l2948,7148e" filled="f" stroked="t" strokeweight=".268pt" strokecolor="#231F20">
                <v:path arrowok="t"/>
              </v:shape>
            </v:group>
            <v:group style="position:absolute;left:2999;top:7155;width:15;height:13" coordorigin="2999,7155" coordsize="15,13">
              <v:shape style="position:absolute;left:2999;top:7155;width:15;height:13" coordorigin="2999,7155" coordsize="15,13" path="m2999,7155l3014,7168e" filled="f" stroked="t" strokeweight=".268pt" strokecolor="#231F20">
                <v:path arrowok="t"/>
              </v:shape>
            </v:group>
            <v:group style="position:absolute;left:3002;top:7151;width:15;height:13" coordorigin="3002,7151" coordsize="15,13">
              <v:shape style="position:absolute;left:3002;top:7151;width:15;height:13" coordorigin="3002,7151" coordsize="15,13" path="m3002,7151l3017,7164e" filled="f" stroked="t" strokeweight=".268pt" strokecolor="#231F20">
                <v:path arrowok="t"/>
              </v:shape>
            </v:group>
            <v:group style="position:absolute;left:3005;top:7147;width:15;height:13" coordorigin="3005,7147" coordsize="15,13">
              <v:shape style="position:absolute;left:3005;top:7147;width:15;height:13" coordorigin="3005,7147" coordsize="15,13" path="m3005,7147l3021,7160e" filled="f" stroked="t" strokeweight=".268pt" strokecolor="#231F20">
                <v:path arrowok="t"/>
              </v:shape>
            </v:group>
            <v:group style="position:absolute;left:2945;top:7197;width:15;height:13" coordorigin="2945,7197" coordsize="15,13">
              <v:shape style="position:absolute;left:2945;top:7197;width:15;height:13" coordorigin="2945,7197" coordsize="15,13" path="m2960,7210l2945,7197e" filled="f" stroked="t" strokeweight=".268pt" strokecolor="#231F20">
                <v:path arrowok="t"/>
              </v:shape>
            </v:group>
            <v:group style="position:absolute;left:2942;top:7201;width:15;height:13" coordorigin="2942,7201" coordsize="15,13">
              <v:shape style="position:absolute;left:2942;top:7201;width:15;height:13" coordorigin="2942,7201" coordsize="15,13" path="m2957,7214l2942,7201e" filled="f" stroked="t" strokeweight=".268pt" strokecolor="#231F20">
                <v:path arrowok="t"/>
              </v:shape>
            </v:group>
            <v:group style="position:absolute;left:2938;top:7205;width:15;height:13" coordorigin="2938,7205" coordsize="15,13">
              <v:shape style="position:absolute;left:2938;top:7205;width:15;height:13" coordorigin="2938,7205" coordsize="15,13" path="m2954,7218l2938,7205e" filled="f" stroked="t" strokeweight=".268pt" strokecolor="#231F20">
                <v:path arrowok="t"/>
              </v:shape>
            </v:group>
            <v:group style="position:absolute;left:3006;top:7203;width:13;height:15" coordorigin="3006,7203" coordsize="13,15">
              <v:shape style="position:absolute;left:3006;top:7203;width:13;height:15" coordorigin="3006,7203" coordsize="13,15" path="m3006,7219l3018,7203e" filled="f" stroked="t" strokeweight=".268pt" strokecolor="#231F20">
                <v:path arrowok="t"/>
              </v:shape>
            </v:group>
            <v:group style="position:absolute;left:3002;top:7200;width:13;height:15" coordorigin="3002,7200" coordsize="13,15">
              <v:shape style="position:absolute;left:3002;top:7200;width:13;height:15" coordorigin="3002,7200" coordsize="13,15" path="m3002,7215l3014,7200e" filled="f" stroked="t" strokeweight=".268pt" strokecolor="#231F20">
                <v:path arrowok="t"/>
              </v:shape>
            </v:group>
            <v:group style="position:absolute;left:2998;top:7197;width:13;height:15" coordorigin="2998,7197" coordsize="13,15">
              <v:shape style="position:absolute;left:2998;top:7197;width:13;height:15" coordorigin="2998,7197" coordsize="13,15" path="m2998,7212l3010,7197e" filled="f" stroked="t" strokeweight=".268pt" strokecolor="#231F20">
                <v:path arrowok="t"/>
              </v:shape>
            </v:group>
            <v:group style="position:absolute;left:2715;top:4172;width:1746;height:32" coordorigin="2715,4172" coordsize="1746,32">
              <v:shape style="position:absolute;left:2715;top:4172;width:1746;height:32" coordorigin="2715,4172" coordsize="1746,32" path="m2715,4204l4461,4204,4461,4172,2715,4172,2715,4204xe" filled="t" fillcolor="#ED1C24" stroked="f">
                <v:path arrowok="t"/>
                <v:fill type="solid"/>
              </v:shape>
            </v:group>
            <v:group style="position:absolute;left:2715;top:4160;width:1746;height:2" coordorigin="2715,4160" coordsize="1746,2">
              <v:shape style="position:absolute;left:2715;top:4160;width:1746;height:2" coordorigin="2715,4160" coordsize="1746,0" path="m2715,4160l4461,4160e" filled="f" stroked="t" strokeweight="1.59pt" strokecolor="#FFFFFF">
                <v:path arrowok="t"/>
              </v:shape>
            </v:group>
            <v:group style="position:absolute;left:2709;top:4116;width:1750;height:32" coordorigin="2709,4116" coordsize="1750,32">
              <v:shape style="position:absolute;left:2709;top:4116;width:1750;height:32" coordorigin="2709,4116" coordsize="1750,32" path="m2709,4148l4459,4148,4459,4116,2709,4116,2709,4148xe" filled="t" fillcolor="#00A650" stroked="f">
                <v:path arrowok="t"/>
                <v:fill type="solid"/>
              </v:shape>
            </v:group>
            <v:group style="position:absolute;left:2715;top:4117;width:1748;height:86" coordorigin="2715,4117" coordsize="1748,86">
              <v:shape style="position:absolute;left:2715;top:4117;width:1748;height:86" coordorigin="2715,4117" coordsize="1748,86" path="m4463,4203l2715,4203,2715,4117,4463,4117,4463,4203xe" filled="f" stroked="t" strokeweight=".536pt" strokecolor="#231F20">
                <v:path arrowok="t"/>
              </v:shape>
            </v:group>
            <v:group style="position:absolute;left:3553;top:4150;width:2;height:23" coordorigin="3553,4150" coordsize="2,23">
              <v:shape style="position:absolute;left:3553;top:4150;width:2;height:23" coordorigin="3553,4150" coordsize="0,23" path="m3553,4150l3553,4173e" filled="f" stroked="t" strokeweight=".268pt" strokecolor="#ED1C24">
                <v:path arrowok="t"/>
              </v:shape>
            </v:group>
            <v:group style="position:absolute;left:3561;top:4152;width:9;height:17" coordorigin="3561,4152" coordsize="9,17">
              <v:shape style="position:absolute;left:3561;top:4152;width:9;height:17" coordorigin="3561,4152" coordsize="9,17" path="m3561,4152l3562,4159,3562,4163,3565,4169,3570,4164,3568,4155,3561,4152xe" filled="t" fillcolor="#ED1C24" stroked="f">
                <v:path arrowok="t"/>
                <v:fill type="solid"/>
              </v:shape>
            </v:group>
            <v:group style="position:absolute;left:3536;top:4152;width:8;height:18" coordorigin="3536,4152" coordsize="8,18">
              <v:shape style="position:absolute;left:3536;top:4152;width:8;height:18" coordorigin="3536,4152" coordsize="8,18" path="m3544,4152l3537,4155,3536,4165,3541,4170,3543,4163,3544,4152xe" filled="t" fillcolor="#ED1C24" stroked="f">
                <v:path arrowok="t"/>
                <v:fill type="solid"/>
              </v:shape>
            </v:group>
            <v:group style="position:absolute;left:3544;top:4153;width:18;height:20" coordorigin="3544,4153" coordsize="18,20">
              <v:shape style="position:absolute;left:3544;top:4153;width:18;height:20" coordorigin="3544,4153" coordsize="18,20" path="m3545,4153l3544,4157,3544,4160,3544,4164,3545,4166,3545,4166,3545,4168,3549,4172,3552,4173,3554,4173,3556,4173,3559,4171,3560,4169,3561,4168,3551,4168,3550,4166,3547,4160,3546,4156,3545,4153xe" filled="t" fillcolor="#ED1C24" stroked="f">
                <v:path arrowok="t"/>
                <v:fill type="solid"/>
              </v:shape>
              <v:shape style="position:absolute;left:3544;top:4153;width:18;height:20" coordorigin="3544,4153" coordsize="18,20" path="m3554,4168l3553,4168,3551,4168,3561,4168,3555,4168,3554,4168xe" filled="t" fillcolor="#ED1C24" stroked="f">
                <v:path arrowok="t"/>
                <v:fill type="solid"/>
              </v:shape>
              <v:shape style="position:absolute;left:3544;top:4153;width:18;height:20" coordorigin="3544,4153" coordsize="18,20" path="m3560,4153l3559,4160,3557,4166,3555,4168,3561,4168,3561,4167,3561,4166,3562,4160,3561,4156,3560,4153xe" filled="t" fillcolor="#ED1C24" stroked="f">
                <v:path arrowok="t"/>
                <v:fill type="solid"/>
              </v:shape>
            </v:group>
            <v:group style="position:absolute;left:2718;top:2497;width:2987;height:88" coordorigin="2718,2497" coordsize="2987,88">
              <v:shape style="position:absolute;left:2718;top:2497;width:2987;height:88" coordorigin="2718,2497" coordsize="2987,88" path="m2718,2585l5705,2585,5705,2497,2718,2497,2718,2585xe" filled="t" fillcolor="#27AAE1" stroked="f">
                <v:path arrowok="t"/>
                <v:fill type="solid"/>
              </v:shape>
            </v:group>
            <v:group style="position:absolute;left:2713;top:2498;width:2987;height:86" coordorigin="2713,2498" coordsize="2987,86">
              <v:shape style="position:absolute;left:2713;top:2498;width:2987;height:86" coordorigin="2713,2498" coordsize="2987,86" path="m5700,2584l2713,2584,2713,2498,5700,2498,5700,2584xe" filled="f" stroked="t" strokeweight=".536pt" strokecolor="#231F20">
                <v:path arrowok="t"/>
              </v:shape>
            </v:group>
            <v:group style="position:absolute;left:3937;top:2518;width:35;height:35" coordorigin="3937,2518" coordsize="35,35">
              <v:shape style="position:absolute;left:3937;top:2518;width:35;height:35" coordorigin="3937,2518" coordsize="35,35" path="m3956,2543l3953,2543,3953,2552,3954,2544,3956,2544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56,2544l3954,2544,3956,2552,3956,2544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57,2543l3951,2543,3950,2552,3953,2543,3957,2543,3957,2543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57,2543l3956,2543,3959,2552,3957,2543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59,2542l3950,2542,3947,2551,3951,2543,3959,2543,3959,2542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59,2543l3957,2543,3962,2551,3959,2543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0,2541l3949,2541,3944,2549,3950,2542,3961,2542,3960,2541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1,2542l3959,2542,3964,2549,3961,2542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1,2540l3947,2540,3942,2547,3949,2541,3962,2541,3961,2540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2,2541l3960,2541,3967,2547,3962,2541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2,2539l3947,2539,3940,2545,3947,2540,3964,2540,3962,2539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4,2540l3961,2540,3969,2545,3964,2540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3,2538l3946,2538,3938,2542,3947,2539,3965,2539,3963,2538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5,2539l3962,2539,3970,2542,3965,2539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37,2533l3946,2535,3937,2536,3946,2536,3937,2539,3946,2538,3968,2538,3963,2536,3972,2536,3963,2535,3970,2533,3946,2533,3937,2533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8,2538l3963,2538,3971,2539,3968,2538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38,2530l3946,2533,3963,2533,3966,2532,3946,2532,3938,2530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71,2533l3963,2533,3970,2533,3971,2533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39,2527l3946,2532,3962,2532,3964,2530,3947,2530,3939,2527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71,2530l3962,2532,3966,2532,3971,2530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41,2524l3947,2530,3962,2530,3963,2529,3948,2529,3941,2524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70,2527l3962,2530,3964,2530,3970,2527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43,2522l3948,2529,3961,2529,3961,2528,3949,2528,3943,2522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8,2524l3961,2529,3963,2529,3968,2524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45,2520l3949,2528,3959,2528,3960,2527,3950,2527,3945,2520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6,2522l3959,2528,3961,2528,3966,2522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48,2519l3950,2527,3958,2527,3958,2527,3952,2527,3948,2519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3,2520l3958,2527,3960,2527,3963,2520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51,2518l3952,2527,3957,2527,3957,2526,3953,2526,3951,2518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60,2519l3957,2527,3958,2527,3960,2519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54,2518l3953,2526,3955,2526,3954,2518xe" filled="t" fillcolor="#F9ED32" stroked="f">
                <v:path arrowok="t"/>
                <v:fill type="solid"/>
              </v:shape>
              <v:shape style="position:absolute;left:3937;top:2518;width:35;height:35" coordorigin="3937,2518" coordsize="35,35" path="m3957,2518l3955,2526,3957,2526,3957,2518xe" filled="t" fillcolor="#F9ED32" stroked="f">
                <v:path arrowok="t"/>
                <v:fill type="solid"/>
              </v:shape>
            </v:group>
            <v:group style="position:absolute;left:2727;top:2508;width:18;height:66" coordorigin="2727,2508" coordsize="18,66">
              <v:shape style="position:absolute;left:2727;top:2508;width:18;height:66" coordorigin="2727,2508" coordsize="18,66" path="m2727,2541l2745,2541e" filled="f" stroked="t" strokeweight="3.404pt" strokecolor="#F9ED32">
                <v:path arrowok="t"/>
              </v:shape>
            </v:group>
            <v:group style="position:absolute;left:3932;top:2536;width:44;height:28" coordorigin="3932,2536" coordsize="44,28">
              <v:shape style="position:absolute;left:3932;top:2536;width:44;height:28" coordorigin="3932,2536" coordsize="44,28" path="m3955,2562l3954,2562,3954,2564,3955,2562xe" filled="t" fillcolor="#F9ED32" stroked="f">
                <v:path arrowok="t"/>
                <v:fill type="solid"/>
              </v:shape>
              <v:shape style="position:absolute;left:3932;top:2536;width:44;height:28" coordorigin="3932,2536" coordsize="44,28" path="m3932,2541l3935,2549,3942,2555,3951,2559,3954,2560,3955,2562,3956,2561,3959,2560,3968,2557,3955,2557,3945,2555,3938,2549,3932,2541xe" filled="t" fillcolor="#F9ED32" stroked="f">
                <v:path arrowok="t"/>
                <v:fill type="solid"/>
              </v:shape>
              <v:shape style="position:absolute;left:3932;top:2536;width:44;height:28" coordorigin="3932,2536" coordsize="44,28" path="m3969,2557l3968,2557,3969,2557,3969,2557xe" filled="t" fillcolor="#F9ED32" stroked="f">
                <v:path arrowok="t"/>
                <v:fill type="solid"/>
              </v:shape>
              <v:shape style="position:absolute;left:3932;top:2536;width:44;height:28" coordorigin="3932,2536" coordsize="44,28" path="m3976,2536l3974,2547,3969,2557,3972,2556,3975,2546,3976,2536xe" filled="t" fillcolor="#F9ED32" stroked="f">
                <v:path arrowok="t"/>
                <v:fill type="solid"/>
              </v:shape>
            </v:group>
            <v:group style="position:absolute;left:2710;top:920;width:3399;height:45" coordorigin="2710,920" coordsize="3399,45">
              <v:shape style="position:absolute;left:2710;top:920;width:3399;height:45" coordorigin="2710,920" coordsize="3399,45" path="m2710,965l6109,965,6109,920,2710,920,2710,965xe" filled="t" fillcolor="#ED1C24" stroked="f">
                <v:path arrowok="t"/>
                <v:fill type="solid"/>
              </v:shape>
            </v:group>
            <v:group style="position:absolute;left:2709;top:878;width:3394;height:45" coordorigin="2709,878" coordsize="3394,45">
              <v:shape style="position:absolute;left:2709;top:878;width:3394;height:45" coordorigin="2709,878" coordsize="3394,45" path="m2709,922l6104,922,6104,878,2709,878,2709,922xe" filled="t" fillcolor="#FFFFFF" stroked="f">
                <v:path arrowok="t"/>
                <v:fill type="solid"/>
              </v:shape>
            </v:group>
            <v:group style="position:absolute;left:2709;top:879;width:3399;height:85" coordorigin="2709,879" coordsize="3399,85">
              <v:shape style="position:absolute;left:2709;top:879;width:3399;height:85" coordorigin="2709,879" coordsize="3399,85" path="m6108,964l2709,964,2709,879,6108,879,6108,964xe" filled="f" stroked="t" strokeweight=".536pt" strokecolor="#231F20">
                <v:path arrowok="t"/>
              </v:shape>
            </v:group>
            <v:group style="position:absolute;left:2714;top:3706;width:2000;height:88" coordorigin="2714,3706" coordsize="2000,88">
              <v:shape style="position:absolute;left:2714;top:3706;width:2000;height:88" coordorigin="2714,3706" coordsize="2000,88" path="m2714,3794l4714,3794,4714,3706,2714,3706,2714,3794xe" filled="t" fillcolor="#ED1C24" stroked="f">
                <v:path arrowok="t"/>
                <v:fill type="solid"/>
              </v:shape>
            </v:group>
            <v:group style="position:absolute;left:2710;top:3707;width:2000;height:86" coordorigin="2710,3707" coordsize="2000,86">
              <v:shape style="position:absolute;left:2710;top:3707;width:2000;height:86" coordorigin="2710,3707" coordsize="2000,86" path="m4711,3793l2710,3793,2710,3707,4711,3707,4711,3793xe" filled="f" stroked="t" strokeweight=".536pt" strokecolor="#231F20">
                <v:path arrowok="t"/>
              </v:shape>
            </v:group>
            <v:group style="position:absolute;left:2712;top:65;width:5239;height:32" coordorigin="2712,65" coordsize="5239,32">
              <v:shape style="position:absolute;left:2712;top:65;width:5239;height:32" coordorigin="2712,65" coordsize="5239,32" path="m2712,96l7951,96,7951,65,2712,65,2712,96xe" filled="t" fillcolor="#ED1C24" stroked="f">
                <v:path arrowok="t"/>
                <v:fill type="solid"/>
              </v:shape>
            </v:group>
            <v:group style="position:absolute;left:2709;top:109;width:5242;height:2" coordorigin="2709,109" coordsize="5242,2">
              <v:shape style="position:absolute;left:2709;top:109;width:5242;height:2" coordorigin="2709,109" coordsize="5242,0" path="m2709,109l7951,109e" filled="f" stroked="t" strokeweight="1.586pt" strokecolor="#00AEEF">
                <v:path arrowok="t"/>
              </v:shape>
            </v:group>
            <v:group style="position:absolute;left:2712;top:137;width:5256;height:2" coordorigin="2712,137" coordsize="5256,2">
              <v:shape style="position:absolute;left:2712;top:137;width:5256;height:2" coordorigin="2712,137" coordsize="5256,0" path="m2712,137l7968,137e" filled="f" stroked="t" strokeweight="1.586pt" strokecolor="#FFFFFF">
                <v:path arrowok="t"/>
              </v:shape>
            </v:group>
            <v:group style="position:absolute;left:2709;top:66;width:5242;height:86" coordorigin="2709,66" coordsize="5242,86">
              <v:shape style="position:absolute;left:2709;top:66;width:5242;height:86" coordorigin="2709,66" coordsize="5242,86" path="m2709,66l7951,66,7951,152,2709,152,2709,66xe" filled="f" stroked="t" strokeweight=".536pt" strokecolor="#231F20">
                <v:path arrowok="t"/>
              </v:shape>
            </v:group>
            <v:group style="position:absolute;left:2770;top:71;width:42;height:70" coordorigin="2770,71" coordsize="42,70">
              <v:shape style="position:absolute;left:2770;top:71;width:42;height:70" coordorigin="2770,71" coordsize="42,70" path="m2770,72l2771,87,2780,129,2788,135,2797,140,2806,129,2813,87,2813,83,2799,83,2786,82,2770,72xe" filled="t" fillcolor="#FFFFFF" stroked="f">
                <v:path arrowok="t"/>
                <v:fill type="solid"/>
              </v:shape>
              <v:shape style="position:absolute;left:2770;top:71;width:42;height:70" coordorigin="2770,71" coordsize="42,70" path="m2813,71l2799,83,2813,83,2813,71xe" filled="t" fillcolor="#FFFFFF" stroked="f">
                <v:path arrowok="t"/>
                <v:fill type="solid"/>
              </v:shape>
            </v:group>
            <v:group style="position:absolute;left:2770;top:71;width:42;height:70" coordorigin="2770,71" coordsize="42,70">
              <v:shape style="position:absolute;left:2770;top:71;width:42;height:70" coordorigin="2770,71" coordsize="42,70" path="m2806,129l2797,140,2788,135,2780,129,2771,87,2770,72,2786,82,2792,83,2799,83,2813,71,2813,87,2806,129xe" filled="f" stroked="t" strokeweight=".268pt" strokecolor="#A97B50">
                <v:path arrowok="t"/>
              </v:shape>
            </v:group>
            <v:group style="position:absolute;left:2773;top:83;width:32;height:46" coordorigin="2773,83" coordsize="32,46">
              <v:shape style="position:absolute;left:2773;top:83;width:32;height:46" coordorigin="2773,83" coordsize="32,46" path="m2773,83l2806,129e" filled="f" stroked="t" strokeweight=".268pt" strokecolor="#ED1C24">
                <v:path arrowok="t"/>
              </v:shape>
            </v:group>
            <v:group style="position:absolute;left:2780;top:79;width:30;height:49" coordorigin="2780,79" coordsize="30,49">
              <v:shape style="position:absolute;left:2780;top:79;width:30;height:49" coordorigin="2780,79" coordsize="30,49" path="m2780,129l2810,79e" filled="f" stroked="t" strokeweight=".268pt" strokecolor="#ED1C24">
                <v:path arrowok="t"/>
              </v:shape>
            </v:group>
            <v:group style="position:absolute;left:5487;top:509;width:1479;height:2" coordorigin="5487,509" coordsize="1479,2">
              <v:shape style="position:absolute;left:5487;top:509;width:1479;height:2" coordorigin="5487,509" coordsize="1479,0" path="m5487,509l6966,509e" filled="f" stroked="t" strokeweight="4.361pt" strokecolor="#ED1C24">
                <v:path arrowok="t"/>
              </v:shape>
            </v:group>
            <v:group style="position:absolute;left:2709;top:509;width:1468;height:2" coordorigin="2709,509" coordsize="1468,2">
              <v:shape style="position:absolute;left:2709;top:509;width:1468;height:2" coordorigin="2709,509" coordsize="1468,0" path="m2709,509l4177,509e" filled="f" stroked="t" strokeweight="4.361pt" strokecolor="#1B75BC">
                <v:path arrowok="t"/>
              </v:shape>
            </v:group>
            <v:group style="position:absolute;left:4052;top:509;width:1468;height:2" coordorigin="4052,509" coordsize="1468,2">
              <v:shape style="position:absolute;left:4052;top:509;width:1468;height:2" coordorigin="4052,509" coordsize="1468,0" path="m4052,509l5519,509e" filled="f" stroked="t" strokeweight="4.361pt" strokecolor="#FBB040">
                <v:path arrowok="t"/>
              </v:shape>
            </v:group>
            <v:group style="position:absolute;left:2709;top:466;width:4259;height:85" coordorigin="2709,466" coordsize="4259,85">
              <v:shape style="position:absolute;left:2709;top:466;width:4259;height:85" coordorigin="2709,466" coordsize="4259,85" path="m6969,552l2709,552,2709,466,6969,466,6969,552xe" filled="f" stroked="t" strokeweight=".536pt" strokecolor="#231F20">
                <v:path arrowok="t"/>
              </v:shape>
            </v:group>
            <v:group style="position:absolute;left:2713;top:732;width:3769;height:32" coordorigin="2713,732" coordsize="3769,32">
              <v:shape style="position:absolute;left:2713;top:732;width:3769;height:32" coordorigin="2713,732" coordsize="3769,32" path="m2713,764l6482,764,6482,732,2713,732,2713,764xe" filled="t" fillcolor="#ED1C24" stroked="f">
                <v:path arrowok="t"/>
                <v:fill type="solid"/>
              </v:shape>
            </v:group>
            <v:group style="position:absolute;left:2713;top:720;width:3769;height:2" coordorigin="2713,720" coordsize="3769,2">
              <v:shape style="position:absolute;left:2713;top:720;width:3769;height:2" coordorigin="2713,720" coordsize="3769,0" path="m2713,720l6482,720e" filled="f" stroked="t" strokeweight="1.585pt" strokecolor="#00A650">
                <v:path arrowok="t"/>
              </v:shape>
            </v:group>
            <v:group style="position:absolute;left:2709;top:676;width:3768;height:32" coordorigin="2709,676" coordsize="3768,32">
              <v:shape style="position:absolute;left:2709;top:676;width:3768;height:32" coordorigin="2709,676" coordsize="3768,32" path="m2709,707l6477,707,6477,676,2709,676,2709,707xe" filled="t" fillcolor="#FBB040" stroked="f">
                <v:path arrowok="t"/>
                <v:fill type="solid"/>
              </v:shape>
            </v:group>
            <v:group style="position:absolute;left:2710;top:677;width:3772;height:86" coordorigin="2710,677" coordsize="3772,86">
              <v:shape style="position:absolute;left:2710;top:677;width:3772;height:86" coordorigin="2710,677" coordsize="3772,86" path="m6482,763l2710,763,2710,677,6482,677,6482,763xe" filled="f" stroked="t" strokeweight=".536pt" strokecolor="#231F20">
                <v:path arrowok="t"/>
              </v:shape>
            </v:group>
            <v:group style="position:absolute;left:2713;top:1116;width:3375;height:32" coordorigin="2713,1116" coordsize="3375,32">
              <v:shape style="position:absolute;left:2713;top:1116;width:3375;height:32" coordorigin="2713,1116" coordsize="3375,32" path="m2713,1148l6088,1148,6088,1116,2713,1116,2713,1148xe" filled="t" fillcolor="#ED1C24" stroked="f">
                <v:path arrowok="t"/>
                <v:fill type="solid"/>
              </v:shape>
            </v:group>
            <v:group style="position:absolute;left:2713;top:1104;width:3375;height:2" coordorigin="2713,1104" coordsize="3375,2">
              <v:shape style="position:absolute;left:2713;top:1104;width:3375;height:2" coordorigin="2713,1104" coordsize="3375,0" path="m2713,1104l6088,1104e" filled="f" stroked="t" strokeweight="1.586pt" strokecolor="#00AEEF">
                <v:path arrowok="t"/>
              </v:shape>
            </v:group>
            <v:group style="position:absolute;left:2710;top:1060;width:3376;height:32" coordorigin="2710,1060" coordsize="3376,32">
              <v:shape style="position:absolute;left:2710;top:1060;width:3376;height:32" coordorigin="2710,1060" coordsize="3376,32" path="m2710,1091l6086,1091,6086,1060,2710,1060,2710,1091xe" filled="t" fillcolor="#FFFFFF" stroked="f">
                <v:path arrowok="t"/>
                <v:fill type="solid"/>
              </v:shape>
            </v:group>
            <v:group style="position:absolute;left:2711;top:1061;width:3377;height:86" coordorigin="2711,1061" coordsize="3377,86">
              <v:shape style="position:absolute;left:2711;top:1061;width:3377;height:86" coordorigin="2711,1061" coordsize="3377,86" path="m6088,1147l2711,1147,2711,1061,6088,1061,6088,1147xe" filled="f" stroked="t" strokeweight=".536pt" strokecolor="#231F20">
                <v:path arrowok="t"/>
              </v:shape>
            </v:group>
            <v:group style="position:absolute;left:2713;top:1316;width:3373;height:45" coordorigin="2713,1316" coordsize="3373,45">
              <v:shape style="position:absolute;left:2713;top:1316;width:3373;height:45" coordorigin="2713,1316" coordsize="3373,45" path="m2713,1361l6086,1361,6086,1316,2713,1316,2713,1361xe" filled="t" fillcolor="#F9ED32" stroked="f">
                <v:path arrowok="t"/>
                <v:fill type="solid"/>
              </v:shape>
            </v:group>
            <v:group style="position:absolute;left:2710;top:1274;width:3375;height:45" coordorigin="2710,1274" coordsize="3375,45">
              <v:shape style="position:absolute;left:2710;top:1274;width:3375;height:45" coordorigin="2710,1274" coordsize="3375,45" path="m2710,1318l6085,1318,6085,1274,2710,1274,2710,1318xe" filled="t" fillcolor="#27AAE1" stroked="f">
                <v:path arrowok="t"/>
                <v:fill type="solid"/>
              </v:shape>
            </v:group>
            <v:group style="position:absolute;left:2708;top:1275;width:3379;height:85" coordorigin="2708,1275" coordsize="3379,85">
              <v:shape style="position:absolute;left:2708;top:1275;width:3379;height:85" coordorigin="2708,1275" coordsize="3379,85" path="m6087,1360l2708,1360,2708,1275,6087,1275,6087,1360xe" filled="f" stroked="t" strokeweight=".536pt" strokecolor="#231F20">
                <v:path arrowok="t"/>
              </v:shape>
            </v:group>
            <v:group style="position:absolute;left:2712;top:1719;width:3059;height:32" coordorigin="2712,1719" coordsize="3059,32">
              <v:shape style="position:absolute;left:2712;top:1719;width:3059;height:32" coordorigin="2712,1719" coordsize="3059,32" path="m2712,1751l5770,1751,5770,1719,2712,1719,2712,1751xe" filled="t" fillcolor="#FFFFFF" stroked="f">
                <v:path arrowok="t"/>
                <v:fill type="solid"/>
              </v:shape>
            </v:group>
            <v:group style="position:absolute;left:2712;top:1761;width:3059;height:2" coordorigin="2712,1761" coordsize="3059,2">
              <v:shape style="position:absolute;left:2712;top:1761;width:3059;height:2" coordorigin="2712,1761" coordsize="3059,0" path="m2712,1761l5770,1761e" filled="f" stroked="t" strokeweight="1.86pt" strokecolor="#BE1E2D">
                <v:path arrowok="t"/>
              </v:shape>
            </v:group>
            <v:group style="position:absolute;left:2707;top:1711;width:3059;height:2" coordorigin="2707,1711" coordsize="3059,2">
              <v:shape style="position:absolute;left:2707;top:1711;width:3059;height:2" coordorigin="2707,1711" coordsize="3059,0" path="m2707,1711l5766,1711e" filled="f" stroked="t" strokeweight="1.975pt" strokecolor="#BE1E2D">
                <v:path arrowok="t"/>
              </v:shape>
            </v:group>
            <v:group style="position:absolute;left:2709;top:1692;width:3061;height:86" coordorigin="2709,1692" coordsize="3061,86">
              <v:shape style="position:absolute;left:2709;top:1692;width:3061;height:86" coordorigin="2709,1692" coordsize="3061,86" path="m5770,1778l2709,1778,2709,1692,5770,1692,5770,1778xe" filled="f" stroked="t" strokeweight=".536pt" strokecolor="#231F20">
                <v:path arrowok="t"/>
              </v:shape>
            </v:group>
            <v:group style="position:absolute;left:2710;top:1938;width:3059;height:45" coordorigin="2710,1938" coordsize="3059,45">
              <v:shape style="position:absolute;left:2710;top:1938;width:3059;height:45" coordorigin="2710,1938" coordsize="3059,45" path="m2710,1983l5769,1983,5769,1938,2710,1938,2710,1983xe" filled="t" fillcolor="#ED1C24" stroked="f">
                <v:path arrowok="t"/>
                <v:fill type="solid"/>
              </v:shape>
            </v:group>
            <v:group style="position:absolute;left:2710;top:1896;width:3057;height:45" coordorigin="2710,1896" coordsize="3057,45">
              <v:shape style="position:absolute;left:2710;top:1896;width:3057;height:45" coordorigin="2710,1896" coordsize="3057,45" path="m2710,1940l5768,1940,5768,1896,2710,1896,2710,1940xe" filled="t" fillcolor="#FFFFFF" stroked="f">
                <v:path arrowok="t"/>
                <v:fill type="solid"/>
              </v:shape>
            </v:group>
            <v:group style="position:absolute;left:2709;top:1897;width:3061;height:85" coordorigin="2709,1897" coordsize="3061,85">
              <v:shape style="position:absolute;left:2709;top:1897;width:3061;height:85" coordorigin="2709,1897" coordsize="3061,85" path="m5770,1982l2709,1982,2709,1897,5770,1897,5770,1982xe" filled="f" stroked="t" strokeweight=".536pt" strokecolor="#231F20">
                <v:path arrowok="t"/>
              </v:shape>
            </v:group>
            <v:group style="position:absolute;left:2714;top:1902;width:1246;height:75" coordorigin="2714,1902" coordsize="1246,75">
              <v:shape style="position:absolute;left:2714;top:1902;width:1246;height:75" coordorigin="2714,1902" coordsize="1246,75" path="m2714,1902l2714,1976,3960,1939,2714,1902xe" filled="t" fillcolor="#1B75BC" stroked="f">
                <v:path arrowok="t"/>
                <v:fill type="solid"/>
              </v:shape>
            </v:group>
            <v:group style="position:absolute;left:4694;top:2134;width:1055;height:2" coordorigin="4694,2134" coordsize="1055,2">
              <v:shape style="position:absolute;left:4694;top:2134;width:1055;height:2" coordorigin="4694,2134" coordsize="1055,0" path="m4694,2134l5749,2134e" filled="f" stroked="t" strokeweight="4.362pt" strokecolor="#ED1C24">
                <v:path arrowok="t"/>
              </v:shape>
            </v:group>
            <v:group style="position:absolute;left:2710;top:2134;width:1048;height:2" coordorigin="2710,2134" coordsize="1048,2">
              <v:shape style="position:absolute;left:2710;top:2134;width:1048;height:2" coordorigin="2710,2134" coordsize="1048,0" path="m2710,2134l3758,2134e" filled="f" stroked="t" strokeweight="4.362pt" strokecolor="#1B75BC">
                <v:path arrowok="t"/>
              </v:shape>
            </v:group>
            <v:group style="position:absolute;left:3669;top:2134;width:1048;height:2" coordorigin="3669,2134" coordsize="1048,2">
              <v:shape style="position:absolute;left:3669;top:2134;width:1048;height:2" coordorigin="3669,2134" coordsize="1048,0" path="m3669,2134l4717,2134e" filled="f" stroked="t" strokeweight="4.361pt" strokecolor="#FBB040">
                <v:path arrowok="t"/>
              </v:shape>
            </v:group>
            <v:group style="position:absolute;left:2709;top:2092;width:3043;height:85" coordorigin="2709,2092" coordsize="3043,85">
              <v:shape style="position:absolute;left:2709;top:2092;width:3043;height:85" coordorigin="2709,2092" coordsize="3043,85" path="m5752,2177l2709,2177,2709,2092,5752,2092,5752,2177xe" filled="f" stroked="t" strokeweight=".536pt" strokecolor="#231F20">
                <v:path arrowok="t"/>
              </v:shape>
            </v:group>
            <v:group style="position:absolute;left:2711;top:2354;width:3015;height:32" coordorigin="2711,2354" coordsize="3015,32">
              <v:shape style="position:absolute;left:2711;top:2354;width:3015;height:32" coordorigin="2711,2354" coordsize="3015,32" path="m2711,2385l5726,2385,5726,2354,2711,2354,2711,2385xe" filled="t" fillcolor="#1B75BC" stroked="f">
                <v:path arrowok="t"/>
                <v:fill type="solid"/>
              </v:shape>
            </v:group>
            <v:group style="position:absolute;left:2711;top:2341;width:3015;height:2" coordorigin="2711,2341" coordsize="3015,2">
              <v:shape style="position:absolute;left:2711;top:2341;width:3015;height:2" coordorigin="2711,2341" coordsize="3015,0" path="m2711,2341l5726,2341e" filled="f" stroked="t" strokeweight="1.585pt" strokecolor="#FFFFFF">
                <v:path arrowok="t"/>
              </v:shape>
            </v:group>
            <v:group style="position:absolute;left:2711;top:2297;width:3010;height:32" coordorigin="2711,2297" coordsize="3010,32">
              <v:shape style="position:absolute;left:2711;top:2297;width:3010;height:32" coordorigin="2711,2297" coordsize="3010,32" path="m2711,2329l5720,2329,5720,2297,2711,2297,2711,2329xe" filled="t" fillcolor="#ED1C24" stroked="f">
                <v:path arrowok="t"/>
                <v:fill type="solid"/>
              </v:shape>
            </v:group>
            <v:group style="position:absolute;left:2709;top:2298;width:3017;height:86" coordorigin="2709,2298" coordsize="3017,86">
              <v:shape style="position:absolute;left:2709;top:2298;width:3017;height:86" coordorigin="2709,2298" coordsize="3017,86" path="m5726,2384l2709,2384,2709,2298,5726,2298,5726,2384xe" filled="f" stroked="t" strokeweight=".536pt" strokecolor="#231F20">
                <v:path arrowok="t"/>
              </v:shape>
            </v:group>
            <v:group style="position:absolute;left:2715;top:2753;width:2796;height:32" coordorigin="2715,2753" coordsize="2796,32">
              <v:shape style="position:absolute;left:2715;top:2753;width:2796;height:32" coordorigin="2715,2753" coordsize="2796,32" path="m2715,2785l5511,2785,5511,2753,2715,2753,2715,2785xe" filled="t" fillcolor="#00A650" stroked="f">
                <v:path arrowok="t"/>
                <v:fill type="solid"/>
              </v:shape>
            </v:group>
            <v:group style="position:absolute;left:2715;top:2741;width:2796;height:2" coordorigin="2715,2741" coordsize="2796,2">
              <v:shape style="position:absolute;left:2715;top:2741;width:2796;height:2" coordorigin="2715,2741" coordsize="2796,0" path="m2715,2741l5511,2741e" filled="f" stroked="t" strokeweight="1.585pt" strokecolor="#FFFFFF">
                <v:path arrowok="t"/>
              </v:shape>
            </v:group>
            <v:group style="position:absolute;left:2711;top:2697;width:2795;height:32" coordorigin="2711,2697" coordsize="2795,32">
              <v:shape style="position:absolute;left:2711;top:2697;width:2795;height:32" coordorigin="2711,2697" coordsize="2795,32" path="m2711,2728l5506,2728,5506,2697,2711,2697,2711,2728xe" filled="t" fillcolor="#ED1C24" stroked="f">
                <v:path arrowok="t"/>
                <v:fill type="solid"/>
              </v:shape>
            </v:group>
            <v:group style="position:absolute;left:2710;top:2698;width:2801;height:86" coordorigin="2710,2698" coordsize="2801,86">
              <v:shape style="position:absolute;left:2710;top:2698;width:2801;height:86" coordorigin="2710,2698" coordsize="2801,86" path="m5511,2784l2710,2784,2710,2698,5511,2698,5511,2784xe" filled="f" stroked="t" strokeweight=".536pt" strokecolor="#231F20">
                <v:path arrowok="t"/>
              </v:shape>
            </v:group>
            <v:group style="position:absolute;left:4193;top:3140;width:783;height:2" coordorigin="4193,3140" coordsize="783,2">
              <v:shape style="position:absolute;left:4193;top:3140;width:783;height:2" coordorigin="4193,3140" coordsize="783,0" path="m4193,3140l4975,3140e" filled="f" stroked="t" strokeweight="4.361pt" strokecolor="#ED1C24">
                <v:path arrowok="t"/>
              </v:shape>
            </v:group>
            <v:group style="position:absolute;left:2712;top:3140;width:783;height:2" coordorigin="2712,3140" coordsize="783,2">
              <v:shape style="position:absolute;left:2712;top:3140;width:783;height:2" coordorigin="2712,3140" coordsize="783,0" path="m2712,3140l3494,3140e" filled="f" stroked="t" strokeweight="4.361pt" strokecolor="#00A650">
                <v:path arrowok="t"/>
              </v:shape>
            </v:group>
            <v:group style="position:absolute;left:3427;top:3140;width:783;height:2" coordorigin="3427,3140" coordsize="783,2">
              <v:shape style="position:absolute;left:3427;top:3140;width:783;height:2" coordorigin="3427,3140" coordsize="783,0" path="m3427,3140l4210,3140e" filled="f" stroked="t" strokeweight="4.361pt" strokecolor="#FFFFFF">
                <v:path arrowok="t"/>
              </v:shape>
            </v:group>
            <v:group style="position:absolute;left:2709;top:3098;width:2274;height:85" coordorigin="2709,3098" coordsize="2274,85">
              <v:shape style="position:absolute;left:2709;top:3098;width:2274;height:85" coordorigin="2709,3098" coordsize="2274,85" path="m4983,3183l2709,3183,2709,3098,4983,3098,4983,3183xe" filled="f" stroked="t" strokeweight=".536pt" strokecolor="#231F20">
                <v:path arrowok="t"/>
              </v:shape>
            </v:group>
            <v:group style="position:absolute;left:2713;top:3364;width:2020;height:32" coordorigin="2713,3364" coordsize="2020,32">
              <v:shape style="position:absolute;left:2713;top:3364;width:2020;height:32" coordorigin="2713,3364" coordsize="2020,32" path="m2713,3396l4733,3396,4733,3364,2713,3364,2713,3396xe" filled="t" fillcolor="#ED1C24" stroked="f">
                <v:path arrowok="t"/>
                <v:fill type="solid"/>
              </v:shape>
            </v:group>
            <v:group style="position:absolute;left:2713;top:3352;width:2020;height:2" coordorigin="2713,3352" coordsize="2020,2">
              <v:shape style="position:absolute;left:2713;top:3352;width:2020;height:2" coordorigin="2713,3352" coordsize="2020,0" path="m2713,3352l4733,3352e" filled="f" stroked="t" strokeweight="1.586pt" strokecolor="#00AEEF">
                <v:path arrowok="t"/>
              </v:shape>
            </v:group>
            <v:group style="position:absolute;left:2711;top:3308;width:2016;height:32" coordorigin="2711,3308" coordsize="2016,32">
              <v:shape style="position:absolute;left:2711;top:3308;width:2016;height:32" coordorigin="2711,3308" coordsize="2016,32" path="m2711,3339l4727,3339,4727,3308,2711,3308,2711,3339xe" filled="t" fillcolor="#FFFFFF" stroked="f">
                <v:path arrowok="t"/>
                <v:fill type="solid"/>
              </v:shape>
            </v:group>
            <v:group style="position:absolute;left:2710;top:3309;width:2023;height:86" coordorigin="2710,3309" coordsize="2023,86">
              <v:shape style="position:absolute;left:2710;top:3309;width:2023;height:86" coordorigin="2710,3309" coordsize="2023,86" path="m4733,3395l2710,3395,2710,3309,4733,3309,4733,3395xe" filled="f" stroked="t" strokeweight=".536pt" strokecolor="#231F20">
                <v:path arrowok="t"/>
              </v:shape>
            </v:group>
            <v:group style="position:absolute;left:2764;top:3321;width:28;height:40" coordorigin="2764,3321" coordsize="28,40">
              <v:shape style="position:absolute;left:2764;top:3321;width:28;height:40" coordorigin="2764,3321" coordsize="28,40" path="m2765,3321l2765,3352,2774,3361,2782,3361,2791,3352,2791,3321,2765,3321xe" filled="t" fillcolor="#1B75BC" stroked="f">
                <v:path arrowok="t"/>
                <v:fill type="solid"/>
              </v:shape>
              <v:shape style="position:absolute;left:2764;top:3321;width:28;height:40" coordorigin="2764,3321" coordsize="28,40" path="m2791,3321l2791,3321,2792,3321,2791,3321xe" filled="t" fillcolor="#1B75BC" stroked="f">
                <v:path arrowok="t"/>
                <v:fill type="solid"/>
              </v:shape>
              <v:shape style="position:absolute;left:2764;top:3321;width:28;height:40" coordorigin="2764,3321" coordsize="28,40" path="m2765,3321l2764,3321,2765,3321,2765,3321xe" filled="t" fillcolor="#1B75BC" stroked="f">
                <v:path arrowok="t"/>
                <v:fill type="solid"/>
              </v:shape>
            </v:group>
            <v:group style="position:absolute;left:2764;top:3321;width:28;height:40" coordorigin="2764,3321" coordsize="28,40">
              <v:shape style="position:absolute;left:2764;top:3321;width:28;height:40" coordorigin="2764,3321" coordsize="28,40" path="m2791,3352l2782,3361,2774,3361,2765,3352,2765,3321,2764,3321,2792,3321,2791,3321,2791,3352xe" filled="f" stroked="t" strokeweight=".268pt" strokecolor="#ED1C24">
                <v:path arrowok="t"/>
              </v:shape>
            </v:group>
            <v:group style="position:absolute;left:2766;top:3340;width:23;height:20" coordorigin="2766,3340" coordsize="23,20">
              <v:shape style="position:absolute;left:2766;top:3340;width:23;height:20" coordorigin="2766,3340" coordsize="23,20" path="m2774,3341l2766,3347,2766,3355,2774,3359,2781,3360,2788,3355,2789,3346,2779,3346,2774,3341xe" filled="t" fillcolor="#FFFFFF" stroked="f">
                <v:path arrowok="t"/>
                <v:fill type="solid"/>
              </v:shape>
              <v:shape style="position:absolute;left:2766;top:3340;width:23;height:20" coordorigin="2766,3340" coordsize="23,20" path="m2785,3340l2779,3346,2789,3346,2785,3340xe" filled="t" fillcolor="#FFFFFF" stroked="f">
                <v:path arrowok="t"/>
                <v:fill type="solid"/>
              </v:shape>
            </v:group>
            <v:group style="position:absolute;left:2716;top:3559;width:2016;height:32" coordorigin="2716,3559" coordsize="2016,32">
              <v:shape style="position:absolute;left:2716;top:3559;width:2016;height:32" coordorigin="2716,3559" coordsize="2016,32" path="m2716,3591l4733,3591,4733,3559,2716,3559,2716,3591xe" filled="t" fillcolor="#FFFFFF" stroked="f">
                <v:path arrowok="t"/>
                <v:fill type="solid"/>
              </v:shape>
            </v:group>
            <v:group style="position:absolute;left:2716;top:3547;width:2016;height:2" coordorigin="2716,3547" coordsize="2016,2">
              <v:shape style="position:absolute;left:2716;top:3547;width:2016;height:2" coordorigin="2716,3547" coordsize="2016,0" path="m2716,3547l4733,3547e" filled="f" stroked="t" strokeweight="1.585pt" strokecolor="#231F20">
                <v:path arrowok="t"/>
              </v:shape>
            </v:group>
            <v:group style="position:absolute;left:2713;top:3503;width:2013;height:32" coordorigin="2713,3503" coordsize="2013,32">
              <v:shape style="position:absolute;left:2713;top:3503;width:2013;height:32" coordorigin="2713,3503" coordsize="2013,32" path="m2713,3535l4726,3535,4726,3503,2713,3503,2713,3535xe" filled="t" fillcolor="#1B75BC" stroked="f">
                <v:path arrowok="t"/>
                <v:fill type="solid"/>
              </v:shape>
            </v:group>
            <v:group style="position:absolute;left:2712;top:3504;width:2021;height:86" coordorigin="2712,3504" coordsize="2021,86">
              <v:shape style="position:absolute;left:2712;top:3504;width:2021;height:86" coordorigin="2712,3504" coordsize="2021,86" path="m4733,3590l2712,3590,2712,3504,4733,3504,4733,3590xe" filled="f" stroked="t" strokeweight=".536pt" strokecolor="#231F20">
                <v:path arrowok="t"/>
              </v:shape>
            </v:group>
            <v:group style="position:absolute;left:2716;top:3976;width:1750;height:20" coordorigin="2716,3976" coordsize="1750,20">
              <v:shape style="position:absolute;left:2716;top:3976;width:1750;height:20" coordorigin="2716,3976" coordsize="1750,20" path="m2716,3996l4465,3996,4465,3976,2716,3976,2716,3996xe" filled="t" fillcolor="#ED1C24" stroked="f">
                <v:path arrowok="t"/>
                <v:fill type="solid"/>
              </v:shape>
            </v:group>
            <v:group style="position:absolute;left:2716;top:3927;width:1750;height:51" coordorigin="2716,3927" coordsize="1750,51">
              <v:shape style="position:absolute;left:2716;top:3927;width:1750;height:51" coordorigin="2716,3927" coordsize="1750,51" path="m2716,3978l4465,3978,4465,3927,2716,3927,2716,3978xe" filled="t" fillcolor="#FBB040" stroked="f">
                <v:path arrowok="t"/>
                <v:fill type="solid"/>
              </v:shape>
            </v:group>
            <v:group style="position:absolute;left:2710;top:3919;width:1750;height:2" coordorigin="2710,3919" coordsize="1750,2">
              <v:shape style="position:absolute;left:2710;top:3919;width:1750;height:2" coordorigin="2710,3919" coordsize="1750,0" path="m2710,3919l4460,3919e" filled="f" stroked="t" strokeweight="1.055pt" strokecolor="#ED1C24">
                <v:path arrowok="t"/>
              </v:shape>
            </v:group>
            <v:group style="position:absolute;left:2716;top:3909;width:1750;height:86" coordorigin="2716,3909" coordsize="1750,86">
              <v:shape style="position:absolute;left:2716;top:3909;width:1750;height:86" coordorigin="2716,3909" coordsize="1750,86" path="m4465,3995l2716,3995,2716,3909,4465,3909,4465,3995xe" filled="f" stroked="t" strokeweight=".536pt" strokecolor="#231F20">
                <v:path arrowok="t"/>
              </v:shape>
            </v:group>
            <v:group style="position:absolute;left:3147;top:4362;width:1278;height:2" coordorigin="3147,4362" coordsize="1278,2">
              <v:shape style="position:absolute;left:3147;top:4362;width:1278;height:2" coordorigin="3147,4362" coordsize="1278,0" path="m3147,4362l4425,4362e" filled="f" stroked="t" strokeweight="4.361pt" strokecolor="#ED1C24">
                <v:path arrowok="t"/>
              </v:shape>
            </v:group>
            <v:group style="position:absolute;left:2710;top:4362;width:438;height:2" coordorigin="2710,4362" coordsize="438,2">
              <v:shape style="position:absolute;left:2710;top:4362;width:438;height:2" coordorigin="2710,4362" coordsize="438,0" path="m2710,4362l3148,4362e" filled="f" stroked="t" strokeweight="4.361pt" strokecolor="#00A650">
                <v:path arrowok="t"/>
              </v:shape>
            </v:group>
            <v:group style="position:absolute;left:2716;top:4320;width:1715;height:85" coordorigin="2716,4320" coordsize="1715,85">
              <v:shape style="position:absolute;left:2716;top:4320;width:1715;height:85" coordorigin="2716,4320" coordsize="1715,85" path="m4431,4405l2716,4405,2716,4320,4431,4320,4431,4405xe" filled="f" stroked="t" strokeweight=".536pt" strokecolor="#231F20">
                <v:path arrowok="t"/>
              </v:shape>
            </v:group>
            <v:group style="position:absolute;left:2710;top:4521;width:1596;height:88" coordorigin="2710,4521" coordsize="1596,88">
              <v:shape style="position:absolute;left:2710;top:4521;width:1596;height:88" coordorigin="2710,4521" coordsize="1596,88" path="m2710,4609l4307,4609,4307,4521,2710,4521,2710,4609xe" filled="t" fillcolor="#1B75BC" stroked="f">
                <v:path arrowok="t"/>
                <v:fill type="solid"/>
              </v:shape>
            </v:group>
            <v:group style="position:absolute;left:2709;top:4522;width:1603;height:86" coordorigin="2709,4522" coordsize="1603,86">
              <v:shape style="position:absolute;left:2709;top:4522;width:1603;height:86" coordorigin="2709,4522" coordsize="1603,86" path="m4312,4608l2709,4608,2709,4522,4312,4522,4312,4608xe" filled="f" stroked="t" strokeweight=".536pt" strokecolor="#231F20">
                <v:path arrowok="t"/>
              </v:shape>
            </v:group>
            <v:group style="position:absolute;left:2810;top:4548;width:1496;height:2" coordorigin="2810,4548" coordsize="1496,2">
              <v:shape style="position:absolute;left:2810;top:4548;width:1496;height:2" coordorigin="2810,4548" coordsize="1496,0" path="m2810,4548l4306,4548e" filled="f" stroked="t" strokeweight="1.359pt" strokecolor="#FFFFFF">
                <v:path arrowok="t"/>
              </v:shape>
            </v:group>
            <v:group style="position:absolute;left:2714;top:4583;width:1592;height:2" coordorigin="2714,4583" coordsize="1592,2">
              <v:shape style="position:absolute;left:2714;top:4583;width:1592;height:2" coordorigin="2714,4583" coordsize="1592,0" path="m2714,4583l4306,4583e" filled="f" stroked="t" strokeweight="1.29pt" strokecolor="#FFFFFF">
                <v:path arrowok="t"/>
              </v:shape>
            </v:group>
            <v:group style="position:absolute;left:2801;top:4549;width:161;height:2" coordorigin="2801,4549" coordsize="161,2">
              <v:shape style="position:absolute;left:2801;top:4549;width:161;height:2" coordorigin="2801,4549" coordsize="161,0" path="m2801,4549l2962,4549e" filled="f" stroked="t" strokeweight="2.267pt" strokecolor="#1B75BC">
                <v:path arrowok="t"/>
              </v:shape>
            </v:group>
            <v:group style="position:absolute;left:2721;top:4547;width:241;height:2" coordorigin="2721,4547" coordsize="241,2">
              <v:shape style="position:absolute;left:2721;top:4547;width:241;height:2" coordorigin="2721,4547" coordsize="241,0" path="m2721,4547l2962,4547e" filled="f" stroked="t" strokeweight=".476pt" strokecolor="#FFFFFF">
                <v:path arrowok="t"/>
              </v:shape>
            </v:group>
            <v:group style="position:absolute;left:2838;top:4526;width:9;height:45" coordorigin="2838,4526" coordsize="9,45">
              <v:shape style="position:absolute;left:2838;top:4526;width:9;height:45" coordorigin="2838,4526" coordsize="9,45" path="m2838,4549l2847,4549e" filled="f" stroked="t" strokeweight="2.332pt" strokecolor="#FFFFFF">
                <v:path arrowok="t"/>
              </v:shape>
            </v:group>
            <v:group style="position:absolute;left:2715;top:4780;width:1504;height:32" coordorigin="2715,4780" coordsize="1504,32">
              <v:shape style="position:absolute;left:2715;top:4780;width:1504;height:32" coordorigin="2715,4780" coordsize="1504,32" path="m2715,4812l4220,4812,4220,4780,2715,4780,2715,4812xe" filled="t" fillcolor="#1B75BC" stroked="f">
                <v:path arrowok="t"/>
                <v:fill type="solid"/>
              </v:shape>
            </v:group>
            <v:group style="position:absolute;left:2715;top:4768;width:1504;height:2" coordorigin="2715,4768" coordsize="1504,2">
              <v:shape style="position:absolute;left:2715;top:4768;width:1504;height:2" coordorigin="2715,4768" coordsize="1504,0" path="m2715,4768l4220,4768e" filled="f" stroked="t" strokeweight="1.585pt" strokecolor="#FFFFFF">
                <v:path arrowok="t"/>
              </v:shape>
            </v:group>
            <v:group style="position:absolute;left:2710;top:4724;width:1504;height:32" coordorigin="2710,4724" coordsize="1504,32">
              <v:shape style="position:absolute;left:2710;top:4724;width:1504;height:32" coordorigin="2710,4724" coordsize="1504,32" path="m2710,4756l4215,4756,4215,4724,2710,4724,2710,4756xe" filled="t" fillcolor="#ED1C24" stroked="f">
                <v:path arrowok="t"/>
                <v:fill type="solid"/>
              </v:shape>
            </v:group>
            <v:group style="position:absolute;left:2715;top:4725;width:1504;height:86" coordorigin="2715,4725" coordsize="1504,86">
              <v:shape style="position:absolute;left:2715;top:4725;width:1504;height:86" coordorigin="2715,4725" coordsize="1504,86" path="m4220,4811l2715,4811,2715,4725,4220,4725,4220,4811xe" filled="f" stroked="t" strokeweight=".536pt" strokecolor="#231F20">
                <v:path arrowok="t"/>
              </v:shape>
            </v:group>
            <v:group style="position:absolute;left:2715;top:5165;width:1412;height:32" coordorigin="2715,5165" coordsize="1412,32">
              <v:shape style="position:absolute;left:2715;top:5165;width:1412;height:32" coordorigin="2715,5165" coordsize="1412,32" path="m2715,5197l4128,5197,4128,5165,2715,5165,2715,5197xe" filled="t" fillcolor="#ED1C24" stroked="f">
                <v:path arrowok="t"/>
                <v:fill type="solid"/>
              </v:shape>
            </v:group>
            <v:group style="position:absolute;left:2715;top:5153;width:1412;height:2" coordorigin="2715,5153" coordsize="1412,2">
              <v:shape style="position:absolute;left:2715;top:5153;width:1412;height:2" coordorigin="2715,5153" coordsize="1412,0" path="m2715,5153l4128,5153e" filled="f" stroked="t" strokeweight="1.585pt" strokecolor="#FFFFFF">
                <v:path arrowok="t"/>
              </v:shape>
            </v:group>
            <v:group style="position:absolute;left:2711;top:5109;width:1412;height:32" coordorigin="2711,5109" coordsize="1412,32">
              <v:shape style="position:absolute;left:2711;top:5109;width:1412;height:32" coordorigin="2711,5109" coordsize="1412,32" path="m2711,5140l4123,5140,4123,5109,2711,5109,2711,5140xe" filled="t" fillcolor="#ED1C24" stroked="f">
                <v:path arrowok="t"/>
                <v:fill type="solid"/>
              </v:shape>
            </v:group>
            <v:group style="position:absolute;left:2715;top:5110;width:1412;height:86" coordorigin="2715,5110" coordsize="1412,86">
              <v:shape style="position:absolute;left:2715;top:5110;width:1412;height:86" coordorigin="2715,5110" coordsize="1412,86" path="m4128,5196l2715,5196,2715,5110,4128,5110,4128,5196xe" filled="f" stroked="t" strokeweight=".536pt" strokecolor="#231F20">
                <v:path arrowok="t"/>
              </v:shape>
            </v:group>
            <v:group style="position:absolute;left:3594;top:5569;width:468;height:2" coordorigin="3594,5569" coordsize="468,2">
              <v:shape style="position:absolute;left:3594;top:5569;width:468;height:2" coordorigin="3594,5569" coordsize="468,0" path="m3594,5569l4062,5569e" filled="f" stroked="t" strokeweight="4.362pt" strokecolor="#ED1C24">
                <v:path arrowok="t"/>
              </v:shape>
            </v:group>
            <v:group style="position:absolute;left:2709;top:5569;width:468;height:2" coordorigin="2709,5569" coordsize="468,2">
              <v:shape style="position:absolute;left:2709;top:5569;width:468;height:2" coordorigin="2709,5569" coordsize="468,0" path="m2709,5569l3177,5569e" filled="f" stroked="t" strokeweight="4.362pt" strokecolor="#231F20">
                <v:path arrowok="t"/>
              </v:shape>
            </v:group>
            <v:group style="position:absolute;left:3137;top:5569;width:468;height:2" coordorigin="3137,5569" coordsize="468,2">
              <v:shape style="position:absolute;left:3137;top:5569;width:468;height:2" coordorigin="3137,5569" coordsize="468,0" path="m3137,5569l3605,5569e" filled="f" stroked="t" strokeweight="4.360pt" strokecolor="#FFF200">
                <v:path arrowok="t"/>
              </v:shape>
            </v:group>
            <v:group style="position:absolute;left:2713;top:5526;width:1354;height:86" coordorigin="2713,5526" coordsize="1354,86">
              <v:shape style="position:absolute;left:2713;top:5526;width:1354;height:85" coordorigin="2713,5526" coordsize="1354,85" path="m4067,5612l2713,5612,2713,5526,4067,5526,4067,5612xe" filled="f" stroked="t" strokeweight=".536pt" strokecolor="#231F20">
                <v:path arrowok="t"/>
              </v:shape>
            </v:group>
            <v:group style="position:absolute;left:2710;top:5706;width:1328;height:88" coordorigin="2710,5706" coordsize="1328,88">
              <v:shape style="position:absolute;left:2710;top:5706;width:1328;height:88" coordorigin="2710,5706" coordsize="1328,88" path="m2710,5794l4038,5794,4038,5706,2710,5706,2710,5794xe" filled="t" fillcolor="#ED1C24" stroked="f">
                <v:path arrowok="t"/>
                <v:fill type="solid"/>
              </v:shape>
            </v:group>
            <v:group style="position:absolute;left:2708;top:5707;width:1328;height:86" coordorigin="2708,5707" coordsize="1328,86">
              <v:shape style="position:absolute;left:2708;top:5707;width:1328;height:86" coordorigin="2708,5707" coordsize="1328,86" path="m4036,5793l2708,5793,2708,5707,4036,5707,4036,5793xe" filled="f" stroked="t" strokeweight=".536pt" strokecolor="#231F20">
                <v:path arrowok="t"/>
              </v:shape>
            </v:group>
            <v:group style="position:absolute;left:3369;top:5729;width:42;height:42" coordorigin="3369,5729" coordsize="42,42">
              <v:shape style="position:absolute;left:3369;top:5729;width:42;height:42" coordorigin="3369,5729" coordsize="42,42" path="m3393,5761l3387,5761,3387,5771,3390,5761,3393,5761,3393,5761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93,5761l3390,5761,3393,5771,3393,5761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95,5760l3385,5760,3382,5770,3387,5761,3395,5761,3395,5760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95,5761l3393,5761,3398,5770,3395,5761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97,5758l3383,5758,3378,5768,3385,5760,3398,5760,3397,5758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98,5760l3395,5760,3403,5768,3398,5760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99,5756l3381,5756,3374,5764,3383,5758,3401,5758,3399,5756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401,5758l3397,5758,3406,5764,3401,5758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400,5754l3380,5754,3371,5759,3381,5756,3404,5756,3400,5754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404,5756l3399,5756,3409,5759,3404,5756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70,5744l3380,5748,3369,5749,3379,5751,3369,5754,3380,5754,3409,5754,3401,5751,3411,5749,3401,5748,3406,5746,3380,5746,3370,5744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409,5754l3400,5754,3411,5754,3409,5754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72,5739l3380,5746,3400,5746,3402,5744,3382,5744,3372,5739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410,5744l3400,5746,3406,5746,3410,5744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76,5735l3382,5744,3398,5744,3400,5742,3384,5742,3376,5735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408,5739l3398,5744,3402,5744,3408,5739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80,5732l3384,5742,3396,5742,3397,5740,3386,5740,3380,5732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405,5735l3396,5742,3400,5742,3405,5735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85,5730l3386,5740,3394,5740,3394,5740,3389,5740,3385,5730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400,5732l3394,5740,3397,5740,3400,5732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90,5729l3389,5740,3391,5740,3390,5729xe" filled="t" fillcolor="#F9ED32" stroked="f">
                <v:path arrowok="t"/>
                <v:fill type="solid"/>
              </v:shape>
              <v:shape style="position:absolute;left:3369;top:5729;width:42;height:42" coordorigin="3369,5729" coordsize="42,42" path="m3395,5730l3391,5740,3394,5740,3395,5730xe" filled="t" fillcolor="#F9ED32" stroked="f">
                <v:path arrowok="t"/>
                <v:fill type="solid"/>
              </v:shape>
            </v:group>
            <v:group style="position:absolute;left:2715;top:6348;width:1024;height:88" coordorigin="2715,6348" coordsize="1024,88">
              <v:shape style="position:absolute;left:2715;top:6348;width:1024;height:88" coordorigin="2715,6348" coordsize="1024,88" path="m2715,6437l3738,6437,3738,6348,2715,6348,2715,6437xe" filled="t" fillcolor="#ED1C24" stroked="f">
                <v:path arrowok="t"/>
                <v:fill type="solid"/>
              </v:shape>
            </v:group>
            <v:group style="position:absolute;left:2713;top:6349;width:1024;height:86" coordorigin="2713,6349" coordsize="1024,86">
              <v:shape style="position:absolute;left:2713;top:6349;width:1024;height:86" coordorigin="2713,6349" coordsize="1024,86" path="m3736,6436l2713,6436,2713,6349,3736,6349,3736,6436xe" filled="f" stroked="t" strokeweight=".536pt" strokecolor="#231F20">
                <v:path arrowok="t"/>
              </v:shape>
            </v:group>
            <v:group style="position:absolute;left:3215;top:6369;width:15;height:45" coordorigin="3215,6369" coordsize="15,45">
              <v:shape style="position:absolute;left:3215;top:6369;width:15;height:45" coordorigin="3215,6369" coordsize="15,45" path="m3215,6391l3230,6391e" filled="f" stroked="t" strokeweight="2.358pt" strokecolor="#FFFFFF">
                <v:path arrowok="t"/>
              </v:shape>
            </v:group>
            <v:group style="position:absolute;left:3200;top:6384;width:45;height:15" coordorigin="3200,6384" coordsize="45,15">
              <v:shape style="position:absolute;left:3200;top:6384;width:45;height:15" coordorigin="3200,6384" coordsize="45,15" path="m3200,6391l3245,6391e" filled="f" stroked="t" strokeweight=".853pt" strokecolor="#FFFFFF">
                <v:path arrowok="t"/>
              </v:shape>
            </v:group>
            <v:group style="position:absolute;left:2709;top:6528;width:962;height:88" coordorigin="2709,6528" coordsize="962,88">
              <v:shape style="position:absolute;left:2709;top:6528;width:962;height:88" coordorigin="2709,6528" coordsize="962,88" path="m2709,6616l3671,6616,3671,6528,2709,6528,2709,6616xe" filled="t" fillcolor="#1B75BC" stroked="f">
                <v:path arrowok="t"/>
                <v:fill type="solid"/>
              </v:shape>
            </v:group>
            <v:group style="position:absolute;left:2708;top:6529;width:968;height:86" coordorigin="2708,6529" coordsize="968,86">
              <v:shape style="position:absolute;left:2708;top:6529;width:968;height:86" coordorigin="2708,6529" coordsize="968,86" path="m3676,6615l2708,6615,2708,6529,3676,6529,3676,6615xe" filled="f" stroked="t" strokeweight=".536pt" strokecolor="#231F20">
                <v:path arrowok="t"/>
              </v:shape>
            </v:group>
            <v:group style="position:absolute;left:2714;top:6562;width:957;height:17" coordorigin="2714,6562" coordsize="957,17">
              <v:shape style="position:absolute;left:2714;top:6562;width:957;height:17" coordorigin="2714,6562" coordsize="957,17" path="m2714,6579l3671,6579,3671,6562,2714,6562,2714,6579xe" filled="t" fillcolor="#F9ED32" stroked="f">
                <v:path arrowok="t"/>
                <v:fill type="solid"/>
              </v:shape>
            </v:group>
            <v:group style="position:absolute;left:2827;top:6534;width:16;height:75" coordorigin="2827,6534" coordsize="16,75">
              <v:shape style="position:absolute;left:2827;top:6534;width:16;height:75" coordorigin="2827,6534" coordsize="16,75" path="m2827,6572l2844,6572e" filled="f" stroked="t" strokeweight="3.83pt" strokecolor="#F9ED32">
                <v:path arrowok="t"/>
              </v:shape>
            </v:group>
            <v:group style="position:absolute;left:2715;top:6740;width:872;height:88" coordorigin="2715,6740" coordsize="872,88">
              <v:shape style="position:absolute;left:2715;top:6740;width:872;height:88" coordorigin="2715,6740" coordsize="872,88" path="m2715,6829l3587,6829,3587,6740,2715,6740,2715,6829xe" filled="t" fillcolor="#ED1C24" stroked="f">
                <v:path arrowok="t"/>
                <v:fill type="solid"/>
              </v:shape>
            </v:group>
            <v:group style="position:absolute;left:2714;top:6741;width:872;height:86" coordorigin="2714,6741" coordsize="872,86">
              <v:shape style="position:absolute;left:2714;top:6741;width:872;height:86" coordorigin="2714,6741" coordsize="872,86" path="m3586,6828l2714,6828,2714,6741,3586,6741,3586,6828xe" filled="f" stroked="t" strokeweight=".536pt" strokecolor="#231F20">
                <v:path arrowok="t"/>
              </v:shape>
            </v:group>
            <v:group style="position:absolute;left:2718;top:6745;width:863;height:26" coordorigin="2718,6745" coordsize="863,26">
              <v:shape style="position:absolute;left:2718;top:6745;width:863;height:26" coordorigin="2718,6745" coordsize="863,26" path="m2718,6772l3581,6772,3581,6745,2718,6745,2718,6772xe" filled="t" fillcolor="#27AAE1" stroked="f">
                <v:path arrowok="t"/>
                <v:fill type="solid"/>
              </v:shape>
            </v:group>
            <v:group style="position:absolute;left:2718;top:6784;width:863;height:2" coordorigin="2718,6784" coordsize="863,2">
              <v:shape style="position:absolute;left:2718;top:6784;width:863;height:2" coordorigin="2718,6784" coordsize="863,0" path="m2718,6784l3581,6784e" filled="f" stroked="t" strokeweight="1.294pt" strokecolor="#FFFFFF">
                <v:path arrowok="t"/>
              </v:shape>
            </v:group>
            <v:group style="position:absolute;left:2718;top:6810;width:863;height:2" coordorigin="2718,6810" coordsize="863,2">
              <v:shape style="position:absolute;left:2718;top:6810;width:863;height:2" coordorigin="2718,6810" coordsize="863,0" path="m2718,6810l3581,6810e" filled="f" stroked="t" strokeweight="1.294pt" strokecolor="#38B54A">
                <v:path arrowok="t"/>
              </v:shape>
            </v:group>
            <v:group style="position:absolute;left:2730;top:6747;width:16;height:22" coordorigin="2730,6747" coordsize="16,22">
              <v:shape style="position:absolute;left:2730;top:6747;width:16;height:22" coordorigin="2730,6747" coordsize="16,22" path="m2743,6747l2735,6747,2730,6752,2730,6764,2735,6769,2742,6768,2737,6768,2733,6764,2733,6753,2738,6748,2746,6748,2745,6748,2743,6747xe" filled="t" fillcolor="#FFFFFF" stroked="f">
                <v:path arrowok="t"/>
                <v:fill type="solid"/>
              </v:shape>
              <v:shape style="position:absolute;left:2730;top:6747;width:16;height:22" coordorigin="2730,6747" coordsize="16,22" path="m2746,6748l2744,6748,2746,6748,2747,6749,2746,6748xe" filled="t" fillcolor="#FFFFFF" stroked="f">
                <v:path arrowok="t"/>
                <v:fill type="solid"/>
              </v:shape>
            </v:group>
            <v:group style="position:absolute;left:2711;top:6939;width:657;height:88" coordorigin="2711,6939" coordsize="657,88">
              <v:shape style="position:absolute;left:2711;top:6939;width:657;height:88" coordorigin="2711,6939" coordsize="657,88" path="m2711,7027l3368,7027,3368,6939,2711,6939,2711,7027xe" filled="t" fillcolor="#FFFFFF" stroked="f">
                <v:path arrowok="t"/>
                <v:fill type="solid"/>
              </v:shape>
            </v:group>
            <v:group style="position:absolute;left:2710;top:6940;width:657;height:86" coordorigin="2710,6940" coordsize="657,86">
              <v:shape style="position:absolute;left:2710;top:6940;width:657;height:86" coordorigin="2710,6940" coordsize="657,86" path="m3367,7026l2710,7026,2710,6940,3367,6940,3367,7026xe" filled="f" stroked="t" strokeweight=".536pt" strokecolor="#231F20">
                <v:path arrowok="t"/>
              </v:shape>
            </v:group>
            <v:group style="position:absolute;left:2715;top:6974;width:646;height:17" coordorigin="2715,6974" coordsize="646,17">
              <v:shape style="position:absolute;left:2715;top:6974;width:646;height:17" coordorigin="2715,6974" coordsize="646,17" path="m2715,6991l3361,6991,3361,6974,2715,6974,2715,6991xe" filled="t" fillcolor="#1B75BC" stroked="f">
                <v:path arrowok="t"/>
                <v:fill type="solid"/>
              </v:shape>
            </v:group>
            <v:group style="position:absolute;left:2810;top:6945;width:16;height:75" coordorigin="2810,6945" coordsize="16,75">
              <v:shape style="position:absolute;left:2810;top:6945;width:16;height:75" coordorigin="2810,6945" coordsize="16,75" path="m2810,6982l2827,6982e" filled="f" stroked="t" strokeweight="3.831pt" strokecolor="#1B75BC">
                <v:path arrowok="t"/>
              </v:shape>
            </v:group>
            <v:group style="position:absolute;left:2715;top:7345;width:544;height:88" coordorigin="2715,7345" coordsize="544,88">
              <v:shape style="position:absolute;left:2715;top:7345;width:544;height:88" coordorigin="2715,7345" coordsize="544,88" path="m2715,7433l3258,7433,3258,7345,2715,7345,2715,7433xe" filled="t" fillcolor="#ED1C24" stroked="f">
                <v:path arrowok="t"/>
                <v:fill type="solid"/>
              </v:shape>
            </v:group>
            <v:group style="position:absolute;left:2714;top:7346;width:544;height:86" coordorigin="2714,7346" coordsize="544,86">
              <v:shape style="position:absolute;left:2714;top:7346;width:544;height:86" coordorigin="2714,7346" coordsize="544,86" path="m3257,7432l2714,7432,2714,7346,3257,7346,3257,7432xe" filled="f" stroked="t" strokeweight=".536pt" strokecolor="#231F20">
                <v:path arrowok="t"/>
              </v:shape>
            </v:group>
            <v:group style="position:absolute;left:2720;top:7378;width:533;height:22" coordorigin="2720,7378" coordsize="533,22">
              <v:shape style="position:absolute;left:2720;top:7378;width:533;height:22" coordorigin="2720,7378" coordsize="533,22" path="m2720,7400l3252,7400,3252,7378,2720,7378,2720,7400xe" filled="t" fillcolor="#FFFFFF" stroked="f">
                <v:path arrowok="t"/>
                <v:fill type="solid"/>
              </v:shape>
            </v:group>
            <v:group style="position:absolute;left:2843;top:7352;width:16;height:75" coordorigin="2843,7352" coordsize="16,75">
              <v:shape style="position:absolute;left:2843;top:7352;width:16;height:75" coordorigin="2843,7352" coordsize="16,75" path="m2843,7389l2860,7389e" filled="f" stroked="t" strokeweight="3.829pt" strokecolor="#FFFFFF">
                <v:path arrowok="t"/>
              </v:shape>
            </v:group>
            <v:group style="position:absolute;left:3069;top:7601;width:190;height:2" coordorigin="3069,7601" coordsize="190,2">
              <v:shape style="position:absolute;left:3069;top:7601;width:190;height:2" coordorigin="3069,7601" coordsize="190,0" path="m3069,7601l3259,7601e" filled="f" stroked="t" strokeweight="4.361pt" strokecolor="#F7941D">
                <v:path arrowok="t"/>
              </v:shape>
            </v:group>
            <v:group style="position:absolute;left:2709;top:7601;width:190;height:2" coordorigin="2709,7601" coordsize="190,2">
              <v:shape style="position:absolute;left:2709;top:7601;width:190;height:2" coordorigin="2709,7601" coordsize="190,0" path="m2709,7601l2899,7601e" filled="f" stroked="t" strokeweight="4.361pt" strokecolor="#38B54A">
                <v:path arrowok="t"/>
              </v:shape>
            </v:group>
            <v:group style="position:absolute;left:2883;top:7601;width:190;height:2" coordorigin="2883,7601" coordsize="190,2">
              <v:shape style="position:absolute;left:2883;top:7601;width:190;height:2" coordorigin="2883,7601" coordsize="190,0" path="m2883,7601l3073,7601e" filled="f" stroked="t" strokeweight="4.361pt" strokecolor="#FFFFFF">
                <v:path arrowok="t"/>
              </v:shape>
            </v:group>
            <v:group style="position:absolute;left:2711;top:7558;width:550;height:86" coordorigin="2711,7558" coordsize="550,86">
              <v:shape style="position:absolute;left:2711;top:7558;width:550;height:86" coordorigin="2711,7558" coordsize="550,86" path="m3260,7644l2711,7644,2711,7558,3260,7558,3260,7644xe" filled="f" stroked="t" strokeweight=".536pt" strokecolor="#231F20">
                <v:path arrowok="t"/>
              </v:shape>
            </v:group>
            <v:group style="position:absolute;left:2713;top:7946;width:210;height:88" coordorigin="2713,7946" coordsize="210,88">
              <v:shape style="position:absolute;left:2713;top:7946;width:210;height:88" coordorigin="2713,7946" coordsize="210,88" path="m2713,8034l2923,8034,2923,7946,2713,7946,2713,8034xe" filled="t" fillcolor="#ED1C24" stroked="f">
                <v:path arrowok="t"/>
                <v:fill type="solid"/>
              </v:shape>
            </v:group>
            <v:group style="position:absolute;left:2713;top:7947;width:210;height:86" coordorigin="2713,7947" coordsize="210,86">
              <v:shape style="position:absolute;left:2713;top:7947;width:210;height:86" coordorigin="2713,7947" coordsize="210,86" path="m2923,8033l2713,8033,2713,7947,2923,7947,2923,8033xe" filled="f" stroked="t" strokeweight=".536pt" strokecolor="#231F20">
                <v:path arrowok="t"/>
              </v:shape>
            </v:group>
            <v:group style="position:absolute;left:2718;top:7981;width:200;height:17" coordorigin="2718,7981" coordsize="200,17">
              <v:shape style="position:absolute;left:2718;top:7981;width:200;height:17" coordorigin="2718,7981" coordsize="200,17" path="m2718,7998l2917,7998,2917,7981,2718,7981,2718,7998xe" filled="t" fillcolor="#FFFFFF" stroked="f">
                <v:path arrowok="t"/>
                <v:fill type="solid"/>
              </v:shape>
            </v:group>
            <v:group style="position:absolute;left:2771;top:7952;width:16;height:77" coordorigin="2771,7952" coordsize="16,77">
              <v:shape style="position:absolute;left:2771;top:7952;width:16;height:77" coordorigin="2771,7952" coordsize="16,77" path="m2771,8028l2787,8028,2787,7952,2771,7952,2771,8028xe" filled="t" fillcolor="#FFFFFF" stroked="f">
                <v:path arrowok="t"/>
                <v:fill type="solid"/>
              </v:shape>
            </v:group>
            <v:group style="position:absolute;left:2775;top:7951;width:6;height:77" coordorigin="2775,7951" coordsize="6,77">
              <v:shape style="position:absolute;left:2775;top:7951;width:6;height:77" coordorigin="2775,7951" coordsize="6,77" path="m2775,8028l2781,8028,2781,7951,2775,7951,2775,8028xe" filled="t" fillcolor="#1B75BC" stroked="f">
                <v:path arrowok="t"/>
                <v:fill type="solid"/>
              </v:shape>
            </v:group>
            <v:group style="position:absolute;left:2718;top:7990;width:200;height:2" coordorigin="2718,7990" coordsize="200,2">
              <v:shape style="position:absolute;left:2718;top:7990;width:200;height:2" coordorigin="2718,7990" coordsize="200,0" path="m2718,7990l2917,7990e" filled="f" stroked="t" strokeweight=".391pt" strokecolor="#1B75BC">
                <v:path arrowok="t"/>
              </v:shape>
            </v:group>
            <v:group style="position:absolute;left:2810;top:1076;width:31;height:56" coordorigin="2810,1076" coordsize="31,56">
              <v:shape style="position:absolute;left:2810;top:1076;width:31;height:56" coordorigin="2810,1076" coordsize="31,56" path="m2841,1076l2810,1076,2810,1117,2812,1125,2816,1130,2825,1132,2835,1130,2840,1125,2841,1117,2841,1076xe" filled="t" fillcolor="#ED1C24" stroked="f">
                <v:path arrowok="t"/>
                <v:fill type="solid"/>
              </v:shape>
            </v:group>
            <v:group style="position:absolute;left:2810;top:1076;width:31;height:56" coordorigin="2810,1076" coordsize="31,56">
              <v:shape style="position:absolute;left:2810;top:1076;width:31;height:56" coordorigin="2810,1076" coordsize="31,56" path="m2841,1117l2840,1125,2835,1130,2825,1132,2816,1130,2812,1125,2810,1117,2810,1076,2841,1076,2841,1117xe" filled="f" stroked="t" strokeweight=".268pt" strokecolor="#FFFFFF">
                <v:path arrowok="t"/>
              </v:shape>
            </v:group>
            <v:group style="position:absolute;left:2810;top:1112;width:31;height:20" coordorigin="2810,1112" coordsize="31,20">
              <v:shape style="position:absolute;left:2810;top:1112;width:31;height:20" coordorigin="2810,1112" coordsize="31,20" path="m2822,1112l2816,1113,2810,1117,2812,1125,2816,1130,2825,1132,2835,1130,2840,1125,2841,1117,2826,1117,2822,1112xe" filled="t" fillcolor="#1B75BC" stroked="f">
                <v:path arrowok="t"/>
                <v:fill type="solid"/>
              </v:shape>
              <v:shape style="position:absolute;left:2810;top:1112;width:31;height:20" coordorigin="2810,1112" coordsize="31,20" path="m2829,1112l2826,1117,2841,1117,2834,1113,2829,1112xe" filled="t" fillcolor="#1B75BC" stroked="f">
                <v:path arrowok="t"/>
                <v:fill type="solid"/>
              </v:shape>
            </v:group>
            <v:group style="position:absolute;left:2825;top:1085;width:2;height:31" coordorigin="2825,1085" coordsize="2,31">
              <v:shape style="position:absolute;left:2825;top:1085;width:2;height:31" coordorigin="2825,1085" coordsize="0,31" path="m2825,1085l2825,1115e" filled="f" stroked="t" strokeweight=".268pt" strokecolor="#FFFFFF">
                <v:path arrowok="t"/>
              </v:shape>
            </v:group>
            <v:group style="position:absolute;left:3539;top:3939;width:18;height:36" coordorigin="3539,3939" coordsize="18,36">
              <v:shape style="position:absolute;left:3539;top:3939;width:18;height:36" coordorigin="3539,3939" coordsize="18,36" path="m3557,3939l3539,3939,3539,3966,3545,3974,3550,3975,3557,3966,3557,3939xe" filled="t" fillcolor="#A97B50" stroked="f">
                <v:path arrowok="t"/>
                <v:fill type="solid"/>
              </v:shape>
            </v:group>
            <v:group style="position:absolute;left:3539;top:3929;width:18;height:10" coordorigin="3539,3929" coordsize="18,10">
              <v:shape style="position:absolute;left:3539;top:3929;width:18;height:10" coordorigin="3539,3929" coordsize="18,10" path="m3539,3929l3539,3934,3543,3939,3554,3939,3557,3934,3557,3930,3539,3929xe" filled="t" fillcolor="#A97B50" stroked="f">
                <v:path arrowok="t"/>
                <v:fill type="solid"/>
              </v:shape>
            </v:group>
            <v:group style="position:absolute;left:2767;top:3723;width:21;height:33" coordorigin="2767,3723" coordsize="21,33">
              <v:shape style="position:absolute;left:2767;top:3723;width:21;height:33" coordorigin="2767,3723" coordsize="21,33" path="m2785,3723l2774,3723,2767,3731,2767,3749,2774,3756,2784,3756,2786,3756,2787,3756,2780,3754,2774,3748,2774,3732,2780,3725,2788,3724,2786,3724,2785,3723xe" filled="t" fillcolor="#FFFFFF" stroked="f">
                <v:path arrowok="t"/>
                <v:fill type="solid"/>
              </v:shape>
            </v:group>
            <v:group style="position:absolute;left:2786;top:3727;width:23;height:22" coordorigin="2786,3727" coordsize="23,22">
              <v:shape style="position:absolute;left:2786;top:3727;width:23;height:22" coordorigin="2786,3727" coordsize="23,22" path="m2797,3727l2794,3735,2786,3736,2792,3741,2790,3749,2797,3745,2804,3745,2803,3741,2809,3736,2801,3735,2797,3727xe" filled="t" fillcolor="#FFFFFF" stroked="f">
                <v:path arrowok="t"/>
                <v:fill type="solid"/>
              </v:shape>
              <v:shape style="position:absolute;left:2786;top:3727;width:23;height:22" coordorigin="2786,3727" coordsize="23,22" path="m2804,3745l2797,3745,2804,3749,2804,3745xe" filled="t" fillcolor="#FFFFFF" stroked="f">
                <v:path arrowok="t"/>
                <v:fill type="solid"/>
              </v:shape>
            </v:group>
            <v:group style="position:absolute;left:3129;top:4341;width:42;height:42" coordorigin="3129,4341" coordsize="42,42">
              <v:shape style="position:absolute;left:3129;top:4341;width:42;height:42" coordorigin="3129,4341" coordsize="42,42" path="m3162,4341l3139,4341,3129,4351,3129,4374,3139,4383,3162,4383,3171,4374,3171,4351,3162,4341xe" filled="t" fillcolor="#F9ED32" stroked="f">
                <v:path arrowok="t"/>
                <v:fill type="solid"/>
              </v:shape>
            </v:group>
            <v:group style="position:absolute;left:3143;top:4351;width:14;height:24" coordorigin="3143,4351" coordsize="14,24">
              <v:shape style="position:absolute;left:3143;top:4351;width:14;height:24" coordorigin="3143,4351" coordsize="14,24" path="m3157,4351l3143,4351,3143,4370,3148,4375,3152,4375,3157,4370,3157,4351xe" filled="t" fillcolor="#FFFFFF" stroked="f">
                <v:path arrowok="t"/>
                <v:fill type="solid"/>
              </v:shape>
            </v:group>
            <v:group style="position:absolute;left:3143;top:4351;width:14;height:24" coordorigin="3143,4351" coordsize="14,24">
              <v:shape style="position:absolute;left:3143;top:4351;width:14;height:24" coordorigin="3143,4351" coordsize="14,24" path="m3157,4370l3152,4375,3148,4375,3143,4370,3143,4351,3157,4351,3157,4370xe" filled="f" stroked="t" strokeweight=".268pt" strokecolor="#ED1C24">
                <v:path arrowok="t"/>
              </v:shape>
            </v:group>
            <v:group style="position:absolute;left:4198;top:2114;width:42;height:47" coordorigin="4198,2114" coordsize="42,47">
              <v:shape style="position:absolute;left:4198;top:2114;width:42;height:47" coordorigin="4198,2114" coordsize="42,47" path="m4240,2142l4207,2142,4213,2148,4214,2157,4216,2161,4219,2160,4223,2160,4226,2156,4228,2149,4235,2146,4239,2146,4240,2142xe" filled="t" fillcolor="#A97B50" stroked="f">
                <v:path arrowok="t"/>
                <v:fill type="solid"/>
              </v:shape>
              <v:shape style="position:absolute;left:4198;top:2114;width:42;height:47" coordorigin="4198,2114" coordsize="42,47" path="m4201,2117l4198,2135,4203,2155,4205,2148,4207,2142,4240,2142,4240,2141,4241,2128,4237,2123,4213,2123,4201,2117xe" filled="t" fillcolor="#A97B50" stroked="f">
                <v:path arrowok="t"/>
                <v:fill type="solid"/>
              </v:shape>
              <v:shape style="position:absolute;left:4198;top:2114;width:42;height:47" coordorigin="4198,2114" coordsize="42,47" path="m4239,2146l4235,2146,4237,2149,4238,2154,4239,2146xe" filled="t" fillcolor="#A97B50" stroked="f">
                <v:path arrowok="t"/>
                <v:fill type="solid"/>
              </v:shape>
              <v:shape style="position:absolute;left:4198;top:2114;width:42;height:47" coordorigin="4198,2114" coordsize="42,47" path="m4218,2114l4214,2117,4213,2123,4237,2123,4236,2121,4225,2121,4224,2116,4218,2114xe" filled="t" fillcolor="#A97B50" stroked="f">
                <v:path arrowok="t"/>
                <v:fill type="solid"/>
              </v:shape>
              <v:shape style="position:absolute;left:4198;top:2114;width:42;height:47" coordorigin="4198,2114" coordsize="42,47" path="m4234,2119l4225,2121,4236,2121,4234,2119xe" filled="t" fillcolor="#A97B50" stroked="f">
                <v:path arrowok="t"/>
                <v:fill type="solid"/>
              </v:shape>
            </v:group>
            <v:group style="position:absolute;left:4210;top:2125;width:20;height:12" coordorigin="4210,2125" coordsize="20,12">
              <v:shape style="position:absolute;left:4210;top:2125;width:20;height:12" coordorigin="4210,2125" coordsize="20,12" path="m4210,2131l4230,2131e" filled="f" stroked="t" strokeweight=".682pt" strokecolor="#ED1C24">
                <v:path arrowok="t"/>
              </v:shape>
            </v:group>
            <v:group style="position:absolute;left:4210;top:2137;width:20;height:9" coordorigin="4210,2137" coordsize="20,9">
              <v:shape style="position:absolute;left:4210;top:2137;width:20;height:9" coordorigin="4210,2137" coordsize="20,9" path="m4210,2141l4230,2141e" filled="f" stroked="t" strokeweight=".551pt" strokecolor="#1B75BC">
                <v:path arrowok="t"/>
              </v:shape>
            </v:group>
            <v:group style="position:absolute;left:4212;top:2129;width:15;height:12" coordorigin="4212,2129" coordsize="15,12">
              <v:shape style="position:absolute;left:4212;top:2129;width:15;height:12" coordorigin="4212,2129" coordsize="15,12" path="m4222,2129l4218,2129,4212,2135,4219,2135,4218,2141,4222,2141,4222,2136,4227,2134,4222,2129xe" filled="t" fillcolor="#FBB040" stroked="f">
                <v:path arrowok="t"/>
                <v:fill type="solid"/>
              </v:shape>
            </v:group>
            <v:group style="position:absolute;left:4201;top:2320;width:38;height:49" coordorigin="4201,2320" coordsize="38,49">
              <v:shape style="position:absolute;left:4201;top:2320;width:38;height:49" coordorigin="4201,2320" coordsize="38,49" path="m4239,2320l4201,2320,4206,2364,4224,2369,4239,2358,4239,2320xe" filled="t" fillcolor="#FFFFFF" stroked="f">
                <v:path arrowok="t"/>
                <v:fill type="solid"/>
              </v:shape>
            </v:group>
            <v:group style="position:absolute;left:4201;top:2336;width:38;height:2" coordorigin="4201,2336" coordsize="38,2">
              <v:shape style="position:absolute;left:4201;top:2336;width:38;height:2" coordorigin="4201,2336" coordsize="38,0" path="m4201,2336l4239,2336e" filled="f" stroked="t" strokeweight="1.049pt" strokecolor="#ED1C24">
                <v:path arrowok="t"/>
              </v:shape>
            </v:group>
            <v:group style="position:absolute;left:4201;top:2351;width:38;height:7" coordorigin="4201,2351" coordsize="38,7">
              <v:shape style="position:absolute;left:4201;top:2351;width:38;height:7" coordorigin="4201,2351" coordsize="38,7" path="m4201,2355l4239,2355e" filled="f" stroked="t" strokeweight=".429pt" strokecolor="#ED1C24">
                <v:path arrowok="t"/>
              </v:shape>
            </v:group>
            <v:group style="position:absolute;left:4209;top:2339;width:22;height:2" coordorigin="4209,2339" coordsize="22,2">
              <v:shape style="position:absolute;left:4209;top:2339;width:22;height:2" coordorigin="4209,2339" coordsize="22,0" path="m4209,2339l4231,2339e" filled="f" stroked="t" strokeweight="1.993pt" strokecolor="#ED1C24">
                <v:path arrowok="t"/>
              </v:shape>
            </v:group>
            <v:group style="position:absolute;left:4209;top:2352;width:7;height:6" coordorigin="4209,2352" coordsize="7,6">
              <v:shape style="position:absolute;left:4209;top:2352;width:7;height:6" coordorigin="4209,2352" coordsize="7,6" path="m4209,2355l4216,2355e" filled="f" stroked="t" strokeweight=".393pt" strokecolor="#FFFFFF">
                <v:path arrowok="t"/>
              </v:shape>
            </v:group>
            <v:group style="position:absolute;left:4209;top:2336;width:22;height:2" coordorigin="4209,2336" coordsize="22,2">
              <v:shape style="position:absolute;left:4209;top:2336;width:22;height:2" coordorigin="4209,2336" coordsize="22,0" path="m4209,2336l4231,2336e" filled="f" stroked="t" strokeweight="1.021000pt" strokecolor="#FFFFFF">
                <v:path arrowok="t"/>
              </v:shape>
            </v:group>
            <v:group style="position:absolute;left:4224;top:2348;width:7;height:2" coordorigin="4224,2348" coordsize="7,2">
              <v:shape style="position:absolute;left:4224;top:2348;width:7;height:2" coordorigin="4224,2348" coordsize="7,0" path="m4224,2348l4231,2348e" filled="f" stroked="t" strokeweight="1.004pt" strokecolor="#FFFFFF">
                <v:path arrowok="t"/>
              </v:shape>
            </v:group>
            <v:group style="position:absolute;left:4209;top:2358;width:7;height:6" coordorigin="4209,2358" coordsize="7,6">
              <v:shape style="position:absolute;left:4209;top:2358;width:7;height:6" coordorigin="4209,2358" coordsize="7,6" path="m4209,2361l4216,2361e" filled="f" stroked="t" strokeweight=".392pt" strokecolor="#ED1C24">
                <v:path arrowok="t"/>
              </v:shape>
            </v:group>
            <v:group style="position:absolute;left:4224;top:2358;width:7;height:6" coordorigin="4224,2358" coordsize="7,6">
              <v:shape style="position:absolute;left:4224;top:2358;width:7;height:6" coordorigin="4224,2358" coordsize="7,6" path="m4224,2361l4231,2361e" filled="f" stroked="t" strokeweight=".392pt" strokecolor="#ED1C24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Сербия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b/>
          <w:bCs/>
          <w:color w:val="ED1C24"/>
          <w:w w:val="100"/>
          <w:sz w:val="19"/>
          <w:szCs w:val="19"/>
        </w:rPr>
        <w:t>Россия</w:t>
      </w:r>
      <w:r>
        <w:rPr>
          <w:rFonts w:ascii="Arial" w:hAnsi="Arial" w:cs="Arial" w:eastAsia="Arial"/>
          <w:b/>
          <w:bCs/>
          <w:color w:val="ED1C24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Румыния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4" w:lineRule="exact"/>
        <w:ind w:left="0" w:right="4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Литва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00" w:lineRule="exact" w:before="2"/>
        <w:ind w:left="1147" w:right="4" w:firstLine="153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П</w:t>
      </w:r>
      <w:r>
        <w:rPr>
          <w:rFonts w:ascii="Arial" w:hAnsi="Arial" w:cs="Arial" w:eastAsia="Arial"/>
          <w:color w:val="231F20"/>
          <w:spacing w:val="-5"/>
          <w:w w:val="100"/>
          <w:sz w:val="19"/>
          <w:szCs w:val="19"/>
        </w:rPr>
        <w:t>о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льша</w:t>
      </w:r>
      <w:r>
        <w:rPr>
          <w:rFonts w:ascii="Arial" w:hAnsi="Arial" w:cs="Arial" w:eastAsia="Arial"/>
          <w:color w:val="231F20"/>
          <w:w w:val="102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Словаки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09" w:lineRule="exact"/>
        <w:ind w:left="0" w:right="17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spacing w:val="-13"/>
          <w:w w:val="100"/>
          <w:sz w:val="19"/>
          <w:szCs w:val="19"/>
        </w:rPr>
        <w:t>У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краина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6" w:lineRule="exact"/>
        <w:ind w:left="0" w:right="3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color w:val="6D6E71"/>
          <w:w w:val="90"/>
          <w:sz w:val="19"/>
          <w:szCs w:val="19"/>
        </w:rPr>
        <w:t>Новые</w:t>
      </w:r>
      <w:r>
        <w:rPr>
          <w:rFonts w:ascii="Arial" w:hAnsi="Arial" w:cs="Arial" w:eastAsia="Arial"/>
          <w:b/>
          <w:bCs/>
          <w:color w:val="6D6E71"/>
          <w:spacing w:val="15"/>
          <w:w w:val="90"/>
          <w:sz w:val="19"/>
          <w:szCs w:val="19"/>
        </w:rPr>
        <w:t> </w:t>
      </w:r>
      <w:r>
        <w:rPr>
          <w:rFonts w:ascii="Arial" w:hAnsi="Arial" w:cs="Arial" w:eastAsia="Arial"/>
          <w:b/>
          <w:bCs/>
          <w:color w:val="6D6E71"/>
          <w:w w:val="90"/>
          <w:sz w:val="19"/>
          <w:szCs w:val="19"/>
        </w:rPr>
        <w:t>страны</w:t>
      </w:r>
      <w:r>
        <w:rPr>
          <w:rFonts w:ascii="Arial" w:hAnsi="Arial" w:cs="Arial" w:eastAsia="Arial"/>
          <w:b/>
          <w:bCs/>
          <w:color w:val="6D6E71"/>
          <w:spacing w:val="15"/>
          <w:w w:val="90"/>
          <w:sz w:val="19"/>
          <w:szCs w:val="19"/>
        </w:rPr>
        <w:t> </w:t>
      </w:r>
      <w:r>
        <w:rPr>
          <w:rFonts w:ascii="Arial" w:hAnsi="Arial" w:cs="Arial" w:eastAsia="Arial"/>
          <w:b/>
          <w:bCs/>
          <w:color w:val="6D6E71"/>
          <w:w w:val="90"/>
          <w:sz w:val="19"/>
          <w:szCs w:val="19"/>
        </w:rPr>
        <w:t>ЕС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3" w:lineRule="exact"/>
        <w:ind w:left="0" w:right="4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Латвия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21" w:lineRule="auto" w:before="15"/>
        <w:ind w:left="1086" w:right="4" w:firstLine="395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Ч</w:t>
      </w:r>
      <w:r>
        <w:rPr>
          <w:rFonts w:ascii="Arial" w:hAnsi="Arial" w:cs="Arial" w:eastAsia="Arial"/>
          <w:color w:val="231F20"/>
          <w:spacing w:val="-5"/>
          <w:w w:val="100"/>
          <w:sz w:val="19"/>
          <w:szCs w:val="19"/>
        </w:rPr>
        <w:t>е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хия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М</w:t>
      </w:r>
      <w:r>
        <w:rPr>
          <w:rFonts w:ascii="Arial" w:hAnsi="Arial" w:cs="Arial" w:eastAsia="Arial"/>
          <w:color w:val="231F20"/>
          <w:spacing w:val="-5"/>
          <w:w w:val="100"/>
          <w:sz w:val="19"/>
          <w:szCs w:val="19"/>
        </w:rPr>
        <w:t>о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лдавия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Х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орватия</w:t>
      </w:r>
      <w:r>
        <w:rPr>
          <w:rFonts w:ascii="Arial" w:hAnsi="Arial" w:cs="Arial" w:eastAsia="Arial"/>
          <w:color w:val="231F20"/>
          <w:w w:val="102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Каза</w:t>
      </w:r>
      <w:r>
        <w:rPr>
          <w:rFonts w:ascii="Arial" w:hAnsi="Arial" w:cs="Arial" w:eastAsia="Arial"/>
          <w:color w:val="231F20"/>
          <w:spacing w:val="-6"/>
          <w:w w:val="100"/>
          <w:sz w:val="19"/>
          <w:szCs w:val="19"/>
        </w:rPr>
        <w:t>х</w:t>
      </w:r>
      <w:r>
        <w:rPr>
          <w:rFonts w:ascii="Arial" w:hAnsi="Arial" w:cs="Arial" w:eastAsia="Arial"/>
          <w:color w:val="231F20"/>
          <w:spacing w:val="1"/>
          <w:w w:val="100"/>
          <w:sz w:val="19"/>
          <w:szCs w:val="19"/>
        </w:rPr>
        <w:t>с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тан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Венгри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9" w:lineRule="exact"/>
        <w:ind w:left="0" w:right="4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США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8" w:lineRule="exact"/>
        <w:ind w:left="0" w:right="4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Италия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21" w:lineRule="auto" w:before="4"/>
        <w:ind w:left="1256" w:right="1" w:hanging="117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Словени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231F20"/>
          <w:w w:val="98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Э</w:t>
      </w:r>
      <w:r>
        <w:rPr>
          <w:rFonts w:ascii="Arial" w:hAnsi="Arial" w:cs="Arial" w:eastAsia="Arial"/>
          <w:color w:val="231F20"/>
          <w:spacing w:val="1"/>
          <w:w w:val="100"/>
          <w:sz w:val="19"/>
          <w:szCs w:val="19"/>
        </w:rPr>
        <w:t>с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тония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spacing w:val="-11"/>
          <w:w w:val="100"/>
          <w:sz w:val="19"/>
          <w:szCs w:val="19"/>
        </w:rPr>
        <w:t>Т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урция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Испани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4" w:lineRule="exact" w:before="13"/>
        <w:ind w:left="976" w:right="0" w:firstLine="587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Иран</w:t>
      </w:r>
      <w:r>
        <w:rPr>
          <w:rFonts w:ascii="Arial" w:hAnsi="Arial" w:cs="Arial" w:eastAsia="Arial"/>
          <w:color w:val="231F20"/>
          <w:w w:val="102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Пор</w:t>
      </w:r>
      <w:r>
        <w:rPr>
          <w:rFonts w:ascii="Arial" w:hAnsi="Arial" w:cs="Arial" w:eastAsia="Arial"/>
          <w:color w:val="231F20"/>
          <w:spacing w:val="3"/>
          <w:w w:val="100"/>
          <w:sz w:val="19"/>
          <w:szCs w:val="19"/>
        </w:rPr>
        <w:t>т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угалия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17" w:lineRule="auto" w:before="11"/>
        <w:ind w:left="440" w:right="3" w:firstLine="944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spacing w:val="-11"/>
          <w:w w:val="95"/>
          <w:sz w:val="19"/>
          <w:szCs w:val="19"/>
        </w:rPr>
        <w:t>Г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реция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95"/>
          <w:sz w:val="19"/>
          <w:szCs w:val="19"/>
        </w:rPr>
        <w:t>Нидерланды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b/>
          <w:bCs/>
          <w:color w:val="2B3890"/>
          <w:w w:val="90"/>
          <w:sz w:val="19"/>
          <w:szCs w:val="19"/>
        </w:rPr>
        <w:t>Старые</w:t>
      </w:r>
      <w:r>
        <w:rPr>
          <w:rFonts w:ascii="Arial" w:hAnsi="Arial" w:cs="Arial" w:eastAsia="Arial"/>
          <w:b/>
          <w:bCs/>
          <w:color w:val="2B3890"/>
          <w:spacing w:val="-13"/>
          <w:w w:val="90"/>
          <w:sz w:val="19"/>
          <w:szCs w:val="19"/>
        </w:rPr>
        <w:t> </w:t>
      </w:r>
      <w:r>
        <w:rPr>
          <w:rFonts w:ascii="Arial" w:hAnsi="Arial" w:cs="Arial" w:eastAsia="Arial"/>
          <w:b/>
          <w:bCs/>
          <w:color w:val="2B3890"/>
          <w:w w:val="90"/>
          <w:sz w:val="19"/>
          <w:szCs w:val="19"/>
        </w:rPr>
        <w:t>страны</w:t>
      </w:r>
      <w:r>
        <w:rPr>
          <w:rFonts w:ascii="Arial" w:hAnsi="Arial" w:cs="Arial" w:eastAsia="Arial"/>
          <w:b/>
          <w:bCs/>
          <w:color w:val="2B3890"/>
          <w:spacing w:val="-13"/>
          <w:w w:val="90"/>
          <w:sz w:val="19"/>
          <w:szCs w:val="19"/>
        </w:rPr>
        <w:t> </w:t>
      </w:r>
      <w:r>
        <w:rPr>
          <w:rFonts w:ascii="Arial" w:hAnsi="Arial" w:cs="Arial" w:eastAsia="Arial"/>
          <w:b/>
          <w:bCs/>
          <w:color w:val="2B3890"/>
          <w:w w:val="90"/>
          <w:sz w:val="19"/>
          <w:szCs w:val="19"/>
        </w:rPr>
        <w:t>ЕС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4" w:lineRule="exact" w:before="5"/>
        <w:ind w:left="520" w:right="1" w:firstLine="767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Ав</w:t>
      </w:r>
      <w:r>
        <w:rPr>
          <w:rFonts w:ascii="Arial" w:hAnsi="Arial" w:cs="Arial" w:eastAsia="Arial"/>
          <w:color w:val="231F20"/>
          <w:spacing w:val="1"/>
          <w:w w:val="100"/>
          <w:sz w:val="19"/>
          <w:szCs w:val="19"/>
        </w:rPr>
        <w:t>с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трия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Вели</w:t>
      </w:r>
      <w:r>
        <w:rPr>
          <w:rFonts w:ascii="Arial" w:hAnsi="Arial" w:cs="Arial" w:eastAsia="Arial"/>
          <w:color w:val="231F20"/>
          <w:spacing w:val="-5"/>
          <w:w w:val="100"/>
          <w:sz w:val="19"/>
          <w:szCs w:val="19"/>
        </w:rPr>
        <w:t>к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обритания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24" w:lineRule="auto" w:before="8"/>
        <w:ind w:left="980" w:right="4" w:firstLine="311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Бельги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231F20"/>
          <w:w w:val="98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5"/>
          <w:sz w:val="19"/>
          <w:szCs w:val="19"/>
        </w:rPr>
        <w:t>Киргизия</w:t>
      </w:r>
      <w:r>
        <w:rPr>
          <w:rFonts w:ascii="Arial" w:hAnsi="Arial" w:cs="Arial" w:eastAsia="Arial"/>
          <w:color w:val="231F20"/>
          <w:w w:val="106"/>
          <w:sz w:val="19"/>
          <w:szCs w:val="19"/>
        </w:rPr>
        <w:t> </w:t>
      </w:r>
      <w:r>
        <w:rPr>
          <w:rFonts w:ascii="Arial" w:hAnsi="Arial" w:cs="Arial" w:eastAsia="Arial"/>
          <w:color w:val="231F20"/>
          <w:spacing w:val="-12"/>
          <w:w w:val="100"/>
          <w:sz w:val="19"/>
          <w:szCs w:val="19"/>
        </w:rPr>
        <w:t>Г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ермания</w:t>
      </w:r>
      <w:r>
        <w:rPr>
          <w:rFonts w:ascii="Arial" w:hAnsi="Arial" w:cs="Arial" w:eastAsia="Arial"/>
          <w:color w:val="231F20"/>
          <w:w w:val="102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Франци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231F20"/>
          <w:w w:val="98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Швейцари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6" w:lineRule="exact"/>
        <w:ind w:left="0" w:right="4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Швеци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198" w:lineRule="exact" w:before="6"/>
        <w:ind w:left="1008" w:right="4" w:hanging="33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spacing w:val="-12"/>
          <w:w w:val="100"/>
          <w:sz w:val="19"/>
          <w:szCs w:val="19"/>
        </w:rPr>
        <w:t>У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збеки</w:t>
      </w:r>
      <w:r>
        <w:rPr>
          <w:rFonts w:ascii="Arial" w:hAnsi="Arial" w:cs="Arial" w:eastAsia="Arial"/>
          <w:color w:val="231F20"/>
          <w:spacing w:val="1"/>
          <w:w w:val="100"/>
          <w:sz w:val="19"/>
          <w:szCs w:val="19"/>
        </w:rPr>
        <w:t>с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тан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Финляндия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13" w:lineRule="exact"/>
        <w:ind w:left="0" w:right="7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5"/>
          <w:sz w:val="19"/>
          <w:szCs w:val="19"/>
        </w:rPr>
        <w:t>Южная</w:t>
      </w:r>
      <w:r>
        <w:rPr>
          <w:rFonts w:ascii="Arial" w:hAnsi="Arial" w:cs="Arial" w:eastAsia="Arial"/>
          <w:color w:val="231F20"/>
          <w:spacing w:val="-25"/>
          <w:w w:val="105"/>
          <w:sz w:val="19"/>
          <w:szCs w:val="19"/>
        </w:rPr>
        <w:t> </w:t>
      </w:r>
      <w:r>
        <w:rPr>
          <w:rFonts w:ascii="Arial" w:hAnsi="Arial" w:cs="Arial" w:eastAsia="Arial"/>
          <w:color w:val="231F20"/>
          <w:spacing w:val="-3"/>
          <w:w w:val="105"/>
          <w:sz w:val="19"/>
          <w:szCs w:val="19"/>
        </w:rPr>
        <w:t>К</w:t>
      </w:r>
      <w:r>
        <w:rPr>
          <w:rFonts w:ascii="Arial" w:hAnsi="Arial" w:cs="Arial" w:eastAsia="Arial"/>
          <w:color w:val="231F20"/>
          <w:w w:val="105"/>
          <w:sz w:val="19"/>
          <w:szCs w:val="19"/>
        </w:rPr>
        <w:t>орея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16" w:lineRule="auto" w:before="1"/>
        <w:ind w:left="1132" w:right="4" w:firstLine="331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Дания</w:t>
      </w:r>
      <w:r>
        <w:rPr>
          <w:rFonts w:ascii="Arial" w:hAnsi="Arial" w:cs="Arial" w:eastAsia="Arial"/>
          <w:color w:val="231F20"/>
          <w:w w:val="103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Ирландия</w:t>
      </w:r>
      <w:r>
        <w:rPr>
          <w:rFonts w:ascii="Arial" w:hAnsi="Arial" w:cs="Arial" w:eastAsia="Arial"/>
          <w:color w:val="231F20"/>
          <w:w w:val="101"/>
          <w:sz w:val="19"/>
          <w:szCs w:val="19"/>
        </w:rPr>
        <w:t> 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Япони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line="208" w:lineRule="exact"/>
        <w:ind w:left="0" w:right="4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color w:val="231F20"/>
          <w:w w:val="100"/>
          <w:sz w:val="19"/>
          <w:szCs w:val="19"/>
        </w:rPr>
        <w:t>Норвеги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я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tabs>
          <w:tab w:pos="749" w:val="left" w:leader="none"/>
          <w:tab w:pos="1465" w:val="left" w:leader="none"/>
        </w:tabs>
        <w:spacing w:before="94"/>
        <w:ind w:left="-21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0,0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ab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1,0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ab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2,0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tabs>
          <w:tab w:pos="1106" w:val="left" w:leader="none"/>
          <w:tab w:pos="1801" w:val="left" w:leader="none"/>
          <w:tab w:pos="2516" w:val="left" w:leader="none"/>
          <w:tab w:pos="3239" w:val="left" w:leader="none"/>
          <w:tab w:pos="3915" w:val="left" w:leader="none"/>
        </w:tabs>
        <w:spacing w:before="94"/>
        <w:ind w:left="381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w w:val="100"/>
        </w:rPr>
        <w:br w:type="column"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3,0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ab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4,0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ab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5,0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ab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6,0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ab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7,0</w:t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ab/>
      </w:r>
      <w:r>
        <w:rPr>
          <w:rFonts w:ascii="Arial" w:hAnsi="Arial" w:cs="Arial" w:eastAsia="Arial"/>
          <w:color w:val="231F20"/>
          <w:w w:val="100"/>
          <w:sz w:val="19"/>
          <w:szCs w:val="19"/>
        </w:rPr>
        <w:t>8,0</w:t>
      </w:r>
      <w:r>
        <w:rPr>
          <w:rFonts w:ascii="Arial" w:hAnsi="Arial" w:cs="Arial" w:eastAsia="Arial"/>
          <w:color w:val="00000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9355" w:h="13620"/>
          <w:pgMar w:top="1340" w:bottom="280" w:left="520" w:right="620"/>
          <w:cols w:num="3" w:equalWidth="0">
            <w:col w:w="2034" w:space="39"/>
            <w:col w:w="1737" w:space="40"/>
            <w:col w:w="4365"/>
          </w:cols>
        </w:sectPr>
      </w:pPr>
    </w:p>
    <w:p>
      <w:pPr>
        <w:spacing w:line="280" w:lineRule="exact" w:before="2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line="250" w:lineRule="auto" w:before="66"/>
        <w:ind w:left="552" w:right="0" w:hanging="109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color w:val="231F20"/>
          <w:spacing w:val="-4"/>
          <w:w w:val="95"/>
          <w:sz w:val="24"/>
          <w:szCs w:val="24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с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40"/>
          <w:w w:val="95"/>
          <w:sz w:val="24"/>
          <w:szCs w:val="24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8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24"/>
          <w:szCs w:val="24"/>
        </w:rPr>
        <w:t>2</w:t>
      </w:r>
      <w:r>
        <w:rPr>
          <w:rFonts w:ascii="Arial" w:hAnsi="Arial" w:cs="Arial" w:eastAsia="Arial"/>
          <w:b/>
          <w:bCs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b/>
          <w:bCs/>
          <w:color w:val="231F20"/>
          <w:spacing w:val="41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ь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1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4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м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ш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4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6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–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4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w w:val="74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п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ю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6"/>
          <w:w w:val="95"/>
          <w:sz w:val="24"/>
          <w:szCs w:val="24"/>
        </w:rPr>
        <w:t>2</w:t>
      </w:r>
      <w:r>
        <w:rPr>
          <w:rFonts w:ascii="Arial" w:hAnsi="Arial" w:cs="Arial" w:eastAsia="Arial"/>
          <w:color w:val="231F20"/>
          <w:spacing w:val="-14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9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9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1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15"/>
          <w:w w:val="95"/>
          <w:sz w:val="24"/>
          <w:szCs w:val="24"/>
        </w:rPr>
        <w:t>1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2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0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ч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е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л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.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9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7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6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д</w:t>
      </w:r>
      <w:r>
        <w:rPr>
          <w:rFonts w:ascii="Arial" w:hAnsi="Arial" w:cs="Arial" w:eastAsia="Arial"/>
          <w:color w:val="231F20"/>
          <w:spacing w:val="-5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у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г</w:t>
      </w:r>
      <w:r>
        <w:rPr>
          <w:rFonts w:ascii="Arial" w:hAnsi="Arial" w:cs="Arial" w:eastAsia="Arial"/>
          <w:color w:val="231F20"/>
          <w:spacing w:val="-1"/>
          <w:w w:val="95"/>
          <w:sz w:val="24"/>
          <w:szCs w:val="24"/>
        </w:rPr>
        <w:t>и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231F20"/>
          <w:spacing w:val="-17"/>
          <w:w w:val="95"/>
          <w:sz w:val="24"/>
          <w:szCs w:val="24"/>
        </w:rPr>
        <w:t> </w:t>
      </w:r>
      <w:r>
        <w:rPr>
          <w:rFonts w:ascii="Arial" w:hAnsi="Arial" w:cs="Arial" w:eastAsia="Arial"/>
          <w:color w:val="231F20"/>
          <w:spacing w:val="3"/>
          <w:w w:val="95"/>
          <w:sz w:val="24"/>
          <w:szCs w:val="24"/>
        </w:rPr>
        <w:t>с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2"/>
          <w:w w:val="95"/>
          <w:sz w:val="24"/>
          <w:szCs w:val="24"/>
        </w:rPr>
        <w:t>р</w:t>
      </w:r>
      <w:r>
        <w:rPr>
          <w:rFonts w:ascii="Arial" w:hAnsi="Arial" w:cs="Arial" w:eastAsia="Arial"/>
          <w:color w:val="231F20"/>
          <w:spacing w:val="-4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spacing w:val="-3"/>
          <w:w w:val="95"/>
          <w:sz w:val="24"/>
          <w:szCs w:val="24"/>
        </w:rPr>
        <w:t>н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95"/>
          <w:sz w:val="24"/>
          <w:szCs w:val="24"/>
        </w:rPr>
        <w:t>х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after="0" w:line="250" w:lineRule="auto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9355" w:h="13620"/>
          <w:pgMar w:top="1340" w:bottom="280" w:left="52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41" w:firstLine="283"/>
        <w:jc w:val="both"/>
      </w:pPr>
      <w:r>
        <w:rPr>
          <w:color w:val="231F20"/>
          <w:w w:val="95"/>
        </w:rPr>
        <w:t>Причина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такого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тяжелого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прохождения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корон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вирусной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пандемии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2020–2021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-23"/>
          <w:w w:val="8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длительное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недо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финансирование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здравоохранения,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усугубленной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злополуч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но</w:t>
      </w:r>
      <w:r>
        <w:rPr>
          <w:color w:val="231F20"/>
          <w:w w:val="95"/>
        </w:rPr>
        <w:t>й</w:t>
      </w:r>
      <w:r>
        <w:rPr>
          <w:color w:val="231F20"/>
          <w:spacing w:val="-41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«оптимизацией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»</w:t>
      </w:r>
      <w:r>
        <w:rPr>
          <w:rFonts w:ascii="Times New Roman" w:hAnsi="Times New Roman" w:cs="Times New Roman" w:eastAsia="Times New Roman"/>
          <w:i/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2013–201</w:t>
      </w:r>
      <w:r>
        <w:rPr>
          <w:color w:val="231F20"/>
          <w:w w:val="95"/>
        </w:rPr>
        <w:t>9</w:t>
      </w:r>
      <w:r>
        <w:rPr>
          <w:color w:val="231F20"/>
          <w:spacing w:val="-42"/>
          <w:w w:val="9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-31"/>
          <w:w w:val="85"/>
        </w:rPr>
        <w:t> </w:t>
      </w:r>
      <w:r>
        <w:rPr>
          <w:color w:val="231F20"/>
          <w:w w:val="85"/>
        </w:rPr>
        <w:t>(см</w:t>
      </w:r>
      <w:r>
        <w:rPr>
          <w:color w:val="231F20"/>
          <w:w w:val="85"/>
        </w:rPr>
        <w:t>�</w:t>
      </w:r>
      <w:r>
        <w:rPr>
          <w:color w:val="231F20"/>
          <w:spacing w:val="-32"/>
          <w:w w:val="85"/>
        </w:rPr>
        <w:t> </w:t>
      </w:r>
      <w:r>
        <w:rPr>
          <w:color w:val="231F20"/>
          <w:w w:val="85"/>
        </w:rPr>
        <w:t>рис</w:t>
      </w:r>
      <w:r>
        <w:rPr>
          <w:color w:val="231F20"/>
          <w:w w:val="85"/>
        </w:rPr>
        <w:t>�</w:t>
      </w:r>
      <w:r>
        <w:rPr>
          <w:color w:val="231F20"/>
          <w:spacing w:val="-32"/>
          <w:w w:val="85"/>
        </w:rPr>
        <w:t> </w:t>
      </w:r>
      <w:r>
        <w:rPr>
          <w:color w:val="231F20"/>
          <w:w w:val="85"/>
        </w:rPr>
        <w:t>3</w:t>
      </w:r>
      <w:r>
        <w:rPr>
          <w:color w:val="231F20"/>
          <w:spacing w:val="3"/>
          <w:w w:val="85"/>
        </w:rPr>
        <w:t>�</w:t>
      </w:r>
      <w:r>
        <w:rPr>
          <w:color w:val="231F20"/>
          <w:w w:val="85"/>
        </w:rPr>
        <w:t>3)</w:t>
      </w:r>
      <w:r>
        <w:rPr>
          <w:color w:val="231F20"/>
          <w:w w:val="85"/>
        </w:rPr>
        <w:t>�</w:t>
      </w:r>
      <w:r>
        <w:rPr>
          <w:color w:val="231F20"/>
          <w:spacing w:val="-31"/>
          <w:w w:val="8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2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1"/>
          <w:w w:val="99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1"/>
          <w:w w:val="95"/>
        </w:rPr>
        <w:t>201</w:t>
      </w:r>
      <w:r>
        <w:rPr>
          <w:color w:val="231F20"/>
          <w:w w:val="95"/>
        </w:rPr>
        <w:t>9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85"/>
        </w:rPr>
        <w:t>г</w:t>
      </w:r>
      <w:r>
        <w:rPr>
          <w:color w:val="231F20"/>
          <w:spacing w:val="3"/>
          <w:w w:val="85"/>
        </w:rPr>
        <w:t>�</w:t>
      </w:r>
      <w:r>
        <w:rPr>
          <w:color w:val="231F20"/>
          <w:w w:val="85"/>
        </w:rPr>
        <w:t>,</w:t>
      </w:r>
      <w:r>
        <w:rPr>
          <w:color w:val="231F20"/>
          <w:w w:val="85"/>
        </w:rPr>
        <w:t> </w:t>
      </w:r>
      <w:r>
        <w:rPr>
          <w:color w:val="231F20"/>
          <w:w w:val="95"/>
        </w:rPr>
        <w:t>наканун</w:t>
      </w:r>
      <w:r>
        <w:rPr>
          <w:color w:val="231F20"/>
          <w:w w:val="95"/>
        </w:rPr>
        <w:t>е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1"/>
          <w:w w:val="95"/>
        </w:rPr>
        <w:t>коронавирусно</w:t>
      </w:r>
      <w:r>
        <w:rPr>
          <w:color w:val="231F20"/>
          <w:w w:val="95"/>
        </w:rPr>
        <w:t>й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пандемии</w:t>
      </w:r>
      <w:r>
        <w:rPr>
          <w:color w:val="231F20"/>
          <w:w w:val="95"/>
        </w:rPr>
        <w:t>,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1"/>
          <w:w w:val="95"/>
        </w:rPr>
        <w:t>подушевое</w:t>
      </w:r>
      <w:r>
        <w:rPr>
          <w:color w:val="231F20"/>
          <w:spacing w:val="1"/>
          <w:w w:val="92"/>
        </w:rPr>
        <w:t> </w:t>
      </w:r>
      <w:r>
        <w:rPr>
          <w:color w:val="231F20"/>
          <w:spacing w:val="3"/>
          <w:w w:val="95"/>
        </w:rPr>
        <w:t>го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3"/>
          <w:w w:val="95"/>
        </w:rPr>
        <w:t>уд</w:t>
      </w:r>
      <w:r>
        <w:rPr>
          <w:color w:val="231F20"/>
          <w:spacing w:val="3"/>
          <w:w w:val="95"/>
        </w:rPr>
        <w:t>ар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2"/>
          <w:w w:val="95"/>
        </w:rPr>
        <w:t>тв</w:t>
      </w:r>
      <w:r>
        <w:rPr>
          <w:color w:val="231F20"/>
          <w:spacing w:val="3"/>
          <w:w w:val="95"/>
        </w:rPr>
        <w:t>ен</w:t>
      </w:r>
      <w:r>
        <w:rPr>
          <w:color w:val="231F20"/>
          <w:spacing w:val="2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w w:val="95"/>
        </w:rPr>
        <w:t>е</w:t>
      </w:r>
      <w:r>
        <w:rPr>
          <w:color w:val="231F20"/>
          <w:spacing w:val="40"/>
          <w:w w:val="95"/>
        </w:rPr>
        <w:t> </w:t>
      </w:r>
      <w:r>
        <w:rPr>
          <w:color w:val="231F20"/>
          <w:spacing w:val="2"/>
          <w:w w:val="95"/>
        </w:rPr>
        <w:t>фи</w:t>
      </w:r>
      <w:r>
        <w:rPr>
          <w:color w:val="231F20"/>
          <w:spacing w:val="2"/>
          <w:w w:val="95"/>
        </w:rPr>
        <w:t>на</w:t>
      </w:r>
      <w:r>
        <w:rPr>
          <w:color w:val="231F20"/>
          <w:spacing w:val="2"/>
          <w:w w:val="95"/>
        </w:rPr>
        <w:t>нс</w:t>
      </w:r>
      <w:r>
        <w:rPr>
          <w:color w:val="231F20"/>
          <w:spacing w:val="3"/>
          <w:w w:val="95"/>
        </w:rPr>
        <w:t>ир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3"/>
          <w:w w:val="95"/>
        </w:rPr>
        <w:t>ва</w:t>
      </w:r>
      <w:r>
        <w:rPr>
          <w:color w:val="231F20"/>
          <w:spacing w:val="2"/>
          <w:w w:val="95"/>
        </w:rPr>
        <w:t>н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3"/>
          <w:w w:val="95"/>
        </w:rPr>
        <w:t>з</w:t>
      </w:r>
      <w:r>
        <w:rPr>
          <w:color w:val="231F20"/>
          <w:spacing w:val="3"/>
          <w:w w:val="95"/>
        </w:rPr>
        <w:t>д</w:t>
      </w:r>
      <w:r>
        <w:rPr>
          <w:color w:val="231F20"/>
          <w:spacing w:val="3"/>
          <w:w w:val="95"/>
        </w:rPr>
        <w:t>ра</w:t>
      </w:r>
      <w:r>
        <w:rPr>
          <w:color w:val="231F20"/>
          <w:spacing w:val="3"/>
          <w:w w:val="95"/>
        </w:rPr>
        <w:t>во</w:t>
      </w:r>
      <w:r>
        <w:rPr>
          <w:color w:val="231F20"/>
          <w:spacing w:val="3"/>
          <w:w w:val="95"/>
        </w:rPr>
        <w:t>ох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ан</w:t>
      </w:r>
      <w:r>
        <w:rPr>
          <w:color w:val="231F20"/>
          <w:spacing w:val="3"/>
          <w:w w:val="95"/>
        </w:rPr>
        <w:t>ен</w:t>
      </w:r>
      <w:r>
        <w:rPr>
          <w:color w:val="231F20"/>
          <w:spacing w:val="2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41"/>
          <w:w w:val="95"/>
        </w:rPr>
        <w:t> </w:t>
      </w:r>
      <w:r>
        <w:rPr>
          <w:color w:val="231F20"/>
          <w:spacing w:val="3"/>
          <w:w w:val="95"/>
        </w:rPr>
        <w:t>бы</w:t>
      </w:r>
      <w:r>
        <w:rPr>
          <w:color w:val="231F20"/>
          <w:spacing w:val="2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w w:val="89"/>
        </w:rPr>
        <w:t> </w:t>
      </w:r>
      <w:r>
        <w:rPr>
          <w:color w:val="231F20"/>
          <w:w w:val="95"/>
        </w:rPr>
        <w:t>ниже,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чем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Польше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5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37%</w:t>
      </w:r>
      <w:r>
        <w:rPr>
          <w:color w:val="231F20"/>
          <w:w w:val="95"/>
        </w:rPr>
        <w:t>,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Новых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стран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ЕС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4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43%</w:t>
      </w:r>
      <w:r>
        <w:rPr>
          <w:rFonts w:ascii="Times New Roman" w:hAnsi="Times New Roman" w:cs="Times New Roman" w:eastAsia="Times New Roman"/>
          <w:b/>
          <w:bCs/>
          <w:color w:val="231F20"/>
          <w:spacing w:val="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Ста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рых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стран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ЕС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7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85"/>
        </w:rPr>
        <w:t>74%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37" w:firstLine="283"/>
        <w:jc w:val="both"/>
      </w:pPr>
      <w:r>
        <w:rPr>
          <w:color w:val="231F20"/>
          <w:spacing w:val="3"/>
          <w:w w:val="85"/>
        </w:rPr>
        <w:t>Оценк</w:t>
      </w:r>
      <w:r>
        <w:rPr>
          <w:color w:val="231F20"/>
          <w:w w:val="85"/>
        </w:rPr>
        <w:t>и</w:t>
      </w:r>
      <w:r>
        <w:rPr>
          <w:color w:val="231F20"/>
          <w:spacing w:val="77"/>
          <w:w w:val="85"/>
        </w:rPr>
        <w:t> </w:t>
      </w:r>
      <w:r>
        <w:rPr>
          <w:color w:val="231F20"/>
          <w:spacing w:val="3"/>
          <w:w w:val="85"/>
        </w:rPr>
        <w:t>показывают</w:t>
      </w:r>
      <w:r>
        <w:rPr>
          <w:color w:val="231F20"/>
          <w:w w:val="85"/>
        </w:rPr>
        <w:t>,</w:t>
      </w:r>
      <w:r>
        <w:rPr>
          <w:color w:val="231F20"/>
          <w:spacing w:val="78"/>
          <w:w w:val="85"/>
        </w:rPr>
        <w:t> </w:t>
      </w:r>
      <w:r>
        <w:rPr>
          <w:color w:val="231F20"/>
          <w:spacing w:val="3"/>
          <w:w w:val="85"/>
        </w:rPr>
        <w:t>чт</w:t>
      </w:r>
      <w:r>
        <w:rPr>
          <w:color w:val="231F20"/>
          <w:w w:val="85"/>
        </w:rPr>
        <w:t>о</w:t>
      </w:r>
      <w:r>
        <w:rPr>
          <w:color w:val="231F20"/>
          <w:spacing w:val="77"/>
          <w:w w:val="85"/>
        </w:rPr>
        <w:t> </w:t>
      </w:r>
      <w:r>
        <w:rPr>
          <w:color w:val="231F20"/>
          <w:spacing w:val="3"/>
          <w:w w:val="85"/>
        </w:rPr>
        <w:t>тольк</w:t>
      </w:r>
      <w:r>
        <w:rPr>
          <w:color w:val="231F20"/>
          <w:w w:val="85"/>
        </w:rPr>
        <w:t>о</w:t>
      </w:r>
      <w:r>
        <w:rPr>
          <w:color w:val="231F20"/>
          <w:spacing w:val="78"/>
          <w:w w:val="85"/>
        </w:rPr>
        <w:t> </w:t>
      </w:r>
      <w:r>
        <w:rPr>
          <w:color w:val="231F20"/>
          <w:spacing w:val="3"/>
          <w:w w:val="85"/>
        </w:rPr>
        <w:t>пресловута</w:t>
      </w:r>
      <w:r>
        <w:rPr>
          <w:color w:val="231F20"/>
          <w:w w:val="85"/>
        </w:rPr>
        <w:t>я</w:t>
      </w:r>
      <w:r>
        <w:rPr>
          <w:color w:val="231F20"/>
          <w:spacing w:val="77"/>
          <w:w w:val="85"/>
        </w:rPr>
        <w:t> </w:t>
      </w:r>
      <w:r>
        <w:rPr>
          <w:color w:val="231F20"/>
          <w:spacing w:val="3"/>
          <w:w w:val="85"/>
        </w:rPr>
        <w:t>«опт</w:t>
      </w:r>
      <w:r>
        <w:rPr>
          <w:color w:val="231F20"/>
          <w:spacing w:val="8"/>
          <w:w w:val="85"/>
        </w:rPr>
        <w:t>и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4"/>
          <w:w w:val="85"/>
        </w:rPr>
        <w:t>ми</w:t>
      </w:r>
      <w:r>
        <w:rPr>
          <w:color w:val="231F20"/>
          <w:spacing w:val="4"/>
          <w:w w:val="85"/>
        </w:rPr>
        <w:t>за</w:t>
      </w:r>
      <w:r>
        <w:rPr>
          <w:color w:val="231F20"/>
          <w:spacing w:val="4"/>
          <w:w w:val="85"/>
        </w:rPr>
        <w:t>ци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</w:t>
      </w:r>
      <w:r>
        <w:rPr>
          <w:color w:val="231F20"/>
          <w:spacing w:val="4"/>
          <w:w w:val="85"/>
        </w:rPr>
        <w:t>зд</w:t>
      </w:r>
      <w:r>
        <w:rPr>
          <w:color w:val="231F20"/>
          <w:spacing w:val="4"/>
          <w:w w:val="85"/>
        </w:rPr>
        <w:t>равоо</w:t>
      </w:r>
      <w:r>
        <w:rPr>
          <w:color w:val="231F20"/>
          <w:spacing w:val="4"/>
          <w:w w:val="85"/>
        </w:rPr>
        <w:t>хр</w:t>
      </w:r>
      <w:r>
        <w:rPr>
          <w:color w:val="231F20"/>
          <w:spacing w:val="4"/>
          <w:w w:val="85"/>
        </w:rPr>
        <w:t>ан</w:t>
      </w:r>
      <w:r>
        <w:rPr>
          <w:color w:val="231F20"/>
          <w:spacing w:val="4"/>
          <w:w w:val="85"/>
        </w:rPr>
        <w:t>ени</w:t>
      </w:r>
      <w:r>
        <w:rPr>
          <w:color w:val="231F20"/>
          <w:spacing w:val="4"/>
          <w:w w:val="85"/>
        </w:rPr>
        <w:t>я</w:t>
      </w:r>
      <w:r>
        <w:rPr>
          <w:color w:val="231F20"/>
          <w:w w:val="85"/>
        </w:rPr>
        <w:t>»</w:t>
      </w:r>
      <w:r>
        <w:rPr>
          <w:color w:val="231F20"/>
          <w:w w:val="85"/>
        </w:rPr>
        <w:t> </w:t>
      </w:r>
      <w:r>
        <w:rPr>
          <w:color w:val="231F20"/>
          <w:spacing w:val="4"/>
          <w:w w:val="85"/>
        </w:rPr>
        <w:t>у</w:t>
      </w:r>
      <w:r>
        <w:rPr>
          <w:color w:val="231F20"/>
          <w:spacing w:val="4"/>
          <w:w w:val="85"/>
        </w:rPr>
        <w:t>ве</w:t>
      </w:r>
      <w:r>
        <w:rPr>
          <w:color w:val="231F20"/>
          <w:spacing w:val="4"/>
          <w:w w:val="85"/>
        </w:rPr>
        <w:t>лич</w:t>
      </w:r>
      <w:r>
        <w:rPr>
          <w:color w:val="231F20"/>
          <w:spacing w:val="4"/>
          <w:w w:val="85"/>
        </w:rPr>
        <w:t>ил</w:t>
      </w:r>
      <w:r>
        <w:rPr>
          <w:color w:val="231F20"/>
          <w:w w:val="85"/>
        </w:rPr>
        <w:t>а</w:t>
      </w:r>
      <w:r>
        <w:rPr>
          <w:color w:val="231F20"/>
          <w:w w:val="85"/>
        </w:rPr>
        <w:t> </w:t>
      </w:r>
      <w:r>
        <w:rPr>
          <w:color w:val="231F20"/>
          <w:spacing w:val="4"/>
          <w:w w:val="85"/>
        </w:rPr>
        <w:t>до</w:t>
      </w:r>
      <w:r>
        <w:rPr>
          <w:color w:val="231F20"/>
          <w:spacing w:val="4"/>
          <w:w w:val="85"/>
        </w:rPr>
        <w:t>по</w:t>
      </w:r>
      <w:r>
        <w:rPr>
          <w:color w:val="231F20"/>
          <w:spacing w:val="4"/>
          <w:w w:val="85"/>
        </w:rPr>
        <w:t>лн</w:t>
      </w:r>
      <w:r>
        <w:rPr>
          <w:color w:val="231F20"/>
          <w:spacing w:val="4"/>
          <w:w w:val="85"/>
        </w:rPr>
        <w:t>ите</w:t>
      </w:r>
      <w:r>
        <w:rPr>
          <w:color w:val="231F20"/>
          <w:spacing w:val="4"/>
          <w:w w:val="85"/>
        </w:rPr>
        <w:t>ль</w:t>
      </w:r>
      <w:r>
        <w:rPr>
          <w:color w:val="231F20"/>
          <w:spacing w:val="4"/>
          <w:w w:val="85"/>
        </w:rPr>
        <w:t>ную</w:t>
      </w:r>
      <w:r>
        <w:rPr>
          <w:color w:val="231F20"/>
          <w:spacing w:val="5"/>
          <w:w w:val="96"/>
        </w:rPr>
        <w:t> </w:t>
      </w:r>
      <w:r>
        <w:rPr>
          <w:color w:val="231F20"/>
          <w:w w:val="85"/>
        </w:rPr>
        <w:t>смертност</w:t>
      </w:r>
      <w:r>
        <w:rPr>
          <w:color w:val="231F20"/>
          <w:w w:val="85"/>
        </w:rPr>
        <w:t>ь</w:t>
      </w:r>
      <w:r>
        <w:rPr>
          <w:color w:val="231F20"/>
          <w:w w:val="85"/>
        </w:rPr>
        <w:t> </w:t>
      </w:r>
      <w:r>
        <w:rPr>
          <w:color w:val="231F20"/>
          <w:spacing w:val="63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 </w:t>
      </w:r>
      <w:r>
        <w:rPr>
          <w:color w:val="231F20"/>
          <w:spacing w:val="64"/>
          <w:w w:val="85"/>
        </w:rPr>
        <w:t> </w:t>
      </w:r>
      <w:r>
        <w:rPr>
          <w:color w:val="231F20"/>
          <w:w w:val="85"/>
        </w:rPr>
        <w:t>Росси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 </w:t>
      </w:r>
      <w:r>
        <w:rPr>
          <w:color w:val="231F20"/>
          <w:spacing w:val="64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</w:t>
      </w:r>
      <w:r>
        <w:rPr>
          <w:color w:val="231F20"/>
          <w:spacing w:val="63"/>
          <w:w w:val="85"/>
        </w:rPr>
        <w:t> </w:t>
      </w:r>
      <w:r>
        <w:rPr>
          <w:color w:val="231F20"/>
          <w:w w:val="85"/>
        </w:rPr>
        <w:t>врем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</w:t>
      </w:r>
      <w:r>
        <w:rPr>
          <w:color w:val="231F20"/>
          <w:spacing w:val="64"/>
          <w:w w:val="85"/>
        </w:rPr>
        <w:t> </w:t>
      </w:r>
      <w:r>
        <w:rPr>
          <w:color w:val="231F20"/>
          <w:w w:val="85"/>
        </w:rPr>
        <w:t>коронавирусно</w:t>
      </w:r>
      <w:r>
        <w:rPr>
          <w:color w:val="231F20"/>
          <w:w w:val="85"/>
        </w:rPr>
        <w:t>й</w:t>
      </w:r>
      <w:r>
        <w:rPr>
          <w:color w:val="231F20"/>
          <w:w w:val="85"/>
        </w:rPr>
        <w:t> </w:t>
      </w:r>
      <w:r>
        <w:rPr>
          <w:color w:val="231F20"/>
          <w:spacing w:val="64"/>
          <w:w w:val="85"/>
        </w:rPr>
        <w:t> </w:t>
      </w:r>
      <w:r>
        <w:rPr>
          <w:color w:val="231F20"/>
          <w:w w:val="85"/>
        </w:rPr>
        <w:t>пандемии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2020–202</w:t>
      </w:r>
      <w:r>
        <w:rPr>
          <w:color w:val="231F20"/>
          <w:w w:val="85"/>
        </w:rPr>
        <w:t>1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гг</w:t>
      </w:r>
      <w:r>
        <w:rPr>
          <w:color w:val="231F20"/>
          <w:w w:val="85"/>
        </w:rPr>
        <w:t>�</w:t>
      </w:r>
      <w:r>
        <w:rPr>
          <w:color w:val="231F20"/>
          <w:spacing w:val="56"/>
          <w:w w:val="85"/>
        </w:rPr>
        <w:t> </w:t>
      </w:r>
      <w:r>
        <w:rPr>
          <w:color w:val="231F20"/>
          <w:w w:val="85"/>
        </w:rPr>
        <w:t>п</w:t>
      </w:r>
      <w:r>
        <w:rPr>
          <w:color w:val="231F20"/>
          <w:w w:val="85"/>
        </w:rPr>
        <w:t>о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сравнени</w:t>
      </w:r>
      <w:r>
        <w:rPr>
          <w:color w:val="231F20"/>
          <w:w w:val="85"/>
        </w:rPr>
        <w:t>ю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56"/>
          <w:w w:val="85"/>
        </w:rPr>
        <w:t> </w:t>
      </w:r>
      <w:r>
        <w:rPr>
          <w:color w:val="231F20"/>
          <w:w w:val="85"/>
        </w:rPr>
        <w:t>201</w:t>
      </w:r>
      <w:r>
        <w:rPr>
          <w:color w:val="231F20"/>
          <w:w w:val="85"/>
        </w:rPr>
        <w:t>9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60"/>
          <w:w w:val="80"/>
        </w:rPr>
        <w:t> </w:t>
      </w:r>
      <w:r>
        <w:rPr>
          <w:color w:val="231F20"/>
          <w:w w:val="85"/>
        </w:rPr>
        <w:t>н</w:t>
      </w:r>
      <w:r>
        <w:rPr>
          <w:color w:val="231F20"/>
          <w:w w:val="85"/>
        </w:rPr>
        <w:t>а</w:t>
      </w:r>
      <w:r>
        <w:rPr>
          <w:color w:val="231F20"/>
          <w:spacing w:val="56"/>
          <w:w w:val="85"/>
        </w:rPr>
        <w:t> </w:t>
      </w:r>
      <w:r>
        <w:rPr>
          <w:color w:val="231F20"/>
          <w:w w:val="85"/>
        </w:rPr>
        <w:t>величин</w:t>
      </w:r>
      <w:r>
        <w:rPr>
          <w:color w:val="231F20"/>
          <w:w w:val="85"/>
        </w:rPr>
        <w:t>у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т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32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80"/>
        </w:rPr>
        <w:t>до</w:t>
      </w:r>
      <w:r>
        <w:rPr>
          <w:color w:val="231F20"/>
          <w:spacing w:val="-32"/>
          <w:w w:val="80"/>
        </w:rPr>
        <w:t> </w:t>
      </w:r>
      <w:r>
        <w:rPr>
          <w:color w:val="231F20"/>
          <w:w w:val="80"/>
        </w:rPr>
        <w:t>110</w:t>
      </w:r>
      <w:r>
        <w:rPr>
          <w:color w:val="231F20"/>
          <w:spacing w:val="-31"/>
          <w:w w:val="80"/>
        </w:rPr>
        <w:t> </w:t>
      </w:r>
      <w:r>
        <w:rPr>
          <w:color w:val="231F20"/>
          <w:w w:val="80"/>
        </w:rPr>
        <w:t>тыс</w:t>
      </w:r>
      <w:r>
        <w:rPr>
          <w:color w:val="231F20"/>
          <w:w w:val="80"/>
        </w:rPr>
        <w:t>�</w:t>
      </w:r>
      <w:r>
        <w:rPr>
          <w:color w:val="231F20"/>
          <w:spacing w:val="-32"/>
          <w:w w:val="80"/>
        </w:rPr>
        <w:t> </w:t>
      </w:r>
      <w:r>
        <w:rPr>
          <w:color w:val="231F20"/>
          <w:w w:val="80"/>
        </w:rPr>
        <w:t>чел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spacing w:line="260" w:lineRule="exact" w:before="13"/>
        <w:rPr>
          <w:sz w:val="26"/>
          <w:szCs w:val="26"/>
        </w:rPr>
      </w:pPr>
      <w:r>
        <w:rPr>
          <w:sz w:val="26"/>
          <w:szCs w:val="26"/>
        </w:rPr>
      </w:r>
    </w:p>
    <w:p>
      <w:pPr>
        <w:spacing w:line="169" w:lineRule="auto"/>
        <w:ind w:left="117" w:right="440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Фамили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ангажированны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ил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невежественны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5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аналитиков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чиновн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ко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депутато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Госдумы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2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продавивши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29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«оптимизаци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28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85"/>
          <w:sz w:val="23"/>
          <w:szCs w:val="23"/>
        </w:rPr>
        <w:t>здравоохранения»,</w:t>
      </w:r>
      <w:r>
        <w:rPr>
          <w:rFonts w:ascii="Malgun Gothic" w:hAnsi="Malgun Gothic" w:cs="Malgun Gothic" w:eastAsia="Malgun Gothic"/>
          <w:color w:val="231F20"/>
          <w:spacing w:val="-1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можно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найти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их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должностям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2013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28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первую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очередь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за</w:t>
      </w:r>
      <w:r>
        <w:rPr>
          <w:rFonts w:ascii="Malgun Gothic" w:hAnsi="Malgun Gothic" w:cs="Malgun Gothic" w:eastAsia="Malgun Gothic"/>
          <w:color w:val="231F20"/>
          <w:spacing w:val="2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сокращение</w:t>
      </w:r>
      <w:r>
        <w:rPr>
          <w:rFonts w:ascii="Malgun Gothic" w:hAnsi="Malgun Gothic" w:cs="Malgun Gothic" w:eastAsia="Malgun Gothic"/>
          <w:color w:val="231F20"/>
          <w:w w:val="94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государственного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финансирования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2014–2019</w:t>
      </w:r>
      <w:r>
        <w:rPr>
          <w:rFonts w:ascii="Malgun Gothic" w:hAnsi="Malgun Gothic" w:cs="Malgun Gothic" w:eastAsia="Malgun Gothic"/>
          <w:color w:val="231F20"/>
          <w:spacing w:val="14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гг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несут</w:t>
      </w:r>
      <w:r>
        <w:rPr>
          <w:rFonts w:ascii="Malgun Gothic" w:hAnsi="Malgun Gothic" w:cs="Malgun Gothic" w:eastAsia="Malgun Gothic"/>
          <w:color w:val="231F20"/>
          <w:spacing w:val="13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ответственность</w:t>
      </w:r>
      <w:r>
        <w:rPr>
          <w:rFonts w:ascii="Malgun Gothic" w:hAnsi="Malgun Gothic" w:cs="Malgun Gothic" w:eastAsia="Malgun Gothic"/>
          <w:color w:val="231F20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Министерство</w:t>
      </w:r>
      <w:r>
        <w:rPr>
          <w:rFonts w:ascii="Malgun Gothic" w:hAnsi="Malgun Gothic" w:cs="Malgun Gothic" w:eastAsia="Malgun Gothic"/>
          <w:color w:val="231F20"/>
          <w:spacing w:val="1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здравоохранения</w:t>
      </w:r>
      <w:r>
        <w:rPr>
          <w:rFonts w:ascii="Malgun Gothic" w:hAnsi="Malgun Gothic" w:cs="Malgun Gothic" w:eastAsia="Malgun Gothic"/>
          <w:color w:val="231F20"/>
          <w:spacing w:val="1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РФ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члены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комитетов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предыдущей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Гос-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думы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бюджету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6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охране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здоровья,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61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также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поддакивающие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экспер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ты</w:t>
      </w:r>
      <w:r>
        <w:rPr>
          <w:rFonts w:ascii="Malgun Gothic" w:hAnsi="Malgun Gothic" w:cs="Malgun Gothic" w:eastAsia="Malgun Gothic"/>
          <w:color w:val="231F20"/>
          <w:spacing w:val="4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из</w:t>
      </w:r>
      <w:r>
        <w:rPr>
          <w:rFonts w:ascii="Malgun Gothic" w:hAnsi="Malgun Gothic" w:cs="Malgun Gothic" w:eastAsia="Malgun Gothic"/>
          <w:color w:val="231F20"/>
          <w:spacing w:val="4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Высшей</w:t>
      </w:r>
      <w:r>
        <w:rPr>
          <w:rFonts w:ascii="Malgun Gothic" w:hAnsi="Malgun Gothic" w:cs="Malgun Gothic" w:eastAsia="Malgun Gothic"/>
          <w:color w:val="231F20"/>
          <w:spacing w:val="4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школы</w:t>
      </w:r>
      <w:r>
        <w:rPr>
          <w:rFonts w:ascii="Malgun Gothic" w:hAnsi="Malgun Gothic" w:cs="Malgun Gothic" w:eastAsia="Malgun Gothic"/>
          <w:color w:val="231F20"/>
          <w:spacing w:val="4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экономики</w:t>
      </w:r>
      <w:r>
        <w:rPr>
          <w:rFonts w:ascii="Malgun Gothic" w:hAnsi="Malgun Gothic" w:cs="Malgun Gothic" w:eastAsia="Malgun Gothic"/>
          <w:color w:val="231F20"/>
          <w:spacing w:val="4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7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Научно-исследовательского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4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фина</w:t>
      </w:r>
      <w:r>
        <w:rPr>
          <w:rFonts w:ascii="Malgun Gothic" w:hAnsi="Malgun Gothic" w:cs="Malgun Gothic" w:eastAsia="Malgun Gothic"/>
          <w:color w:val="231F20"/>
          <w:spacing w:val="-4"/>
          <w:w w:val="8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сового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5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института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Минфина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РФ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9" w:lineRule="auto"/>
        <w:ind w:left="117" w:right="439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Все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они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3"/>
          <w:szCs w:val="23"/>
        </w:rPr>
        <w:t>не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3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3"/>
          <w:szCs w:val="23"/>
        </w:rPr>
        <w:t>покаялись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ведь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слушаниях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Госдуме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их</w:t>
      </w:r>
      <w:r>
        <w:rPr>
          <w:rFonts w:ascii="Malgun Gothic" w:hAnsi="Malgun Gothic" w:cs="Malgun Gothic" w:eastAsia="Malgun Gothic"/>
          <w:color w:val="231F20"/>
          <w:spacing w:val="-18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предупреж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дали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слушали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Вдвойн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виноваты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Кром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того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пример</w:t>
      </w:r>
      <w:r>
        <w:rPr>
          <w:rFonts w:ascii="Malgun Gothic" w:hAnsi="Malgun Gothic" w:cs="Malgun Gothic" w:eastAsia="Malgun Gothic"/>
          <w:color w:val="231F20"/>
          <w:spacing w:val="1"/>
          <w:w w:val="9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того,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что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Госдуме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правящая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группа</w:t>
      </w:r>
      <w:r>
        <w:rPr>
          <w:rFonts w:ascii="Malgun Gothic" w:hAnsi="Malgun Gothic" w:cs="Malgun Gothic" w:eastAsia="Malgun Gothic"/>
          <w:color w:val="231F20"/>
          <w:spacing w:val="-3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учитывает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мнение</w:t>
      </w:r>
      <w:r>
        <w:rPr>
          <w:rFonts w:ascii="Malgun Gothic" w:hAnsi="Malgun Gothic" w:cs="Malgun Gothic" w:eastAsia="Malgun Gothic"/>
          <w:color w:val="231F20"/>
          <w:spacing w:val="-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специалистов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27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тольк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«оп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имизаци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ю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здравоо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ранения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»</w:t>
      </w:r>
      <w:r>
        <w:rPr>
          <w:rFonts w:ascii="Malgun Gothic" w:hAnsi="Malgun Gothic" w:cs="Malgun Gothic" w:eastAsia="Malgun Gothic"/>
          <w:color w:val="231F20"/>
          <w:spacing w:val="-2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поплат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лис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0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10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0</w:t>
      </w:r>
      <w:r>
        <w:rPr>
          <w:rFonts w:ascii="Malgun Gothic" w:hAnsi="Malgun Gothic" w:cs="Malgun Gothic" w:eastAsia="Malgun Gothic"/>
          <w:color w:val="231F20"/>
          <w:spacing w:val="-21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тыс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0"/>
          <w:sz w:val="23"/>
          <w:szCs w:val="23"/>
        </w:rPr>
        <w:t>чел</w:t>
      </w:r>
      <w:r>
        <w:rPr>
          <w:rFonts w:ascii="Malgun Gothic" w:hAnsi="Malgun Gothic" w:cs="Malgun Gothic" w:eastAsia="Malgun Gothic"/>
          <w:color w:val="231F20"/>
          <w:w w:val="9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spacing w:val="2"/>
          <w:w w:val="90"/>
        </w:rPr>
        <w:t>Пр</w:t>
      </w:r>
      <w:r>
        <w:rPr>
          <w:color w:val="231F20"/>
          <w:w w:val="90"/>
        </w:rPr>
        <w:t>и</w:t>
      </w:r>
      <w:r>
        <w:rPr>
          <w:color w:val="231F20"/>
          <w:spacing w:val="40"/>
          <w:w w:val="90"/>
        </w:rPr>
        <w:t> </w:t>
      </w:r>
      <w:r>
        <w:rPr>
          <w:color w:val="231F20"/>
          <w:spacing w:val="2"/>
          <w:w w:val="90"/>
        </w:rPr>
        <w:t>это</w:t>
      </w:r>
      <w:r>
        <w:rPr>
          <w:color w:val="231F20"/>
          <w:w w:val="90"/>
        </w:rPr>
        <w:t>м</w:t>
      </w:r>
      <w:r>
        <w:rPr>
          <w:color w:val="231F20"/>
          <w:spacing w:val="40"/>
          <w:w w:val="90"/>
        </w:rPr>
        <w:t> </w:t>
      </w:r>
      <w:r>
        <w:rPr>
          <w:color w:val="231F20"/>
          <w:spacing w:val="2"/>
          <w:w w:val="90"/>
        </w:rPr>
        <w:t>официальны</w:t>
      </w:r>
      <w:r>
        <w:rPr>
          <w:color w:val="231F20"/>
          <w:w w:val="90"/>
        </w:rPr>
        <w:t>е</w:t>
      </w:r>
      <w:r>
        <w:rPr>
          <w:color w:val="231F20"/>
          <w:spacing w:val="41"/>
          <w:w w:val="90"/>
        </w:rPr>
        <w:t> </w:t>
      </w:r>
      <w:r>
        <w:rPr>
          <w:color w:val="231F20"/>
          <w:spacing w:val="2"/>
          <w:w w:val="90"/>
        </w:rPr>
        <w:t>средств</w:t>
      </w:r>
      <w:r>
        <w:rPr>
          <w:color w:val="231F20"/>
          <w:w w:val="90"/>
        </w:rPr>
        <w:t>а</w:t>
      </w:r>
      <w:r>
        <w:rPr>
          <w:color w:val="231F20"/>
          <w:spacing w:val="40"/>
          <w:w w:val="90"/>
        </w:rPr>
        <w:t> </w:t>
      </w:r>
      <w:r>
        <w:rPr>
          <w:color w:val="231F20"/>
          <w:spacing w:val="2"/>
          <w:w w:val="90"/>
        </w:rPr>
        <w:t>информаци</w:t>
      </w:r>
      <w:r>
        <w:rPr>
          <w:color w:val="231F20"/>
          <w:w w:val="90"/>
        </w:rPr>
        <w:t>и</w:t>
      </w:r>
      <w:r>
        <w:rPr>
          <w:color w:val="231F20"/>
          <w:spacing w:val="40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1"/>
          <w:w w:val="90"/>
        </w:rPr>
        <w:t> </w:t>
      </w:r>
      <w:r>
        <w:rPr>
          <w:color w:val="231F20"/>
          <w:spacing w:val="2"/>
          <w:w w:val="90"/>
        </w:rPr>
        <w:t>пр</w:t>
      </w:r>
      <w:r>
        <w:rPr>
          <w:color w:val="231F20"/>
          <w:spacing w:val="4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властные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пропагандисты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постоянно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повторяли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повторяют</w:t>
      </w:r>
      <w:r>
        <w:rPr>
          <w:color w:val="231F2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лживый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9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миф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9"/>
          <w:w w:val="90"/>
        </w:rPr>
        <w:t> </w:t>
      </w:r>
      <w:r>
        <w:rPr>
          <w:color w:val="231F20"/>
          <w:w w:val="90"/>
        </w:rPr>
        <w:t>о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том,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что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Россия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преодолела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пандемию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кор</w:t>
      </w:r>
      <w:r>
        <w:rPr>
          <w:color w:val="231F20"/>
          <w:spacing w:val="-1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навируса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2020–2021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гг</w:t>
      </w:r>
      <w:r>
        <w:rPr>
          <w:color w:val="231F20"/>
          <w:w w:val="90"/>
        </w:rPr>
        <w:t>�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значительно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легче,</w:t>
      </w:r>
      <w:r>
        <w:rPr>
          <w:color w:val="231F20"/>
          <w:spacing w:val="10"/>
          <w:w w:val="90"/>
        </w:rPr>
        <w:t> </w:t>
      </w:r>
      <w:r>
        <w:rPr>
          <w:color w:val="231F20"/>
          <w:w w:val="90"/>
        </w:rPr>
        <w:t>чем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многие</w:t>
      </w:r>
      <w:r>
        <w:rPr>
          <w:color w:val="231F20"/>
          <w:spacing w:val="11"/>
          <w:w w:val="90"/>
        </w:rPr>
        <w:t> </w:t>
      </w:r>
      <w:r>
        <w:rPr>
          <w:color w:val="231F20"/>
          <w:w w:val="90"/>
        </w:rPr>
        <w:t>е</w:t>
      </w:r>
      <w:r>
        <w:rPr>
          <w:color w:val="231F20"/>
          <w:spacing w:val="-1"/>
          <w:w w:val="90"/>
        </w:rPr>
        <w:t>в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ропейские</w:t>
      </w:r>
      <w:r>
        <w:rPr>
          <w:color w:val="231F20"/>
          <w:spacing w:val="63"/>
          <w:w w:val="85"/>
        </w:rPr>
        <w:t> </w:t>
      </w:r>
      <w:r>
        <w:rPr>
          <w:color w:val="231F20"/>
          <w:w w:val="85"/>
        </w:rPr>
        <w:t>страны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145"/>
          <w:footerReference w:type="default" r:id="rId146"/>
          <w:pgSz w:w="9355" w:h="13620"/>
          <w:pgMar w:header="775" w:footer="0" w:top="1180" w:bottom="280" w:left="620" w:right="520"/>
          <w:pgNumType w:start="77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3"/>
        <w:spacing w:before="46"/>
        <w:ind w:left="105" w:right="1995"/>
        <w:jc w:val="left"/>
        <w:rPr>
          <w:b w:val="0"/>
          <w:bCs w:val="0"/>
        </w:rPr>
      </w:pPr>
      <w:r>
        <w:rPr>
          <w:color w:val="231F20"/>
          <w:spacing w:val="4"/>
          <w:w w:val="90"/>
        </w:rPr>
        <w:t>З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7"/>
          <w:w w:val="90"/>
        </w:rPr>
        <w:t>К</w:t>
      </w:r>
      <w:r>
        <w:rPr>
          <w:color w:val="231F20"/>
          <w:w w:val="90"/>
        </w:rPr>
        <w:t>Л</w:t>
      </w:r>
      <w:r>
        <w:rPr>
          <w:color w:val="231F20"/>
          <w:spacing w:val="3"/>
          <w:w w:val="90"/>
        </w:rPr>
        <w:t>Ю</w:t>
      </w:r>
      <w:r>
        <w:rPr>
          <w:color w:val="231F20"/>
          <w:w w:val="90"/>
        </w:rPr>
        <w:t>Ч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НИЕ</w:t>
      </w:r>
      <w:r>
        <w:rPr>
          <w:b w:val="0"/>
          <w:bCs w:val="0"/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2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103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spacing w:val="-3"/>
          <w:w w:val="90"/>
        </w:rPr>
        <w:t>Н</w:t>
      </w:r>
      <w:r>
        <w:rPr>
          <w:rFonts w:ascii="Arial" w:hAnsi="Arial" w:cs="Arial" w:eastAsia="Arial"/>
          <w:color w:val="231F20"/>
          <w:spacing w:val="-4"/>
          <w:w w:val="90"/>
        </w:rPr>
        <w:t>А</w:t>
      </w:r>
      <w:r>
        <w:rPr>
          <w:rFonts w:ascii="Arial" w:hAnsi="Arial" w:cs="Arial" w:eastAsia="Arial"/>
          <w:color w:val="231F20"/>
          <w:spacing w:val="-2"/>
          <w:w w:val="90"/>
        </w:rPr>
        <w:t>П</w:t>
      </w:r>
      <w:r>
        <w:rPr>
          <w:rFonts w:ascii="Arial" w:hAnsi="Arial" w:cs="Arial" w:eastAsia="Arial"/>
          <w:color w:val="231F20"/>
          <w:spacing w:val="-15"/>
          <w:w w:val="90"/>
        </w:rPr>
        <w:t>Р</w:t>
      </w:r>
      <w:r>
        <w:rPr>
          <w:rFonts w:ascii="Arial" w:hAnsi="Arial" w:cs="Arial" w:eastAsia="Arial"/>
          <w:color w:val="231F20"/>
          <w:spacing w:val="-4"/>
          <w:w w:val="90"/>
        </w:rPr>
        <w:t>А</w:t>
      </w:r>
      <w:r>
        <w:rPr>
          <w:rFonts w:ascii="Arial" w:hAnsi="Arial" w:cs="Arial" w:eastAsia="Arial"/>
          <w:color w:val="231F20"/>
          <w:spacing w:val="2"/>
          <w:w w:val="90"/>
        </w:rPr>
        <w:t>В</w:t>
      </w:r>
      <w:r>
        <w:rPr>
          <w:rFonts w:ascii="Arial" w:hAnsi="Arial" w:cs="Arial" w:eastAsia="Arial"/>
          <w:color w:val="231F20"/>
          <w:spacing w:val="-3"/>
          <w:w w:val="90"/>
        </w:rPr>
        <w:t>Л</w:t>
      </w:r>
      <w:r>
        <w:rPr>
          <w:rFonts w:ascii="Arial" w:hAnsi="Arial" w:cs="Arial" w:eastAsia="Arial"/>
          <w:color w:val="231F20"/>
          <w:spacing w:val="-2"/>
          <w:w w:val="90"/>
        </w:rPr>
        <w:t>Е</w:t>
      </w:r>
      <w:r>
        <w:rPr>
          <w:rFonts w:ascii="Arial" w:hAnsi="Arial" w:cs="Arial" w:eastAsia="Arial"/>
          <w:color w:val="231F20"/>
          <w:spacing w:val="-2"/>
          <w:w w:val="90"/>
        </w:rPr>
        <w:t>НИ</w:t>
      </w:r>
      <w:r>
        <w:rPr>
          <w:rFonts w:ascii="Arial" w:hAnsi="Arial" w:cs="Arial" w:eastAsia="Arial"/>
          <w:color w:val="231F20"/>
          <w:w w:val="90"/>
        </w:rPr>
        <w:t>Я</w:t>
      </w:r>
      <w:r>
        <w:rPr>
          <w:rFonts w:ascii="Arial" w:hAnsi="Arial" w:cs="Arial" w:eastAsia="Arial"/>
          <w:color w:val="231F20"/>
          <w:spacing w:val="-1"/>
          <w:w w:val="90"/>
        </w:rPr>
        <w:t> </w:t>
      </w:r>
      <w:r>
        <w:rPr>
          <w:rFonts w:ascii="Arial" w:hAnsi="Arial" w:cs="Arial" w:eastAsia="Arial"/>
          <w:color w:val="231F20"/>
          <w:spacing w:val="-3"/>
          <w:w w:val="90"/>
        </w:rPr>
        <w:t>Н</w:t>
      </w:r>
      <w:r>
        <w:rPr>
          <w:rFonts w:ascii="Arial" w:hAnsi="Arial" w:cs="Arial" w:eastAsia="Arial"/>
          <w:color w:val="231F20"/>
          <w:spacing w:val="-5"/>
          <w:w w:val="90"/>
        </w:rPr>
        <w:t>Е</w:t>
      </w:r>
      <w:r>
        <w:rPr>
          <w:rFonts w:ascii="Arial" w:hAnsi="Arial" w:cs="Arial" w:eastAsia="Arial"/>
          <w:color w:val="231F20"/>
          <w:spacing w:val="-4"/>
          <w:w w:val="90"/>
        </w:rPr>
        <w:t>О</w:t>
      </w:r>
      <w:r>
        <w:rPr>
          <w:rFonts w:ascii="Arial" w:hAnsi="Arial" w:cs="Arial" w:eastAsia="Arial"/>
          <w:color w:val="231F20"/>
          <w:spacing w:val="-12"/>
          <w:w w:val="90"/>
        </w:rPr>
        <w:t>Т</w:t>
      </w:r>
      <w:r>
        <w:rPr>
          <w:rFonts w:ascii="Arial" w:hAnsi="Arial" w:cs="Arial" w:eastAsia="Arial"/>
          <w:color w:val="231F20"/>
          <w:spacing w:val="-3"/>
          <w:w w:val="90"/>
        </w:rPr>
        <w:t>Л</w:t>
      </w:r>
      <w:r>
        <w:rPr>
          <w:rFonts w:ascii="Arial" w:hAnsi="Arial" w:cs="Arial" w:eastAsia="Arial"/>
          <w:color w:val="231F20"/>
          <w:spacing w:val="-7"/>
          <w:w w:val="90"/>
        </w:rPr>
        <w:t>О</w:t>
      </w:r>
      <w:r>
        <w:rPr>
          <w:rFonts w:ascii="Arial" w:hAnsi="Arial" w:cs="Arial" w:eastAsia="Arial"/>
          <w:color w:val="231F20"/>
          <w:w w:val="90"/>
        </w:rPr>
        <w:t>Ж</w:t>
      </w:r>
      <w:r>
        <w:rPr>
          <w:rFonts w:ascii="Arial" w:hAnsi="Arial" w:cs="Arial" w:eastAsia="Arial"/>
          <w:color w:val="231F20"/>
          <w:spacing w:val="-2"/>
          <w:w w:val="90"/>
        </w:rPr>
        <w:t>Н</w:t>
      </w:r>
      <w:r>
        <w:rPr>
          <w:rFonts w:ascii="Arial" w:hAnsi="Arial" w:cs="Arial" w:eastAsia="Arial"/>
          <w:color w:val="231F20"/>
          <w:spacing w:val="-4"/>
          <w:w w:val="90"/>
        </w:rPr>
        <w:t>Ы</w:t>
      </w:r>
      <w:r>
        <w:rPr>
          <w:rFonts w:ascii="Arial" w:hAnsi="Arial" w:cs="Arial" w:eastAsia="Arial"/>
          <w:color w:val="231F20"/>
          <w:w w:val="90"/>
        </w:rPr>
        <w:t>Х</w:t>
      </w:r>
      <w:r>
        <w:rPr>
          <w:rFonts w:ascii="Arial" w:hAnsi="Arial" w:cs="Arial" w:eastAsia="Arial"/>
          <w:color w:val="231F20"/>
          <w:spacing w:val="-1"/>
          <w:w w:val="90"/>
        </w:rPr>
        <w:t> </w:t>
      </w:r>
      <w:r>
        <w:rPr>
          <w:rFonts w:ascii="Arial" w:hAnsi="Arial" w:cs="Arial" w:eastAsia="Arial"/>
          <w:color w:val="231F20"/>
          <w:spacing w:val="-6"/>
          <w:w w:val="90"/>
        </w:rPr>
        <w:t>Р</w:t>
      </w:r>
      <w:r>
        <w:rPr>
          <w:rFonts w:ascii="Arial" w:hAnsi="Arial" w:cs="Arial" w:eastAsia="Arial"/>
          <w:color w:val="231F20"/>
          <w:spacing w:val="-7"/>
          <w:w w:val="90"/>
        </w:rPr>
        <w:t>Е</w:t>
      </w:r>
      <w:r>
        <w:rPr>
          <w:rFonts w:ascii="Arial" w:hAnsi="Arial" w:cs="Arial" w:eastAsia="Arial"/>
          <w:color w:val="231F20"/>
          <w:spacing w:val="-1"/>
          <w:w w:val="90"/>
        </w:rPr>
        <w:t>Ф</w:t>
      </w:r>
      <w:r>
        <w:rPr>
          <w:rFonts w:ascii="Arial" w:hAnsi="Arial" w:cs="Arial" w:eastAsia="Arial"/>
          <w:color w:val="231F20"/>
          <w:spacing w:val="-2"/>
          <w:w w:val="90"/>
        </w:rPr>
        <w:t>О</w:t>
      </w:r>
      <w:r>
        <w:rPr>
          <w:rFonts w:ascii="Arial" w:hAnsi="Arial" w:cs="Arial" w:eastAsia="Arial"/>
          <w:color w:val="231F20"/>
          <w:spacing w:val="-7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М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spacing w:before="14"/>
        <w:ind w:left="103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 w:hAnsi="Arial" w:cs="Arial" w:eastAsia="Arial"/>
          <w:b/>
          <w:bCs/>
          <w:color w:val="231F20"/>
          <w:spacing w:val="-10"/>
          <w:w w:val="90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8"/>
          <w:szCs w:val="28"/>
        </w:rPr>
        <w:t>Ц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spacing w:val="4"/>
          <w:w w:val="90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8"/>
          <w:szCs w:val="28"/>
        </w:rPr>
        <w:t>Л</w:t>
      </w:r>
      <w:r>
        <w:rPr>
          <w:rFonts w:ascii="Arial" w:hAnsi="Arial" w:cs="Arial" w:eastAsia="Arial"/>
          <w:b/>
          <w:bCs/>
          <w:color w:val="231F20"/>
          <w:spacing w:val="-6"/>
          <w:w w:val="90"/>
          <w:sz w:val="28"/>
          <w:szCs w:val="28"/>
        </w:rPr>
        <w:t>Ь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8"/>
          <w:szCs w:val="28"/>
        </w:rPr>
        <w:t>Н</w:t>
      </w:r>
      <w:r>
        <w:rPr>
          <w:rFonts w:ascii="Arial" w:hAnsi="Arial" w:cs="Arial" w:eastAsia="Arial"/>
          <w:b/>
          <w:bCs/>
          <w:color w:val="231F20"/>
          <w:spacing w:val="3"/>
          <w:w w:val="90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6"/>
          <w:w w:val="90"/>
          <w:sz w:val="28"/>
          <w:szCs w:val="28"/>
        </w:rPr>
        <w:t>-</w:t>
      </w:r>
      <w:r>
        <w:rPr>
          <w:rFonts w:ascii="Arial" w:hAnsi="Arial" w:cs="Arial" w:eastAsia="Arial"/>
          <w:b/>
          <w:bCs/>
          <w:color w:val="231F20"/>
          <w:spacing w:val="-4"/>
          <w:w w:val="90"/>
          <w:sz w:val="28"/>
          <w:szCs w:val="28"/>
        </w:rPr>
        <w:t>Э</w:t>
      </w:r>
      <w:r>
        <w:rPr>
          <w:rFonts w:ascii="Arial" w:hAnsi="Arial" w:cs="Arial" w:eastAsia="Arial"/>
          <w:b/>
          <w:bCs/>
          <w:color w:val="231F20"/>
          <w:spacing w:val="-8"/>
          <w:w w:val="90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8"/>
          <w:szCs w:val="28"/>
        </w:rPr>
        <w:t>Н</w:t>
      </w:r>
      <w:r>
        <w:rPr>
          <w:rFonts w:ascii="Arial" w:hAnsi="Arial" w:cs="Arial" w:eastAsia="Arial"/>
          <w:b/>
          <w:bCs/>
          <w:color w:val="231F20"/>
          <w:spacing w:val="-4"/>
          <w:w w:val="90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28"/>
          <w:szCs w:val="28"/>
        </w:rPr>
        <w:t>М</w:t>
      </w:r>
      <w:r>
        <w:rPr>
          <w:rFonts w:ascii="Arial" w:hAnsi="Arial" w:cs="Arial" w:eastAsia="Arial"/>
          <w:b/>
          <w:bCs/>
          <w:color w:val="231F20"/>
          <w:spacing w:val="-8"/>
          <w:w w:val="90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8"/>
          <w:szCs w:val="28"/>
        </w:rPr>
        <w:t>Ч</w:t>
      </w:r>
      <w:r>
        <w:rPr>
          <w:rFonts w:ascii="Arial" w:hAnsi="Arial" w:cs="Arial" w:eastAsia="Arial"/>
          <w:b/>
          <w:bCs/>
          <w:color w:val="231F20"/>
          <w:spacing w:val="-6"/>
          <w:w w:val="90"/>
          <w:sz w:val="28"/>
          <w:szCs w:val="28"/>
        </w:rPr>
        <w:t>Е</w:t>
      </w:r>
      <w:r>
        <w:rPr>
          <w:rFonts w:ascii="Arial" w:hAnsi="Arial" w:cs="Arial" w:eastAsia="Arial"/>
          <w:b/>
          <w:bCs/>
          <w:color w:val="231F20"/>
          <w:spacing w:val="-5"/>
          <w:w w:val="90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8"/>
          <w:w w:val="90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7"/>
          <w:w w:val="90"/>
          <w:sz w:val="28"/>
          <w:szCs w:val="28"/>
        </w:rPr>
        <w:t>Г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9"/>
          <w:w w:val="90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8"/>
          <w:szCs w:val="28"/>
        </w:rPr>
        <w:t>П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28"/>
          <w:szCs w:val="28"/>
        </w:rPr>
        <w:t>ОР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28"/>
          <w:szCs w:val="28"/>
        </w:rPr>
        <w:t>Я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8"/>
          <w:szCs w:val="28"/>
        </w:rPr>
        <w:t>Д</w:t>
      </w:r>
      <w:r>
        <w:rPr>
          <w:rFonts w:ascii="Arial" w:hAnsi="Arial" w:cs="Arial" w:eastAsia="Arial"/>
          <w:b/>
          <w:bCs/>
          <w:color w:val="231F20"/>
          <w:spacing w:val="5"/>
          <w:w w:val="90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10"/>
          <w:w w:val="90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В</w:t>
      </w:r>
      <w:r>
        <w:rPr>
          <w:rFonts w:ascii="Arial" w:hAnsi="Arial" w:cs="Arial" w:eastAsia="Arial"/>
          <w:b/>
          <w:bCs/>
          <w:color w:val="231F20"/>
          <w:spacing w:val="10"/>
          <w:w w:val="90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-3"/>
          <w:w w:val="90"/>
          <w:sz w:val="28"/>
          <w:szCs w:val="28"/>
        </w:rPr>
        <w:t>Р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8"/>
          <w:szCs w:val="28"/>
        </w:rPr>
        <w:t>О</w:t>
      </w:r>
      <w:r>
        <w:rPr>
          <w:rFonts w:ascii="Arial" w:hAnsi="Arial" w:cs="Arial" w:eastAsia="Arial"/>
          <w:b/>
          <w:bCs/>
          <w:color w:val="231F20"/>
          <w:spacing w:val="-11"/>
          <w:w w:val="90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5"/>
          <w:w w:val="90"/>
          <w:sz w:val="28"/>
          <w:szCs w:val="28"/>
        </w:rPr>
        <w:t>С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28"/>
          <w:szCs w:val="28"/>
        </w:rPr>
        <w:t>ИИ</w:t>
      </w:r>
      <w:r>
        <w:rPr>
          <w:rFonts w:ascii="Arial" w:hAnsi="Arial" w:cs="Arial" w:eastAsia="Arial"/>
          <w:color w:val="000000"/>
          <w:w w:val="100"/>
          <w:sz w:val="28"/>
          <w:szCs w:val="28"/>
        </w:rPr>
      </w:r>
    </w:p>
    <w:p>
      <w:pPr>
        <w:spacing w:line="100" w:lineRule="exact" w:before="1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line="165" w:lineRule="auto"/>
        <w:ind w:left="103" w:right="109" w:firstLine="283"/>
        <w:jc w:val="both"/>
      </w:pPr>
      <w:r>
        <w:rPr>
          <w:color w:val="231F20"/>
          <w:spacing w:val="1"/>
          <w:w w:val="90"/>
        </w:rPr>
        <w:t>Ка</w:t>
      </w:r>
      <w:r>
        <w:rPr>
          <w:color w:val="231F20"/>
          <w:w w:val="90"/>
        </w:rPr>
        <w:t>к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1"/>
          <w:w w:val="90"/>
        </w:rPr>
        <w:t>показ</w:t>
      </w:r>
      <w:r>
        <w:rPr>
          <w:color w:val="231F20"/>
          <w:spacing w:val="1"/>
          <w:w w:val="90"/>
        </w:rPr>
        <w:t>ал</w:t>
      </w:r>
      <w:r>
        <w:rPr>
          <w:color w:val="231F20"/>
          <w:w w:val="90"/>
        </w:rPr>
        <w:t>о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1"/>
          <w:w w:val="90"/>
        </w:rPr>
        <w:t>н</w:t>
      </w:r>
      <w:r>
        <w:rPr>
          <w:color w:val="231F20"/>
          <w:spacing w:val="1"/>
          <w:w w:val="90"/>
        </w:rPr>
        <w:t>аш</w:t>
      </w:r>
      <w:r>
        <w:rPr>
          <w:color w:val="231F20"/>
          <w:w w:val="90"/>
        </w:rPr>
        <w:t>е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1"/>
          <w:w w:val="90"/>
        </w:rPr>
        <w:t>ис</w:t>
      </w:r>
      <w:r>
        <w:rPr>
          <w:color w:val="231F20"/>
          <w:spacing w:val="1"/>
          <w:w w:val="90"/>
        </w:rPr>
        <w:t>сле</w:t>
      </w:r>
      <w:r>
        <w:rPr>
          <w:color w:val="231F20"/>
          <w:spacing w:val="2"/>
          <w:w w:val="90"/>
        </w:rPr>
        <w:t>дова</w:t>
      </w:r>
      <w:r>
        <w:rPr>
          <w:color w:val="231F20"/>
          <w:spacing w:val="1"/>
          <w:w w:val="90"/>
        </w:rPr>
        <w:t>ние</w:t>
      </w:r>
      <w:r>
        <w:rPr>
          <w:color w:val="231F20"/>
          <w:w w:val="90"/>
        </w:rPr>
        <w:t>,</w:t>
      </w:r>
      <w:r>
        <w:rPr>
          <w:color w:val="231F20"/>
          <w:w w:val="90"/>
        </w:rPr>
        <w:t> 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w w:val="90"/>
        </w:rPr>
        <w:t> 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1"/>
          <w:w w:val="90"/>
        </w:rPr>
        <w:t>сов</w:t>
      </w:r>
      <w:r>
        <w:rPr>
          <w:color w:val="231F20"/>
          <w:spacing w:val="2"/>
          <w:w w:val="90"/>
        </w:rPr>
        <w:t>реме</w:t>
      </w:r>
      <w:r>
        <w:rPr>
          <w:color w:val="231F20"/>
          <w:spacing w:val="1"/>
          <w:w w:val="90"/>
        </w:rPr>
        <w:t>нно</w:t>
      </w:r>
      <w:r>
        <w:rPr>
          <w:color w:val="231F20"/>
          <w:w w:val="90"/>
        </w:rPr>
        <w:t>й</w:t>
      </w:r>
      <w:r>
        <w:rPr>
          <w:color w:val="231F20"/>
          <w:w w:val="90"/>
        </w:rPr>
        <w:t> 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си</w:t>
      </w:r>
      <w:r>
        <w:rPr>
          <w:color w:val="231F20"/>
          <w:w w:val="90"/>
        </w:rPr>
        <w:t>и</w:t>
      </w:r>
      <w:r>
        <w:rPr>
          <w:color w:val="231F20"/>
          <w:spacing w:val="69"/>
          <w:w w:val="90"/>
        </w:rPr>
        <w:t> </w:t>
      </w:r>
      <w:r>
        <w:rPr>
          <w:color w:val="231F20"/>
          <w:spacing w:val="1"/>
          <w:w w:val="90"/>
        </w:rPr>
        <w:t>даж</w:t>
      </w:r>
      <w:r>
        <w:rPr>
          <w:color w:val="231F20"/>
          <w:w w:val="90"/>
        </w:rPr>
        <w:t>е</w:t>
      </w:r>
      <w:r>
        <w:rPr>
          <w:color w:val="231F20"/>
          <w:spacing w:val="70"/>
          <w:w w:val="90"/>
        </w:rPr>
        <w:t> </w:t>
      </w:r>
      <w:r>
        <w:rPr>
          <w:color w:val="231F20"/>
          <w:w w:val="90"/>
        </w:rPr>
        <w:t>то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ьк</w:t>
      </w:r>
      <w:r>
        <w:rPr>
          <w:color w:val="231F20"/>
          <w:w w:val="90"/>
        </w:rPr>
        <w:t>о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9"/>
          <w:w w:val="90"/>
        </w:rPr>
        <w:t> </w:t>
      </w:r>
      <w:r>
        <w:rPr>
          <w:color w:val="231F20"/>
          <w:spacing w:val="1"/>
          <w:w w:val="90"/>
        </w:rPr>
        <w:t>бе</w:t>
      </w:r>
      <w:r>
        <w:rPr>
          <w:color w:val="231F20"/>
          <w:w w:val="90"/>
        </w:rPr>
        <w:t>ск</w:t>
      </w:r>
      <w:r>
        <w:rPr>
          <w:color w:val="231F20"/>
          <w:spacing w:val="1"/>
          <w:w w:val="90"/>
        </w:rPr>
        <w:t>р</w:t>
      </w:r>
      <w:r>
        <w:rPr>
          <w:color w:val="231F20"/>
          <w:w w:val="90"/>
        </w:rPr>
        <w:t>из</w:t>
      </w:r>
      <w:r>
        <w:rPr>
          <w:color w:val="231F20"/>
          <w:w w:val="90"/>
        </w:rPr>
        <w:t>ис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ы</w:t>
      </w:r>
      <w:r>
        <w:rPr>
          <w:color w:val="231F20"/>
          <w:w w:val="90"/>
        </w:rPr>
        <w:t>е</w:t>
      </w:r>
      <w:r>
        <w:rPr>
          <w:color w:val="231F20"/>
          <w:spacing w:val="70"/>
          <w:w w:val="90"/>
        </w:rPr>
        <w:t> </w:t>
      </w:r>
      <w:r>
        <w:rPr>
          <w:color w:val="231F20"/>
          <w:w w:val="90"/>
        </w:rPr>
        <w:t>го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ы</w:t>
      </w:r>
      <w:r>
        <w:rPr>
          <w:color w:val="231F20"/>
          <w:spacing w:val="7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9"/>
          <w:w w:val="90"/>
        </w:rPr>
        <w:t> </w:t>
      </w:r>
      <w:r>
        <w:rPr>
          <w:color w:val="231F20"/>
          <w:w w:val="90"/>
        </w:rPr>
        <w:t>диап</w:t>
      </w:r>
      <w:r>
        <w:rPr>
          <w:color w:val="231F20"/>
          <w:spacing w:val="1"/>
          <w:w w:val="90"/>
        </w:rPr>
        <w:t>аз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70"/>
          <w:w w:val="90"/>
        </w:rPr>
        <w:t> </w:t>
      </w:r>
      <w:r>
        <w:rPr>
          <w:color w:val="231F20"/>
          <w:spacing w:val="1"/>
          <w:w w:val="90"/>
        </w:rPr>
        <w:t>2009</w:t>
      </w:r>
      <w:r>
        <w:rPr>
          <w:color w:val="231F20"/>
          <w:w w:val="90"/>
        </w:rPr>
        <w:t>–</w:t>
      </w:r>
      <w:r>
        <w:rPr>
          <w:color w:val="231F20"/>
          <w:w w:val="138"/>
        </w:rPr>
        <w:t> </w:t>
      </w:r>
      <w:r>
        <w:rPr>
          <w:color w:val="231F20"/>
          <w:spacing w:val="2"/>
          <w:w w:val="90"/>
        </w:rPr>
        <w:t>2</w:t>
      </w:r>
      <w:r>
        <w:rPr>
          <w:color w:val="231F20"/>
          <w:spacing w:val="2"/>
          <w:w w:val="90"/>
        </w:rPr>
        <w:t>0</w:t>
      </w:r>
      <w:r>
        <w:rPr>
          <w:color w:val="231F20"/>
          <w:spacing w:val="2"/>
          <w:w w:val="90"/>
        </w:rPr>
        <w:t>2</w:t>
      </w:r>
      <w:r>
        <w:rPr>
          <w:color w:val="231F20"/>
          <w:w w:val="90"/>
        </w:rPr>
        <w:t>3</w:t>
      </w:r>
      <w:r>
        <w:rPr>
          <w:color w:val="231F20"/>
          <w:spacing w:val="88"/>
          <w:w w:val="90"/>
        </w:rPr>
        <w:t> </w:t>
      </w:r>
      <w:r>
        <w:rPr>
          <w:color w:val="231F20"/>
          <w:spacing w:val="1"/>
          <w:w w:val="90"/>
        </w:rPr>
        <w:t>г</w:t>
      </w:r>
      <w:r>
        <w:rPr>
          <w:color w:val="231F20"/>
          <w:spacing w:val="1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231F20"/>
          <w:spacing w:val="88"/>
          <w:w w:val="90"/>
        </w:rPr>
        <w:t> </w:t>
      </w:r>
      <w:r>
        <w:rPr>
          <w:color w:val="231F20"/>
          <w:spacing w:val="1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88"/>
          <w:w w:val="90"/>
        </w:rPr>
        <w:t> </w:t>
      </w:r>
      <w:r>
        <w:rPr>
          <w:color w:val="231F20"/>
          <w:spacing w:val="2"/>
          <w:w w:val="90"/>
        </w:rPr>
        <w:t>1</w:t>
      </w:r>
      <w:r>
        <w:rPr>
          <w:color w:val="231F20"/>
          <w:w w:val="90"/>
        </w:rPr>
        <w:t>%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 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т</w:t>
      </w:r>
      <w:r>
        <w:rPr>
          <w:color w:val="231F20"/>
          <w:spacing w:val="1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1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1"/>
          <w:w w:val="90"/>
        </w:rPr>
        <w:t>л</w:t>
      </w:r>
      <w:r>
        <w:rPr>
          <w:color w:val="231F20"/>
          <w:spacing w:val="1"/>
          <w:w w:val="90"/>
        </w:rPr>
        <w:t>ь</w:t>
      </w:r>
      <w:r>
        <w:rPr>
          <w:color w:val="231F20"/>
          <w:spacing w:val="1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88"/>
          <w:w w:val="90"/>
        </w:rPr>
        <w:t> </w:t>
      </w:r>
      <w:r>
        <w:rPr>
          <w:color w:val="231F20"/>
          <w:spacing w:val="2"/>
          <w:w w:val="90"/>
        </w:rPr>
        <w:t>р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1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231F20"/>
          <w:spacing w:val="88"/>
          <w:w w:val="90"/>
        </w:rPr>
        <w:t> 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К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 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т</w:t>
      </w:r>
      <w:r>
        <w:rPr>
          <w:color w:val="231F20"/>
          <w:spacing w:val="1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1"/>
          <w:w w:val="90"/>
        </w:rPr>
        <w:t>и</w:t>
      </w:r>
      <w:r>
        <w:rPr>
          <w:color w:val="231F20"/>
          <w:spacing w:val="1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1"/>
          <w:w w:val="90"/>
        </w:rPr>
        <w:t>л</w:t>
      </w:r>
      <w:r>
        <w:rPr>
          <w:color w:val="231F20"/>
          <w:spacing w:val="6"/>
          <w:w w:val="90"/>
        </w:rPr>
        <w:t>ь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0"/>
        </w:rPr>
        <w:t>н</w:t>
      </w:r>
      <w:r>
        <w:rPr>
          <w:color w:val="231F20"/>
          <w:w w:val="90"/>
        </w:rPr>
        <w:t>ы</w:t>
      </w:r>
      <w:r>
        <w:rPr>
          <w:color w:val="231F20"/>
          <w:w w:val="90"/>
        </w:rPr>
        <w:t>й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1"/>
          <w:w w:val="90"/>
        </w:rPr>
        <w:t>пр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рос</w:t>
      </w:r>
      <w:r>
        <w:rPr>
          <w:color w:val="231F20"/>
          <w:w w:val="90"/>
        </w:rPr>
        <w:t>т</w:t>
      </w:r>
      <w:r>
        <w:rPr>
          <w:color w:val="231F20"/>
          <w:spacing w:val="14"/>
          <w:w w:val="90"/>
        </w:rPr>
        <w:t> </w:t>
      </w:r>
      <w:r>
        <w:rPr>
          <w:color w:val="231F20"/>
          <w:spacing w:val="1"/>
          <w:w w:val="90"/>
        </w:rPr>
        <w:t>ВВ</w:t>
      </w:r>
      <w:r>
        <w:rPr>
          <w:color w:val="231F20"/>
          <w:w w:val="90"/>
        </w:rPr>
        <w:t>П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1"/>
          <w:w w:val="90"/>
        </w:rPr>
        <w:t>ос</w:t>
      </w:r>
      <w:r>
        <w:rPr>
          <w:color w:val="231F20"/>
          <w:w w:val="90"/>
        </w:rPr>
        <w:t>т</w:t>
      </w:r>
      <w:r>
        <w:rPr>
          <w:color w:val="231F20"/>
          <w:spacing w:val="1"/>
          <w:w w:val="90"/>
        </w:rPr>
        <w:t>ав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яе</w:t>
      </w:r>
      <w:r>
        <w:rPr>
          <w:color w:val="231F20"/>
          <w:w w:val="90"/>
        </w:rPr>
        <w:t>т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1"/>
          <w:w w:val="90"/>
        </w:rPr>
        <w:t>в</w:t>
      </w:r>
      <w:r>
        <w:rPr>
          <w:color w:val="231F20"/>
          <w:w w:val="90"/>
        </w:rPr>
        <w:t>с</w:t>
      </w:r>
      <w:r>
        <w:rPr>
          <w:color w:val="231F20"/>
          <w:spacing w:val="1"/>
          <w:w w:val="90"/>
        </w:rPr>
        <w:t>ег</w:t>
      </w:r>
      <w:r>
        <w:rPr>
          <w:color w:val="231F20"/>
          <w:w w:val="90"/>
        </w:rPr>
        <w:t>о</w:t>
      </w:r>
      <w:r>
        <w:rPr>
          <w:color w:val="231F20"/>
          <w:spacing w:val="14"/>
          <w:w w:val="90"/>
        </w:rPr>
        <w:t> </w:t>
      </w:r>
      <w:r>
        <w:rPr>
          <w:color w:val="231F20"/>
          <w:spacing w:val="1"/>
          <w:w w:val="90"/>
        </w:rPr>
        <w:t>0,59</w:t>
      </w:r>
      <w:r>
        <w:rPr>
          <w:color w:val="231F20"/>
          <w:w w:val="90"/>
        </w:rPr>
        <w:t>%</w:t>
      </w:r>
      <w:r>
        <w:rPr>
          <w:color w:val="231F20"/>
          <w:w w:val="90"/>
        </w:rPr>
        <w:t>,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14"/>
          <w:w w:val="90"/>
        </w:rPr>
        <w:t> </w:t>
      </w:r>
      <w:r>
        <w:rPr>
          <w:color w:val="231F20"/>
          <w:spacing w:val="1"/>
          <w:w w:val="90"/>
        </w:rPr>
        <w:t>пр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ро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т</w:t>
      </w:r>
      <w:r>
        <w:rPr>
          <w:color w:val="231F20"/>
          <w:spacing w:val="10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0"/>
        </w:rPr>
        <w:t>ин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90"/>
        </w:rPr>
        <w:t>вестиционно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56"/>
          <w:w w:val="90"/>
        </w:rPr>
        <w:t> </w:t>
      </w:r>
      <w:r>
        <w:rPr>
          <w:color w:val="231F20"/>
          <w:spacing w:val="2"/>
          <w:w w:val="90"/>
        </w:rPr>
        <w:t>базово</w:t>
      </w:r>
      <w:r>
        <w:rPr>
          <w:color w:val="231F20"/>
          <w:w w:val="90"/>
        </w:rPr>
        <w:t>й</w:t>
      </w:r>
      <w:r>
        <w:rPr>
          <w:color w:val="231F20"/>
          <w:spacing w:val="68"/>
          <w:w w:val="90"/>
        </w:rPr>
        <w:t> </w:t>
      </w:r>
      <w:r>
        <w:rPr>
          <w:color w:val="231F20"/>
          <w:spacing w:val="2"/>
          <w:w w:val="90"/>
        </w:rPr>
        <w:t>инфляци</w:t>
      </w:r>
      <w:r>
        <w:rPr>
          <w:color w:val="231F20"/>
          <w:w w:val="90"/>
        </w:rPr>
        <w:t>и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9"/>
          <w:w w:val="90"/>
        </w:rPr>
        <w:t> </w:t>
      </w:r>
      <w:r>
        <w:rPr>
          <w:color w:val="231F20"/>
          <w:spacing w:val="2"/>
          <w:w w:val="90"/>
        </w:rPr>
        <w:t>потребительско</w:t>
      </w:r>
      <w:r>
        <w:rPr>
          <w:color w:val="231F20"/>
          <w:w w:val="90"/>
        </w:rPr>
        <w:t>й</w:t>
      </w:r>
      <w:r>
        <w:rPr>
          <w:color w:val="231F20"/>
          <w:spacing w:val="68"/>
          <w:w w:val="90"/>
        </w:rPr>
        <w:t> </w:t>
      </w:r>
      <w:r>
        <w:rPr>
          <w:color w:val="231F20"/>
          <w:spacing w:val="2"/>
          <w:w w:val="90"/>
        </w:rPr>
        <w:t>ин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фляции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составляют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2,0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1,2%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соответственно</w:t>
      </w:r>
      <w:r>
        <w:rPr>
          <w:color w:val="231F20"/>
          <w:w w:val="90"/>
        </w:rPr>
        <w:t>�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2"/>
          <w:w w:val="90"/>
        </w:rPr>
        <w:t> </w:t>
      </w:r>
      <w:r>
        <w:rPr>
          <w:color w:val="231F20"/>
          <w:w w:val="90"/>
        </w:rPr>
        <w:t>это</w:t>
      </w:r>
      <w:r>
        <w:rPr>
          <w:color w:val="231F20"/>
          <w:spacing w:val="41"/>
          <w:w w:val="90"/>
        </w:rPr>
        <w:t> </w:t>
      </w:r>
      <w:r>
        <w:rPr>
          <w:color w:val="231F20"/>
          <w:w w:val="90"/>
        </w:rPr>
        <w:t>одни</w:t>
      </w:r>
      <w:r>
        <w:rPr>
          <w:color w:val="231F20"/>
          <w:w w:val="95"/>
        </w:rPr>
        <w:t> 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з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самы</w:t>
      </w:r>
      <w:r>
        <w:rPr>
          <w:color w:val="231F20"/>
          <w:w w:val="90"/>
        </w:rPr>
        <w:t>х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плохи</w:t>
      </w:r>
      <w:r>
        <w:rPr>
          <w:color w:val="231F20"/>
          <w:w w:val="90"/>
        </w:rPr>
        <w:t>х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показателе</w:t>
      </w:r>
      <w:r>
        <w:rPr>
          <w:color w:val="231F20"/>
          <w:w w:val="90"/>
        </w:rPr>
        <w:t>й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сред</w:t>
      </w:r>
      <w:r>
        <w:rPr>
          <w:color w:val="231F20"/>
          <w:w w:val="90"/>
        </w:rPr>
        <w:t>и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развиты</w:t>
      </w:r>
      <w:r>
        <w:rPr>
          <w:color w:val="231F20"/>
          <w:w w:val="90"/>
        </w:rPr>
        <w:t>х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развива</w:t>
      </w:r>
      <w:r>
        <w:rPr>
          <w:color w:val="231F20"/>
          <w:spacing w:val="2"/>
          <w:w w:val="90"/>
        </w:rPr>
        <w:t>ю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щихс</w:t>
      </w:r>
      <w:r>
        <w:rPr>
          <w:color w:val="231F20"/>
          <w:w w:val="90"/>
        </w:rPr>
        <w:t>я</w:t>
      </w:r>
      <w:r>
        <w:rPr>
          <w:color w:val="231F20"/>
          <w:spacing w:val="64"/>
          <w:w w:val="90"/>
        </w:rPr>
        <w:t> </w:t>
      </w:r>
      <w:r>
        <w:rPr>
          <w:color w:val="231F20"/>
          <w:w w:val="90"/>
        </w:rPr>
        <w:t>стран</w:t>
      </w:r>
      <w:r>
        <w:rPr>
          <w:color w:val="231F20"/>
          <w:w w:val="90"/>
        </w:rPr>
        <w:t>�</w:t>
      </w:r>
      <w:r>
        <w:rPr>
          <w:color w:val="231F20"/>
          <w:spacing w:val="64"/>
          <w:w w:val="90"/>
        </w:rPr>
        <w:t> </w:t>
      </w:r>
      <w:r>
        <w:rPr>
          <w:color w:val="231F20"/>
          <w:w w:val="90"/>
        </w:rPr>
        <w:t>Эт</w:t>
      </w:r>
      <w:r>
        <w:rPr>
          <w:color w:val="231F20"/>
          <w:w w:val="90"/>
        </w:rPr>
        <w:t>о</w:t>
      </w:r>
      <w:r>
        <w:rPr>
          <w:color w:val="231F20"/>
          <w:spacing w:val="64"/>
          <w:w w:val="90"/>
        </w:rPr>
        <w:t> </w:t>
      </w:r>
      <w:r>
        <w:rPr>
          <w:color w:val="231F20"/>
          <w:w w:val="90"/>
        </w:rPr>
        <w:t>значит</w:t>
      </w:r>
      <w:r>
        <w:rPr>
          <w:color w:val="231F20"/>
          <w:w w:val="90"/>
        </w:rPr>
        <w:t>,</w:t>
      </w:r>
      <w:r>
        <w:rPr>
          <w:color w:val="231F20"/>
          <w:spacing w:val="64"/>
          <w:w w:val="90"/>
        </w:rPr>
        <w:t> </w:t>
      </w:r>
      <w:r>
        <w:rPr>
          <w:color w:val="231F20"/>
          <w:w w:val="90"/>
        </w:rPr>
        <w:t>чт</w:t>
      </w:r>
      <w:r>
        <w:rPr>
          <w:color w:val="231F20"/>
          <w:w w:val="90"/>
        </w:rPr>
        <w:t>о</w:t>
      </w:r>
      <w:r>
        <w:rPr>
          <w:color w:val="231F20"/>
          <w:spacing w:val="64"/>
          <w:w w:val="90"/>
        </w:rPr>
        <w:t> </w:t>
      </w:r>
      <w:r>
        <w:rPr>
          <w:color w:val="231F20"/>
          <w:w w:val="90"/>
        </w:rPr>
        <w:t>дл</w:t>
      </w:r>
      <w:r>
        <w:rPr>
          <w:color w:val="231F20"/>
          <w:w w:val="90"/>
        </w:rPr>
        <w:t>я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снижени</w:t>
      </w:r>
      <w:r>
        <w:rPr>
          <w:color w:val="231F20"/>
          <w:w w:val="90"/>
        </w:rPr>
        <w:t>я</w:t>
      </w:r>
      <w:r>
        <w:rPr>
          <w:color w:val="231F20"/>
          <w:spacing w:val="64"/>
          <w:w w:val="90"/>
        </w:rPr>
        <w:t> </w:t>
      </w:r>
      <w:r>
        <w:rPr>
          <w:color w:val="231F20"/>
          <w:w w:val="90"/>
        </w:rPr>
        <w:t>потребител</w:t>
      </w:r>
      <w:r>
        <w:rPr>
          <w:color w:val="231F20"/>
          <w:w w:val="90"/>
        </w:rPr>
        <w:t>ь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к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7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ф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я</w:t>
      </w:r>
      <w:r>
        <w:rPr>
          <w:color w:val="231F20"/>
          <w:w w:val="90"/>
        </w:rPr>
        <w:t>ц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79"/>
          <w:w w:val="90"/>
        </w:rPr>
        <w:t> 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о</w:t>
      </w:r>
      <w:r>
        <w:rPr>
          <w:color w:val="231F20"/>
          <w:spacing w:val="78"/>
          <w:w w:val="90"/>
        </w:rPr>
        <w:t> </w:t>
      </w:r>
      <w:r>
        <w:rPr>
          <w:color w:val="231F20"/>
          <w:spacing w:val="1"/>
          <w:w w:val="90"/>
        </w:rPr>
        <w:t>4</w:t>
      </w:r>
      <w:r>
        <w:rPr>
          <w:color w:val="231F20"/>
          <w:w w:val="90"/>
        </w:rPr>
        <w:t>%</w:t>
      </w:r>
      <w:r>
        <w:rPr>
          <w:color w:val="231F20"/>
          <w:spacing w:val="79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spacing w:val="1"/>
          <w:w w:val="90"/>
        </w:rPr>
        <w:t>р</w:t>
      </w:r>
      <w:r>
        <w:rPr>
          <w:color w:val="231F20"/>
          <w:w w:val="90"/>
        </w:rPr>
        <w:t>и</w:t>
      </w:r>
      <w:r>
        <w:rPr>
          <w:color w:val="231F20"/>
          <w:spacing w:val="78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ы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ш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м</w:t>
      </w:r>
      <w:r>
        <w:rPr>
          <w:color w:val="231F20"/>
          <w:spacing w:val="79"/>
          <w:w w:val="90"/>
        </w:rPr>
        <w:t> </w:t>
      </w:r>
      <w:r>
        <w:rPr>
          <w:color w:val="231F20"/>
          <w:w w:val="90"/>
        </w:rPr>
        <w:t>э</w:t>
      </w:r>
      <w:r>
        <w:rPr>
          <w:color w:val="231F20"/>
          <w:w w:val="90"/>
        </w:rPr>
        <w:t>к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м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ч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к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м</w:t>
      </w:r>
      <w:r>
        <w:rPr>
          <w:color w:val="231F20"/>
          <w:spacing w:val="79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spacing w:val="5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3"/>
          <w:w w:val="90"/>
        </w:rPr>
        <w:t>рядк</w:t>
      </w:r>
      <w:r>
        <w:rPr>
          <w:color w:val="231F20"/>
          <w:w w:val="90"/>
        </w:rPr>
        <w:t>е</w:t>
      </w:r>
      <w:r>
        <w:rPr>
          <w:color w:val="231F20"/>
          <w:spacing w:val="84"/>
          <w:w w:val="90"/>
        </w:rPr>
        <w:t> </w:t>
      </w:r>
      <w:r>
        <w:rPr>
          <w:color w:val="231F20"/>
          <w:spacing w:val="3"/>
          <w:w w:val="90"/>
        </w:rPr>
        <w:t>среднегодово</w:t>
      </w:r>
      <w:r>
        <w:rPr>
          <w:color w:val="231F20"/>
          <w:w w:val="90"/>
        </w:rPr>
        <w:t>й</w:t>
      </w:r>
      <w:r>
        <w:rPr>
          <w:color w:val="231F20"/>
          <w:spacing w:val="84"/>
          <w:w w:val="90"/>
        </w:rPr>
        <w:t> </w:t>
      </w:r>
      <w:r>
        <w:rPr>
          <w:color w:val="231F20"/>
          <w:spacing w:val="3"/>
          <w:w w:val="90"/>
        </w:rPr>
        <w:t>тем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 </w:t>
      </w:r>
      <w:r>
        <w:rPr>
          <w:color w:val="231F20"/>
          <w:spacing w:val="85"/>
          <w:w w:val="90"/>
        </w:rPr>
        <w:t> </w:t>
      </w:r>
      <w:r>
        <w:rPr>
          <w:color w:val="231F20"/>
          <w:spacing w:val="3"/>
          <w:w w:val="90"/>
        </w:rPr>
        <w:t>относительног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 </w:t>
      </w:r>
      <w:r>
        <w:rPr>
          <w:color w:val="231F20"/>
          <w:spacing w:val="84"/>
          <w:w w:val="90"/>
        </w:rPr>
        <w:t> </w:t>
      </w:r>
      <w:r>
        <w:rPr>
          <w:color w:val="231F20"/>
          <w:spacing w:val="3"/>
          <w:w w:val="90"/>
        </w:rPr>
        <w:t>рост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 </w:t>
      </w:r>
      <w:r>
        <w:rPr>
          <w:color w:val="231F20"/>
          <w:spacing w:val="85"/>
          <w:w w:val="90"/>
        </w:rPr>
        <w:t> </w:t>
      </w:r>
      <w:r>
        <w:rPr>
          <w:color w:val="231F20"/>
          <w:spacing w:val="3"/>
          <w:w w:val="90"/>
        </w:rPr>
        <w:t>ИОК</w:t>
      </w:r>
      <w:r>
        <w:rPr>
          <w:color w:val="231F20"/>
          <w:spacing w:val="4"/>
          <w:w w:val="111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должн</w:t>
      </w:r>
      <w:r>
        <w:rPr>
          <w:color w:val="231F20"/>
          <w:w w:val="90"/>
        </w:rPr>
        <w:t>ы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превышат</w:t>
      </w:r>
      <w:r>
        <w:rPr>
          <w:color w:val="231F20"/>
          <w:w w:val="90"/>
        </w:rPr>
        <w:t>ь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4%</w:t>
      </w:r>
      <w:r>
        <w:rPr>
          <w:rFonts w:ascii="Georgia" w:hAnsi="Georgia" w:cs="Georgia" w:eastAsia="Georgia"/>
          <w:i/>
          <w:color w:val="231F20"/>
          <w:w w:val="90"/>
        </w:rPr>
        <w:t>/</w:t>
      </w:r>
      <w:r>
        <w:rPr>
          <w:color w:val="231F20"/>
          <w:w w:val="90"/>
        </w:rPr>
        <w:t>1,</w:t>
      </w:r>
      <w:r>
        <w:rPr>
          <w:color w:val="231F20"/>
          <w:w w:val="90"/>
        </w:rPr>
        <w:t>2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3,3%</w:t>
      </w:r>
      <w:r>
        <w:rPr>
          <w:color w:val="231F20"/>
          <w:w w:val="90"/>
        </w:rPr>
        <w:t>,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пр</w:t>
      </w:r>
      <w:r>
        <w:rPr>
          <w:color w:val="231F20"/>
          <w:w w:val="90"/>
        </w:rPr>
        <w:t>и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это</w:t>
      </w:r>
      <w:r>
        <w:rPr>
          <w:color w:val="231F20"/>
          <w:w w:val="90"/>
        </w:rPr>
        <w:t>м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средн</w:t>
      </w:r>
      <w:r>
        <w:rPr>
          <w:color w:val="231F20"/>
          <w:spacing w:val="1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0"/>
        </w:rPr>
        <w:t>годово</w:t>
      </w:r>
      <w:r>
        <w:rPr>
          <w:color w:val="231F20"/>
          <w:w w:val="90"/>
        </w:rPr>
        <w:t>й</w:t>
      </w:r>
      <w:r>
        <w:rPr>
          <w:color w:val="231F20"/>
          <w:spacing w:val="15"/>
          <w:w w:val="90"/>
        </w:rPr>
        <w:t> </w:t>
      </w:r>
      <w:r>
        <w:rPr>
          <w:color w:val="231F20"/>
          <w:spacing w:val="1"/>
          <w:w w:val="90"/>
        </w:rPr>
        <w:t>тем</w:t>
      </w:r>
      <w:r>
        <w:rPr>
          <w:color w:val="231F20"/>
          <w:w w:val="90"/>
        </w:rPr>
        <w:t>п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относительног</w:t>
      </w:r>
      <w:r>
        <w:rPr>
          <w:color w:val="231F20"/>
          <w:w w:val="90"/>
        </w:rPr>
        <w:t>о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рост</w:t>
      </w:r>
      <w:r>
        <w:rPr>
          <w:color w:val="231F20"/>
          <w:w w:val="90"/>
        </w:rPr>
        <w:t>а</w:t>
      </w:r>
      <w:r>
        <w:rPr>
          <w:color w:val="231F20"/>
          <w:spacing w:val="15"/>
          <w:w w:val="90"/>
        </w:rPr>
        <w:t> </w:t>
      </w:r>
      <w:r>
        <w:rPr>
          <w:color w:val="231F20"/>
          <w:spacing w:val="1"/>
          <w:w w:val="90"/>
        </w:rPr>
        <w:t>ВВ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буде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 </w:t>
      </w:r>
      <w:r>
        <w:rPr>
          <w:color w:val="231F20"/>
          <w:spacing w:val="16"/>
          <w:w w:val="90"/>
        </w:rPr>
        <w:t> </w:t>
      </w:r>
      <w:r>
        <w:rPr>
          <w:color w:val="231F20"/>
          <w:spacing w:val="1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w w:val="90"/>
        </w:rPr>
        <w:t> </w:t>
      </w:r>
      <w:r>
        <w:rPr>
          <w:color w:val="231F20"/>
          <w:spacing w:val="15"/>
          <w:w w:val="90"/>
        </w:rPr>
        <w:t> </w:t>
      </w:r>
      <w:r>
        <w:rPr>
          <w:color w:val="231F20"/>
          <w:spacing w:val="1"/>
          <w:w w:val="90"/>
        </w:rPr>
        <w:t>выше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0"/>
        </w:rPr>
        <w:t>3,3%</w:t>
      </w:r>
      <w:r>
        <w:rPr>
          <w:color w:val="231F20"/>
          <w:spacing w:val="12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×</w:t>
      </w:r>
      <w:r>
        <w:rPr>
          <w:rFonts w:ascii="Arial" w:hAnsi="Arial" w:cs="Arial" w:eastAsia="Arial"/>
          <w:color w:val="231F20"/>
          <w:spacing w:val="31"/>
          <w:w w:val="90"/>
        </w:rPr>
        <w:t> </w:t>
      </w:r>
      <w:r>
        <w:rPr>
          <w:color w:val="231F20"/>
          <w:w w:val="90"/>
        </w:rPr>
        <w:t>0,59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=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2%</w:t>
      </w:r>
      <w:r>
        <w:rPr>
          <w:color w:val="231F20"/>
          <w:w w:val="90"/>
        </w:rPr>
        <w:t>�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Поэтому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даже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через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10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лет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будет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пр</w:t>
      </w:r>
      <w:r>
        <w:rPr>
          <w:color w:val="231F20"/>
          <w:spacing w:val="-1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одолена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бедность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основной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части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населения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103" w:right="113" w:firstLine="283"/>
        <w:jc w:val="both"/>
      </w:pPr>
      <w:r>
        <w:rPr>
          <w:color w:val="231F20"/>
          <w:w w:val="95"/>
        </w:rPr>
        <w:t>Такое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освоение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инвестиций,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без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которых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невозможен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5"/>
        </w:rPr>
        <w:t>щественны</w:t>
      </w:r>
      <w:r>
        <w:rPr>
          <w:color w:val="231F20"/>
          <w:w w:val="95"/>
        </w:rPr>
        <w:t>й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экономически</w:t>
      </w:r>
      <w:r>
        <w:rPr>
          <w:color w:val="231F20"/>
          <w:w w:val="95"/>
        </w:rPr>
        <w:t>й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рост</w:t>
      </w:r>
      <w:r>
        <w:rPr>
          <w:color w:val="231F20"/>
          <w:w w:val="95"/>
        </w:rPr>
        <w:t>,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свидетельствуе</w:t>
      </w:r>
      <w:r>
        <w:rPr>
          <w:color w:val="231F20"/>
          <w:w w:val="95"/>
        </w:rPr>
        <w:t>т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вопи</w:t>
      </w:r>
      <w:r>
        <w:rPr>
          <w:color w:val="231F20"/>
          <w:spacing w:val="-2"/>
          <w:w w:val="95"/>
        </w:rPr>
        <w:t>ю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щей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неэффективности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сложившегося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социально-эконом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ческого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порядка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стране</w:t>
      </w:r>
      <w:r>
        <w:rPr>
          <w:color w:val="231F20"/>
          <w:w w:val="95"/>
        </w:rPr>
        <w:t>�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первом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(1996–2008),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8"/>
          <w:w w:val="95"/>
        </w:rPr>
        <w:t> </w:t>
      </w:r>
      <w:r>
        <w:rPr>
          <w:color w:val="231F20"/>
          <w:w w:val="95"/>
        </w:rPr>
        <w:t>во</w:t>
      </w:r>
      <w:r>
        <w:rPr>
          <w:color w:val="231F20"/>
          <w:spacing w:val="-39"/>
          <w:w w:val="95"/>
        </w:rPr>
        <w:t> </w:t>
      </w:r>
      <w:r>
        <w:rPr>
          <w:color w:val="231F20"/>
          <w:w w:val="95"/>
        </w:rPr>
        <w:t>вто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ром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(2009–2023)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диапазонах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эффективности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инвестиций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инфляционности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(диссипативности)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Россия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находится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последних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местах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среди</w:t>
      </w:r>
      <w:r>
        <w:rPr>
          <w:color w:val="231F20"/>
          <w:spacing w:val="-3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всех</w:t>
      </w:r>
      <w:r>
        <w:rPr>
          <w:rFonts w:ascii="Times New Roman" w:hAnsi="Times New Roman" w:cs="Times New Roman" w:eastAsia="Times New Roman"/>
          <w:i/>
          <w:color w:val="231F20"/>
          <w:spacing w:val="27"/>
          <w:w w:val="95"/>
        </w:rPr>
        <w:t> </w:t>
      </w:r>
      <w:r>
        <w:rPr>
          <w:color w:val="231F20"/>
          <w:w w:val="95"/>
        </w:rPr>
        <w:t>развитых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развивающихся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стран,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том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числе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Казахстана,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Азербайджана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всех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бывших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соцстран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103" w:right="111" w:firstLine="283"/>
        <w:jc w:val="both"/>
      </w:pPr>
      <w:r>
        <w:rPr>
          <w:color w:val="231F20"/>
          <w:w w:val="90"/>
        </w:rPr>
        <w:t>М</w:t>
      </w:r>
      <w:r>
        <w:rPr>
          <w:color w:val="231F20"/>
          <w:w w:val="90"/>
        </w:rPr>
        <w:t>ы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уж</w:t>
      </w:r>
      <w:r>
        <w:rPr>
          <w:color w:val="231F20"/>
          <w:w w:val="90"/>
        </w:rPr>
        <w:t>е</w:t>
      </w:r>
      <w:r>
        <w:rPr>
          <w:color w:val="231F20"/>
          <w:spacing w:val="57"/>
          <w:w w:val="90"/>
        </w:rPr>
        <w:t> </w:t>
      </w:r>
      <w:r>
        <w:rPr>
          <w:color w:val="231F20"/>
          <w:spacing w:val="1"/>
          <w:w w:val="90"/>
        </w:rPr>
        <w:t>боле</w:t>
      </w:r>
      <w:r>
        <w:rPr>
          <w:color w:val="231F20"/>
          <w:w w:val="90"/>
        </w:rPr>
        <w:t>е</w:t>
      </w:r>
      <w:r>
        <w:rPr>
          <w:color w:val="231F20"/>
          <w:spacing w:val="58"/>
          <w:w w:val="90"/>
        </w:rPr>
        <w:t> </w:t>
      </w:r>
      <w:r>
        <w:rPr>
          <w:color w:val="231F20"/>
          <w:spacing w:val="1"/>
          <w:w w:val="90"/>
        </w:rPr>
        <w:t>3</w:t>
      </w:r>
      <w:r>
        <w:rPr>
          <w:color w:val="231F20"/>
          <w:w w:val="90"/>
        </w:rPr>
        <w:t>0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ле</w:t>
      </w:r>
      <w:r>
        <w:rPr>
          <w:color w:val="231F20"/>
          <w:w w:val="90"/>
        </w:rPr>
        <w:t>т</w:t>
      </w:r>
      <w:r>
        <w:rPr>
          <w:color w:val="231F20"/>
          <w:spacing w:val="58"/>
          <w:w w:val="90"/>
        </w:rPr>
        <w:t> </w:t>
      </w:r>
      <w:r>
        <w:rPr>
          <w:color w:val="231F20"/>
          <w:spacing w:val="1"/>
          <w:w w:val="90"/>
        </w:rPr>
        <w:t>поддерживае</w:t>
      </w:r>
      <w:r>
        <w:rPr>
          <w:color w:val="231F20"/>
          <w:w w:val="90"/>
        </w:rPr>
        <w:t>м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нынешни</w:t>
      </w:r>
      <w:r>
        <w:rPr>
          <w:color w:val="231F20"/>
          <w:w w:val="90"/>
        </w:rPr>
        <w:t>й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уровень</w:t>
      </w:r>
      <w:r>
        <w:rPr>
          <w:color w:val="231F20"/>
          <w:spacing w:val="1"/>
          <w:w w:val="92"/>
        </w:rPr>
        <w:t> </w:t>
      </w:r>
      <w:r>
        <w:rPr>
          <w:color w:val="231F20"/>
          <w:w w:val="90"/>
        </w:rPr>
        <w:t>потреблени</w:t>
      </w:r>
      <w:r>
        <w:rPr>
          <w:color w:val="231F20"/>
          <w:w w:val="90"/>
        </w:rPr>
        <w:t>я</w:t>
      </w:r>
      <w:r>
        <w:rPr>
          <w:color w:val="231F20"/>
          <w:spacing w:val="4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8"/>
          <w:w w:val="90"/>
        </w:rPr>
        <w:t> </w:t>
      </w:r>
      <w:r>
        <w:rPr>
          <w:color w:val="231F20"/>
          <w:w w:val="90"/>
        </w:rPr>
        <w:t>социальну</w:t>
      </w:r>
      <w:r>
        <w:rPr>
          <w:color w:val="231F20"/>
          <w:w w:val="90"/>
        </w:rPr>
        <w:t>ю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сфер</w:t>
      </w:r>
      <w:r>
        <w:rPr>
          <w:color w:val="231F20"/>
          <w:w w:val="90"/>
        </w:rPr>
        <w:t>у</w:t>
      </w:r>
      <w:r>
        <w:rPr>
          <w:color w:val="231F20"/>
          <w:spacing w:val="48"/>
          <w:w w:val="90"/>
        </w:rPr>
        <w:t> </w:t>
      </w:r>
      <w:r>
        <w:rPr>
          <w:color w:val="231F20"/>
          <w:spacing w:val="1"/>
          <w:w w:val="90"/>
        </w:rPr>
        <w:t>з</w:t>
      </w:r>
      <w:r>
        <w:rPr>
          <w:color w:val="231F20"/>
          <w:w w:val="90"/>
        </w:rPr>
        <w:t>а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сче</w:t>
      </w:r>
      <w:r>
        <w:rPr>
          <w:color w:val="231F20"/>
          <w:w w:val="90"/>
        </w:rPr>
        <w:t>т</w:t>
      </w:r>
      <w:r>
        <w:rPr>
          <w:color w:val="231F20"/>
          <w:spacing w:val="48"/>
          <w:w w:val="90"/>
        </w:rPr>
        <w:t> </w:t>
      </w:r>
      <w:r>
        <w:rPr>
          <w:color w:val="231F20"/>
          <w:w w:val="90"/>
        </w:rPr>
        <w:t>экспорт</w:t>
      </w:r>
      <w:r>
        <w:rPr>
          <w:color w:val="231F20"/>
          <w:w w:val="90"/>
        </w:rPr>
        <w:t>а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сырья</w:t>
      </w:r>
      <w:r>
        <w:rPr>
          <w:color w:val="231F20"/>
          <w:w w:val="90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0"/>
        </w:rPr>
        <w:t>Все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эти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годы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призывы</w:t>
      </w:r>
      <w:r>
        <w:rPr>
          <w:color w:val="231F20"/>
          <w:spacing w:val="29"/>
          <w:w w:val="90"/>
        </w:rPr>
        <w:t> </w:t>
      </w:r>
      <w:r>
        <w:rPr>
          <w:color w:val="231F20"/>
          <w:spacing w:val="-1"/>
          <w:w w:val="90"/>
        </w:rPr>
        <w:t>«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слезть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3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с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3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сырьевой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3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0"/>
        </w:rPr>
        <w:t>иглы»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53"/>
          <w:w w:val="90"/>
        </w:rPr>
        <w:t> </w:t>
      </w:r>
      <w:r>
        <w:rPr>
          <w:color w:val="231F20"/>
          <w:w w:val="90"/>
        </w:rPr>
        <w:t>никак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28"/>
          <w:w w:val="90"/>
        </w:rPr>
        <w:t> </w:t>
      </w:r>
      <w:r>
        <w:rPr>
          <w:color w:val="231F20"/>
          <w:w w:val="90"/>
        </w:rPr>
        <w:t>р</w:t>
      </w:r>
      <w:r>
        <w:rPr>
          <w:color w:val="231F20"/>
          <w:spacing w:val="-2"/>
          <w:w w:val="90"/>
        </w:rPr>
        <w:t>е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147"/>
          <w:footerReference w:type="default" r:id="rId148"/>
          <w:pgSz w:w="9355" w:h="13620"/>
          <w:pgMar w:header="0" w:footer="0" w:top="1260" w:bottom="280" w:left="860" w:right="6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39"/>
        <w:jc w:val="both"/>
      </w:pPr>
      <w:r>
        <w:rPr>
          <w:color w:val="231F20"/>
          <w:spacing w:val="1"/>
          <w:w w:val="95"/>
        </w:rPr>
        <w:t>ализуютс</w:t>
      </w:r>
      <w:r>
        <w:rPr>
          <w:color w:val="231F20"/>
          <w:w w:val="95"/>
        </w:rPr>
        <w:t>я</w:t>
      </w:r>
      <w:r>
        <w:rPr>
          <w:color w:val="231F20"/>
          <w:spacing w:val="52"/>
          <w:w w:val="95"/>
        </w:rPr>
        <w:t> </w:t>
      </w:r>
      <w:r>
        <w:rPr>
          <w:color w:val="231F20"/>
          <w:spacing w:val="1"/>
          <w:w w:val="95"/>
        </w:rPr>
        <w:t>из</w:t>
      </w:r>
      <w:r>
        <w:rPr>
          <w:color w:val="231F20"/>
          <w:w w:val="95"/>
        </w:rPr>
        <w:t>-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52"/>
          <w:w w:val="95"/>
        </w:rPr>
        <w:t> </w:t>
      </w:r>
      <w:r>
        <w:rPr>
          <w:color w:val="231F20"/>
          <w:w w:val="95"/>
        </w:rPr>
        <w:t>неэффективност</w:t>
      </w:r>
      <w:r>
        <w:rPr>
          <w:color w:val="231F20"/>
          <w:w w:val="95"/>
        </w:rPr>
        <w:t>и</w:t>
      </w:r>
      <w:r>
        <w:rPr>
          <w:color w:val="231F20"/>
          <w:spacing w:val="52"/>
          <w:w w:val="95"/>
        </w:rPr>
        <w:t> </w:t>
      </w:r>
      <w:r>
        <w:rPr>
          <w:color w:val="231F20"/>
          <w:spacing w:val="1"/>
          <w:w w:val="95"/>
        </w:rPr>
        <w:t>Правительств</w:t>
      </w:r>
      <w:r>
        <w:rPr>
          <w:color w:val="231F20"/>
          <w:w w:val="95"/>
        </w:rPr>
        <w:t>а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РФ</w:t>
      </w:r>
      <w:r>
        <w:rPr>
          <w:color w:val="231F20"/>
          <w:w w:val="95"/>
        </w:rPr>
        <w:t>,</w:t>
      </w:r>
      <w:r>
        <w:rPr>
          <w:color w:val="231F20"/>
          <w:spacing w:val="52"/>
          <w:w w:val="95"/>
        </w:rPr>
        <w:t> </w:t>
      </w:r>
      <w:r>
        <w:rPr>
          <w:color w:val="231F20"/>
          <w:w w:val="95"/>
        </w:rPr>
        <w:t>Ф</w:t>
      </w:r>
      <w:r>
        <w:rPr>
          <w:color w:val="231F20"/>
          <w:spacing w:val="-1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деральног</w:t>
      </w:r>
      <w:r>
        <w:rPr>
          <w:color w:val="231F20"/>
          <w:w w:val="95"/>
        </w:rPr>
        <w:t>о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собрани</w:t>
      </w:r>
      <w:r>
        <w:rPr>
          <w:color w:val="231F20"/>
          <w:w w:val="95"/>
        </w:rPr>
        <w:t>я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РФ</w:t>
      </w:r>
      <w:r>
        <w:rPr>
          <w:color w:val="231F20"/>
          <w:w w:val="95"/>
        </w:rPr>
        <w:t>,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руководителе</w:t>
      </w:r>
      <w:r>
        <w:rPr>
          <w:color w:val="231F20"/>
          <w:w w:val="95"/>
        </w:rPr>
        <w:t>й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регионо</w:t>
      </w:r>
      <w:r>
        <w:rPr>
          <w:color w:val="231F20"/>
          <w:w w:val="95"/>
        </w:rPr>
        <w:t>в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всего</w:t>
      </w:r>
      <w:r>
        <w:rPr>
          <w:color w:val="231F20"/>
          <w:spacing w:val="1"/>
          <w:w w:val="93"/>
        </w:rPr>
        <w:t> </w:t>
      </w:r>
      <w:r>
        <w:rPr>
          <w:color w:val="231F20"/>
          <w:spacing w:val="1"/>
          <w:w w:val="95"/>
        </w:rPr>
        <w:t>финансово-экономическог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2"/>
          <w:w w:val="95"/>
        </w:rPr>
        <w:t>блок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Правительств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страны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ведь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того,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чтобы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«слезть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сырьевой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иглы»,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необход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мы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инвестиции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обрабатывающие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отрасли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промышленн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сти</w:t>
      </w:r>
      <w:r>
        <w:rPr>
          <w:color w:val="231F20"/>
          <w:w w:val="95"/>
        </w:rPr>
        <w:t>,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машиностроение</w:t>
      </w:r>
      <w:r>
        <w:rPr>
          <w:color w:val="231F20"/>
          <w:w w:val="95"/>
        </w:rPr>
        <w:t>,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приборостроение</w:t>
      </w:r>
      <w:r>
        <w:rPr>
          <w:color w:val="231F20"/>
          <w:w w:val="95"/>
        </w:rPr>
        <w:t>,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науку</w:t>
      </w:r>
      <w:r>
        <w:rPr>
          <w:color w:val="231F20"/>
          <w:w w:val="95"/>
        </w:rPr>
        <w:t>,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по</w:t>
      </w:r>
      <w:r>
        <w:rPr>
          <w:color w:val="231F20"/>
          <w:spacing w:val="-5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готовк</w:t>
      </w:r>
      <w:r>
        <w:rPr>
          <w:color w:val="231F20"/>
          <w:w w:val="95"/>
        </w:rPr>
        <w:t>у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кадро</w:t>
      </w:r>
      <w:r>
        <w:rPr>
          <w:color w:val="231F20"/>
          <w:w w:val="95"/>
        </w:rPr>
        <w:t>в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повышение</w:t>
      </w:r>
      <w:r>
        <w:rPr>
          <w:color w:val="231F20"/>
          <w:w w:val="95"/>
        </w:rPr>
        <w:t>м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эффективност</w:t>
      </w:r>
      <w:r>
        <w:rPr>
          <w:color w:val="231F20"/>
          <w:w w:val="95"/>
        </w:rPr>
        <w:t>и</w:t>
      </w:r>
      <w:r>
        <w:rPr>
          <w:color w:val="231F20"/>
          <w:spacing w:val="26"/>
          <w:w w:val="95"/>
        </w:rPr>
        <w:t> </w:t>
      </w:r>
      <w:r>
        <w:rPr>
          <w:color w:val="231F20"/>
          <w:w w:val="95"/>
        </w:rPr>
        <w:t>инвестиций</w:t>
      </w:r>
      <w:r>
        <w:rPr>
          <w:color w:val="231F20"/>
          <w:spacing w:val="1"/>
          <w:w w:val="9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снижением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инфляционности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spacing w:val="-3"/>
          <w:w w:val="95"/>
        </w:rPr>
        <w:t>Есл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сравнит</w:t>
      </w:r>
      <w:r>
        <w:rPr>
          <w:color w:val="231F20"/>
          <w:w w:val="95"/>
        </w:rPr>
        <w:t>ь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российску</w:t>
      </w:r>
      <w:r>
        <w:rPr>
          <w:color w:val="231F20"/>
          <w:w w:val="95"/>
        </w:rPr>
        <w:t>ю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экономик</w:t>
      </w:r>
      <w:r>
        <w:rPr>
          <w:color w:val="231F20"/>
          <w:w w:val="95"/>
        </w:rPr>
        <w:t>у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машиной</w:t>
      </w:r>
      <w:r>
        <w:rPr>
          <w:color w:val="231F20"/>
          <w:w w:val="95"/>
        </w:rPr>
        <w:t>,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3"/>
          <w:w w:val="95"/>
        </w:rPr>
        <w:t>на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ше</w:t>
      </w:r>
      <w:r>
        <w:rPr>
          <w:color w:val="231F20"/>
          <w:w w:val="95"/>
        </w:rPr>
        <w:t>й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«экономическо</w:t>
      </w:r>
      <w:r>
        <w:rPr>
          <w:color w:val="231F20"/>
          <w:w w:val="95"/>
        </w:rPr>
        <w:t>й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машины</w:t>
      </w:r>
      <w:r>
        <w:rPr>
          <w:color w:val="231F20"/>
          <w:w w:val="95"/>
        </w:rPr>
        <w:t>»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смазан</w:t>
      </w:r>
      <w:r>
        <w:rPr>
          <w:color w:val="231F20"/>
          <w:w w:val="95"/>
        </w:rPr>
        <w:t>ы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3"/>
          <w:w w:val="95"/>
        </w:rPr>
        <w:t>шестеренки</w:t>
      </w:r>
      <w:r>
        <w:rPr>
          <w:color w:val="231F20"/>
          <w:w w:val="95"/>
        </w:rPr>
        <w:t>,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4"/>
          <w:w w:val="95"/>
        </w:rPr>
        <w:t>пр</w:t>
      </w:r>
      <w:r>
        <w:rPr>
          <w:color w:val="231F20"/>
          <w:spacing w:val="-5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4"/>
          <w:w w:val="95"/>
        </w:rPr>
        <w:t>д</w:t>
      </w:r>
      <w:r>
        <w:rPr>
          <w:color w:val="231F20"/>
          <w:spacing w:val="-3"/>
          <w:w w:val="95"/>
        </w:rPr>
        <w:t>ы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-4"/>
          <w:w w:val="95"/>
        </w:rPr>
        <w:t>я</w:t>
      </w:r>
      <w:r>
        <w:rPr>
          <w:color w:val="231F20"/>
          <w:spacing w:val="-4"/>
          <w:w w:val="95"/>
        </w:rPr>
        <w:t>в</w:t>
      </w:r>
      <w:r>
        <w:rPr>
          <w:color w:val="231F20"/>
          <w:spacing w:val="-3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-3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т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4"/>
          <w:w w:val="95"/>
        </w:rPr>
        <w:t>п</w:t>
      </w:r>
      <w:r>
        <w:rPr>
          <w:color w:val="231F20"/>
          <w:spacing w:val="-3"/>
          <w:w w:val="95"/>
        </w:rPr>
        <w:t>л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2"/>
          <w:w w:val="95"/>
        </w:rPr>
        <w:t>в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3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4"/>
          <w:w w:val="95"/>
        </w:rPr>
        <w:t>б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3"/>
          <w:w w:val="95"/>
        </w:rPr>
        <w:t>к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2"/>
          <w:w w:val="95"/>
        </w:rPr>
        <w:t>-</w:t>
      </w:r>
      <w:r>
        <w:rPr>
          <w:color w:val="231F20"/>
          <w:spacing w:val="-4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4"/>
          <w:w w:val="95"/>
        </w:rPr>
        <w:t>ч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4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4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у</w:t>
      </w:r>
      <w:r>
        <w:rPr>
          <w:color w:val="231F20"/>
          <w:spacing w:val="-3"/>
          <w:w w:val="95"/>
        </w:rPr>
        <w:t>т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4"/>
          <w:w w:val="95"/>
        </w:rPr>
        <w:t>ч</w:t>
      </w:r>
      <w:r>
        <w:rPr>
          <w:color w:val="231F20"/>
          <w:spacing w:val="-3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3"/>
          <w:w w:val="95"/>
        </w:rPr>
        <w:t>т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4"/>
          <w:w w:val="95"/>
        </w:rPr>
        <w:t>п</w:t>
      </w:r>
      <w:r>
        <w:rPr>
          <w:color w:val="231F20"/>
          <w:spacing w:val="-3"/>
          <w:w w:val="95"/>
        </w:rPr>
        <w:t>л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4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57"/>
          <w:w w:val="95"/>
        </w:rPr>
        <w:t> </w:t>
      </w:r>
      <w:r>
        <w:rPr>
          <w:color w:val="231F20"/>
          <w:spacing w:val="-4"/>
          <w:w w:val="95"/>
        </w:rPr>
        <w:t>водител</w:t>
      </w:r>
      <w:r>
        <w:rPr>
          <w:color w:val="231F20"/>
          <w:w w:val="95"/>
        </w:rPr>
        <w:t>ь</w:t>
      </w:r>
      <w:r>
        <w:rPr>
          <w:color w:val="231F20"/>
          <w:spacing w:val="-57"/>
          <w:w w:val="95"/>
        </w:rPr>
        <w:t> </w:t>
      </w:r>
      <w:r>
        <w:rPr>
          <w:color w:val="231F20"/>
          <w:spacing w:val="-3"/>
          <w:w w:val="95"/>
        </w:rPr>
        <w:t>машин</w:t>
      </w:r>
      <w:r>
        <w:rPr>
          <w:color w:val="231F20"/>
          <w:w w:val="95"/>
        </w:rPr>
        <w:t>ы</w:t>
      </w:r>
      <w:r>
        <w:rPr>
          <w:color w:val="231F20"/>
          <w:spacing w:val="-56"/>
          <w:w w:val="95"/>
        </w:rPr>
        <w:t> </w:t>
      </w:r>
      <w:r>
        <w:rPr>
          <w:color w:val="231F20"/>
          <w:spacing w:val="-3"/>
          <w:w w:val="95"/>
        </w:rPr>
        <w:t>этог</w:t>
      </w:r>
      <w:r>
        <w:rPr>
          <w:color w:val="231F20"/>
          <w:w w:val="95"/>
        </w:rPr>
        <w:t>о</w:t>
      </w:r>
      <w:r>
        <w:rPr>
          <w:color w:val="231F20"/>
          <w:spacing w:val="-57"/>
          <w:w w:val="95"/>
        </w:rPr>
        <w:t> </w:t>
      </w:r>
      <w:r>
        <w:rPr>
          <w:color w:val="231F20"/>
          <w:spacing w:val="-4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-56"/>
          <w:w w:val="95"/>
        </w:rPr>
        <w:t> </w:t>
      </w:r>
      <w:r>
        <w:rPr>
          <w:color w:val="231F20"/>
          <w:spacing w:val="-3"/>
          <w:w w:val="95"/>
        </w:rPr>
        <w:t>видит</w:t>
      </w:r>
      <w:r>
        <w:rPr>
          <w:color w:val="231F20"/>
          <w:w w:val="95"/>
        </w:rPr>
        <w:t>�</w:t>
      </w:r>
      <w:r>
        <w:rPr>
          <w:color w:val="231F20"/>
          <w:spacing w:val="-57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И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29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</w:rPr>
        <w:t>эт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29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4"/>
          <w:w w:val="95"/>
        </w:rPr>
        <w:t>наш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</w:rPr>
        <w:t>перва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</w:rPr>
        <w:t>я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29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-3"/>
          <w:w w:val="95"/>
        </w:rPr>
        <w:t>беда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right="440" w:firstLine="283"/>
        <w:jc w:val="both"/>
      </w:pP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95"/>
        </w:rPr>
        <w:t>Втора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я</w:t>
      </w:r>
      <w:r>
        <w:rPr>
          <w:rFonts w:ascii="Times New Roman" w:hAnsi="Times New Roman" w:cs="Times New Roman" w:eastAsia="Times New Roman"/>
          <w:b/>
          <w:bCs/>
          <w:color w:val="231F20"/>
          <w:spacing w:val="-14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</w:rPr>
        <w:t>наш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-14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95"/>
        </w:rPr>
        <w:t>бед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-15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1"/>
          <w:w w:val="95"/>
        </w:rPr>
        <w:t>на</w:t>
      </w:r>
      <w:r>
        <w:rPr>
          <w:color w:val="231F20"/>
          <w:w w:val="95"/>
        </w:rPr>
        <w:t>с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1"/>
          <w:w w:val="95"/>
        </w:rPr>
        <w:t>разрушен</w:t>
      </w:r>
      <w:r>
        <w:rPr>
          <w:color w:val="231F20"/>
          <w:w w:val="95"/>
        </w:rPr>
        <w:t>о</w:t>
      </w:r>
      <w:r>
        <w:rPr>
          <w:color w:val="231F20"/>
          <w:spacing w:val="-41"/>
          <w:w w:val="95"/>
        </w:rPr>
        <w:t> </w:t>
      </w:r>
      <w:r>
        <w:rPr>
          <w:color w:val="231F20"/>
          <w:spacing w:val="-1"/>
          <w:w w:val="95"/>
        </w:rPr>
        <w:t>производств</w:t>
      </w:r>
      <w:r>
        <w:rPr>
          <w:color w:val="231F20"/>
          <w:w w:val="95"/>
        </w:rPr>
        <w:t>о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1"/>
          <w:w w:val="95"/>
        </w:rPr>
        <w:t>средств</w:t>
      </w:r>
      <w:r>
        <w:rPr>
          <w:color w:val="231F20"/>
          <w:spacing w:val="-1"/>
          <w:w w:val="93"/>
        </w:rPr>
        <w:t> </w:t>
      </w:r>
      <w:r>
        <w:rPr>
          <w:color w:val="231F20"/>
          <w:w w:val="95"/>
        </w:rPr>
        <w:t>производства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(в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частности,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станков,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оснастки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80"/>
        </w:rPr>
        <w:t>т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),</w:t>
      </w:r>
      <w:r>
        <w:rPr>
          <w:color w:val="231F20"/>
          <w:spacing w:val="-12"/>
          <w:w w:val="80"/>
        </w:rPr>
        <w:t> </w:t>
      </w:r>
      <w:r>
        <w:rPr>
          <w:color w:val="231F20"/>
          <w:w w:val="95"/>
        </w:rPr>
        <w:t>разр</w:t>
      </w:r>
      <w:r>
        <w:rPr>
          <w:color w:val="231F20"/>
          <w:spacing w:val="-2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шено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машиностроение,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том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числе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гражданское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авиастр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ение</w:t>
      </w:r>
      <w:r>
        <w:rPr>
          <w:color w:val="231F20"/>
          <w:w w:val="95"/>
        </w:rPr>
        <w:t>,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энергомашиностроение</w:t>
      </w:r>
      <w:r>
        <w:rPr>
          <w:color w:val="231F20"/>
          <w:w w:val="95"/>
        </w:rPr>
        <w:t>,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приборостроение</w:t>
      </w:r>
      <w:r>
        <w:rPr>
          <w:color w:val="231F20"/>
          <w:w w:val="95"/>
        </w:rPr>
        <w:t>,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электр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техническая,</w:t>
      </w:r>
      <w:r>
        <w:rPr>
          <w:color w:val="231F20"/>
          <w:spacing w:val="21"/>
          <w:w w:val="95"/>
        </w:rPr>
        <w:t> </w:t>
      </w:r>
      <w:r>
        <w:rPr>
          <w:color w:val="231F20"/>
          <w:w w:val="95"/>
        </w:rPr>
        <w:t>химическая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нефтегазохимическая</w:t>
      </w:r>
      <w:r>
        <w:rPr>
          <w:color w:val="231F20"/>
          <w:spacing w:val="21"/>
          <w:w w:val="95"/>
        </w:rPr>
        <w:t> </w:t>
      </w:r>
      <w:r>
        <w:rPr>
          <w:color w:val="231F20"/>
          <w:w w:val="95"/>
        </w:rPr>
        <w:t>промы</w:t>
      </w:r>
      <w:r>
        <w:rPr>
          <w:color w:val="231F20"/>
          <w:spacing w:val="2"/>
          <w:w w:val="95"/>
        </w:rPr>
        <w:t>ш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ленность,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во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многом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судостроение,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тяжелое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транспортное</w:t>
      </w:r>
      <w:r>
        <w:rPr>
          <w:color w:val="231F20"/>
          <w:w w:val="94"/>
        </w:rPr>
        <w:t> </w:t>
      </w:r>
      <w:r>
        <w:rPr>
          <w:color w:val="231F20"/>
          <w:spacing w:val="1"/>
          <w:w w:val="95"/>
        </w:rPr>
        <w:t>машиностроение</w:t>
      </w:r>
      <w:r>
        <w:rPr>
          <w:color w:val="231F20"/>
          <w:w w:val="95"/>
        </w:rPr>
        <w:t>,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2"/>
          <w:w w:val="95"/>
        </w:rPr>
        <w:t>автомобильно</w:t>
      </w:r>
      <w:r>
        <w:rPr>
          <w:color w:val="231F20"/>
          <w:w w:val="95"/>
        </w:rPr>
        <w:t>е</w:t>
      </w:r>
      <w:r>
        <w:rPr>
          <w:color w:val="231F20"/>
          <w:spacing w:val="3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2"/>
          <w:w w:val="95"/>
        </w:rPr>
        <w:t>сельскохозяйственное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машиностроение,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оборудование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легкой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пищевой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пр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мышленности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80"/>
        </w:rPr>
        <w:t>т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w w:val="80"/>
        </w:rPr>
        <w:t>�</w:t>
      </w:r>
      <w:r>
        <w:rPr>
          <w:color w:val="231F20"/>
          <w:spacing w:val="-2"/>
          <w:w w:val="80"/>
        </w:rPr>
        <w:t> </w:t>
      </w:r>
      <w:r>
        <w:rPr>
          <w:color w:val="231F20"/>
          <w:w w:val="95"/>
        </w:rPr>
        <w:t>Мы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сильной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зависимости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импо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та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станков,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мощных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двигателей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внутреннего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сгорания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spacing w:val="3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зовых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турбин,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компрессоров,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насосов,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сегодня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паровых</w:t>
      </w:r>
      <w:r>
        <w:rPr>
          <w:color w:val="231F20"/>
          <w:w w:val="94"/>
        </w:rPr>
        <w:t> </w:t>
      </w:r>
      <w:r>
        <w:rPr>
          <w:color w:val="231F20"/>
          <w:w w:val="90"/>
        </w:rPr>
        <w:t>турбин,</w:t>
      </w:r>
      <w:r>
        <w:rPr>
          <w:color w:val="231F20"/>
          <w:spacing w:val="-29"/>
          <w:w w:val="90"/>
        </w:rPr>
        <w:t> </w:t>
      </w:r>
      <w:r>
        <w:rPr>
          <w:color w:val="231F20"/>
          <w:w w:val="90"/>
        </w:rPr>
        <w:t>современных</w:t>
      </w:r>
      <w:r>
        <w:rPr>
          <w:color w:val="231F20"/>
          <w:spacing w:val="-28"/>
          <w:w w:val="90"/>
        </w:rPr>
        <w:t> </w:t>
      </w:r>
      <w:r>
        <w:rPr>
          <w:color w:val="231F20"/>
          <w:w w:val="90"/>
        </w:rPr>
        <w:t>материалов</w:t>
      </w:r>
      <w:r>
        <w:rPr>
          <w:color w:val="231F20"/>
          <w:spacing w:val="-2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29"/>
          <w:w w:val="90"/>
        </w:rPr>
        <w:t> </w:t>
      </w:r>
      <w:r>
        <w:rPr>
          <w:color w:val="231F20"/>
          <w:w w:val="80"/>
        </w:rPr>
        <w:t>т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д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53" w:lineRule="exact"/>
        <w:ind w:left="400" w:right="0"/>
        <w:jc w:val="left"/>
      </w:pPr>
      <w:r>
        <w:rPr>
          <w:color w:val="231F20"/>
          <w:w w:val="95"/>
        </w:rPr>
        <w:t>А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угроза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суверенитету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страны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spacing w:val="1"/>
          <w:w w:val="100"/>
        </w:rPr>
        <w:t>Те</w:t>
      </w:r>
      <w:r>
        <w:rPr>
          <w:color w:val="231F20"/>
          <w:w w:val="100"/>
        </w:rPr>
        <w:t>м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1"/>
          <w:w w:val="100"/>
        </w:rPr>
        <w:t>н</w:t>
      </w:r>
      <w:r>
        <w:rPr>
          <w:color w:val="231F20"/>
          <w:w w:val="100"/>
        </w:rPr>
        <w:t>е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1"/>
          <w:w w:val="100"/>
        </w:rPr>
        <w:t>мене</w:t>
      </w:r>
      <w:r>
        <w:rPr>
          <w:color w:val="231F20"/>
          <w:w w:val="100"/>
        </w:rPr>
        <w:t>е</w:t>
      </w:r>
      <w:r>
        <w:rPr>
          <w:color w:val="231F20"/>
          <w:spacing w:val="-27"/>
          <w:w w:val="100"/>
        </w:rPr>
        <w:t> </w:t>
      </w:r>
      <w:r>
        <w:rPr>
          <w:color w:val="231F20"/>
          <w:w w:val="100"/>
        </w:rPr>
        <w:t>в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1"/>
          <w:w w:val="100"/>
        </w:rPr>
        <w:t>выступления</w:t>
      </w:r>
      <w:r>
        <w:rPr>
          <w:color w:val="231F20"/>
          <w:w w:val="100"/>
        </w:rPr>
        <w:t>х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1"/>
          <w:w w:val="100"/>
        </w:rPr>
        <w:t>Президент</w:t>
      </w:r>
      <w:r>
        <w:rPr>
          <w:color w:val="231F20"/>
          <w:w w:val="100"/>
        </w:rPr>
        <w:t>а</w:t>
      </w:r>
      <w:r>
        <w:rPr>
          <w:color w:val="231F20"/>
          <w:spacing w:val="-27"/>
          <w:w w:val="100"/>
        </w:rPr>
        <w:t> </w:t>
      </w:r>
      <w:r>
        <w:rPr>
          <w:color w:val="231F20"/>
          <w:w w:val="100"/>
        </w:rPr>
        <w:t>Р</w:t>
      </w:r>
      <w:r>
        <w:rPr>
          <w:color w:val="231F20"/>
          <w:w w:val="100"/>
        </w:rPr>
        <w:t>Ф</w:t>
      </w:r>
      <w:r>
        <w:rPr>
          <w:color w:val="231F20"/>
          <w:spacing w:val="-27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27"/>
          <w:w w:val="100"/>
        </w:rPr>
        <w:t> </w:t>
      </w:r>
      <w:r>
        <w:rPr>
          <w:color w:val="231F20"/>
          <w:spacing w:val="1"/>
          <w:w w:val="100"/>
        </w:rPr>
        <w:t>руков</w:t>
      </w:r>
      <w:r>
        <w:rPr>
          <w:color w:val="231F20"/>
          <w:spacing w:val="3"/>
          <w:w w:val="100"/>
        </w:rPr>
        <w:t>о</w:t>
      </w:r>
      <w:r>
        <w:rPr>
          <w:color w:val="231F20"/>
          <w:w w:val="10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4"/>
        <w:jc w:val="both"/>
      </w:pPr>
      <w:r>
        <w:rPr>
          <w:color w:val="231F20"/>
          <w:w w:val="95"/>
        </w:rPr>
        <w:t>дителей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Правительства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уверенно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утверждается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об</w:t>
      </w:r>
      <w:r>
        <w:rPr>
          <w:color w:val="231F20"/>
          <w:spacing w:val="-35"/>
          <w:w w:val="95"/>
        </w:rPr>
        <w:t> </w:t>
      </w:r>
      <w:r>
        <w:rPr>
          <w:color w:val="231F20"/>
          <w:w w:val="95"/>
        </w:rPr>
        <w:t>успешном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1"/>
        <w:jc w:val="both"/>
      </w:pPr>
      <w:r>
        <w:rPr>
          <w:color w:val="231F20"/>
          <w:w w:val="90"/>
        </w:rPr>
        <w:t>развити</w:t>
      </w:r>
      <w:r>
        <w:rPr>
          <w:color w:val="231F20"/>
          <w:w w:val="90"/>
        </w:rPr>
        <w:t>и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экономик</w:t>
      </w:r>
      <w:r>
        <w:rPr>
          <w:color w:val="231F20"/>
          <w:w w:val="90"/>
        </w:rPr>
        <w:t>и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России</w:t>
      </w:r>
      <w:r>
        <w:rPr>
          <w:color w:val="231F20"/>
          <w:w w:val="90"/>
        </w:rPr>
        <w:t>�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о</w:t>
      </w:r>
      <w:r>
        <w:rPr>
          <w:color w:val="231F20"/>
          <w:spacing w:val="56"/>
          <w:w w:val="90"/>
        </w:rPr>
        <w:t> </w:t>
      </w:r>
      <w:r>
        <w:rPr>
          <w:color w:val="231F20"/>
          <w:spacing w:val="1"/>
          <w:w w:val="90"/>
        </w:rPr>
        <w:t>вед</w:t>
      </w:r>
      <w:r>
        <w:rPr>
          <w:color w:val="231F20"/>
          <w:w w:val="90"/>
        </w:rPr>
        <w:t>ь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среднегодово</w:t>
      </w:r>
      <w:r>
        <w:rPr>
          <w:color w:val="231F20"/>
          <w:w w:val="90"/>
        </w:rPr>
        <w:t>й</w:t>
      </w:r>
      <w:r>
        <w:rPr>
          <w:color w:val="231F20"/>
          <w:spacing w:val="56"/>
          <w:w w:val="90"/>
        </w:rPr>
        <w:t> </w:t>
      </w:r>
      <w:r>
        <w:rPr>
          <w:color w:val="231F20"/>
          <w:w w:val="90"/>
        </w:rPr>
        <w:t>темп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относительного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роста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4%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последние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года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был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до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стигнут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счет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производства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вооружений,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военной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техники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0"/>
        <w:jc w:val="both"/>
      </w:pP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боеприпасов</w:t>
      </w:r>
      <w:r>
        <w:rPr>
          <w:color w:val="231F20"/>
          <w:w w:val="90"/>
        </w:rPr>
        <w:t>�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уже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2025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12"/>
          <w:w w:val="80"/>
        </w:rPr>
        <w:t> </w:t>
      </w:r>
      <w:r>
        <w:rPr>
          <w:color w:val="231F20"/>
          <w:w w:val="90"/>
        </w:rPr>
        <w:t>этот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рост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превысит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1,4%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2"/>
        <w:jc w:val="both"/>
      </w:pPr>
      <w:r>
        <w:rPr>
          <w:color w:val="231F20"/>
          <w:w w:val="95"/>
        </w:rPr>
        <w:t>(прогноз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Мирового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банка)</w:t>
      </w:r>
      <w:r>
        <w:rPr>
          <w:color w:val="231F20"/>
          <w:w w:val="95"/>
        </w:rPr>
        <w:t>�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«успешный»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рост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экономики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6"/>
        <w:jc w:val="both"/>
      </w:pPr>
      <w:r>
        <w:rPr>
          <w:color w:val="231F20"/>
          <w:w w:val="90"/>
        </w:rPr>
        <w:t>в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-1"/>
          <w:w w:val="90"/>
        </w:rPr>
        <w:t>202</w:t>
      </w:r>
      <w:r>
        <w:rPr>
          <w:color w:val="231F20"/>
          <w:spacing w:val="-1"/>
          <w:w w:val="90"/>
        </w:rPr>
        <w:t>2–</w:t>
      </w:r>
      <w:r>
        <w:rPr>
          <w:color w:val="231F20"/>
          <w:spacing w:val="-1"/>
          <w:w w:val="90"/>
        </w:rPr>
        <w:t>202</w:t>
      </w:r>
      <w:r>
        <w:rPr>
          <w:color w:val="231F20"/>
          <w:w w:val="90"/>
        </w:rPr>
        <w:t>5</w:t>
      </w:r>
      <w:r>
        <w:rPr>
          <w:color w:val="231F20"/>
          <w:spacing w:val="-11"/>
          <w:w w:val="90"/>
        </w:rPr>
        <w:t> </w:t>
      </w:r>
      <w:r>
        <w:rPr>
          <w:color w:val="231F20"/>
          <w:spacing w:val="-1"/>
          <w:w w:val="90"/>
        </w:rPr>
        <w:t>г</w:t>
      </w:r>
      <w:r>
        <w:rPr>
          <w:color w:val="231F20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231F20"/>
          <w:spacing w:val="-8"/>
          <w:w w:val="90"/>
        </w:rPr>
        <w:t> </w:t>
      </w:r>
      <w:r>
        <w:rPr>
          <w:color w:val="231F20"/>
          <w:spacing w:val="-1"/>
          <w:w w:val="90"/>
        </w:rPr>
        <w:t>п</w:t>
      </w:r>
      <w:r>
        <w:rPr>
          <w:color w:val="231F20"/>
          <w:spacing w:val="-1"/>
          <w:w w:val="90"/>
        </w:rPr>
        <w:t>ри</w:t>
      </w:r>
      <w:r>
        <w:rPr>
          <w:color w:val="231F20"/>
          <w:spacing w:val="-1"/>
          <w:w w:val="90"/>
        </w:rPr>
        <w:t>ве</w:t>
      </w:r>
      <w:r>
        <w:rPr>
          <w:color w:val="231F20"/>
          <w:w w:val="90"/>
        </w:rPr>
        <w:t>л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-1"/>
          <w:w w:val="90"/>
        </w:rPr>
        <w:t>но</w:t>
      </w:r>
      <w:r>
        <w:rPr>
          <w:color w:val="231F20"/>
          <w:spacing w:val="-1"/>
          <w:w w:val="90"/>
        </w:rPr>
        <w:t>м</w:t>
      </w:r>
      <w:r>
        <w:rPr>
          <w:color w:val="231F20"/>
          <w:spacing w:val="-1"/>
          <w:w w:val="90"/>
        </w:rPr>
        <w:t>ал</w:t>
      </w:r>
      <w:r>
        <w:rPr>
          <w:color w:val="231F20"/>
          <w:spacing w:val="-1"/>
          <w:w w:val="90"/>
        </w:rPr>
        <w:t>ь</w:t>
      </w:r>
      <w:r>
        <w:rPr>
          <w:color w:val="231F20"/>
          <w:spacing w:val="-1"/>
          <w:w w:val="90"/>
        </w:rPr>
        <w:t>но</w:t>
      </w:r>
      <w:r>
        <w:rPr>
          <w:color w:val="231F20"/>
          <w:spacing w:val="-1"/>
          <w:w w:val="90"/>
        </w:rPr>
        <w:t>м</w:t>
      </w:r>
      <w:r>
        <w:rPr>
          <w:color w:val="231F20"/>
          <w:w w:val="90"/>
        </w:rPr>
        <w:t>у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1"/>
          <w:w w:val="90"/>
        </w:rPr>
        <w:t>ред</w:t>
      </w:r>
      <w:r>
        <w:rPr>
          <w:color w:val="231F20"/>
          <w:spacing w:val="-1"/>
          <w:w w:val="90"/>
        </w:rPr>
        <w:t>н</w:t>
      </w:r>
      <w:r>
        <w:rPr>
          <w:color w:val="231F20"/>
          <w:spacing w:val="-1"/>
          <w:w w:val="90"/>
        </w:rPr>
        <w:t>ем</w:t>
      </w:r>
      <w:r>
        <w:rPr>
          <w:color w:val="231F20"/>
          <w:w w:val="90"/>
        </w:rPr>
        <w:t>у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-1"/>
          <w:w w:val="90"/>
        </w:rPr>
        <w:t>ро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1"/>
          <w:w w:val="90"/>
        </w:rPr>
        <w:t>т</w:t>
      </w:r>
      <w:r>
        <w:rPr>
          <w:color w:val="231F20"/>
          <w:w w:val="90"/>
        </w:rPr>
        <w:t>у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-1"/>
          <w:w w:val="90"/>
        </w:rPr>
        <w:t>о</w:t>
      </w:r>
      <w:r>
        <w:rPr>
          <w:color w:val="231F20"/>
          <w:spacing w:val="-1"/>
          <w:w w:val="90"/>
        </w:rPr>
        <w:t>бщ</w:t>
      </w:r>
      <w:r>
        <w:rPr>
          <w:color w:val="231F20"/>
          <w:spacing w:val="-2"/>
          <w:w w:val="90"/>
        </w:rPr>
        <w:t>е</w:t>
      </w:r>
      <w:r>
        <w:rPr>
          <w:color w:val="231F20"/>
          <w:w w:val="90"/>
        </w:rPr>
        <w:t>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-1"/>
          <w:w w:val="95"/>
        </w:rPr>
        <w:t>инфляци</w:t>
      </w: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15</w:t>
      </w:r>
      <w:r>
        <w:rPr>
          <w:color w:val="231F20"/>
          <w:w w:val="95"/>
        </w:rPr>
        <w:t>%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го</w:t>
      </w:r>
      <w:r>
        <w:rPr>
          <w:color w:val="231F20"/>
          <w:w w:val="95"/>
        </w:rPr>
        <w:t>д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потребительско</w:t>
      </w:r>
      <w:r>
        <w:rPr>
          <w:color w:val="231F20"/>
          <w:w w:val="95"/>
        </w:rPr>
        <w:t>й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инфляци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1"/>
          <w:w w:val="95"/>
        </w:rPr>
        <w:t>10</w:t>
      </w:r>
      <w:r>
        <w:rPr>
          <w:color w:val="231F20"/>
          <w:w w:val="95"/>
        </w:rPr>
        <w:t>%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"/>
          <w:w w:val="95"/>
        </w:rPr>
        <w:t>год</w:t>
      </w:r>
      <w:r>
        <w:rPr>
          <w:color w:val="000000"/>
          <w:w w:val="100"/>
        </w:rPr>
      </w:r>
    </w:p>
    <w:p>
      <w:pPr>
        <w:spacing w:after="0" w:line="332" w:lineRule="exact"/>
        <w:jc w:val="both"/>
        <w:sectPr>
          <w:headerReference w:type="even" r:id="rId149"/>
          <w:headerReference w:type="default" r:id="rId150"/>
          <w:footerReference w:type="even" r:id="rId151"/>
          <w:pgSz w:w="9355" w:h="13620"/>
          <w:pgMar w:header="775" w:footer="0" w:top="1180" w:bottom="280" w:left="620" w:right="52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63" w:right="117"/>
        <w:jc w:val="left"/>
      </w:pPr>
      <w:r>
        <w:rPr>
          <w:color w:val="231F20"/>
          <w:w w:val="95"/>
        </w:rPr>
        <w:t>(по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Росстату)</w:t>
      </w:r>
      <w:r>
        <w:rPr>
          <w:color w:val="231F20"/>
          <w:w w:val="95"/>
        </w:rPr>
        <w:t>�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улучшает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благосостояния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нашего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-2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рода,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который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является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одним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из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самых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бедных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Европе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60" w:lineRule="exact" w:before="4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175" w:lineRule="auto"/>
        <w:ind w:left="463" w:right="115" w:firstLine="283"/>
        <w:jc w:val="both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данным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Росстата,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период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2014</w:t>
      </w:r>
      <w:r>
        <w:rPr>
          <w:rFonts w:ascii="Malgun Gothic" w:hAnsi="Malgun Gothic" w:cs="Malgun Gothic" w:eastAsia="Malgun Gothic"/>
          <w:color w:val="231F20"/>
          <w:spacing w:val="-2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</w:t>
      </w:r>
      <w:r>
        <w:rPr>
          <w:rFonts w:ascii="Malgun Gothic" w:hAnsi="Malgun Gothic" w:cs="Malgun Gothic" w:eastAsia="Malgun Gothic"/>
          <w:color w:val="231F20"/>
          <w:spacing w:val="-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2024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14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потребительские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цены</w:t>
      </w:r>
      <w:r>
        <w:rPr>
          <w:rFonts w:ascii="Malgun Gothic" w:hAnsi="Malgun Gothic" w:cs="Malgun Gothic" w:eastAsia="Malgun Gothic"/>
          <w:color w:val="231F20"/>
          <w:w w:val="96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выросли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2,2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раза,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2025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последующие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годы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(как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2024</w:t>
      </w:r>
      <w:r>
        <w:rPr>
          <w:rFonts w:ascii="Malgun Gothic" w:hAnsi="Malgun Gothic" w:cs="Malgun Gothic" w:eastAsia="Malgun Gothic"/>
          <w:color w:val="231F20"/>
          <w:spacing w:val="-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w w:val="80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-8"/>
          <w:w w:val="80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есть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больша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вероятность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буду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раст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темпо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7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39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мене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3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че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1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10%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год,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особенно,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если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из-за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санкций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нашей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страны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снизится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нефтегаз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вый</w:t>
      </w:r>
      <w:r>
        <w:rPr>
          <w:rFonts w:ascii="Malgun Gothic" w:hAnsi="Malgun Gothic" w:cs="Malgun Gothic" w:eastAsia="Malgun Gothic"/>
          <w:color w:val="231F20"/>
          <w:spacing w:val="16"/>
          <w:w w:val="8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экспорт</w:t>
      </w:r>
      <w:r>
        <w:rPr>
          <w:rFonts w:ascii="Malgun Gothic" w:hAnsi="Malgun Gothic" w:cs="Malgun Gothic" w:eastAsia="Malgun Gothic"/>
          <w:color w:val="231F20"/>
          <w:w w:val="8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305" w:lineRule="exact"/>
        <w:ind w:left="747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Аномальны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рос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це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называе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«перегрево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2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экономики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»</w:t>
      </w:r>
      <w:r>
        <w:rPr>
          <w:rFonts w:ascii="Malgun Gothic" w:hAnsi="Malgun Gothic" w:cs="Malgun Gothic" w:eastAsia="Malgun Gothic"/>
          <w:color w:val="231F20"/>
          <w:spacing w:val="24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(из-за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«сжигания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»</w:t>
      </w:r>
      <w:r>
        <w:rPr>
          <w:rFonts w:ascii="Malgun Gothic" w:hAnsi="Malgun Gothic" w:cs="Malgun Gothic" w:eastAsia="Malgun Gothic"/>
          <w:color w:val="231F20"/>
          <w:spacing w:val="4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кредитуемы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инвестиций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)</w:t>
      </w:r>
      <w:r>
        <w:rPr>
          <w:rFonts w:ascii="Malgun Gothic" w:hAnsi="Malgun Gothic" w:cs="Malgun Gothic" w:eastAsia="Malgun Gothic"/>
          <w:color w:val="231F20"/>
          <w:spacing w:val="4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пытаетс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4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боротьс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я</w:t>
      </w:r>
      <w:r>
        <w:rPr>
          <w:rFonts w:ascii="Malgun Gothic" w:hAnsi="Malgun Gothic" w:cs="Malgun Gothic" w:eastAsia="Malgun Gothic"/>
          <w:color w:val="231F20"/>
          <w:spacing w:val="5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исключ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тельн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финансово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«рукояткой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»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—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повышение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spacing w:val="3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высоко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3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клю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чево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4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ставки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она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есл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выш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10%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,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3"/>
          <w:szCs w:val="23"/>
        </w:rPr>
        <w:t>слаб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влияе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4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инфляцию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резк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ограничивае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кредитовани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инвестици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й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правительственных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источников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основной</w:t>
      </w:r>
      <w:r>
        <w:rPr>
          <w:rFonts w:ascii="Times New Roman" w:hAnsi="Times New Roman" w:cs="Times New Roman" w:eastAsia="Times New Roman"/>
          <w:i/>
          <w:color w:val="231F20"/>
          <w:spacing w:val="35"/>
          <w:w w:val="95"/>
          <w:sz w:val="23"/>
          <w:szCs w:val="23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3"/>
          <w:szCs w:val="23"/>
        </w:rPr>
        <w:t>капитал</w:t>
      </w:r>
      <w:r>
        <w:rPr>
          <w:rFonts w:ascii="Times New Roman" w:hAnsi="Times New Roman" w:cs="Times New Roman" w:eastAsia="Times New Roman"/>
          <w:i/>
          <w:color w:val="231F20"/>
          <w:spacing w:val="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промышленного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1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сельскохозяйственн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производства,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малых,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средних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крупных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предприятий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ускоренн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з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б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л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ь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х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а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ц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ии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-2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к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р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ы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нулевыми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невысокими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процентами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сохраняются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только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для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пре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3"/>
          <w:szCs w:val="23"/>
        </w:rPr>
        <w:t>д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приятий</w:t>
      </w:r>
      <w:r>
        <w:rPr>
          <w:rFonts w:ascii="Malgun Gothic" w:hAnsi="Malgun Gothic" w:cs="Malgun Gothic" w:eastAsia="Malgun Gothic"/>
          <w:color w:val="231F20"/>
          <w:spacing w:val="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госсектора,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управляемого</w:t>
      </w:r>
      <w:r>
        <w:rPr>
          <w:rFonts w:ascii="Malgun Gothic" w:hAnsi="Malgun Gothic" w:cs="Malgun Gothic" w:eastAsia="Malgun Gothic"/>
          <w:color w:val="231F20"/>
          <w:spacing w:val="21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малокомпетентными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</w:t>
      </w:r>
      <w:r>
        <w:rPr>
          <w:rFonts w:ascii="Malgun Gothic" w:hAnsi="Malgun Gothic" w:cs="Malgun Gothic" w:eastAsia="Malgun Gothic"/>
          <w:color w:val="231F20"/>
          <w:spacing w:val="22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неэффекти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3"/>
          <w:szCs w:val="23"/>
        </w:rPr>
        <w:t>в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290" w:lineRule="exact"/>
        <w:ind w:left="463" w:right="0" w:firstLine="0"/>
        <w:jc w:val="left"/>
        <w:rPr>
          <w:rFonts w:ascii="Malgun Gothic" w:hAnsi="Malgun Gothic" w:cs="Malgun Gothic" w:eastAsia="Malgun Gothic"/>
          <w:sz w:val="23"/>
          <w:szCs w:val="23"/>
        </w:rPr>
      </w:pP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ными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чиновниками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или</w:t>
      </w:r>
      <w:r>
        <w:rPr>
          <w:rFonts w:ascii="Malgun Gothic" w:hAnsi="Malgun Gothic" w:cs="Malgun Gothic" w:eastAsia="Malgun Gothic"/>
          <w:color w:val="231F20"/>
          <w:spacing w:val="-35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их</w:t>
      </w:r>
      <w:r>
        <w:rPr>
          <w:rFonts w:ascii="Malgun Gothic" w:hAnsi="Malgun Gothic" w:cs="Malgun Gothic" w:eastAsia="Malgun Gothic"/>
          <w:color w:val="231F20"/>
          <w:spacing w:val="-36"/>
          <w:w w:val="95"/>
          <w:sz w:val="23"/>
          <w:szCs w:val="23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ставленниками</w:t>
      </w:r>
      <w:r>
        <w:rPr>
          <w:rFonts w:ascii="Malgun Gothic" w:hAnsi="Malgun Gothic" w:cs="Malgun Gothic" w:eastAsia="Malgun Gothic"/>
          <w:color w:val="231F20"/>
          <w:w w:val="95"/>
          <w:sz w:val="23"/>
          <w:szCs w:val="23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3"/>
          <w:szCs w:val="23"/>
        </w:rPr>
      </w:r>
    </w:p>
    <w:p>
      <w:pPr>
        <w:spacing w:line="160" w:lineRule="exact" w:before="1"/>
        <w:rPr>
          <w:sz w:val="16"/>
          <w:szCs w:val="16"/>
        </w:rPr>
      </w:pPr>
      <w:r>
        <w:rPr>
          <w:sz w:val="16"/>
          <w:szCs w:val="16"/>
        </w:rPr>
      </w:r>
    </w:p>
    <w:p>
      <w:pPr>
        <w:pStyle w:val="BodyText"/>
        <w:spacing w:line="165" w:lineRule="auto"/>
        <w:ind w:left="463" w:right="116" w:firstLine="283"/>
        <w:jc w:val="both"/>
      </w:pPr>
      <w:r>
        <w:rPr>
          <w:color w:val="231F20"/>
          <w:spacing w:val="2"/>
          <w:w w:val="95"/>
        </w:rPr>
        <w:t>Эт</w:t>
      </w:r>
      <w:r>
        <w:rPr>
          <w:color w:val="231F20"/>
          <w:w w:val="95"/>
        </w:rPr>
        <w:t>о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2"/>
          <w:w w:val="95"/>
        </w:rPr>
        <w:t>пут</w:t>
      </w:r>
      <w:r>
        <w:rPr>
          <w:color w:val="231F20"/>
          <w:w w:val="95"/>
        </w:rPr>
        <w:t>ь</w:t>
      </w:r>
      <w:r>
        <w:rPr>
          <w:color w:val="231F20"/>
          <w:spacing w:val="35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95"/>
        </w:rPr>
        <w:t>бе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з</w:t>
      </w:r>
      <w:r>
        <w:rPr>
          <w:rFonts w:ascii="Times New Roman" w:hAnsi="Times New Roman" w:cs="Times New Roman" w:eastAsia="Times New Roman"/>
          <w:i/>
          <w:color w:val="231F20"/>
          <w:spacing w:val="62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2"/>
          <w:w w:val="95"/>
        </w:rPr>
        <w:t>перспектив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95"/>
        </w:rPr>
        <w:t>ы</w:t>
      </w:r>
      <w:r>
        <w:rPr>
          <w:color w:val="231F20"/>
          <w:w w:val="95"/>
        </w:rPr>
        <w:t>�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2"/>
          <w:w w:val="95"/>
        </w:rPr>
        <w:t>Нужн</w:t>
      </w:r>
      <w:r>
        <w:rPr>
          <w:color w:val="231F20"/>
          <w:w w:val="95"/>
        </w:rPr>
        <w:t>ы</w:t>
      </w:r>
      <w:r>
        <w:rPr>
          <w:color w:val="231F20"/>
          <w:spacing w:val="35"/>
          <w:w w:val="95"/>
        </w:rPr>
        <w:t> </w:t>
      </w:r>
      <w:r>
        <w:rPr>
          <w:color w:val="231F20"/>
          <w:spacing w:val="3"/>
          <w:w w:val="95"/>
        </w:rPr>
        <w:t>други</w:t>
      </w:r>
      <w:r>
        <w:rPr>
          <w:color w:val="231F20"/>
          <w:w w:val="95"/>
        </w:rPr>
        <w:t>е</w:t>
      </w:r>
      <w:r>
        <w:rPr>
          <w:color w:val="231F20"/>
          <w:spacing w:val="34"/>
          <w:w w:val="95"/>
        </w:rPr>
        <w:t> </w:t>
      </w:r>
      <w:r>
        <w:rPr>
          <w:color w:val="231F20"/>
          <w:spacing w:val="2"/>
          <w:w w:val="95"/>
        </w:rPr>
        <w:t>«рукоятки»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«р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»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ь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э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89"/>
        </w:rPr>
        <w:t> </w:t>
      </w:r>
      <w:r>
        <w:rPr>
          <w:color w:val="231F20"/>
          <w:spacing w:val="2"/>
          <w:w w:val="95"/>
        </w:rPr>
        <w:t>порядк</w:t>
      </w:r>
      <w:r>
        <w:rPr>
          <w:color w:val="231F20"/>
          <w:w w:val="95"/>
        </w:rPr>
        <w:t>а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привлечени</w:t>
      </w:r>
      <w:r>
        <w:rPr>
          <w:color w:val="231F20"/>
          <w:w w:val="95"/>
        </w:rPr>
        <w:t>е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1"/>
          <w:w w:val="95"/>
        </w:rPr>
        <w:t>опытны</w:t>
      </w:r>
      <w:r>
        <w:rPr>
          <w:color w:val="231F20"/>
          <w:w w:val="95"/>
        </w:rPr>
        <w:t>х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специалисто</w:t>
      </w:r>
      <w:r>
        <w:rPr>
          <w:color w:val="231F20"/>
          <w:w w:val="95"/>
        </w:rPr>
        <w:t>в</w:t>
      </w:r>
      <w:r>
        <w:rPr>
          <w:color w:val="231F20"/>
          <w:spacing w:val="3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2"/>
          <w:w w:val="95"/>
        </w:rPr>
        <w:t>созид</w:t>
      </w:r>
      <w:r>
        <w:rPr>
          <w:color w:val="231F20"/>
          <w:spacing w:val="3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ь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ис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ин</w:t>
      </w:r>
      <w:r>
        <w:rPr>
          <w:color w:val="231F20"/>
          <w:w w:val="95"/>
        </w:rPr>
        <w:t>ж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пы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о</w:t>
      </w:r>
      <w:r>
        <w:rPr>
          <w:color w:val="231F20"/>
          <w:spacing w:val="7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ства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экономическим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блоком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страны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6"/>
          <w:w w:val="95"/>
        </w:rPr>
        <w:t> </w:t>
      </w:r>
      <w:r>
        <w:rPr>
          <w:color w:val="231F20"/>
          <w:w w:val="95"/>
        </w:rPr>
        <w:t>целью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кардинального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повышения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эффективности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инвестиций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4" w:firstLine="283"/>
        <w:jc w:val="both"/>
      </w:pPr>
      <w:r>
        <w:rPr>
          <w:color w:val="231F20"/>
          <w:w w:val="90"/>
        </w:rPr>
        <w:t>Статистика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показывает,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какие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бы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указания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ни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давал</w:t>
      </w:r>
      <w:r>
        <w:rPr>
          <w:color w:val="231F20"/>
          <w:spacing w:val="49"/>
          <w:w w:val="90"/>
        </w:rPr>
        <w:t> </w:t>
      </w:r>
      <w:r>
        <w:rPr>
          <w:color w:val="231F20"/>
          <w:w w:val="90"/>
        </w:rPr>
        <w:t>Пре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зидент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5"/>
        </w:rPr>
        <w:t>РФ,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0"/>
        </w:rPr>
        <w:t>как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бы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он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ни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менял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министров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руководителей</w:t>
      </w:r>
      <w:r>
        <w:rPr>
          <w:color w:val="231F20"/>
          <w:w w:val="94"/>
        </w:rPr>
        <w:t> </w:t>
      </w:r>
      <w:r>
        <w:rPr>
          <w:color w:val="231F20"/>
          <w:w w:val="90"/>
        </w:rPr>
        <w:t>госкорпораци</w:t>
      </w:r>
      <w:r>
        <w:rPr>
          <w:color w:val="231F20"/>
          <w:w w:val="90"/>
        </w:rPr>
        <w:t>й</w:t>
      </w:r>
      <w:r>
        <w:rPr>
          <w:color w:val="231F20"/>
          <w:spacing w:val="83"/>
          <w:w w:val="90"/>
        </w:rPr>
        <w:t> </w:t>
      </w:r>
      <w:r>
        <w:rPr>
          <w:color w:val="231F20"/>
          <w:spacing w:val="1"/>
          <w:w w:val="90"/>
        </w:rPr>
        <w:t>бе</w:t>
      </w:r>
      <w:r>
        <w:rPr>
          <w:color w:val="231F20"/>
          <w:w w:val="90"/>
        </w:rPr>
        <w:t>з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инженерног</w:t>
      </w:r>
      <w:r>
        <w:rPr>
          <w:color w:val="231F20"/>
          <w:w w:val="90"/>
        </w:rPr>
        <w:t>о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опыта</w:t>
      </w:r>
      <w:r>
        <w:rPr>
          <w:color w:val="231F20"/>
          <w:w w:val="90"/>
        </w:rPr>
        <w:t>,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он</w:t>
      </w:r>
      <w:r>
        <w:rPr>
          <w:color w:val="231F20"/>
          <w:w w:val="90"/>
        </w:rPr>
        <w:t>и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84"/>
          <w:w w:val="90"/>
        </w:rPr>
        <w:t> </w:t>
      </w:r>
      <w:r>
        <w:rPr>
          <w:color w:val="231F20"/>
          <w:w w:val="90"/>
        </w:rPr>
        <w:t>улучшали</w:t>
      </w:r>
      <w:r>
        <w:rPr>
          <w:color w:val="231F20"/>
          <w:spacing w:val="1"/>
          <w:w w:val="96"/>
        </w:rPr>
        <w:t> </w:t>
      </w:r>
      <w:r>
        <w:rPr>
          <w:color w:val="231F20"/>
          <w:w w:val="90"/>
        </w:rPr>
        <w:t>эффективность</w:t>
      </w:r>
      <w:r>
        <w:rPr>
          <w:color w:val="231F20"/>
          <w:w w:val="90"/>
        </w:rPr>
        <w:t>�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61"/>
          <w:w w:val="95"/>
        </w:rPr>
        <w:t> </w:t>
      </w:r>
      <w:r>
        <w:rPr>
          <w:color w:val="231F20"/>
          <w:spacing w:val="1"/>
          <w:w w:val="90"/>
        </w:rPr>
        <w:t>ма</w:t>
      </w:r>
      <w:r>
        <w:rPr>
          <w:color w:val="231F20"/>
          <w:w w:val="90"/>
        </w:rPr>
        <w:t>е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1"/>
          <w:w w:val="90"/>
        </w:rPr>
        <w:t>201</w:t>
      </w:r>
      <w:r>
        <w:rPr>
          <w:color w:val="231F20"/>
          <w:w w:val="90"/>
        </w:rPr>
        <w:t>2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Президен</w:t>
      </w:r>
      <w:r>
        <w:rPr>
          <w:color w:val="231F20"/>
          <w:w w:val="90"/>
        </w:rPr>
        <w:t>т</w:t>
      </w:r>
      <w:r>
        <w:rPr>
          <w:color w:val="231F20"/>
          <w:spacing w:val="65"/>
          <w:w w:val="90"/>
        </w:rPr>
        <w:t> </w:t>
      </w:r>
      <w:r>
        <w:rPr>
          <w:color w:val="231F20"/>
          <w:w w:val="90"/>
        </w:rPr>
        <w:t>Росси</w:t>
      </w:r>
      <w:r>
        <w:rPr>
          <w:color w:val="231F20"/>
          <w:w w:val="90"/>
        </w:rPr>
        <w:t>и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изда</w:t>
      </w:r>
      <w:r>
        <w:rPr>
          <w:color w:val="231F20"/>
          <w:w w:val="90"/>
        </w:rPr>
        <w:t>л</w:t>
      </w:r>
      <w:r>
        <w:rPr>
          <w:color w:val="231F20"/>
          <w:spacing w:val="66"/>
          <w:w w:val="90"/>
        </w:rPr>
        <w:t> </w:t>
      </w:r>
      <w:r>
        <w:rPr>
          <w:color w:val="231F20"/>
          <w:w w:val="90"/>
        </w:rPr>
        <w:t>Указ</w:t>
      </w:r>
      <w:r>
        <w:rPr>
          <w:color w:val="231F20"/>
          <w:spacing w:val="1"/>
          <w:w w:val="103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1"/>
          <w:w w:val="90"/>
        </w:rPr>
        <w:t>21</w:t>
      </w:r>
      <w:r>
        <w:rPr>
          <w:color w:val="231F20"/>
          <w:w w:val="90"/>
        </w:rPr>
        <w:t>8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-1"/>
          <w:w w:val="90"/>
        </w:rPr>
        <w:t>поручениям</w:t>
      </w:r>
      <w:r>
        <w:rPr>
          <w:color w:val="231F20"/>
          <w:w w:val="90"/>
        </w:rPr>
        <w:t>и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-1"/>
          <w:w w:val="90"/>
        </w:rPr>
        <w:t>Правительств</w:t>
      </w:r>
      <w:r>
        <w:rPr>
          <w:color w:val="231F20"/>
          <w:w w:val="90"/>
        </w:rPr>
        <w:t>у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-1"/>
          <w:w w:val="95"/>
        </w:rPr>
        <w:t>Р</w:t>
      </w:r>
      <w:r>
        <w:rPr>
          <w:color w:val="231F20"/>
          <w:w w:val="95"/>
        </w:rPr>
        <w:t>Ф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1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-1"/>
          <w:w w:val="90"/>
        </w:rPr>
        <w:t>2012–202</w:t>
      </w:r>
      <w:r>
        <w:rPr>
          <w:color w:val="231F20"/>
          <w:w w:val="90"/>
        </w:rPr>
        <w:t>0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1"/>
          <w:w w:val="90"/>
        </w:rPr>
        <w:t>гг</w:t>
      </w:r>
      <w:r>
        <w:rPr>
          <w:color w:val="231F20"/>
          <w:spacing w:val="-4"/>
          <w:w w:val="90"/>
        </w:rPr>
        <w:t>�</w:t>
      </w:r>
      <w:r>
        <w:rPr>
          <w:color w:val="231F20"/>
          <w:w w:val="90"/>
        </w:rPr>
        <w:t>,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-1"/>
          <w:w w:val="90"/>
        </w:rPr>
        <w:t>к</w:t>
      </w:r>
      <w:r>
        <w:rPr>
          <w:color w:val="231F20"/>
          <w:spacing w:val="3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торы</w:t>
      </w:r>
      <w:r>
        <w:rPr>
          <w:color w:val="231F20"/>
          <w:w w:val="90"/>
        </w:rPr>
        <w:t>х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ставилис</w:t>
      </w:r>
      <w:r>
        <w:rPr>
          <w:color w:val="231F20"/>
          <w:w w:val="90"/>
        </w:rPr>
        <w:t>ь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актуальны</w:t>
      </w:r>
      <w:r>
        <w:rPr>
          <w:color w:val="231F20"/>
          <w:w w:val="90"/>
        </w:rPr>
        <w:t>е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национальны</w:t>
      </w:r>
      <w:r>
        <w:rPr>
          <w:color w:val="231F20"/>
          <w:w w:val="90"/>
        </w:rPr>
        <w:t>е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цел</w:t>
      </w:r>
      <w:r>
        <w:rPr>
          <w:color w:val="231F20"/>
          <w:w w:val="90"/>
        </w:rPr>
        <w:t>и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развития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страны</w:t>
      </w:r>
      <w:r>
        <w:rPr>
          <w:color w:val="231F20"/>
          <w:w w:val="90"/>
        </w:rPr>
        <w:t>�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Посл</w:t>
      </w:r>
      <w:r>
        <w:rPr>
          <w:color w:val="231F20"/>
          <w:w w:val="90"/>
        </w:rPr>
        <w:t>е</w:t>
      </w:r>
      <w:r>
        <w:rPr>
          <w:color w:val="231F20"/>
          <w:spacing w:val="17"/>
          <w:w w:val="90"/>
        </w:rPr>
        <w:t> </w:t>
      </w:r>
      <w:r>
        <w:rPr>
          <w:color w:val="231F20"/>
          <w:spacing w:val="1"/>
          <w:w w:val="90"/>
        </w:rPr>
        <w:t>202</w:t>
      </w:r>
      <w:r>
        <w:rPr>
          <w:color w:val="231F20"/>
          <w:w w:val="90"/>
        </w:rPr>
        <w:t>0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6"/>
          <w:w w:val="80"/>
        </w:rPr>
        <w:t> </w:t>
      </w:r>
      <w:r>
        <w:rPr>
          <w:color w:val="231F20"/>
          <w:w w:val="90"/>
        </w:rPr>
        <w:t>прошл</w:t>
      </w:r>
      <w:r>
        <w:rPr>
          <w:color w:val="231F20"/>
          <w:w w:val="90"/>
        </w:rPr>
        <w:t>о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мал</w:t>
      </w:r>
      <w:r>
        <w:rPr>
          <w:color w:val="231F20"/>
          <w:w w:val="90"/>
        </w:rPr>
        <w:t>о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лет</w:t>
      </w:r>
      <w:r>
        <w:rPr>
          <w:color w:val="231F20"/>
          <w:w w:val="90"/>
        </w:rPr>
        <w:t>,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о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главным</w:t>
      </w:r>
      <w:r>
        <w:rPr>
          <w:color w:val="231F20"/>
          <w:spacing w:val="1"/>
          <w:w w:val="96"/>
        </w:rPr>
        <w:t> </w:t>
      </w:r>
      <w:r>
        <w:rPr>
          <w:color w:val="231F20"/>
          <w:w w:val="90"/>
        </w:rPr>
        <w:t>целям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Указ</w:t>
      </w:r>
      <w:r>
        <w:rPr>
          <w:color w:val="231F20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не</w:t>
      </w:r>
      <w:r>
        <w:rPr>
          <w:rFonts w:ascii="Times New Roman" w:hAnsi="Times New Roman" w:cs="Times New Roman" w:eastAsia="Times New Roman"/>
          <w:i/>
          <w:color w:val="231F20"/>
          <w:spacing w:val="25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выполнен</w:t>
      </w:r>
      <w:r>
        <w:rPr>
          <w:rFonts w:ascii="Times New Roman" w:hAnsi="Times New Roman" w:cs="Times New Roman" w:eastAsia="Times New Roman"/>
          <w:i/>
          <w:color w:val="231F20"/>
          <w:spacing w:val="25"/>
          <w:w w:val="90"/>
        </w:rPr>
        <w:t> </w:t>
      </w:r>
      <w:r>
        <w:rPr>
          <w:color w:val="231F20"/>
          <w:w w:val="90"/>
        </w:rPr>
        <w:t>до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сих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пор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3" w:firstLine="283"/>
        <w:jc w:val="both"/>
      </w:pPr>
      <w:r>
        <w:rPr>
          <w:color w:val="231F20"/>
          <w:spacing w:val="2"/>
          <w:w w:val="95"/>
        </w:rPr>
        <w:t>Пр</w:t>
      </w:r>
      <w:r>
        <w:rPr>
          <w:color w:val="231F20"/>
          <w:w w:val="95"/>
        </w:rPr>
        <w:t>и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2"/>
          <w:w w:val="95"/>
        </w:rPr>
        <w:t>нынешне</w:t>
      </w:r>
      <w:r>
        <w:rPr>
          <w:color w:val="231F20"/>
          <w:w w:val="95"/>
        </w:rPr>
        <w:t>м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3"/>
          <w:w w:val="95"/>
        </w:rPr>
        <w:t>экономическо</w:t>
      </w:r>
      <w:r>
        <w:rPr>
          <w:color w:val="231F20"/>
          <w:w w:val="95"/>
        </w:rPr>
        <w:t>м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3"/>
          <w:w w:val="95"/>
        </w:rPr>
        <w:t>порядк</w:t>
      </w:r>
      <w:r>
        <w:rPr>
          <w:color w:val="231F20"/>
          <w:w w:val="95"/>
        </w:rPr>
        <w:t>е</w:t>
      </w:r>
      <w:r>
        <w:rPr>
          <w:color w:val="231F20"/>
          <w:spacing w:val="7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2"/>
          <w:w w:val="95"/>
        </w:rPr>
        <w:t>нынешнем</w:t>
      </w:r>
      <w:r>
        <w:rPr>
          <w:color w:val="231F20"/>
          <w:spacing w:val="3"/>
          <w:w w:val="97"/>
        </w:rPr>
        <w:t> </w:t>
      </w:r>
      <w:r>
        <w:rPr>
          <w:color w:val="231F20"/>
          <w:spacing w:val="3"/>
          <w:w w:val="95"/>
        </w:rPr>
        <w:t>состав</w:t>
      </w:r>
      <w:r>
        <w:rPr>
          <w:color w:val="231F20"/>
          <w:w w:val="95"/>
        </w:rPr>
        <w:t>е</w:t>
      </w:r>
      <w:r>
        <w:rPr>
          <w:color w:val="231F20"/>
          <w:spacing w:val="40"/>
          <w:w w:val="95"/>
        </w:rPr>
        <w:t> </w:t>
      </w:r>
      <w:r>
        <w:rPr>
          <w:color w:val="231F20"/>
          <w:spacing w:val="3"/>
          <w:w w:val="95"/>
        </w:rPr>
        <w:t>руководителе</w:t>
      </w:r>
      <w:r>
        <w:rPr>
          <w:color w:val="231F20"/>
          <w:w w:val="95"/>
        </w:rPr>
        <w:t>й</w:t>
      </w:r>
      <w:r>
        <w:rPr>
          <w:color w:val="231F20"/>
          <w:spacing w:val="40"/>
          <w:w w:val="95"/>
        </w:rPr>
        <w:t> </w:t>
      </w:r>
      <w:r>
        <w:rPr>
          <w:color w:val="231F20"/>
          <w:spacing w:val="3"/>
          <w:w w:val="95"/>
        </w:rPr>
        <w:t>социально-экономическог</w:t>
      </w:r>
      <w:r>
        <w:rPr>
          <w:color w:val="231F20"/>
          <w:w w:val="95"/>
        </w:rPr>
        <w:t>о</w:t>
      </w:r>
      <w:r>
        <w:rPr>
          <w:color w:val="231F20"/>
          <w:spacing w:val="40"/>
          <w:w w:val="95"/>
        </w:rPr>
        <w:t> </w:t>
      </w:r>
      <w:r>
        <w:rPr>
          <w:color w:val="231F20"/>
          <w:spacing w:val="3"/>
          <w:w w:val="95"/>
        </w:rPr>
        <w:t>блока</w:t>
      </w:r>
      <w:r>
        <w:rPr>
          <w:color w:val="231F20"/>
          <w:spacing w:val="3"/>
          <w:w w:val="94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Правительств</w:t>
      </w:r>
      <w:r>
        <w:rPr>
          <w:color w:val="231F20"/>
          <w:w w:val="95"/>
        </w:rPr>
        <w:t>е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государственны</w:t>
      </w:r>
      <w:r>
        <w:rPr>
          <w:color w:val="231F20"/>
          <w:w w:val="95"/>
        </w:rPr>
        <w:t>х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корпорация</w:t>
      </w:r>
      <w:r>
        <w:rPr>
          <w:color w:val="231F20"/>
          <w:w w:val="95"/>
        </w:rPr>
        <w:t>х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будет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even" r:id="rId152"/>
          <w:headerReference w:type="default" r:id="rId153"/>
          <w:footerReference w:type="even" r:id="rId154"/>
          <w:pgSz w:w="9355" w:h="13620"/>
          <w:pgMar w:header="775" w:footer="0" w:top="1180" w:bottom="280" w:left="500" w:right="620"/>
          <w:pgNumType w:start="8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43"/>
        <w:jc w:val="both"/>
      </w:pPr>
      <w:r>
        <w:rPr>
          <w:color w:val="231F20"/>
          <w:w w:val="90"/>
        </w:rPr>
        <w:t>выполнен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майский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Указ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2024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9"/>
          <w:w w:val="8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целями</w:t>
      </w:r>
      <w:r>
        <w:rPr>
          <w:color w:val="231F20"/>
          <w:spacing w:val="20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spacing w:val="19"/>
          <w:w w:val="90"/>
        </w:rPr>
        <w:t> </w:t>
      </w:r>
      <w:r>
        <w:rPr>
          <w:color w:val="231F20"/>
          <w:w w:val="90"/>
        </w:rPr>
        <w:t>2030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29"/>
          <w:w w:val="80"/>
        </w:rPr>
        <w:t> </w:t>
      </w:r>
      <w:r>
        <w:rPr>
          <w:color w:val="231F20"/>
          <w:w w:val="90"/>
        </w:rPr>
        <w:t>Указ</w:t>
      </w:r>
      <w:r>
        <w:rPr>
          <w:color w:val="231F20"/>
          <w:w w:val="103"/>
        </w:rPr>
        <w:t> </w:t>
      </w:r>
      <w:r>
        <w:rPr>
          <w:color w:val="231F20"/>
          <w:w w:val="90"/>
        </w:rPr>
        <w:t>очень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неровный,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даже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2030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231F20"/>
          <w:spacing w:val="13"/>
          <w:w w:val="80"/>
        </w:rPr>
        <w:t> </w:t>
      </w:r>
      <w:r>
        <w:rPr>
          <w:color w:val="231F20"/>
          <w:w w:val="90"/>
        </w:rPr>
        <w:t>его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главные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цели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могут</w:t>
      </w:r>
      <w:r>
        <w:rPr>
          <w:color w:val="231F20"/>
          <w:w w:val="96"/>
        </w:rPr>
        <w:t> </w:t>
      </w:r>
      <w:r>
        <w:rPr>
          <w:color w:val="231F20"/>
          <w:w w:val="90"/>
        </w:rPr>
        <w:t>быт</w:t>
      </w:r>
      <w:r>
        <w:rPr>
          <w:color w:val="231F20"/>
          <w:w w:val="90"/>
        </w:rPr>
        <w:t>ь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достигнуты</w:t>
      </w:r>
      <w:r>
        <w:rPr>
          <w:color w:val="231F20"/>
          <w:w w:val="90"/>
        </w:rPr>
        <w:t>,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есл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преодолет</w:t>
      </w:r>
      <w:r>
        <w:rPr>
          <w:color w:val="231F20"/>
          <w:w w:val="90"/>
        </w:rPr>
        <w:t>ь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вопиющу</w:t>
      </w:r>
      <w:r>
        <w:rPr>
          <w:color w:val="231F20"/>
          <w:w w:val="90"/>
        </w:rPr>
        <w:t>ю</w:t>
      </w:r>
      <w:r>
        <w:rPr>
          <w:color w:val="231F20"/>
          <w:spacing w:val="8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неэффек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тивность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33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управления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65" w:lineRule="auto"/>
        <w:ind w:left="117" w:right="442" w:firstLine="283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Пор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признать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чт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сложившийс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последне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1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десятил</w:t>
      </w:r>
      <w:r>
        <w:rPr>
          <w:rFonts w:ascii="Malgun Gothic" w:hAnsi="Malgun Gothic" w:cs="Malgun Gothic" w:eastAsia="Malgun Gothic"/>
          <w:color w:val="231F20"/>
          <w:spacing w:val="-3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ти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социально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экономически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порядо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spacing w:val="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spacing w:val="8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може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преодолеть</w:t>
      </w:r>
      <w:r>
        <w:rPr>
          <w:rFonts w:ascii="Malgun Gothic" w:hAnsi="Malgun Gothic" w:cs="Malgun Gothic" w:eastAsia="Malgun Gothic"/>
          <w:color w:val="231F20"/>
          <w:spacing w:val="1"/>
          <w:w w:val="9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бедность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23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вопиющее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неравенство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Он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стал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22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  <w:sz w:val="28"/>
          <w:szCs w:val="28"/>
        </w:rPr>
        <w:t>опасным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165" w:lineRule="auto"/>
        <w:ind w:right="443" w:firstLine="283"/>
        <w:jc w:val="both"/>
      </w:pPr>
      <w:r>
        <w:rPr>
          <w:color w:val="231F20"/>
          <w:spacing w:val="1"/>
          <w:w w:val="95"/>
        </w:rPr>
        <w:t>Необходим</w:t>
      </w:r>
      <w:r>
        <w:rPr>
          <w:color w:val="231F20"/>
          <w:w w:val="95"/>
        </w:rPr>
        <w:t>ы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неотложны</w:t>
      </w:r>
      <w:r>
        <w:rPr>
          <w:color w:val="231F20"/>
          <w:w w:val="95"/>
        </w:rPr>
        <w:t>е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реформы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ведущи</w:t>
      </w:r>
      <w:r>
        <w:rPr>
          <w:color w:val="231F20"/>
          <w:w w:val="95"/>
        </w:rPr>
        <w:t>е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сохране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нию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ускоренному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экономическому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росту</w:t>
      </w:r>
      <w:r>
        <w:rPr>
          <w:color w:val="231F20"/>
          <w:spacing w:val="-5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54"/>
          <w:w w:val="95"/>
        </w:rPr>
        <w:t> </w:t>
      </w:r>
      <w:r>
        <w:rPr>
          <w:color w:val="231F20"/>
          <w:w w:val="95"/>
        </w:rPr>
        <w:t>стране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Heading5"/>
        <w:numPr>
          <w:ilvl w:val="0"/>
          <w:numId w:val="13"/>
        </w:numPr>
        <w:tabs>
          <w:tab w:pos="761" w:val="left" w:leader="none"/>
        </w:tabs>
        <w:spacing w:line="247" w:lineRule="auto" w:before="24"/>
        <w:ind w:left="117" w:right="441" w:firstLine="283"/>
        <w:jc w:val="both"/>
        <w:rPr>
          <w:b w:val="0"/>
          <w:bCs w:val="0"/>
          <w:i w:val="0"/>
        </w:rPr>
      </w:pPr>
      <w:r>
        <w:rPr>
          <w:i/>
          <w:color w:val="231F20"/>
          <w:spacing w:val="1"/>
          <w:w w:val="95"/>
        </w:rPr>
        <w:t>Смен</w:t>
      </w:r>
      <w:r>
        <w:rPr>
          <w:i/>
          <w:color w:val="231F20"/>
          <w:w w:val="95"/>
        </w:rPr>
        <w:t>а</w:t>
      </w:r>
      <w:r>
        <w:rPr>
          <w:i/>
          <w:color w:val="231F20"/>
          <w:spacing w:val="11"/>
          <w:w w:val="95"/>
        </w:rPr>
        <w:t> </w:t>
      </w:r>
      <w:r>
        <w:rPr>
          <w:i/>
          <w:color w:val="231F20"/>
          <w:spacing w:val="2"/>
          <w:w w:val="95"/>
        </w:rPr>
        <w:t>кадрово</w:t>
      </w:r>
      <w:r>
        <w:rPr>
          <w:i/>
          <w:color w:val="231F20"/>
          <w:w w:val="95"/>
        </w:rPr>
        <w:t>й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spacing w:val="2"/>
          <w:w w:val="95"/>
        </w:rPr>
        <w:t>политик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w w:val="95"/>
        </w:rPr>
        <w:t>в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spacing w:val="1"/>
          <w:w w:val="95"/>
        </w:rPr>
        <w:t>экономическом</w:t>
      </w:r>
      <w:r>
        <w:rPr>
          <w:i/>
          <w:color w:val="231F20"/>
          <w:w w:val="95"/>
        </w:rPr>
        <w:t>,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spacing w:val="2"/>
          <w:w w:val="95"/>
        </w:rPr>
        <w:t>произво</w:t>
      </w:r>
      <w:r>
        <w:rPr>
          <w:i/>
          <w:color w:val="231F20"/>
          <w:spacing w:val="-1"/>
          <w:w w:val="95"/>
        </w:rPr>
        <w:t>д</w:t>
      </w:r>
      <w:r>
        <w:rPr>
          <w:i/>
          <w:color w:val="231F20"/>
          <w:w w:val="95"/>
        </w:rPr>
        <w:t>-</w:t>
      </w:r>
      <w:r>
        <w:rPr>
          <w:i/>
          <w:color w:val="231F20"/>
          <w:w w:val="126"/>
        </w:rPr>
        <w:t> </w:t>
      </w:r>
      <w:r>
        <w:rPr>
          <w:i/>
          <w:color w:val="231F20"/>
          <w:w w:val="95"/>
        </w:rPr>
        <w:t>ственном</w:t>
      </w:r>
      <w:r>
        <w:rPr>
          <w:i/>
          <w:color w:val="231F20"/>
          <w:w w:val="95"/>
        </w:rPr>
        <w:t>,</w:t>
      </w:r>
      <w:r>
        <w:rPr>
          <w:i/>
          <w:color w:val="231F20"/>
          <w:spacing w:val="9"/>
          <w:w w:val="95"/>
        </w:rPr>
        <w:t> </w:t>
      </w:r>
      <w:r>
        <w:rPr>
          <w:i/>
          <w:color w:val="231F20"/>
          <w:spacing w:val="1"/>
          <w:w w:val="95"/>
        </w:rPr>
        <w:t>социально</w:t>
      </w:r>
      <w:r>
        <w:rPr>
          <w:i/>
          <w:color w:val="231F20"/>
          <w:w w:val="95"/>
        </w:rPr>
        <w:t>м</w:t>
      </w:r>
      <w:r>
        <w:rPr>
          <w:i/>
          <w:color w:val="231F20"/>
          <w:spacing w:val="9"/>
          <w:w w:val="95"/>
        </w:rPr>
        <w:t> </w:t>
      </w:r>
      <w:r>
        <w:rPr>
          <w:i/>
          <w:color w:val="231F20"/>
          <w:w w:val="95"/>
        </w:rPr>
        <w:t>(научно</w:t>
      </w:r>
      <w:r>
        <w:rPr>
          <w:i/>
          <w:color w:val="231F20"/>
          <w:w w:val="95"/>
        </w:rPr>
        <w:t>м</w:t>
      </w:r>
      <w:r>
        <w:rPr>
          <w:i/>
          <w:color w:val="231F20"/>
          <w:spacing w:val="9"/>
          <w:w w:val="95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10"/>
          <w:w w:val="95"/>
        </w:rPr>
        <w:t> </w:t>
      </w:r>
      <w:r>
        <w:rPr>
          <w:i/>
          <w:color w:val="231F20"/>
          <w:w w:val="95"/>
        </w:rPr>
        <w:t>образовательном</w:t>
      </w:r>
      <w:r>
        <w:rPr>
          <w:i/>
          <w:color w:val="231F20"/>
          <w:w w:val="95"/>
        </w:rPr>
        <w:t>)</w:t>
      </w:r>
      <w:r>
        <w:rPr>
          <w:i/>
          <w:color w:val="231F20"/>
          <w:spacing w:val="9"/>
          <w:w w:val="95"/>
        </w:rPr>
        <w:t> </w:t>
      </w:r>
      <w:r>
        <w:rPr>
          <w:i/>
          <w:color w:val="231F20"/>
          <w:spacing w:val="1"/>
          <w:w w:val="95"/>
        </w:rPr>
        <w:t>блоках</w:t>
      </w:r>
      <w:r>
        <w:rPr>
          <w:i/>
          <w:color w:val="231F20"/>
          <w:spacing w:val="1"/>
          <w:w w:val="95"/>
        </w:rPr>
        <w:t> </w:t>
      </w:r>
      <w:r>
        <w:rPr>
          <w:i/>
          <w:color w:val="231F20"/>
          <w:w w:val="95"/>
        </w:rPr>
        <w:t>Правительства</w:t>
      </w:r>
      <w:r>
        <w:rPr>
          <w:i/>
          <w:color w:val="231F20"/>
          <w:spacing w:val="20"/>
          <w:w w:val="95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21"/>
          <w:w w:val="95"/>
        </w:rPr>
        <w:t> </w:t>
      </w:r>
      <w:r>
        <w:rPr>
          <w:i/>
          <w:color w:val="231F20"/>
          <w:w w:val="95"/>
        </w:rPr>
        <w:t>госкорпораций.</w:t>
      </w:r>
      <w:r>
        <w:rPr>
          <w:b w:val="0"/>
          <w:bCs w:val="0"/>
          <w:i w:val="0"/>
          <w:color w:val="000000"/>
          <w:w w:val="100"/>
        </w:rPr>
      </w:r>
    </w:p>
    <w:p>
      <w:pPr>
        <w:pStyle w:val="BodyText"/>
        <w:spacing w:line="329" w:lineRule="exact"/>
        <w:ind w:left="400" w:right="0"/>
        <w:jc w:val="left"/>
      </w:pPr>
      <w:r>
        <w:rPr>
          <w:color w:val="231F20"/>
          <w:w w:val="100"/>
        </w:rPr>
        <w:t>В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4"/>
          <w:w w:val="100"/>
        </w:rPr>
        <w:t>лидера</w:t>
      </w:r>
      <w:r>
        <w:rPr>
          <w:color w:val="231F20"/>
          <w:w w:val="100"/>
        </w:rPr>
        <w:t>х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4"/>
          <w:w w:val="100"/>
        </w:rPr>
        <w:t>должн</w:t>
      </w:r>
      <w:r>
        <w:rPr>
          <w:color w:val="231F20"/>
          <w:w w:val="100"/>
        </w:rPr>
        <w:t>ы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4"/>
          <w:w w:val="100"/>
        </w:rPr>
        <w:t>быт</w:t>
      </w:r>
      <w:r>
        <w:rPr>
          <w:color w:val="231F20"/>
          <w:w w:val="100"/>
        </w:rPr>
        <w:t>ь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4"/>
          <w:w w:val="100"/>
        </w:rPr>
        <w:t>инженер</w:t>
      </w:r>
      <w:r>
        <w:rPr>
          <w:color w:val="231F20"/>
          <w:w w:val="100"/>
        </w:rPr>
        <w:t>ы</w:t>
      </w:r>
      <w:r>
        <w:rPr>
          <w:color w:val="231F20"/>
          <w:spacing w:val="-24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4"/>
          <w:w w:val="100"/>
        </w:rPr>
        <w:t>специалисты</w:t>
      </w:r>
      <w:r>
        <w:rPr>
          <w:color w:val="231F20"/>
          <w:w w:val="100"/>
        </w:rPr>
        <w:t>,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4"/>
          <w:w w:val="100"/>
        </w:rPr>
        <w:t>по</w:t>
      </w:r>
      <w:r>
        <w:rPr>
          <w:color w:val="231F20"/>
          <w:w w:val="10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2"/>
          <w:w w:val="95"/>
        </w:rPr>
        <w:t>казавши</w:t>
      </w:r>
      <w:r>
        <w:rPr>
          <w:color w:val="231F20"/>
          <w:w w:val="95"/>
        </w:rPr>
        <w:t>е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2"/>
          <w:w w:val="95"/>
        </w:rPr>
        <w:t>реальны</w:t>
      </w:r>
      <w:r>
        <w:rPr>
          <w:color w:val="231F20"/>
          <w:w w:val="95"/>
        </w:rPr>
        <w:t>е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1"/>
          <w:w w:val="95"/>
        </w:rPr>
        <w:t>достижени</w:t>
      </w:r>
      <w:r>
        <w:rPr>
          <w:color w:val="231F20"/>
          <w:w w:val="95"/>
        </w:rPr>
        <w:t>я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2"/>
          <w:w w:val="95"/>
        </w:rPr>
        <w:t>производств</w:t>
      </w:r>
      <w:r>
        <w:rPr>
          <w:color w:val="231F20"/>
          <w:w w:val="95"/>
        </w:rPr>
        <w:t>е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2"/>
          <w:w w:val="95"/>
        </w:rPr>
        <w:t>управле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1"/>
          <w:w w:val="95"/>
        </w:rPr>
        <w:t>нии</w:t>
      </w:r>
      <w:r>
        <w:rPr>
          <w:color w:val="231F20"/>
          <w:w w:val="95"/>
        </w:rPr>
        <w:t>�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1"/>
          <w:w w:val="95"/>
        </w:rPr>
        <w:t>Вывест</w:t>
      </w:r>
      <w:r>
        <w:rPr>
          <w:color w:val="231F20"/>
          <w:w w:val="95"/>
        </w:rPr>
        <w:t>и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2"/>
          <w:w w:val="95"/>
        </w:rPr>
        <w:t>руководств</w:t>
      </w:r>
      <w:r>
        <w:rPr>
          <w:color w:val="231F20"/>
          <w:w w:val="95"/>
        </w:rPr>
        <w:t>а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1"/>
          <w:w w:val="95"/>
        </w:rPr>
        <w:t>тех</w:t>
      </w:r>
      <w:r>
        <w:rPr>
          <w:color w:val="231F20"/>
          <w:w w:val="95"/>
        </w:rPr>
        <w:t>,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1"/>
          <w:w w:val="95"/>
        </w:rPr>
        <w:t>кт</w:t>
      </w:r>
      <w:r>
        <w:rPr>
          <w:color w:val="231F20"/>
          <w:w w:val="95"/>
        </w:rPr>
        <w:t>о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2"/>
          <w:w w:val="95"/>
        </w:rPr>
        <w:t>вопрек</w:t>
      </w:r>
      <w:r>
        <w:rPr>
          <w:color w:val="231F20"/>
          <w:w w:val="95"/>
        </w:rPr>
        <w:t>и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2"/>
          <w:w w:val="95"/>
        </w:rPr>
        <w:t>неоднокра</w:t>
      </w:r>
      <w:r>
        <w:rPr>
          <w:color w:val="231F20"/>
          <w:spacing w:val="3"/>
          <w:w w:val="95"/>
        </w:rPr>
        <w:t>т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39"/>
        <w:jc w:val="both"/>
      </w:pPr>
      <w:r>
        <w:rPr>
          <w:color w:val="231F20"/>
          <w:spacing w:val="3"/>
          <w:w w:val="95"/>
        </w:rPr>
        <w:t>ны</w:t>
      </w:r>
      <w:r>
        <w:rPr>
          <w:color w:val="231F20"/>
          <w:w w:val="95"/>
        </w:rPr>
        <w:t>м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4"/>
          <w:w w:val="95"/>
        </w:rPr>
        <w:t>пр</w:t>
      </w:r>
      <w:r>
        <w:rPr>
          <w:color w:val="231F20"/>
          <w:spacing w:val="4"/>
          <w:w w:val="95"/>
        </w:rPr>
        <w:t>ед</w:t>
      </w:r>
      <w:r>
        <w:rPr>
          <w:color w:val="231F20"/>
          <w:spacing w:val="3"/>
          <w:w w:val="95"/>
        </w:rPr>
        <w:t>уп</w:t>
      </w:r>
      <w:r>
        <w:rPr>
          <w:color w:val="231F20"/>
          <w:spacing w:val="4"/>
          <w:w w:val="95"/>
        </w:rPr>
        <w:t>реж</w:t>
      </w:r>
      <w:r>
        <w:rPr>
          <w:color w:val="231F20"/>
          <w:spacing w:val="4"/>
          <w:w w:val="95"/>
        </w:rPr>
        <w:t>де</w:t>
      </w:r>
      <w:r>
        <w:rPr>
          <w:color w:val="231F20"/>
          <w:spacing w:val="3"/>
          <w:w w:val="95"/>
        </w:rPr>
        <w:t>ни</w:t>
      </w:r>
      <w:r>
        <w:rPr>
          <w:color w:val="231F20"/>
          <w:spacing w:val="3"/>
          <w:w w:val="95"/>
        </w:rPr>
        <w:t>я</w:t>
      </w:r>
      <w:r>
        <w:rPr>
          <w:color w:val="231F20"/>
          <w:w w:val="95"/>
        </w:rPr>
        <w:t>м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3"/>
          <w:w w:val="95"/>
        </w:rPr>
        <w:t>с</w:t>
      </w:r>
      <w:r>
        <w:rPr>
          <w:color w:val="231F20"/>
          <w:spacing w:val="4"/>
          <w:w w:val="95"/>
        </w:rPr>
        <w:t>пециа</w:t>
      </w:r>
      <w:r>
        <w:rPr>
          <w:color w:val="231F20"/>
          <w:spacing w:val="3"/>
          <w:w w:val="95"/>
        </w:rPr>
        <w:t>ли</w:t>
      </w:r>
      <w:r>
        <w:rPr>
          <w:color w:val="231F20"/>
          <w:spacing w:val="3"/>
          <w:w w:val="95"/>
        </w:rPr>
        <w:t>ст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4"/>
          <w:w w:val="95"/>
        </w:rPr>
        <w:t>пр</w:t>
      </w:r>
      <w:r>
        <w:rPr>
          <w:color w:val="231F20"/>
          <w:spacing w:val="4"/>
          <w:w w:val="95"/>
        </w:rPr>
        <w:t>ив</w:t>
      </w:r>
      <w:r>
        <w:rPr>
          <w:color w:val="231F20"/>
          <w:spacing w:val="4"/>
          <w:w w:val="95"/>
        </w:rPr>
        <w:t>е</w:t>
      </w:r>
      <w:r>
        <w:rPr>
          <w:color w:val="231F20"/>
          <w:w w:val="95"/>
        </w:rPr>
        <w:t>л</w:t>
      </w:r>
      <w:r>
        <w:rPr>
          <w:color w:val="231F20"/>
          <w:spacing w:val="21"/>
          <w:w w:val="95"/>
        </w:rPr>
        <w:t> </w:t>
      </w:r>
      <w:r>
        <w:rPr>
          <w:color w:val="231F20"/>
          <w:spacing w:val="4"/>
          <w:w w:val="95"/>
        </w:rPr>
        <w:t>р</w:t>
      </w:r>
      <w:r>
        <w:rPr>
          <w:color w:val="231F20"/>
          <w:spacing w:val="4"/>
          <w:w w:val="95"/>
        </w:rPr>
        <w:t>ос</w:t>
      </w:r>
      <w:r>
        <w:rPr>
          <w:color w:val="231F20"/>
          <w:spacing w:val="3"/>
          <w:w w:val="95"/>
        </w:rPr>
        <w:t>сийс</w:t>
      </w:r>
      <w:r>
        <w:rPr>
          <w:color w:val="231F20"/>
          <w:spacing w:val="3"/>
          <w:w w:val="95"/>
        </w:rPr>
        <w:t>кую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2"/>
          <w:w w:val="95"/>
        </w:rPr>
        <w:t>социально-экономическу</w:t>
      </w:r>
      <w:r>
        <w:rPr>
          <w:color w:val="231F20"/>
          <w:w w:val="95"/>
        </w:rPr>
        <w:t>ю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2"/>
          <w:w w:val="95"/>
        </w:rPr>
        <w:t>сфер</w:t>
      </w:r>
      <w:r>
        <w:rPr>
          <w:color w:val="231F20"/>
          <w:w w:val="95"/>
        </w:rPr>
        <w:t>у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2"/>
          <w:w w:val="95"/>
        </w:rPr>
        <w:t>е</w:t>
      </w:r>
      <w:r>
        <w:rPr>
          <w:color w:val="231F20"/>
          <w:w w:val="95"/>
        </w:rPr>
        <w:t>е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нынешнем</w:t>
      </w:r>
      <w:r>
        <w:rPr>
          <w:color w:val="231F20"/>
          <w:w w:val="95"/>
        </w:rPr>
        <w:t>у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2"/>
          <w:w w:val="95"/>
        </w:rPr>
        <w:t>тяжел</w:t>
      </w:r>
      <w:r>
        <w:rPr>
          <w:color w:val="231F20"/>
          <w:spacing w:val="3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6214"/>
        <w:jc w:val="both"/>
      </w:pPr>
      <w:r>
        <w:rPr>
          <w:color w:val="231F20"/>
          <w:spacing w:val="1"/>
          <w:w w:val="85"/>
        </w:rPr>
        <w:t>м</w:t>
      </w:r>
      <w:r>
        <w:rPr>
          <w:color w:val="231F20"/>
          <w:w w:val="85"/>
        </w:rPr>
        <w:t>у</w:t>
      </w:r>
      <w:r>
        <w:rPr>
          <w:color w:val="231F20"/>
          <w:spacing w:val="30"/>
          <w:w w:val="85"/>
        </w:rPr>
        <w:t> </w:t>
      </w:r>
      <w:r>
        <w:rPr>
          <w:color w:val="231F20"/>
          <w:spacing w:val="1"/>
          <w:w w:val="85"/>
        </w:rPr>
        <w:t>состоянию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00" w:right="0"/>
        <w:jc w:val="left"/>
      </w:pPr>
      <w:r>
        <w:rPr>
          <w:color w:val="231F20"/>
          <w:spacing w:val="1"/>
          <w:w w:val="95"/>
        </w:rPr>
        <w:t>Кажду</w:t>
      </w:r>
      <w:r>
        <w:rPr>
          <w:color w:val="231F20"/>
          <w:w w:val="95"/>
        </w:rPr>
        <w:t>ю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1"/>
          <w:w w:val="95"/>
        </w:rPr>
        <w:t>отрасль</w:t>
      </w:r>
      <w:r>
        <w:rPr>
          <w:color w:val="231F20"/>
          <w:w w:val="95"/>
        </w:rPr>
        <w:t>,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2"/>
          <w:w w:val="95"/>
        </w:rPr>
        <w:t>кажду</w:t>
      </w:r>
      <w:r>
        <w:rPr>
          <w:color w:val="231F20"/>
          <w:w w:val="95"/>
        </w:rPr>
        <w:t>ю</w:t>
      </w:r>
      <w:r>
        <w:rPr>
          <w:color w:val="231F20"/>
          <w:spacing w:val="52"/>
          <w:w w:val="95"/>
        </w:rPr>
        <w:t> </w:t>
      </w:r>
      <w:r>
        <w:rPr>
          <w:color w:val="231F20"/>
          <w:spacing w:val="2"/>
          <w:w w:val="95"/>
        </w:rPr>
        <w:t>корпорацию</w:t>
      </w:r>
      <w:r>
        <w:rPr>
          <w:color w:val="231F20"/>
          <w:w w:val="95"/>
        </w:rPr>
        <w:t>,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1"/>
          <w:w w:val="95"/>
        </w:rPr>
        <w:t>кажды</w:t>
      </w:r>
      <w:r>
        <w:rPr>
          <w:color w:val="231F20"/>
          <w:w w:val="95"/>
        </w:rPr>
        <w:t>й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2"/>
          <w:w w:val="95"/>
        </w:rPr>
        <w:t>регион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1"/>
          <w:w w:val="95"/>
        </w:rPr>
        <w:t>следуе</w:t>
      </w:r>
      <w:r>
        <w:rPr>
          <w:color w:val="231F20"/>
          <w:w w:val="95"/>
        </w:rPr>
        <w:t>т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оцениват</w:t>
      </w:r>
      <w:r>
        <w:rPr>
          <w:color w:val="231F20"/>
          <w:w w:val="95"/>
        </w:rPr>
        <w:t>ь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эффективности</w:t>
      </w:r>
      <w:r>
        <w:rPr>
          <w:color w:val="231F20"/>
          <w:w w:val="95"/>
        </w:rPr>
        <w:t>�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Долже</w:t>
      </w:r>
      <w:r>
        <w:rPr>
          <w:color w:val="231F20"/>
          <w:w w:val="95"/>
        </w:rPr>
        <w:t>н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1"/>
          <w:w w:val="95"/>
        </w:rPr>
        <w:t>быт</w:t>
      </w:r>
      <w:r>
        <w:rPr>
          <w:color w:val="231F20"/>
          <w:w w:val="95"/>
        </w:rPr>
        <w:t>ь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1"/>
          <w:w w:val="95"/>
        </w:rPr>
        <w:t>нал</w:t>
      </w:r>
      <w:r>
        <w:rPr>
          <w:color w:val="231F20"/>
          <w:spacing w:val="2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2"/>
          <w:w w:val="95"/>
        </w:rPr>
        <w:t>ж</w:t>
      </w:r>
      <w:r>
        <w:rPr>
          <w:color w:val="231F20"/>
          <w:spacing w:val="2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ь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2"/>
          <w:w w:val="95"/>
        </w:rPr>
        <w:t>д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2"/>
          <w:w w:val="95"/>
        </w:rPr>
        <w:t>м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�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44"/>
          <w:w w:val="95"/>
        </w:rPr>
        <w:t> 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к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6"/>
        <w:jc w:val="both"/>
      </w:pPr>
      <w:r>
        <w:rPr>
          <w:color w:val="231F20"/>
          <w:w w:val="95"/>
        </w:rPr>
        <w:t>тивност</w:t>
      </w:r>
      <w:r>
        <w:rPr>
          <w:color w:val="231F20"/>
          <w:w w:val="95"/>
        </w:rPr>
        <w:t>и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следуе</w:t>
      </w:r>
      <w:r>
        <w:rPr>
          <w:color w:val="231F20"/>
          <w:w w:val="95"/>
        </w:rPr>
        <w:t>т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принимат</w:t>
      </w:r>
      <w:r>
        <w:rPr>
          <w:color w:val="231F20"/>
          <w:w w:val="95"/>
        </w:rPr>
        <w:t>ь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кадровы</w:t>
      </w:r>
      <w:r>
        <w:rPr>
          <w:color w:val="231F20"/>
          <w:w w:val="95"/>
        </w:rPr>
        <w:t>е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1"/>
          <w:w w:val="95"/>
        </w:rPr>
        <w:t>решения</w:t>
      </w:r>
      <w:r>
        <w:rPr>
          <w:color w:val="231F20"/>
          <w:w w:val="95"/>
        </w:rPr>
        <w:t>�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Во</w:t>
      </w:r>
      <w:r>
        <w:rPr>
          <w:color w:val="231F20"/>
          <w:w w:val="95"/>
        </w:rPr>
        <w:t>т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1"/>
          <w:w w:val="95"/>
        </w:rPr>
        <w:t>тогда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министрам</w:t>
      </w:r>
      <w:r>
        <w:rPr>
          <w:color w:val="231F20"/>
          <w:w w:val="95"/>
        </w:rPr>
        <w:t>,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руководителя</w:t>
      </w:r>
      <w:r>
        <w:rPr>
          <w:color w:val="231F20"/>
          <w:w w:val="95"/>
        </w:rPr>
        <w:t>м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корпораци</w:t>
      </w:r>
      <w:r>
        <w:rPr>
          <w:color w:val="231F20"/>
          <w:w w:val="95"/>
        </w:rPr>
        <w:t>й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потребуютс</w:t>
      </w:r>
      <w:r>
        <w:rPr>
          <w:color w:val="231F20"/>
          <w:w w:val="95"/>
        </w:rPr>
        <w:t>я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сп</w:t>
      </w:r>
      <w:r>
        <w:rPr>
          <w:color w:val="231F20"/>
          <w:spacing w:val="-3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spacing w:val="1"/>
          <w:w w:val="100"/>
        </w:rPr>
        <w:t>циалист</w:t>
      </w:r>
      <w:r>
        <w:rPr>
          <w:color w:val="231F20"/>
          <w:w w:val="100"/>
        </w:rPr>
        <w:t>ы</w:t>
      </w:r>
      <w:r>
        <w:rPr>
          <w:color w:val="231F20"/>
          <w:spacing w:val="-46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1"/>
          <w:w w:val="100"/>
        </w:rPr>
        <w:t>ученые</w:t>
      </w:r>
      <w:r>
        <w:rPr>
          <w:color w:val="231F20"/>
          <w:w w:val="100"/>
        </w:rPr>
        <w:t>�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1"/>
          <w:w w:val="100"/>
        </w:rPr>
        <w:t>Рос</w:t>
      </w:r>
      <w:r>
        <w:rPr>
          <w:color w:val="231F20"/>
          <w:w w:val="100"/>
        </w:rPr>
        <w:t>т</w:t>
      </w:r>
      <w:r>
        <w:rPr>
          <w:color w:val="231F20"/>
          <w:spacing w:val="-46"/>
          <w:w w:val="100"/>
        </w:rPr>
        <w:t> </w:t>
      </w:r>
      <w:r>
        <w:rPr>
          <w:color w:val="231F20"/>
          <w:w w:val="100"/>
        </w:rPr>
        <w:t>ИО</w:t>
      </w:r>
      <w:r>
        <w:rPr>
          <w:color w:val="231F20"/>
          <w:w w:val="100"/>
        </w:rPr>
        <w:t>К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1"/>
          <w:w w:val="100"/>
        </w:rPr>
        <w:t>(рос</w:t>
      </w:r>
      <w:r>
        <w:rPr>
          <w:color w:val="231F20"/>
          <w:w w:val="100"/>
        </w:rPr>
        <w:t>т</w:t>
      </w:r>
      <w:r>
        <w:rPr>
          <w:color w:val="231F20"/>
          <w:spacing w:val="-47"/>
          <w:w w:val="100"/>
        </w:rPr>
        <w:t> </w:t>
      </w:r>
      <w:r>
        <w:rPr>
          <w:rFonts w:ascii="Arial" w:hAnsi="Arial" w:cs="Arial" w:eastAsia="Arial"/>
          <w:color w:val="231F20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i/>
          <w:color w:val="231F20"/>
          <w:spacing w:val="1"/>
          <w:w w:val="100"/>
        </w:rPr>
        <w:t>С</w:t>
      </w:r>
      <w:r>
        <w:rPr>
          <w:color w:val="231F20"/>
          <w:w w:val="100"/>
        </w:rPr>
        <w:t>)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1"/>
          <w:w w:val="100"/>
        </w:rPr>
        <w:t>следуе</w:t>
      </w:r>
      <w:r>
        <w:rPr>
          <w:color w:val="231F20"/>
          <w:w w:val="100"/>
        </w:rPr>
        <w:t>т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1"/>
          <w:w w:val="100"/>
        </w:rPr>
        <w:t>осущес</w:t>
      </w:r>
      <w:r>
        <w:rPr>
          <w:color w:val="231F20"/>
          <w:w w:val="100"/>
        </w:rPr>
        <w:t>т</w:t>
      </w:r>
      <w:r>
        <w:rPr>
          <w:color w:val="231F20"/>
          <w:w w:val="10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2"/>
        <w:jc w:val="both"/>
      </w:pPr>
      <w:r>
        <w:rPr>
          <w:color w:val="231F20"/>
          <w:w w:val="95"/>
        </w:rPr>
        <w:t>влять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только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мере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кардинального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роста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эффективности,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которая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характеризуется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«коэффициентами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полезного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де</w:t>
      </w:r>
      <w:r>
        <w:rPr>
          <w:color w:val="231F20"/>
          <w:spacing w:val="-4"/>
          <w:w w:val="95"/>
        </w:rPr>
        <w:t>й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100"/>
        </w:rPr>
        <w:t>ствия»,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определяемыми</w:t>
      </w:r>
      <w:r>
        <w:rPr>
          <w:color w:val="231F20"/>
          <w:spacing w:val="-47"/>
          <w:w w:val="100"/>
        </w:rPr>
        <w:t> </w:t>
      </w:r>
      <w:r>
        <w:rPr>
          <w:color w:val="231F20"/>
          <w:w w:val="100"/>
        </w:rPr>
        <w:t>отношением</w:t>
      </w:r>
      <w:r>
        <w:rPr>
          <w:color w:val="231F20"/>
          <w:spacing w:val="-47"/>
          <w:w w:val="100"/>
        </w:rPr>
        <w:t> </w:t>
      </w:r>
      <w:r>
        <w:rPr>
          <w:color w:val="231F20"/>
          <w:w w:val="100"/>
        </w:rPr>
        <w:t>прироста</w:t>
      </w:r>
      <w:r>
        <w:rPr>
          <w:color w:val="231F20"/>
          <w:spacing w:val="-48"/>
          <w:w w:val="100"/>
        </w:rPr>
        <w:t> </w:t>
      </w:r>
      <w:r>
        <w:rPr>
          <w:color w:val="231F20"/>
          <w:w w:val="100"/>
        </w:rPr>
        <w:t>ВВП</w:t>
      </w:r>
      <w:r>
        <w:rPr>
          <w:color w:val="231F20"/>
          <w:spacing w:val="-47"/>
          <w:w w:val="100"/>
        </w:rPr>
        <w:t> </w:t>
      </w:r>
      <w:r>
        <w:rPr>
          <w:color w:val="231F20"/>
          <w:w w:val="100"/>
        </w:rPr>
        <w:t>к</w:t>
      </w:r>
      <w:r>
        <w:rPr>
          <w:color w:val="231F20"/>
          <w:spacing w:val="-47"/>
          <w:w w:val="100"/>
        </w:rPr>
        <w:t> </w:t>
      </w:r>
      <w:r>
        <w:rPr>
          <w:color w:val="231F20"/>
          <w:w w:val="100"/>
        </w:rPr>
        <w:t>при</w:t>
      </w:r>
      <w:r>
        <w:rPr>
          <w:color w:val="231F20"/>
          <w:w w:val="10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5"/>
        <w:jc w:val="both"/>
      </w:pPr>
      <w:r>
        <w:rPr>
          <w:color w:val="231F20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у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w w:val="95"/>
        </w:rPr>
        <w:t>�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ь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ь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ч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и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повышения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эффективности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можно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добиться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роста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эко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1"/>
        <w:jc w:val="both"/>
      </w:pPr>
      <w:r>
        <w:rPr>
          <w:color w:val="231F20"/>
          <w:spacing w:val="1"/>
          <w:w w:val="100"/>
        </w:rPr>
        <w:t>номик</w:t>
      </w:r>
      <w:r>
        <w:rPr>
          <w:color w:val="231F20"/>
          <w:w w:val="100"/>
        </w:rPr>
        <w:t>и</w:t>
      </w:r>
      <w:r>
        <w:rPr>
          <w:color w:val="231F20"/>
          <w:spacing w:val="-17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17"/>
          <w:w w:val="100"/>
        </w:rPr>
        <w:t> </w:t>
      </w:r>
      <w:r>
        <w:rPr>
          <w:color w:val="231F20"/>
          <w:spacing w:val="1"/>
          <w:w w:val="100"/>
        </w:rPr>
        <w:t>снижени</w:t>
      </w:r>
      <w:r>
        <w:rPr>
          <w:color w:val="231F20"/>
          <w:w w:val="100"/>
        </w:rPr>
        <w:t>я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1"/>
          <w:w w:val="100"/>
        </w:rPr>
        <w:t>инвестиционно</w:t>
      </w:r>
      <w:r>
        <w:rPr>
          <w:color w:val="231F20"/>
          <w:w w:val="100"/>
        </w:rPr>
        <w:t>й</w:t>
      </w:r>
      <w:r>
        <w:rPr>
          <w:color w:val="231F20"/>
          <w:spacing w:val="-17"/>
          <w:w w:val="100"/>
        </w:rPr>
        <w:t> </w:t>
      </w:r>
      <w:r>
        <w:rPr>
          <w:color w:val="231F20"/>
          <w:spacing w:val="1"/>
          <w:w w:val="100"/>
        </w:rPr>
        <w:t>инфляции</w:t>
      </w:r>
      <w:r>
        <w:rPr>
          <w:color w:val="231F20"/>
          <w:w w:val="100"/>
        </w:rPr>
        <w:t>,</w:t>
      </w:r>
      <w:r>
        <w:rPr>
          <w:color w:val="231F20"/>
          <w:spacing w:val="-17"/>
          <w:w w:val="100"/>
        </w:rPr>
        <w:t> </w:t>
      </w:r>
      <w:r>
        <w:rPr>
          <w:color w:val="231F20"/>
          <w:spacing w:val="1"/>
          <w:w w:val="100"/>
        </w:rPr>
        <w:t>которая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95"/>
        </w:rPr>
        <w:t>характеризуется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«коэффициентами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диссипации»,</w:t>
      </w:r>
      <w:r>
        <w:rPr>
          <w:color w:val="231F20"/>
          <w:spacing w:val="8"/>
          <w:w w:val="95"/>
        </w:rPr>
        <w:t> </w:t>
      </w:r>
      <w:r>
        <w:rPr>
          <w:color w:val="231F20"/>
          <w:w w:val="95"/>
        </w:rPr>
        <w:t>определя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654"/>
        <w:jc w:val="both"/>
      </w:pPr>
      <w:r>
        <w:rPr>
          <w:color w:val="231F20"/>
          <w:w w:val="95"/>
        </w:rPr>
        <w:t>емыми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отношением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прироста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инфляции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приросту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ИОК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443"/>
        <w:jc w:val="both"/>
      </w:pPr>
      <w:r>
        <w:rPr>
          <w:color w:val="231F20"/>
          <w:w w:val="85"/>
        </w:rPr>
        <w:t>А</w:t>
      </w:r>
      <w:r>
        <w:rPr>
          <w:color w:val="231F20"/>
          <w:w w:val="85"/>
        </w:rPr>
        <w:t>�</w:t>
      </w:r>
      <w:r>
        <w:rPr>
          <w:color w:val="231F20"/>
          <w:spacing w:val="27"/>
          <w:w w:val="85"/>
        </w:rPr>
        <w:t> </w:t>
      </w:r>
      <w:r>
        <w:rPr>
          <w:color w:val="231F20"/>
          <w:spacing w:val="1"/>
          <w:w w:val="90"/>
        </w:rPr>
        <w:t>Наш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 </w:t>
      </w:r>
      <w:r>
        <w:rPr>
          <w:color w:val="231F20"/>
          <w:spacing w:val="19"/>
          <w:w w:val="90"/>
        </w:rPr>
        <w:t> </w:t>
      </w:r>
      <w:r>
        <w:rPr>
          <w:color w:val="231F20"/>
          <w:spacing w:val="1"/>
          <w:w w:val="90"/>
        </w:rPr>
        <w:t>губернаторы</w:t>
      </w:r>
      <w:r>
        <w:rPr>
          <w:color w:val="231F20"/>
          <w:w w:val="90"/>
        </w:rPr>
        <w:t>,</w:t>
      </w:r>
      <w:r>
        <w:rPr>
          <w:color w:val="231F20"/>
          <w:w w:val="90"/>
        </w:rPr>
        <w:t> </w:t>
      </w:r>
      <w:r>
        <w:rPr>
          <w:color w:val="231F20"/>
          <w:spacing w:val="18"/>
          <w:w w:val="90"/>
        </w:rPr>
        <w:t> </w:t>
      </w:r>
      <w:r>
        <w:rPr>
          <w:color w:val="231F20"/>
          <w:spacing w:val="1"/>
          <w:w w:val="90"/>
        </w:rPr>
        <w:t>министры</w:t>
      </w:r>
      <w:r>
        <w:rPr>
          <w:color w:val="231F20"/>
          <w:w w:val="90"/>
        </w:rPr>
        <w:t>,</w:t>
      </w:r>
      <w:r>
        <w:rPr>
          <w:color w:val="231F20"/>
          <w:w w:val="90"/>
        </w:rPr>
        <w:t> </w:t>
      </w:r>
      <w:r>
        <w:rPr>
          <w:color w:val="231F20"/>
          <w:spacing w:val="18"/>
          <w:w w:val="90"/>
        </w:rPr>
        <w:t> </w:t>
      </w:r>
      <w:r>
        <w:rPr>
          <w:color w:val="231F20"/>
          <w:spacing w:val="1"/>
          <w:w w:val="90"/>
        </w:rPr>
        <w:t>руководител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 </w:t>
      </w:r>
      <w:r>
        <w:rPr>
          <w:color w:val="231F20"/>
          <w:spacing w:val="19"/>
          <w:w w:val="90"/>
        </w:rPr>
        <w:t> </w:t>
      </w:r>
      <w:r>
        <w:rPr>
          <w:color w:val="231F20"/>
          <w:spacing w:val="1"/>
          <w:w w:val="90"/>
        </w:rPr>
        <w:t>корпор</w:t>
      </w:r>
      <w:r>
        <w:rPr>
          <w:color w:val="231F20"/>
          <w:spacing w:val="-1"/>
          <w:w w:val="90"/>
        </w:rPr>
        <w:t>а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7" w:right="0"/>
        <w:jc w:val="left"/>
      </w:pPr>
      <w:r>
        <w:rPr>
          <w:color w:val="231F20"/>
          <w:w w:val="95"/>
        </w:rPr>
        <w:t>ций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юристы,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финансисты,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менеджеры,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социологи,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headerReference w:type="default" r:id="rId155"/>
          <w:headerReference w:type="even" r:id="rId156"/>
          <w:footerReference w:type="default" r:id="rId157"/>
          <w:pgSz w:w="9355" w:h="13620"/>
          <w:pgMar w:header="775" w:footer="0" w:top="1180" w:bottom="280" w:left="620" w:right="520"/>
          <w:pgNumType w:start="81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803" w:right="116"/>
        <w:jc w:val="both"/>
      </w:pPr>
      <w:r>
        <w:rPr>
          <w:color w:val="231F20"/>
          <w:w w:val="90"/>
        </w:rPr>
        <w:t>переводчики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85"/>
        </w:rPr>
        <w:t>пр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,</w:t>
      </w:r>
      <w:r>
        <w:rPr>
          <w:color w:val="231F20"/>
          <w:spacing w:val="28"/>
          <w:w w:val="85"/>
        </w:rPr>
        <w:t> </w:t>
      </w:r>
      <w:r>
        <w:rPr>
          <w:color w:val="231F20"/>
          <w:w w:val="90"/>
        </w:rPr>
        <w:t>люди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без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положительного</w:t>
      </w:r>
      <w:r>
        <w:rPr>
          <w:color w:val="231F20"/>
          <w:spacing w:val="23"/>
          <w:w w:val="90"/>
        </w:rPr>
        <w:t> </w:t>
      </w:r>
      <w:r>
        <w:rPr>
          <w:color w:val="231F20"/>
          <w:w w:val="90"/>
        </w:rPr>
        <w:t>произво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ственного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опыта</w:t>
      </w:r>
      <w:r>
        <w:rPr>
          <w:color w:val="231F20"/>
          <w:w w:val="90"/>
        </w:rPr>
        <w:t>�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Пора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отказаться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от</w:t>
      </w:r>
      <w:r>
        <w:rPr>
          <w:color w:val="231F20"/>
          <w:spacing w:val="18"/>
          <w:w w:val="90"/>
        </w:rPr>
        <w:t> </w:t>
      </w:r>
      <w:r>
        <w:rPr>
          <w:color w:val="231F20"/>
          <w:w w:val="90"/>
        </w:rPr>
        <w:t>назначения</w:t>
      </w:r>
      <w:r>
        <w:rPr>
          <w:color w:val="231F20"/>
          <w:spacing w:val="17"/>
          <w:w w:val="90"/>
        </w:rPr>
        <w:t> </w:t>
      </w:r>
      <w:r>
        <w:rPr>
          <w:color w:val="231F20"/>
          <w:w w:val="90"/>
        </w:rPr>
        <w:t>руково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дителей,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прошедших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необходимых</w:t>
      </w:r>
      <w:r>
        <w:rPr>
          <w:color w:val="231F20"/>
          <w:spacing w:val="57"/>
          <w:w w:val="90"/>
        </w:rPr>
        <w:t> </w:t>
      </w:r>
      <w:r>
        <w:rPr>
          <w:color w:val="231F20"/>
          <w:w w:val="90"/>
        </w:rPr>
        <w:t>ступеней</w:t>
      </w:r>
      <w:r>
        <w:rPr>
          <w:color w:val="231F20"/>
          <w:spacing w:val="58"/>
          <w:w w:val="90"/>
        </w:rPr>
        <w:t> </w:t>
      </w:r>
      <w:r>
        <w:rPr>
          <w:color w:val="231F20"/>
          <w:w w:val="90"/>
        </w:rPr>
        <w:t>освоения</w:t>
      </w:r>
      <w:r>
        <w:rPr>
          <w:color w:val="231F20"/>
          <w:w w:val="94"/>
        </w:rPr>
        <w:t> </w:t>
      </w:r>
      <w:r>
        <w:rPr>
          <w:color w:val="231F20"/>
          <w:w w:val="90"/>
        </w:rPr>
        <w:t>профессии</w:t>
      </w:r>
      <w:r>
        <w:rPr>
          <w:color w:val="231F20"/>
          <w:w w:val="90"/>
        </w:rPr>
        <w:t>�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А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он</w:t>
      </w:r>
      <w:r>
        <w:rPr>
          <w:color w:val="231F20"/>
          <w:w w:val="90"/>
        </w:rPr>
        <w:t>и</w:t>
      </w:r>
      <w:r>
        <w:rPr>
          <w:color w:val="231F20"/>
          <w:spacing w:val="61"/>
          <w:w w:val="90"/>
        </w:rPr>
        <w:t> </w:t>
      </w:r>
      <w:r>
        <w:rPr>
          <w:color w:val="231F20"/>
          <w:spacing w:val="1"/>
          <w:w w:val="90"/>
        </w:rPr>
        <w:t>ещ</w:t>
      </w:r>
      <w:r>
        <w:rPr>
          <w:color w:val="231F20"/>
          <w:w w:val="90"/>
        </w:rPr>
        <w:t>е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склонн</w:t>
      </w:r>
      <w:r>
        <w:rPr>
          <w:color w:val="231F20"/>
          <w:w w:val="90"/>
        </w:rPr>
        <w:t>ы</w:t>
      </w:r>
      <w:r>
        <w:rPr>
          <w:color w:val="231F20"/>
          <w:spacing w:val="61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60"/>
          <w:w w:val="90"/>
        </w:rPr>
        <w:t> </w:t>
      </w:r>
      <w:r>
        <w:rPr>
          <w:color w:val="231F20"/>
          <w:w w:val="90"/>
        </w:rPr>
        <w:t>шокирующе</w:t>
      </w:r>
      <w:r>
        <w:rPr>
          <w:color w:val="231F20"/>
          <w:w w:val="90"/>
        </w:rPr>
        <w:t>й</w:t>
      </w:r>
      <w:r>
        <w:rPr>
          <w:color w:val="231F20"/>
          <w:spacing w:val="68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корруп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85"/>
        </w:rPr>
        <w:t>ции</w:t>
      </w:r>
      <w:r>
        <w:rPr>
          <w:color w:val="231F20"/>
          <w:w w:val="85"/>
        </w:rPr>
        <w:t>�</w:t>
      </w:r>
      <w:r>
        <w:rPr>
          <w:color w:val="231F20"/>
          <w:spacing w:val="20"/>
          <w:w w:val="85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здесь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следует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повторить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слова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руководителя</w:t>
      </w:r>
      <w:r>
        <w:rPr>
          <w:color w:val="231F20"/>
          <w:spacing w:val="15"/>
          <w:w w:val="90"/>
        </w:rPr>
        <w:t> </w:t>
      </w:r>
      <w:r>
        <w:rPr>
          <w:color w:val="231F20"/>
          <w:w w:val="90"/>
        </w:rPr>
        <w:t>След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1"/>
          <w:w w:val="90"/>
        </w:rPr>
        <w:t>тве</w:t>
      </w:r>
      <w:r>
        <w:rPr>
          <w:color w:val="231F20"/>
          <w:spacing w:val="-1"/>
          <w:w w:val="90"/>
        </w:rPr>
        <w:t>нн</w:t>
      </w:r>
      <w:r>
        <w:rPr>
          <w:color w:val="231F20"/>
          <w:spacing w:val="-1"/>
          <w:w w:val="90"/>
        </w:rPr>
        <w:t>ог</w:t>
      </w:r>
      <w:r>
        <w:rPr>
          <w:color w:val="231F20"/>
          <w:w w:val="90"/>
        </w:rPr>
        <w:t>о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1"/>
          <w:w w:val="90"/>
        </w:rPr>
        <w:t>ком</w:t>
      </w:r>
      <w:r>
        <w:rPr>
          <w:color w:val="231F20"/>
          <w:spacing w:val="-1"/>
          <w:w w:val="90"/>
        </w:rPr>
        <w:t>ит</w:t>
      </w:r>
      <w:r>
        <w:rPr>
          <w:color w:val="231F20"/>
          <w:spacing w:val="-1"/>
          <w:w w:val="90"/>
        </w:rPr>
        <w:t>ет</w:t>
      </w:r>
      <w:r>
        <w:rPr>
          <w:color w:val="231F20"/>
          <w:w w:val="90"/>
        </w:rPr>
        <w:t>а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1"/>
          <w:w w:val="90"/>
        </w:rPr>
        <w:t>Р</w:t>
      </w:r>
      <w:r>
        <w:rPr>
          <w:color w:val="231F20"/>
          <w:w w:val="90"/>
        </w:rPr>
        <w:t>Ф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-4"/>
          <w:w w:val="90"/>
        </w:rPr>
        <w:t>�</w:t>
      </w:r>
      <w:r>
        <w:rPr>
          <w:color w:val="231F20"/>
          <w:spacing w:val="-1"/>
          <w:w w:val="90"/>
        </w:rPr>
        <w:t>И</w:t>
      </w:r>
      <w:r>
        <w:rPr>
          <w:color w:val="231F20"/>
          <w:w w:val="90"/>
        </w:rPr>
        <w:t>�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1"/>
          <w:w w:val="90"/>
        </w:rPr>
        <w:t>Б</w:t>
      </w:r>
      <w:r>
        <w:rPr>
          <w:color w:val="231F20"/>
          <w:spacing w:val="-1"/>
          <w:w w:val="90"/>
        </w:rPr>
        <w:t>ас</w:t>
      </w:r>
      <w:r>
        <w:rPr>
          <w:color w:val="231F20"/>
          <w:spacing w:val="-1"/>
          <w:w w:val="90"/>
        </w:rPr>
        <w:t>тр</w:t>
      </w:r>
      <w:r>
        <w:rPr>
          <w:color w:val="231F20"/>
          <w:spacing w:val="-1"/>
          <w:w w:val="90"/>
        </w:rPr>
        <w:t>ыки</w:t>
      </w:r>
      <w:r>
        <w:rPr>
          <w:color w:val="231F20"/>
          <w:spacing w:val="-1"/>
          <w:w w:val="90"/>
        </w:rPr>
        <w:t>на</w:t>
      </w:r>
      <w:r>
        <w:rPr>
          <w:color w:val="231F20"/>
          <w:w w:val="90"/>
        </w:rPr>
        <w:t>,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1"/>
          <w:w w:val="90"/>
        </w:rPr>
        <w:t>кот</w:t>
      </w:r>
      <w:r>
        <w:rPr>
          <w:color w:val="231F20"/>
          <w:spacing w:val="-1"/>
          <w:w w:val="90"/>
        </w:rPr>
        <w:t>ор</w:t>
      </w:r>
      <w:r>
        <w:rPr>
          <w:color w:val="231F20"/>
          <w:spacing w:val="-1"/>
          <w:w w:val="90"/>
        </w:rPr>
        <w:t>ы</w:t>
      </w:r>
      <w:r>
        <w:rPr>
          <w:color w:val="231F20"/>
          <w:w w:val="90"/>
        </w:rPr>
        <w:t>й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1"/>
          <w:w w:val="90"/>
        </w:rPr>
        <w:t>ка</w:t>
      </w:r>
      <w:r>
        <w:rPr>
          <w:color w:val="231F20"/>
          <w:spacing w:val="-1"/>
          <w:w w:val="90"/>
        </w:rPr>
        <w:t>зал</w:t>
      </w:r>
      <w:r>
        <w:rPr>
          <w:color w:val="231F20"/>
          <w:spacing w:val="-1"/>
          <w:w w:val="93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-51"/>
          <w:w w:val="85"/>
        </w:rPr>
        <w:t> </w:t>
      </w:r>
      <w:r>
        <w:rPr>
          <w:color w:val="231F20"/>
          <w:w w:val="85"/>
        </w:rPr>
        <w:t>2022</w:t>
      </w:r>
      <w:r>
        <w:rPr>
          <w:color w:val="231F20"/>
          <w:spacing w:val="-51"/>
          <w:w w:val="85"/>
        </w:rPr>
        <w:t> </w:t>
      </w:r>
      <w:r>
        <w:rPr>
          <w:color w:val="231F20"/>
          <w:w w:val="85"/>
        </w:rPr>
        <w:t>г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:</w:t>
      </w:r>
      <w:r>
        <w:rPr>
          <w:color w:val="000000"/>
          <w:w w:val="100"/>
        </w:rPr>
      </w:r>
    </w:p>
    <w:p>
      <w:pPr>
        <w:spacing w:line="353" w:lineRule="exact"/>
        <w:ind w:left="803" w:right="3007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«Дальше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уже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просто</w:t>
      </w:r>
      <w:r>
        <w:rPr>
          <w:rFonts w:ascii="Times New Roman" w:hAnsi="Times New Roman" w:cs="Times New Roman" w:eastAsia="Times New Roman"/>
          <w:i/>
          <w:color w:val="231F20"/>
          <w:spacing w:val="-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ехать</w:t>
      </w:r>
      <w:r>
        <w:rPr>
          <w:rFonts w:ascii="Times New Roman" w:hAnsi="Times New Roman" w:cs="Times New Roman" w:eastAsia="Times New Roman"/>
          <w:i/>
          <w:color w:val="231F20"/>
          <w:spacing w:val="-7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некуда»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462" w:right="115"/>
        <w:jc w:val="center"/>
      </w:pPr>
      <w:r>
        <w:rPr>
          <w:color w:val="231F20"/>
          <w:w w:val="90"/>
        </w:rPr>
        <w:t>Б</w:t>
      </w:r>
      <w:r>
        <w:rPr>
          <w:color w:val="231F20"/>
          <w:w w:val="90"/>
        </w:rPr>
        <w:t>�</w:t>
      </w:r>
      <w:r>
        <w:rPr>
          <w:color w:val="231F20"/>
          <w:spacing w:val="16"/>
          <w:w w:val="90"/>
        </w:rPr>
        <w:t> </w:t>
      </w:r>
      <w:r>
        <w:rPr>
          <w:color w:val="231F20"/>
          <w:w w:val="90"/>
        </w:rPr>
        <w:t>Во</w:t>
      </w:r>
      <w:r>
        <w:rPr>
          <w:color w:val="231F20"/>
          <w:w w:val="90"/>
        </w:rPr>
        <w:t>сст</w:t>
      </w:r>
      <w:r>
        <w:rPr>
          <w:color w:val="231F20"/>
          <w:w w:val="90"/>
        </w:rPr>
        <w:t>ано</w:t>
      </w:r>
      <w:r>
        <w:rPr>
          <w:color w:val="231F20"/>
          <w:w w:val="90"/>
        </w:rPr>
        <w:t>вить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ра</w:t>
      </w:r>
      <w:r>
        <w:rPr>
          <w:color w:val="231F20"/>
          <w:w w:val="90"/>
        </w:rPr>
        <w:t>звит</w:t>
      </w:r>
      <w:r>
        <w:rPr>
          <w:color w:val="231F20"/>
          <w:w w:val="90"/>
        </w:rPr>
        <w:t>ь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сис</w:t>
      </w:r>
      <w:r>
        <w:rPr>
          <w:color w:val="231F20"/>
          <w:w w:val="90"/>
        </w:rPr>
        <w:t>тем</w:t>
      </w:r>
      <w:r>
        <w:rPr>
          <w:color w:val="231F20"/>
          <w:w w:val="90"/>
        </w:rPr>
        <w:t>у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бе</w:t>
      </w:r>
      <w:r>
        <w:rPr>
          <w:color w:val="231F20"/>
          <w:w w:val="90"/>
        </w:rPr>
        <w:t>сплатн</w:t>
      </w:r>
      <w:r>
        <w:rPr>
          <w:color w:val="231F20"/>
          <w:w w:val="90"/>
        </w:rPr>
        <w:t>ого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дл</w:t>
      </w:r>
      <w:r>
        <w:rPr>
          <w:color w:val="231F20"/>
          <w:w w:val="90"/>
        </w:rPr>
        <w:t>я</w:t>
      </w:r>
      <w:r>
        <w:rPr>
          <w:color w:val="231F20"/>
          <w:spacing w:val="38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туд</w:t>
      </w:r>
      <w:r>
        <w:rPr>
          <w:color w:val="231F20"/>
          <w:w w:val="90"/>
        </w:rPr>
        <w:t>е</w:t>
      </w:r>
      <w:r>
        <w:rPr>
          <w:color w:val="231F20"/>
          <w:spacing w:val="-1"/>
          <w:w w:val="90"/>
        </w:rPr>
        <w:t>н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6"/>
        <w:jc w:val="both"/>
      </w:pPr>
      <w:r>
        <w:rPr>
          <w:color w:val="231F20"/>
          <w:spacing w:val="1"/>
          <w:w w:val="95"/>
        </w:rPr>
        <w:t>то</w:t>
      </w:r>
      <w:r>
        <w:rPr>
          <w:color w:val="231F20"/>
          <w:w w:val="95"/>
        </w:rPr>
        <w:t>в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инженерног</w:t>
      </w:r>
      <w:r>
        <w:rPr>
          <w:color w:val="231F20"/>
          <w:w w:val="95"/>
        </w:rPr>
        <w:t>о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медицинского</w:t>
      </w:r>
      <w:r>
        <w:rPr>
          <w:color w:val="231F20"/>
          <w:w w:val="95"/>
        </w:rPr>
        <w:t>,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1"/>
          <w:w w:val="95"/>
        </w:rPr>
        <w:t>сельскохозяйственного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7"/>
        <w:jc w:val="both"/>
      </w:pP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об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,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б</w:t>
      </w:r>
      <w:r>
        <w:rPr>
          <w:color w:val="231F20"/>
          <w:w w:val="95"/>
        </w:rPr>
        <w:t>ю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ж</w:t>
      </w:r>
      <w:r>
        <w:rPr>
          <w:color w:val="231F20"/>
          <w:spacing w:val="6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6"/>
        <w:jc w:val="both"/>
      </w:pPr>
      <w:r>
        <w:rPr>
          <w:color w:val="231F20"/>
          <w:w w:val="95"/>
        </w:rPr>
        <w:t>та,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как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это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было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при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советской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власти,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чего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повысить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23"/>
        <w:jc w:val="both"/>
      </w:pPr>
      <w:r>
        <w:rPr>
          <w:color w:val="231F20"/>
          <w:spacing w:val="-1"/>
          <w:w w:val="95"/>
        </w:rPr>
        <w:t>у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2"/>
          <w:w w:val="95"/>
        </w:rPr>
        <w:t>в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ь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-1"/>
          <w:w w:val="95"/>
        </w:rPr>
        <w:t>ф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з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-</w:t>
      </w:r>
      <w:r>
        <w:rPr>
          <w:color w:val="231F20"/>
          <w:spacing w:val="-1"/>
          <w:w w:val="95"/>
        </w:rPr>
        <w:t>м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1"/>
          <w:w w:val="95"/>
        </w:rPr>
        <w:t>м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2"/>
          <w:w w:val="95"/>
        </w:rPr>
        <w:t>ч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й</w:t>
      </w:r>
      <w:r>
        <w:rPr>
          <w:color w:val="231F20"/>
          <w:w w:val="95"/>
        </w:rPr>
        <w:t>,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-1"/>
          <w:w w:val="95"/>
        </w:rPr>
        <w:t>х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-</w:t>
      </w:r>
      <w:r>
        <w:rPr>
          <w:color w:val="231F20"/>
          <w:spacing w:val="-2"/>
          <w:w w:val="95"/>
        </w:rPr>
        <w:t>б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л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г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2"/>
          <w:w w:val="95"/>
        </w:rPr>
        <w:t>ч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7"/>
        <w:jc w:val="both"/>
      </w:pPr>
      <w:r>
        <w:rPr>
          <w:color w:val="231F20"/>
          <w:spacing w:val="1"/>
          <w:w w:val="95"/>
        </w:rPr>
        <w:t>подготовк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школах</w:t>
      </w:r>
      <w:r>
        <w:rPr>
          <w:color w:val="231F20"/>
          <w:w w:val="95"/>
        </w:rPr>
        <w:t>,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колледжа</w:t>
      </w:r>
      <w:r>
        <w:rPr>
          <w:color w:val="231F20"/>
          <w:w w:val="95"/>
        </w:rPr>
        <w:t>х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 </w:t>
      </w:r>
      <w:r>
        <w:rPr>
          <w:color w:val="231F20"/>
          <w:spacing w:val="1"/>
          <w:w w:val="95"/>
        </w:rPr>
        <w:t>вузах</w:t>
      </w:r>
      <w:r>
        <w:rPr>
          <w:color w:val="231F20"/>
          <w:w w:val="95"/>
        </w:rPr>
        <w:t>�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Поднят</w:t>
      </w:r>
      <w:r>
        <w:rPr>
          <w:color w:val="231F20"/>
          <w:w w:val="95"/>
        </w:rPr>
        <w:t>ь</w:t>
      </w:r>
      <w:r>
        <w:rPr>
          <w:color w:val="231F20"/>
          <w:w w:val="95"/>
        </w:rPr>
        <w:t> </w:t>
      </w:r>
      <w:r>
        <w:rPr>
          <w:color w:val="231F20"/>
          <w:spacing w:val="1"/>
          <w:w w:val="95"/>
        </w:rPr>
        <w:t>пр</w:t>
      </w:r>
      <w:r>
        <w:rPr>
          <w:color w:val="231F20"/>
          <w:spacing w:val="6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6"/>
        <w:jc w:val="both"/>
      </w:pPr>
      <w:r>
        <w:rPr>
          <w:color w:val="231F20"/>
          <w:w w:val="95"/>
        </w:rPr>
        <w:t>стиж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зарплату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инженеров,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врачей,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средних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технических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7"/>
        <w:jc w:val="both"/>
      </w:pPr>
      <w:r>
        <w:rPr>
          <w:color w:val="231F20"/>
          <w:w w:val="95"/>
        </w:rPr>
        <w:t>и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м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сп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,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ш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,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6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6"/>
        <w:jc w:val="both"/>
      </w:pPr>
      <w:r>
        <w:rPr>
          <w:color w:val="231F20"/>
          <w:w w:val="95"/>
        </w:rPr>
        <w:t>зов,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колледжей,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техникумов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училищ,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сделав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оклады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8"/>
        <w:jc w:val="both"/>
      </w:pPr>
      <w:r>
        <w:rPr>
          <w:color w:val="231F20"/>
          <w:spacing w:val="2"/>
          <w:w w:val="95"/>
        </w:rPr>
        <w:t>одинаковым</w:t>
      </w:r>
      <w:r>
        <w:rPr>
          <w:color w:val="231F20"/>
          <w:w w:val="95"/>
        </w:rPr>
        <w:t>и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дл</w:t>
      </w:r>
      <w:r>
        <w:rPr>
          <w:color w:val="231F20"/>
          <w:w w:val="95"/>
        </w:rPr>
        <w:t>я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2"/>
          <w:w w:val="95"/>
        </w:rPr>
        <w:t>все</w:t>
      </w:r>
      <w:r>
        <w:rPr>
          <w:color w:val="231F20"/>
          <w:w w:val="95"/>
        </w:rPr>
        <w:t>х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2"/>
          <w:w w:val="95"/>
        </w:rPr>
        <w:t>регионов</w:t>
      </w:r>
      <w:r>
        <w:rPr>
          <w:color w:val="231F20"/>
          <w:w w:val="95"/>
        </w:rPr>
        <w:t>,</w:t>
      </w:r>
      <w:r>
        <w:rPr>
          <w:color w:val="231F20"/>
          <w:spacing w:val="43"/>
          <w:w w:val="95"/>
        </w:rPr>
        <w:t> </w:t>
      </w:r>
      <w:r>
        <w:rPr>
          <w:color w:val="231F20"/>
          <w:spacing w:val="2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43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42"/>
          <w:w w:val="95"/>
        </w:rPr>
        <w:t> </w:t>
      </w:r>
      <w:r>
        <w:rPr>
          <w:color w:val="231F20"/>
          <w:spacing w:val="1"/>
          <w:w w:val="95"/>
        </w:rPr>
        <w:t>существенными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605"/>
        <w:jc w:val="both"/>
      </w:pPr>
      <w:r>
        <w:rPr>
          <w:color w:val="231F20"/>
          <w:w w:val="95"/>
        </w:rPr>
        <w:t>надбавками,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где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нехватка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специалистов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крайне</w:t>
      </w:r>
      <w:r>
        <w:rPr>
          <w:color w:val="231F20"/>
          <w:spacing w:val="-60"/>
          <w:w w:val="95"/>
        </w:rPr>
        <w:t> </w:t>
      </w:r>
      <w:r>
        <w:rPr>
          <w:color w:val="231F20"/>
          <w:w w:val="95"/>
        </w:rPr>
        <w:t>остра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2" w:right="115"/>
        <w:jc w:val="center"/>
      </w:pPr>
      <w:r>
        <w:rPr>
          <w:color w:val="231F20"/>
          <w:w w:val="90"/>
        </w:rPr>
        <w:t>В</w:t>
      </w:r>
      <w:r>
        <w:rPr>
          <w:color w:val="231F20"/>
          <w:w w:val="90"/>
        </w:rPr>
        <w:t>�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Подъем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российского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образования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науки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связан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не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ва</w:t>
      </w:r>
      <w:r>
        <w:rPr>
          <w:color w:val="231F20"/>
          <w:w w:val="9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7"/>
        <w:jc w:val="both"/>
      </w:pPr>
      <w:r>
        <w:rPr>
          <w:color w:val="231F20"/>
          <w:w w:val="95"/>
        </w:rPr>
        <w:t>риацией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болонской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других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систем,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восстановлением</w:t>
      </w:r>
      <w:r>
        <w:rPr>
          <w:color w:val="000000"/>
          <w:w w:val="100"/>
        </w:rPr>
      </w:r>
    </w:p>
    <w:p>
      <w:pPr>
        <w:spacing w:line="332" w:lineRule="exact"/>
        <w:ind w:left="803" w:right="117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л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дер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тв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-9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6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к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ч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ита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2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ци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-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де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i/>
          <w:color w:val="231F20"/>
          <w:spacing w:val="21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за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ятия</w:t>
      </w:r>
      <w:r>
        <w:rPr>
          <w:rFonts w:ascii="Times New Roman" w:hAnsi="Times New Roman" w:cs="Times New Roman" w:eastAsia="Times New Roman"/>
          <w:i/>
          <w:color w:val="231F20"/>
          <w:spacing w:val="22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7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ау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ч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spacing w:line="332" w:lineRule="exact"/>
        <w:ind w:left="803" w:right="117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ные</w:t>
      </w:r>
      <w:r>
        <w:rPr>
          <w:rFonts w:ascii="Times New Roman" w:hAnsi="Times New Roman" w:cs="Times New Roman" w:eastAsia="Times New Roman"/>
          <w:i/>
          <w:color w:val="231F20"/>
          <w:spacing w:val="-10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исследования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Надо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прекратить</w:t>
      </w:r>
      <w:r>
        <w:rPr>
          <w:rFonts w:ascii="Malgun Gothic" w:hAnsi="Malgun Gothic" w:cs="Malgun Gothic" w:eastAsia="Malgun Gothic"/>
          <w:color w:val="231F20"/>
          <w:spacing w:val="-3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реформы,</w:t>
      </w:r>
      <w:r>
        <w:rPr>
          <w:rFonts w:ascii="Malgun Gothic" w:hAnsi="Malgun Gothic" w:cs="Malgun Gothic" w:eastAsia="Malgun Gothic"/>
          <w:color w:val="231F20"/>
          <w:spacing w:val="-3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инициируе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794" w:right="269"/>
        <w:jc w:val="center"/>
      </w:pPr>
      <w:r>
        <w:rPr>
          <w:color w:val="231F20"/>
          <w:w w:val="95"/>
        </w:rPr>
        <w:t>мые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чиновниками,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не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имеющими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практического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опыта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747" w:right="117"/>
        <w:jc w:val="both"/>
      </w:pPr>
      <w:r>
        <w:rPr>
          <w:color w:val="231F20"/>
          <w:spacing w:val="1"/>
          <w:w w:val="95"/>
        </w:rPr>
        <w:t>Необходим</w:t>
      </w:r>
      <w:r>
        <w:rPr>
          <w:color w:val="231F20"/>
          <w:w w:val="95"/>
        </w:rPr>
        <w:t>о</w:t>
      </w:r>
      <w:r>
        <w:rPr>
          <w:color w:val="231F20"/>
          <w:spacing w:val="2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течени</w:t>
      </w:r>
      <w:r>
        <w:rPr>
          <w:color w:val="231F20"/>
          <w:w w:val="95"/>
        </w:rPr>
        <w:t>е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5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ле</w:t>
      </w:r>
      <w:r>
        <w:rPr>
          <w:color w:val="231F20"/>
          <w:w w:val="95"/>
        </w:rPr>
        <w:t>т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увеличит</w:t>
      </w:r>
      <w:r>
        <w:rPr>
          <w:color w:val="231F20"/>
          <w:w w:val="95"/>
        </w:rPr>
        <w:t>ь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расход</w:t>
      </w:r>
      <w:r>
        <w:rPr>
          <w:color w:val="231F20"/>
          <w:w w:val="95"/>
        </w:rPr>
        <w:t>ы</w:t>
      </w:r>
      <w:r>
        <w:rPr>
          <w:color w:val="231F20"/>
          <w:spacing w:val="22"/>
          <w:w w:val="95"/>
        </w:rPr>
        <w:t> </w:t>
      </w:r>
      <w:r>
        <w:rPr>
          <w:color w:val="231F20"/>
          <w:spacing w:val="1"/>
          <w:w w:val="95"/>
        </w:rPr>
        <w:t>конс</w:t>
      </w:r>
      <w:r>
        <w:rPr>
          <w:color w:val="231F20"/>
          <w:spacing w:val="3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352" w:right="0"/>
        <w:jc w:val="center"/>
      </w:pPr>
      <w:r>
        <w:rPr>
          <w:color w:val="231F20"/>
          <w:spacing w:val="1"/>
          <w:w w:val="95"/>
        </w:rPr>
        <w:t>лидированног</w:t>
      </w:r>
      <w:r>
        <w:rPr>
          <w:color w:val="231F20"/>
          <w:w w:val="95"/>
        </w:rPr>
        <w:t>о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ю</w:t>
      </w:r>
      <w:r>
        <w:rPr>
          <w:color w:val="231F20"/>
          <w:spacing w:val="1"/>
          <w:w w:val="95"/>
        </w:rPr>
        <w:t>джет</w:t>
      </w:r>
      <w:r>
        <w:rPr>
          <w:color w:val="231F20"/>
          <w:w w:val="95"/>
        </w:rPr>
        <w:t>а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1"/>
          <w:w w:val="95"/>
        </w:rPr>
        <w:t>образование</w:t>
      </w:r>
      <w:r>
        <w:rPr>
          <w:color w:val="231F20"/>
          <w:w w:val="95"/>
        </w:rPr>
        <w:t>,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1"/>
          <w:w w:val="95"/>
        </w:rPr>
        <w:t>здравоо</w:t>
      </w:r>
      <w:r>
        <w:rPr>
          <w:color w:val="231F20"/>
          <w:w w:val="95"/>
        </w:rPr>
        <w:t>х</w:t>
      </w:r>
      <w:r>
        <w:rPr>
          <w:color w:val="231F20"/>
          <w:spacing w:val="1"/>
          <w:w w:val="95"/>
        </w:rPr>
        <w:t>ранение,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2" w:right="115"/>
        <w:jc w:val="center"/>
      </w:pPr>
      <w:r>
        <w:rPr>
          <w:color w:val="231F20"/>
          <w:w w:val="95"/>
        </w:rPr>
        <w:t>науку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культуру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раза,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достигнуть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хотя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бы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уровня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Но-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2" w:right="115"/>
        <w:jc w:val="center"/>
      </w:pPr>
      <w:r>
        <w:rPr>
          <w:color w:val="231F20"/>
          <w:spacing w:val="1"/>
          <w:w w:val="100"/>
        </w:rPr>
        <w:t>вы</w:t>
      </w:r>
      <w:r>
        <w:rPr>
          <w:color w:val="231F20"/>
          <w:w w:val="100"/>
        </w:rPr>
        <w:t>х</w:t>
      </w:r>
      <w:r>
        <w:rPr>
          <w:color w:val="231F20"/>
          <w:spacing w:val="-11"/>
          <w:w w:val="100"/>
        </w:rPr>
        <w:t> </w:t>
      </w:r>
      <w:r>
        <w:rPr>
          <w:color w:val="231F20"/>
          <w:spacing w:val="1"/>
          <w:w w:val="100"/>
        </w:rPr>
        <w:t>стра</w:t>
      </w:r>
      <w:r>
        <w:rPr>
          <w:color w:val="231F20"/>
          <w:w w:val="100"/>
        </w:rPr>
        <w:t>н</w:t>
      </w:r>
      <w:r>
        <w:rPr>
          <w:color w:val="231F20"/>
          <w:spacing w:val="-10"/>
          <w:w w:val="100"/>
        </w:rPr>
        <w:t> </w:t>
      </w:r>
      <w:r>
        <w:rPr>
          <w:color w:val="231F20"/>
          <w:w w:val="100"/>
        </w:rPr>
        <w:t>Е</w:t>
      </w:r>
      <w:r>
        <w:rPr>
          <w:color w:val="231F20"/>
          <w:w w:val="100"/>
        </w:rPr>
        <w:t>С</w:t>
      </w:r>
      <w:r>
        <w:rPr>
          <w:color w:val="231F20"/>
          <w:w w:val="100"/>
        </w:rPr>
        <w:t>:</w:t>
      </w:r>
      <w:r>
        <w:rPr>
          <w:color w:val="231F20"/>
          <w:spacing w:val="-11"/>
          <w:w w:val="100"/>
        </w:rPr>
        <w:t> </w:t>
      </w:r>
      <w:r>
        <w:rPr>
          <w:color w:val="231F20"/>
          <w:spacing w:val="1"/>
          <w:w w:val="100"/>
        </w:rPr>
        <w:t>н</w:t>
      </w:r>
      <w:r>
        <w:rPr>
          <w:color w:val="231F20"/>
          <w:w w:val="100"/>
        </w:rPr>
        <w:t>а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образовани</w:t>
      </w:r>
      <w:r>
        <w:rPr>
          <w:color w:val="231F20"/>
          <w:w w:val="100"/>
        </w:rPr>
        <w:t>е</w:t>
      </w:r>
      <w:r>
        <w:rPr>
          <w:color w:val="231F20"/>
          <w:spacing w:val="-11"/>
          <w:w w:val="100"/>
        </w:rPr>
        <w:t> </w:t>
      </w:r>
      <w:r>
        <w:rPr>
          <w:color w:val="231F20"/>
          <w:w w:val="100"/>
        </w:rPr>
        <w:t>—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8</w:t>
      </w:r>
      <w:r>
        <w:rPr>
          <w:color w:val="231F20"/>
          <w:w w:val="100"/>
        </w:rPr>
        <w:t>%</w:t>
      </w:r>
      <w:r>
        <w:rPr>
          <w:color w:val="231F20"/>
          <w:spacing w:val="-11"/>
          <w:w w:val="100"/>
        </w:rPr>
        <w:t> </w:t>
      </w:r>
      <w:r>
        <w:rPr>
          <w:color w:val="231F20"/>
          <w:w w:val="100"/>
        </w:rPr>
        <w:t>ВВП</w:t>
      </w:r>
      <w:r>
        <w:rPr>
          <w:color w:val="231F20"/>
          <w:w w:val="100"/>
        </w:rPr>
        <w:t>,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здравоохран</w:t>
      </w:r>
      <w:r>
        <w:rPr>
          <w:color w:val="231F20"/>
          <w:spacing w:val="-4"/>
          <w:w w:val="100"/>
        </w:rPr>
        <w:t>е</w:t>
      </w:r>
      <w:r>
        <w:rPr>
          <w:color w:val="231F20"/>
          <w:w w:val="100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0"/>
        </w:rPr>
        <w:t>ние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—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5%,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науку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—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2,5%,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на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культуру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—</w:t>
      </w:r>
      <w:r>
        <w:rPr>
          <w:color w:val="231F20"/>
          <w:w w:val="90"/>
        </w:rPr>
        <w:t> </w:t>
      </w:r>
      <w:r>
        <w:rPr>
          <w:color w:val="231F20"/>
          <w:w w:val="90"/>
        </w:rPr>
        <w:t>1%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Heading5"/>
        <w:numPr>
          <w:ilvl w:val="0"/>
          <w:numId w:val="13"/>
        </w:numPr>
        <w:tabs>
          <w:tab w:pos="1053" w:val="left" w:leader="none"/>
        </w:tabs>
        <w:spacing w:line="247" w:lineRule="auto" w:before="3"/>
        <w:ind w:left="463" w:right="117" w:firstLine="283"/>
        <w:jc w:val="left"/>
        <w:rPr>
          <w:b w:val="0"/>
          <w:bCs w:val="0"/>
          <w:i w:val="0"/>
        </w:rPr>
      </w:pPr>
      <w:r>
        <w:rPr>
          <w:i/>
          <w:color w:val="231F20"/>
          <w:w w:val="95"/>
        </w:rPr>
        <w:t>Необходим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w w:val="95"/>
        </w:rPr>
        <w:t>«инвестиционный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w w:val="95"/>
        </w:rPr>
        <w:t>напор»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w w:val="95"/>
        </w:rPr>
        <w:t>—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w w:val="95"/>
        </w:rPr>
        <w:t>рост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w w:val="95"/>
        </w:rPr>
        <w:t>ИОК</w:t>
      </w:r>
      <w:r>
        <w:rPr>
          <w:i/>
          <w:color w:val="231F20"/>
          <w:spacing w:val="13"/>
          <w:w w:val="95"/>
        </w:rPr>
        <w:t> </w:t>
      </w:r>
      <w:r>
        <w:rPr>
          <w:i/>
          <w:color w:val="231F20"/>
          <w:w w:val="95"/>
        </w:rPr>
        <w:t>с</w:t>
      </w:r>
      <w:r>
        <w:rPr>
          <w:i/>
          <w:color w:val="231F20"/>
          <w:spacing w:val="12"/>
          <w:w w:val="95"/>
        </w:rPr>
        <w:t> </w:t>
      </w:r>
      <w:r>
        <w:rPr>
          <w:i/>
          <w:color w:val="231F20"/>
          <w:w w:val="95"/>
        </w:rPr>
        <w:t>еж</w:t>
      </w:r>
      <w:r>
        <w:rPr>
          <w:i/>
          <w:color w:val="231F20"/>
          <w:spacing w:val="-1"/>
          <w:w w:val="95"/>
        </w:rPr>
        <w:t>е</w:t>
      </w:r>
      <w:r>
        <w:rPr>
          <w:i/>
          <w:color w:val="231F20"/>
          <w:w w:val="95"/>
        </w:rPr>
        <w:t>-</w:t>
      </w:r>
      <w:r>
        <w:rPr>
          <w:i/>
          <w:color w:val="231F20"/>
          <w:w w:val="126"/>
        </w:rPr>
        <w:t> </w:t>
      </w:r>
      <w:r>
        <w:rPr>
          <w:i/>
          <w:color w:val="231F20"/>
          <w:w w:val="95"/>
        </w:rPr>
        <w:t>годным</w:t>
      </w:r>
      <w:r>
        <w:rPr>
          <w:i/>
          <w:color w:val="231F20"/>
          <w:w w:val="95"/>
        </w:rPr>
        <w:t> </w:t>
      </w:r>
      <w:r>
        <w:rPr>
          <w:i/>
          <w:color w:val="231F20"/>
          <w:spacing w:val="24"/>
          <w:w w:val="95"/>
        </w:rPr>
        <w:t> </w:t>
      </w:r>
      <w:r>
        <w:rPr>
          <w:i/>
          <w:color w:val="231F20"/>
          <w:w w:val="95"/>
        </w:rPr>
        <w:t>темпом</w:t>
      </w:r>
      <w:r>
        <w:rPr>
          <w:i/>
          <w:color w:val="231F20"/>
          <w:w w:val="95"/>
        </w:rPr>
        <w:t> </w:t>
      </w:r>
      <w:r>
        <w:rPr>
          <w:i/>
          <w:color w:val="231F20"/>
          <w:spacing w:val="24"/>
          <w:w w:val="95"/>
        </w:rPr>
        <w:t> </w:t>
      </w:r>
      <w:r>
        <w:rPr>
          <w:i/>
          <w:color w:val="231F20"/>
          <w:w w:val="95"/>
        </w:rPr>
        <w:t>5–7%.</w:t>
      </w:r>
      <w:r>
        <w:rPr>
          <w:b w:val="0"/>
          <w:bCs w:val="0"/>
          <w:i w:val="0"/>
          <w:color w:val="000000"/>
          <w:w w:val="100"/>
        </w:rPr>
      </w:r>
    </w:p>
    <w:p>
      <w:pPr>
        <w:spacing w:line="329" w:lineRule="exact"/>
        <w:ind w:left="346" w:right="0" w:firstLine="0"/>
        <w:jc w:val="center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w w:val="8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231F20"/>
          <w:spacing w:val="60"/>
          <w:w w:val="8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Но,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чтобы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преодолеть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  <w:sz w:val="28"/>
          <w:szCs w:val="28"/>
        </w:rPr>
        <w:t>инвестиционную</w:t>
      </w:r>
      <w:r>
        <w:rPr>
          <w:rFonts w:ascii="Times New Roman" w:hAnsi="Times New Roman" w:cs="Times New Roman" w:eastAsia="Times New Roman"/>
          <w:i/>
          <w:color w:val="231F20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7"/>
          <w:w w:val="9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0"/>
          <w:sz w:val="28"/>
          <w:szCs w:val="28"/>
        </w:rPr>
        <w:t>инфляцию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,</w:t>
      </w:r>
      <w:r>
        <w:rPr>
          <w:rFonts w:ascii="Malgun Gothic" w:hAnsi="Malgun Gothic" w:cs="Malgun Gothic" w:eastAsia="Malgun Gothic"/>
          <w:color w:val="231F20"/>
          <w:spacing w:val="46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которая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left="803" w:right="118"/>
        <w:jc w:val="both"/>
      </w:pPr>
      <w:r>
        <w:rPr>
          <w:color w:val="231F20"/>
          <w:w w:val="95"/>
        </w:rPr>
        <w:t>у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нас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2–3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раза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выше,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чем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развитых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развивающихся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803" w:right="117"/>
        <w:jc w:val="both"/>
      </w:pPr>
      <w:r>
        <w:rPr>
          <w:color w:val="231F20"/>
          <w:spacing w:val="1"/>
          <w:w w:val="100"/>
        </w:rPr>
        <w:t>странах</w:t>
      </w:r>
      <w:r>
        <w:rPr>
          <w:color w:val="231F20"/>
          <w:w w:val="100"/>
        </w:rPr>
        <w:t>,</w:t>
      </w:r>
      <w:r>
        <w:rPr>
          <w:color w:val="231F20"/>
          <w:spacing w:val="-11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равн</w:t>
      </w:r>
      <w:r>
        <w:rPr>
          <w:color w:val="231F20"/>
          <w:w w:val="100"/>
        </w:rPr>
        <w:t>а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2</w:t>
      </w:r>
      <w:r>
        <w:rPr>
          <w:color w:val="231F20"/>
          <w:w w:val="100"/>
        </w:rPr>
        <w:t>%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н</w:t>
      </w:r>
      <w:r>
        <w:rPr>
          <w:color w:val="231F20"/>
          <w:w w:val="100"/>
        </w:rPr>
        <w:t>а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кажды</w:t>
      </w:r>
      <w:r>
        <w:rPr>
          <w:color w:val="231F20"/>
          <w:w w:val="100"/>
        </w:rPr>
        <w:t>й</w:t>
      </w:r>
      <w:r>
        <w:rPr>
          <w:color w:val="231F20"/>
          <w:spacing w:val="-11"/>
          <w:w w:val="100"/>
        </w:rPr>
        <w:t> </w:t>
      </w:r>
      <w:r>
        <w:rPr>
          <w:color w:val="231F20"/>
          <w:spacing w:val="1"/>
          <w:w w:val="100"/>
        </w:rPr>
        <w:t>1</w:t>
      </w:r>
      <w:r>
        <w:rPr>
          <w:color w:val="231F20"/>
          <w:w w:val="100"/>
        </w:rPr>
        <w:t>%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прирост</w:t>
      </w:r>
      <w:r>
        <w:rPr>
          <w:color w:val="231F20"/>
          <w:w w:val="100"/>
        </w:rPr>
        <w:t>а</w:t>
      </w:r>
      <w:r>
        <w:rPr>
          <w:color w:val="231F20"/>
          <w:spacing w:val="-10"/>
          <w:w w:val="100"/>
        </w:rPr>
        <w:t> </w:t>
      </w:r>
      <w:r>
        <w:rPr>
          <w:color w:val="231F20"/>
          <w:w w:val="100"/>
        </w:rPr>
        <w:t>ИОК</w:t>
      </w:r>
      <w:r>
        <w:rPr>
          <w:color w:val="231F20"/>
          <w:w w:val="100"/>
        </w:rPr>
        <w:t>,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1"/>
          <w:w w:val="100"/>
        </w:rPr>
        <w:t>не</w:t>
      </w:r>
      <w:r>
        <w:rPr>
          <w:color w:val="231F20"/>
          <w:w w:val="100"/>
        </w:rPr>
        <w:t>-</w:t>
      </w:r>
      <w:r>
        <w:rPr>
          <w:color w:val="000000"/>
          <w:w w:val="100"/>
        </w:rPr>
      </w:r>
    </w:p>
    <w:p>
      <w:pPr>
        <w:spacing w:after="0" w:line="332" w:lineRule="exact"/>
        <w:jc w:val="both"/>
        <w:sectPr>
          <w:headerReference w:type="even" r:id="rId158"/>
          <w:headerReference w:type="default" r:id="rId159"/>
          <w:footerReference w:type="even" r:id="rId160"/>
          <w:pgSz w:w="9355" w:h="13620"/>
          <w:pgMar w:header="775" w:footer="0" w:top="1180" w:bottom="280" w:left="500" w:right="620"/>
          <w:pgNumType w:start="82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457" w:right="463"/>
        <w:jc w:val="both"/>
      </w:pPr>
      <w:r>
        <w:rPr>
          <w:color w:val="231F20"/>
          <w:w w:val="95"/>
        </w:rPr>
        <w:t>обходимо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совершенствование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как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состава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руководителей</w:t>
      </w:r>
      <w:r>
        <w:rPr>
          <w:color w:val="231F20"/>
          <w:w w:val="94"/>
        </w:rPr>
        <w:t> </w:t>
      </w:r>
      <w:r>
        <w:rPr>
          <w:color w:val="231F20"/>
          <w:spacing w:val="1"/>
          <w:w w:val="95"/>
        </w:rPr>
        <w:t>предприяти</w:t>
      </w:r>
      <w:r>
        <w:rPr>
          <w:color w:val="231F20"/>
          <w:w w:val="95"/>
        </w:rPr>
        <w:t>й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финансовы</w:t>
      </w:r>
      <w:r>
        <w:rPr>
          <w:color w:val="231F20"/>
          <w:w w:val="95"/>
        </w:rPr>
        <w:t>х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учреждений</w:t>
      </w:r>
      <w:r>
        <w:rPr>
          <w:color w:val="231F20"/>
          <w:w w:val="95"/>
        </w:rPr>
        <w:t>,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та</w:t>
      </w:r>
      <w:r>
        <w:rPr>
          <w:color w:val="231F20"/>
          <w:w w:val="95"/>
        </w:rPr>
        <w:t>к</w:t>
      </w:r>
      <w:r>
        <w:rPr>
          <w:color w:val="231F20"/>
          <w:spacing w:val="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5"/>
        </w:rPr>
        <w:t>системы</w:t>
      </w:r>
      <w:r>
        <w:rPr>
          <w:color w:val="231F20"/>
          <w:spacing w:val="1"/>
          <w:w w:val="97"/>
        </w:rPr>
        <w:t> </w:t>
      </w:r>
      <w:r>
        <w:rPr>
          <w:color w:val="231F20"/>
          <w:spacing w:val="1"/>
          <w:w w:val="95"/>
        </w:rPr>
        <w:t>отбор</w:t>
      </w:r>
      <w:r>
        <w:rPr>
          <w:color w:val="231F20"/>
          <w:w w:val="95"/>
        </w:rPr>
        <w:t>а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инвестиционны</w:t>
      </w:r>
      <w:r>
        <w:rPr>
          <w:color w:val="231F20"/>
          <w:w w:val="95"/>
        </w:rPr>
        <w:t>х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1"/>
          <w:w w:val="95"/>
        </w:rPr>
        <w:t>проекто</w:t>
      </w:r>
      <w:r>
        <w:rPr>
          <w:color w:val="231F20"/>
          <w:w w:val="95"/>
        </w:rPr>
        <w:t>в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условия</w:t>
      </w:r>
      <w:r>
        <w:rPr>
          <w:color w:val="231F20"/>
          <w:w w:val="95"/>
        </w:rPr>
        <w:t>х</w:t>
      </w:r>
      <w:r>
        <w:rPr>
          <w:color w:val="231F20"/>
          <w:spacing w:val="30"/>
          <w:w w:val="95"/>
        </w:rPr>
        <w:t> </w:t>
      </w:r>
      <w:r>
        <w:rPr>
          <w:color w:val="231F20"/>
          <w:w w:val="95"/>
        </w:rPr>
        <w:t>открытой</w:t>
      </w:r>
      <w:r>
        <w:rPr>
          <w:color w:val="231F20"/>
          <w:spacing w:val="1"/>
          <w:w w:val="97"/>
        </w:rPr>
        <w:t> </w:t>
      </w:r>
      <w:r>
        <w:rPr>
          <w:color w:val="231F20"/>
          <w:spacing w:val="1"/>
          <w:w w:val="95"/>
        </w:rPr>
        <w:t>конкуренции</w:t>
      </w:r>
      <w:r>
        <w:rPr>
          <w:color w:val="231F20"/>
          <w:w w:val="95"/>
        </w:rPr>
        <w:t>,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1"/>
          <w:w w:val="95"/>
        </w:rPr>
        <w:t>тщательно</w:t>
      </w:r>
      <w:r>
        <w:rPr>
          <w:color w:val="231F20"/>
          <w:w w:val="95"/>
        </w:rPr>
        <w:t>й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1"/>
          <w:w w:val="95"/>
        </w:rPr>
        <w:t>экспертиз</w:t>
      </w:r>
      <w:r>
        <w:rPr>
          <w:color w:val="231F20"/>
          <w:w w:val="95"/>
        </w:rPr>
        <w:t>ы</w:t>
      </w:r>
      <w:r>
        <w:rPr>
          <w:color w:val="231F20"/>
          <w:spacing w:val="5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57"/>
          <w:w w:val="95"/>
        </w:rPr>
        <w:t> </w:t>
      </w:r>
      <w:r>
        <w:rPr>
          <w:color w:val="231F20"/>
          <w:spacing w:val="2"/>
          <w:w w:val="95"/>
        </w:rPr>
        <w:t>привлечением</w:t>
      </w:r>
      <w:r>
        <w:rPr>
          <w:color w:val="231F20"/>
          <w:spacing w:val="2"/>
          <w:w w:val="93"/>
        </w:rPr>
        <w:t> </w:t>
      </w:r>
      <w:r>
        <w:rPr>
          <w:color w:val="231F20"/>
          <w:w w:val="95"/>
        </w:rPr>
        <w:t>специалистов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разными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точками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зрения</w:t>
      </w:r>
      <w:r>
        <w:rPr>
          <w:color w:val="231F20"/>
          <w:w w:val="95"/>
        </w:rPr>
        <w:t>�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снижения</w:t>
      </w:r>
      <w:r>
        <w:rPr>
          <w:color w:val="231F20"/>
          <w:w w:val="97"/>
        </w:rPr>
        <w:t> </w:t>
      </w:r>
      <w:r>
        <w:rPr>
          <w:color w:val="231F20"/>
          <w:spacing w:val="2"/>
          <w:w w:val="95"/>
        </w:rPr>
        <w:t>потребительско</w:t>
      </w:r>
      <w:r>
        <w:rPr>
          <w:color w:val="231F20"/>
          <w:w w:val="95"/>
        </w:rPr>
        <w:t>й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1"/>
          <w:w w:val="95"/>
        </w:rPr>
        <w:t>инфляции</w:t>
      </w:r>
      <w:r>
        <w:rPr>
          <w:color w:val="231F20"/>
          <w:w w:val="95"/>
        </w:rPr>
        <w:t>,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2"/>
          <w:w w:val="95"/>
        </w:rPr>
        <w:t>котора</w:t>
      </w:r>
      <w:r>
        <w:rPr>
          <w:color w:val="231F20"/>
          <w:w w:val="95"/>
        </w:rPr>
        <w:t>я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1"/>
          <w:w w:val="95"/>
        </w:rPr>
        <w:t>на</w:t>
      </w:r>
      <w:r>
        <w:rPr>
          <w:color w:val="231F20"/>
          <w:w w:val="95"/>
        </w:rPr>
        <w:t>с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2"/>
          <w:w w:val="95"/>
        </w:rPr>
        <w:t>равн</w:t>
      </w:r>
      <w:r>
        <w:rPr>
          <w:color w:val="231F20"/>
          <w:w w:val="95"/>
        </w:rPr>
        <w:t>а</w:t>
      </w:r>
      <w:r>
        <w:rPr>
          <w:color w:val="231F20"/>
          <w:spacing w:val="54"/>
          <w:w w:val="95"/>
        </w:rPr>
        <w:t> </w:t>
      </w:r>
      <w:r>
        <w:rPr>
          <w:color w:val="231F20"/>
          <w:spacing w:val="1"/>
          <w:w w:val="95"/>
        </w:rPr>
        <w:t>1,2%</w:t>
      </w:r>
      <w:r>
        <w:rPr>
          <w:color w:val="231F20"/>
          <w:spacing w:val="2"/>
          <w:w w:val="99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каждый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1%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прироста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ИОК,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необходимо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приоритетное</w:t>
      </w:r>
      <w:r>
        <w:rPr>
          <w:color w:val="231F20"/>
          <w:w w:val="94"/>
        </w:rPr>
        <w:t> </w:t>
      </w:r>
      <w:r>
        <w:rPr>
          <w:color w:val="231F20"/>
          <w:spacing w:val="2"/>
          <w:w w:val="95"/>
        </w:rPr>
        <w:t>направлени</w:t>
      </w:r>
      <w:r>
        <w:rPr>
          <w:color w:val="231F20"/>
          <w:w w:val="95"/>
        </w:rPr>
        <w:t>е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инвестици</w:t>
      </w:r>
      <w:r>
        <w:rPr>
          <w:color w:val="231F20"/>
          <w:w w:val="95"/>
        </w:rPr>
        <w:t>й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2"/>
          <w:w w:val="95"/>
        </w:rPr>
        <w:t>производств</w:t>
      </w:r>
      <w:r>
        <w:rPr>
          <w:color w:val="231F20"/>
          <w:w w:val="95"/>
        </w:rPr>
        <w:t>о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2"/>
          <w:w w:val="95"/>
        </w:rPr>
        <w:t>потребител</w:t>
      </w:r>
      <w:r>
        <w:rPr>
          <w:color w:val="231F20"/>
          <w:spacing w:val="3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ских</w:t>
      </w:r>
      <w:r>
        <w:rPr>
          <w:color w:val="231F20"/>
          <w:spacing w:val="-20"/>
          <w:w w:val="85"/>
        </w:rPr>
        <w:t> </w:t>
      </w:r>
      <w:r>
        <w:rPr>
          <w:color w:val="231F20"/>
          <w:w w:val="85"/>
        </w:rPr>
        <w:t>товаров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57" w:right="463" w:hanging="341"/>
        <w:jc w:val="both"/>
      </w:pPr>
      <w:r>
        <w:rPr>
          <w:color w:val="231F20"/>
          <w:spacing w:val="-3"/>
          <w:w w:val="90"/>
        </w:rPr>
        <w:t>Б</w:t>
      </w:r>
      <w:r>
        <w:rPr>
          <w:color w:val="231F20"/>
          <w:w w:val="90"/>
        </w:rPr>
        <w:t>�</w:t>
      </w:r>
      <w:r>
        <w:rPr>
          <w:color w:val="231F20"/>
          <w:spacing w:val="-6"/>
          <w:w w:val="90"/>
        </w:rPr>
        <w:t> </w:t>
      </w:r>
      <w:r>
        <w:rPr>
          <w:color w:val="231F20"/>
          <w:spacing w:val="-1"/>
          <w:w w:val="90"/>
        </w:rPr>
        <w:t>Дл</w:t>
      </w:r>
      <w:r>
        <w:rPr>
          <w:color w:val="231F20"/>
          <w:w w:val="90"/>
        </w:rPr>
        <w:t>я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-1"/>
          <w:w w:val="90"/>
        </w:rPr>
        <w:t>этог</w:t>
      </w:r>
      <w:r>
        <w:rPr>
          <w:color w:val="231F20"/>
          <w:w w:val="90"/>
        </w:rPr>
        <w:t>о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-1"/>
          <w:w w:val="90"/>
        </w:rPr>
        <w:t>обязат</w:t>
      </w:r>
      <w:r>
        <w:rPr>
          <w:color w:val="231F20"/>
          <w:w w:val="90"/>
        </w:rPr>
        <w:t>ь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-1"/>
          <w:w w:val="90"/>
        </w:rPr>
        <w:t>основны</w:t>
      </w:r>
      <w:r>
        <w:rPr>
          <w:color w:val="231F20"/>
          <w:w w:val="90"/>
        </w:rPr>
        <w:t>е</w:t>
      </w:r>
      <w:r>
        <w:rPr>
          <w:color w:val="231F20"/>
          <w:spacing w:val="61"/>
          <w:w w:val="90"/>
        </w:rPr>
        <w:t> </w:t>
      </w:r>
      <w:r>
        <w:rPr>
          <w:color w:val="231F20"/>
          <w:spacing w:val="-1"/>
          <w:w w:val="90"/>
        </w:rPr>
        <w:t>«производственные</w:t>
      </w:r>
      <w:r>
        <w:rPr>
          <w:color w:val="231F20"/>
          <w:w w:val="90"/>
        </w:rPr>
        <w:t>»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-1"/>
          <w:w w:val="90"/>
        </w:rPr>
        <w:t>мин</w:t>
      </w:r>
      <w:r>
        <w:rPr>
          <w:color w:val="231F20"/>
          <w:spacing w:val="2"/>
          <w:w w:val="90"/>
        </w:rPr>
        <w:t>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0"/>
        </w:rPr>
        <w:t>стерств</w:t>
      </w:r>
      <w:r>
        <w:rPr>
          <w:color w:val="231F20"/>
          <w:w w:val="90"/>
        </w:rPr>
        <w:t>а</w:t>
      </w:r>
      <w:r>
        <w:rPr>
          <w:color w:val="231F20"/>
          <w:spacing w:val="5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4"/>
          <w:w w:val="90"/>
        </w:rPr>
        <w:t> </w:t>
      </w:r>
      <w:r>
        <w:rPr>
          <w:color w:val="231F20"/>
          <w:spacing w:val="-2"/>
          <w:w w:val="90"/>
        </w:rPr>
        <w:t>госкорпораци</w:t>
      </w:r>
      <w:r>
        <w:rPr>
          <w:color w:val="231F20"/>
          <w:w w:val="90"/>
        </w:rPr>
        <w:t>и</w:t>
      </w:r>
      <w:r>
        <w:rPr>
          <w:color w:val="231F20"/>
          <w:spacing w:val="54"/>
          <w:w w:val="90"/>
        </w:rPr>
        <w:t> </w:t>
      </w:r>
      <w:r>
        <w:rPr>
          <w:color w:val="231F20"/>
          <w:spacing w:val="-2"/>
          <w:w w:val="90"/>
        </w:rPr>
        <w:t>имет</w:t>
      </w:r>
      <w:r>
        <w:rPr>
          <w:color w:val="231F20"/>
          <w:w w:val="90"/>
        </w:rPr>
        <w:t>ь</w:t>
      </w:r>
      <w:r>
        <w:rPr>
          <w:color w:val="231F20"/>
          <w:spacing w:val="54"/>
          <w:w w:val="90"/>
        </w:rPr>
        <w:t> </w:t>
      </w:r>
      <w:r>
        <w:rPr>
          <w:color w:val="231F20"/>
          <w:spacing w:val="-2"/>
          <w:w w:val="90"/>
        </w:rPr>
        <w:t>сво</w:t>
      </w:r>
      <w:r>
        <w:rPr>
          <w:color w:val="231F20"/>
          <w:w w:val="90"/>
        </w:rPr>
        <w:t>и</w:t>
      </w:r>
      <w:r>
        <w:rPr>
          <w:color w:val="231F20"/>
          <w:spacing w:val="51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-2"/>
          <w:w w:val="90"/>
        </w:rPr>
        <w:t>опорны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е</w:t>
      </w:r>
      <w:r>
        <w:rPr>
          <w:rFonts w:ascii="Times New Roman" w:hAnsi="Times New Roman" w:cs="Times New Roman" w:eastAsia="Times New Roman"/>
          <w:i/>
          <w:color w:val="231F20"/>
          <w:w w:val="90"/>
        </w:rPr>
        <w:t> </w:t>
      </w:r>
      <w:r>
        <w:rPr>
          <w:rFonts w:ascii="Times New Roman" w:hAnsi="Times New Roman" w:cs="Times New Roman" w:eastAsia="Times New Roman"/>
          <w:i/>
          <w:color w:val="231F20"/>
          <w:spacing w:val="16"/>
          <w:w w:val="90"/>
        </w:rPr>
        <w:t> </w:t>
      </w:r>
      <w:r>
        <w:rPr>
          <w:color w:val="231F20"/>
          <w:spacing w:val="-2"/>
          <w:w w:val="90"/>
        </w:rPr>
        <w:t>проектные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научно-исследовательски</w:t>
      </w:r>
      <w:r>
        <w:rPr>
          <w:color w:val="231F20"/>
          <w:w w:val="90"/>
        </w:rPr>
        <w:t>е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институты</w:t>
      </w:r>
      <w:r>
        <w:rPr>
          <w:color w:val="231F20"/>
          <w:w w:val="90"/>
        </w:rPr>
        <w:t>�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Вс</w:t>
      </w:r>
      <w:r>
        <w:rPr>
          <w:color w:val="231F20"/>
          <w:w w:val="90"/>
        </w:rPr>
        <w:t>е</w:t>
      </w:r>
      <w:r>
        <w:rPr>
          <w:color w:val="231F20"/>
          <w:spacing w:val="68"/>
          <w:w w:val="90"/>
        </w:rPr>
        <w:t> </w:t>
      </w:r>
      <w:r>
        <w:rPr>
          <w:color w:val="231F20"/>
          <w:w w:val="90"/>
        </w:rPr>
        <w:t>стратег</w:t>
      </w:r>
      <w:r>
        <w:rPr>
          <w:color w:val="231F20"/>
          <w:spacing w:val="4"/>
          <w:w w:val="90"/>
        </w:rPr>
        <w:t>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0"/>
        </w:rPr>
        <w:t>чески</w:t>
      </w:r>
      <w:r>
        <w:rPr>
          <w:color w:val="231F20"/>
          <w:w w:val="90"/>
        </w:rPr>
        <w:t>е</w:t>
      </w:r>
      <w:r>
        <w:rPr>
          <w:color w:val="231F20"/>
          <w:spacing w:val="76"/>
          <w:w w:val="90"/>
        </w:rPr>
        <w:t> </w:t>
      </w:r>
      <w:r>
        <w:rPr>
          <w:color w:val="231F20"/>
          <w:spacing w:val="-1"/>
          <w:w w:val="90"/>
        </w:rPr>
        <w:t>решени</w:t>
      </w:r>
      <w:r>
        <w:rPr>
          <w:color w:val="231F20"/>
          <w:w w:val="90"/>
        </w:rPr>
        <w:t>я</w:t>
      </w:r>
      <w:r>
        <w:rPr>
          <w:color w:val="231F20"/>
          <w:spacing w:val="77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76"/>
          <w:w w:val="90"/>
        </w:rPr>
        <w:t> </w:t>
      </w:r>
      <w:r>
        <w:rPr>
          <w:color w:val="231F20"/>
          <w:spacing w:val="-1"/>
          <w:w w:val="90"/>
        </w:rPr>
        <w:t>проект</w:t>
      </w:r>
      <w:r>
        <w:rPr>
          <w:color w:val="231F20"/>
          <w:w w:val="90"/>
        </w:rPr>
        <w:t>ы</w:t>
      </w:r>
      <w:r>
        <w:rPr>
          <w:color w:val="231F20"/>
          <w:spacing w:val="77"/>
          <w:w w:val="90"/>
        </w:rPr>
        <w:t> </w:t>
      </w:r>
      <w:r>
        <w:rPr>
          <w:color w:val="231F20"/>
          <w:spacing w:val="-1"/>
          <w:w w:val="90"/>
        </w:rPr>
        <w:t>должн</w:t>
      </w:r>
      <w:r>
        <w:rPr>
          <w:color w:val="231F20"/>
          <w:w w:val="90"/>
        </w:rPr>
        <w:t>ы</w:t>
      </w:r>
      <w:r>
        <w:rPr>
          <w:color w:val="231F20"/>
          <w:spacing w:val="76"/>
          <w:w w:val="90"/>
        </w:rPr>
        <w:t> </w:t>
      </w:r>
      <w:r>
        <w:rPr>
          <w:color w:val="231F20"/>
          <w:spacing w:val="-1"/>
          <w:w w:val="90"/>
        </w:rPr>
        <w:t>быт</w:t>
      </w:r>
      <w:r>
        <w:rPr>
          <w:color w:val="231F20"/>
          <w:w w:val="90"/>
        </w:rPr>
        <w:t>ь</w:t>
      </w:r>
      <w:r>
        <w:rPr>
          <w:color w:val="231F20"/>
          <w:spacing w:val="77"/>
          <w:w w:val="90"/>
        </w:rPr>
        <w:t> </w:t>
      </w:r>
      <w:r>
        <w:rPr>
          <w:color w:val="231F20"/>
          <w:spacing w:val="-1"/>
          <w:w w:val="90"/>
        </w:rPr>
        <w:t>апробированы</w:t>
      </w:r>
      <w:r>
        <w:rPr>
          <w:color w:val="231F20"/>
          <w:spacing w:val="-1"/>
          <w:w w:val="93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0"/>
          <w:w w:val="90"/>
        </w:rPr>
        <w:t> </w:t>
      </w:r>
      <w:r>
        <w:rPr>
          <w:color w:val="231F20"/>
          <w:spacing w:val="-3"/>
          <w:w w:val="90"/>
        </w:rPr>
        <w:t>санкционирован</w:t>
      </w:r>
      <w:r>
        <w:rPr>
          <w:color w:val="231F20"/>
          <w:w w:val="90"/>
        </w:rPr>
        <w:t>ы</w:t>
      </w:r>
      <w:r>
        <w:rPr>
          <w:color w:val="231F20"/>
          <w:spacing w:val="51"/>
          <w:w w:val="90"/>
        </w:rPr>
        <w:t> </w:t>
      </w:r>
      <w:r>
        <w:rPr>
          <w:color w:val="231F20"/>
          <w:spacing w:val="-3"/>
          <w:w w:val="90"/>
        </w:rPr>
        <w:t>этим</w:t>
      </w:r>
      <w:r>
        <w:rPr>
          <w:color w:val="231F20"/>
          <w:w w:val="90"/>
        </w:rPr>
        <w:t>и</w:t>
      </w:r>
      <w:r>
        <w:rPr>
          <w:color w:val="231F20"/>
          <w:spacing w:val="51"/>
          <w:w w:val="90"/>
        </w:rPr>
        <w:t> </w:t>
      </w:r>
      <w:r>
        <w:rPr>
          <w:color w:val="231F20"/>
          <w:spacing w:val="-3"/>
          <w:w w:val="90"/>
        </w:rPr>
        <w:t>институтам</w:t>
      </w:r>
      <w:r>
        <w:rPr>
          <w:color w:val="231F20"/>
          <w:w w:val="90"/>
        </w:rPr>
        <w:t>и</w:t>
      </w:r>
      <w:r>
        <w:rPr>
          <w:color w:val="231F20"/>
          <w:spacing w:val="51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51"/>
          <w:w w:val="90"/>
        </w:rPr>
        <w:t> </w:t>
      </w:r>
      <w:r>
        <w:rPr>
          <w:color w:val="231F20"/>
          <w:spacing w:val="-3"/>
          <w:w w:val="90"/>
        </w:rPr>
        <w:t>участие</w:t>
      </w:r>
      <w:r>
        <w:rPr>
          <w:color w:val="231F20"/>
          <w:w w:val="90"/>
        </w:rPr>
        <w:t>м</w:t>
      </w:r>
      <w:r>
        <w:rPr>
          <w:color w:val="231F20"/>
          <w:spacing w:val="51"/>
          <w:w w:val="90"/>
        </w:rPr>
        <w:t> </w:t>
      </w:r>
      <w:r>
        <w:rPr>
          <w:color w:val="231F20"/>
          <w:spacing w:val="-3"/>
          <w:w w:val="90"/>
        </w:rPr>
        <w:t>специ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0"/>
        </w:rPr>
        <w:t>алисто</w:t>
      </w:r>
      <w:r>
        <w:rPr>
          <w:color w:val="231F20"/>
          <w:w w:val="90"/>
        </w:rPr>
        <w:t>в</w:t>
      </w:r>
      <w:r>
        <w:rPr>
          <w:color w:val="231F20"/>
          <w:spacing w:val="24"/>
          <w:w w:val="90"/>
        </w:rPr>
        <w:t> </w:t>
      </w:r>
      <w:r>
        <w:rPr>
          <w:color w:val="231F20"/>
          <w:spacing w:val="-3"/>
          <w:w w:val="90"/>
        </w:rPr>
        <w:t>РА</w:t>
      </w:r>
      <w:r>
        <w:rPr>
          <w:color w:val="231F20"/>
          <w:w w:val="90"/>
        </w:rPr>
        <w:t>Н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5"/>
          <w:w w:val="90"/>
        </w:rPr>
        <w:t> </w:t>
      </w:r>
      <w:r>
        <w:rPr>
          <w:color w:val="231F20"/>
          <w:spacing w:val="-3"/>
          <w:w w:val="90"/>
        </w:rPr>
        <w:t>университетов</w:t>
      </w:r>
      <w:r>
        <w:rPr>
          <w:color w:val="231F20"/>
          <w:w w:val="90"/>
        </w:rPr>
        <w:t>�</w:t>
      </w:r>
      <w:r>
        <w:rPr>
          <w:color w:val="231F20"/>
          <w:spacing w:val="24"/>
          <w:w w:val="90"/>
        </w:rPr>
        <w:t> </w:t>
      </w:r>
      <w:r>
        <w:rPr>
          <w:color w:val="231F20"/>
          <w:spacing w:val="-3"/>
          <w:w w:val="90"/>
        </w:rPr>
        <w:t>Усилит</w:t>
      </w:r>
      <w:r>
        <w:rPr>
          <w:color w:val="231F20"/>
          <w:w w:val="90"/>
        </w:rPr>
        <w:t>ь</w:t>
      </w:r>
      <w:r>
        <w:rPr>
          <w:color w:val="231F20"/>
          <w:spacing w:val="25"/>
          <w:w w:val="90"/>
        </w:rPr>
        <w:t> </w:t>
      </w:r>
      <w:r>
        <w:rPr>
          <w:color w:val="231F20"/>
          <w:spacing w:val="-3"/>
          <w:w w:val="90"/>
        </w:rPr>
        <w:t>контрол</w:t>
      </w:r>
      <w:r>
        <w:rPr>
          <w:color w:val="231F20"/>
          <w:w w:val="90"/>
        </w:rPr>
        <w:t>ь</w:t>
      </w:r>
      <w:r>
        <w:rPr>
          <w:color w:val="231F20"/>
          <w:spacing w:val="24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5"/>
          <w:w w:val="90"/>
        </w:rPr>
        <w:t> </w:t>
      </w:r>
      <w:r>
        <w:rPr>
          <w:color w:val="231F20"/>
          <w:spacing w:val="-3"/>
          <w:w w:val="90"/>
        </w:rPr>
        <w:t>реали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0"/>
        </w:rPr>
        <w:t>зоват</w:t>
      </w:r>
      <w:r>
        <w:rPr>
          <w:color w:val="231F20"/>
          <w:w w:val="90"/>
        </w:rPr>
        <w:t>ь</w:t>
      </w:r>
      <w:r>
        <w:rPr>
          <w:color w:val="231F20"/>
          <w:spacing w:val="25"/>
          <w:w w:val="90"/>
        </w:rPr>
        <w:t> </w:t>
      </w:r>
      <w:r>
        <w:rPr>
          <w:color w:val="231F20"/>
          <w:spacing w:val="-3"/>
          <w:w w:val="90"/>
        </w:rPr>
        <w:t>мер</w:t>
      </w:r>
      <w:r>
        <w:rPr>
          <w:color w:val="231F20"/>
          <w:w w:val="90"/>
        </w:rPr>
        <w:t>ы</w:t>
      </w:r>
      <w:r>
        <w:rPr>
          <w:color w:val="231F20"/>
          <w:spacing w:val="26"/>
          <w:w w:val="90"/>
        </w:rPr>
        <w:t> </w:t>
      </w:r>
      <w:r>
        <w:rPr>
          <w:color w:val="231F20"/>
          <w:spacing w:val="-3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25"/>
          <w:w w:val="90"/>
        </w:rPr>
        <w:t> </w:t>
      </w:r>
      <w:r>
        <w:rPr>
          <w:color w:val="231F20"/>
          <w:spacing w:val="-3"/>
          <w:w w:val="90"/>
        </w:rPr>
        <w:t>повышени</w:t>
      </w:r>
      <w:r>
        <w:rPr>
          <w:color w:val="231F20"/>
          <w:w w:val="90"/>
        </w:rPr>
        <w:t>ю</w:t>
      </w:r>
      <w:r>
        <w:rPr>
          <w:color w:val="231F20"/>
          <w:spacing w:val="26"/>
          <w:w w:val="90"/>
        </w:rPr>
        <w:t> </w:t>
      </w:r>
      <w:r>
        <w:rPr>
          <w:color w:val="231F20"/>
          <w:spacing w:val="-3"/>
          <w:w w:val="90"/>
        </w:rPr>
        <w:t>ответственност</w:t>
      </w:r>
      <w:r>
        <w:rPr>
          <w:color w:val="231F20"/>
          <w:w w:val="90"/>
        </w:rPr>
        <w:t>и</w:t>
      </w:r>
      <w:r>
        <w:rPr>
          <w:color w:val="231F20"/>
          <w:spacing w:val="26"/>
          <w:w w:val="90"/>
        </w:rPr>
        <w:t> </w:t>
      </w:r>
      <w:r>
        <w:rPr>
          <w:color w:val="231F20"/>
          <w:spacing w:val="-3"/>
          <w:w w:val="90"/>
        </w:rPr>
        <w:t>ка</w:t>
      </w:r>
      <w:r>
        <w:rPr>
          <w:color w:val="231F20"/>
          <w:w w:val="90"/>
        </w:rPr>
        <w:t>к</w:t>
      </w:r>
      <w:r>
        <w:rPr>
          <w:color w:val="231F20"/>
          <w:spacing w:val="25"/>
          <w:w w:val="90"/>
        </w:rPr>
        <w:t> </w:t>
      </w:r>
      <w:r>
        <w:rPr>
          <w:color w:val="231F20"/>
          <w:spacing w:val="-3"/>
          <w:w w:val="90"/>
        </w:rPr>
        <w:t>з</w:t>
      </w:r>
      <w:r>
        <w:rPr>
          <w:color w:val="231F20"/>
          <w:w w:val="90"/>
        </w:rPr>
        <w:t>а</w:t>
      </w:r>
      <w:r>
        <w:rPr>
          <w:color w:val="231F20"/>
          <w:spacing w:val="26"/>
          <w:w w:val="90"/>
        </w:rPr>
        <w:t> </w:t>
      </w:r>
      <w:r>
        <w:rPr>
          <w:color w:val="231F20"/>
          <w:spacing w:val="-3"/>
          <w:w w:val="90"/>
        </w:rPr>
        <w:t>реали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0"/>
        </w:rPr>
        <w:t>заци</w:t>
      </w:r>
      <w:r>
        <w:rPr>
          <w:color w:val="231F20"/>
          <w:w w:val="90"/>
        </w:rPr>
        <w:t>ю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3"/>
          <w:w w:val="90"/>
        </w:rPr>
        <w:t>эти</w:t>
      </w:r>
      <w:r>
        <w:rPr>
          <w:color w:val="231F20"/>
          <w:w w:val="90"/>
        </w:rPr>
        <w:t>х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3"/>
          <w:w w:val="90"/>
        </w:rPr>
        <w:t>решени</w:t>
      </w:r>
      <w:r>
        <w:rPr>
          <w:color w:val="231F20"/>
          <w:w w:val="90"/>
        </w:rPr>
        <w:t>й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3"/>
          <w:w w:val="90"/>
        </w:rPr>
        <w:t>проектов</w:t>
      </w:r>
      <w:r>
        <w:rPr>
          <w:color w:val="231F20"/>
          <w:w w:val="90"/>
        </w:rPr>
        <w:t>,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3"/>
          <w:w w:val="90"/>
        </w:rPr>
        <w:t>та</w:t>
      </w:r>
      <w:r>
        <w:rPr>
          <w:color w:val="231F20"/>
          <w:w w:val="90"/>
        </w:rPr>
        <w:t>к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3"/>
          <w:w w:val="90"/>
        </w:rPr>
        <w:t>з</w:t>
      </w:r>
      <w:r>
        <w:rPr>
          <w:color w:val="231F20"/>
          <w:w w:val="90"/>
        </w:rPr>
        <w:t>а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3"/>
          <w:w w:val="90"/>
        </w:rPr>
        <w:t>и</w:t>
      </w:r>
      <w:r>
        <w:rPr>
          <w:color w:val="231F20"/>
          <w:w w:val="90"/>
        </w:rPr>
        <w:t>х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3"/>
          <w:w w:val="90"/>
        </w:rPr>
        <w:t>экспертизу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Heading5"/>
        <w:numPr>
          <w:ilvl w:val="0"/>
          <w:numId w:val="13"/>
        </w:numPr>
        <w:tabs>
          <w:tab w:pos="754" w:val="left" w:leader="none"/>
        </w:tabs>
        <w:spacing w:line="247" w:lineRule="auto" w:before="24"/>
        <w:ind w:left="117" w:right="463" w:firstLine="283"/>
        <w:jc w:val="both"/>
        <w:rPr>
          <w:b w:val="0"/>
          <w:bCs w:val="0"/>
          <w:i w:val="0"/>
        </w:rPr>
      </w:pPr>
      <w:r>
        <w:rPr>
          <w:i/>
          <w:color w:val="231F20"/>
          <w:spacing w:val="2"/>
          <w:w w:val="95"/>
        </w:rPr>
        <w:t>Необходим</w:t>
      </w:r>
      <w:r>
        <w:rPr>
          <w:i/>
          <w:color w:val="231F20"/>
          <w:w w:val="95"/>
        </w:rPr>
        <w:t>о</w:t>
      </w:r>
      <w:r>
        <w:rPr>
          <w:i/>
          <w:color w:val="231F20"/>
          <w:spacing w:val="22"/>
          <w:w w:val="95"/>
        </w:rPr>
        <w:t> </w:t>
      </w:r>
      <w:r>
        <w:rPr>
          <w:i/>
          <w:color w:val="231F20"/>
          <w:spacing w:val="1"/>
          <w:w w:val="95"/>
        </w:rPr>
        <w:t>реформироват</w:t>
      </w:r>
      <w:r>
        <w:rPr>
          <w:i/>
          <w:color w:val="231F20"/>
          <w:w w:val="95"/>
        </w:rPr>
        <w:t>ь</w:t>
      </w:r>
      <w:r>
        <w:rPr>
          <w:i/>
          <w:color w:val="231F20"/>
          <w:spacing w:val="22"/>
          <w:w w:val="95"/>
        </w:rPr>
        <w:t> </w:t>
      </w:r>
      <w:r>
        <w:rPr>
          <w:i/>
          <w:color w:val="231F20"/>
          <w:spacing w:val="1"/>
          <w:w w:val="95"/>
        </w:rPr>
        <w:t>налогову</w:t>
      </w:r>
      <w:r>
        <w:rPr>
          <w:i/>
          <w:color w:val="231F20"/>
          <w:w w:val="95"/>
        </w:rPr>
        <w:t>ю</w:t>
      </w:r>
      <w:r>
        <w:rPr>
          <w:i/>
          <w:color w:val="231F20"/>
          <w:spacing w:val="22"/>
          <w:w w:val="95"/>
        </w:rPr>
        <w:t> </w:t>
      </w:r>
      <w:r>
        <w:rPr>
          <w:i/>
          <w:color w:val="231F20"/>
          <w:spacing w:val="1"/>
          <w:w w:val="95"/>
        </w:rPr>
        <w:t>систему</w:t>
      </w:r>
      <w:r>
        <w:rPr>
          <w:i/>
          <w:color w:val="231F20"/>
          <w:w w:val="95"/>
        </w:rPr>
        <w:t>,</w:t>
      </w:r>
      <w:r>
        <w:rPr>
          <w:i/>
          <w:color w:val="231F20"/>
          <w:spacing w:val="23"/>
          <w:w w:val="95"/>
        </w:rPr>
        <w:t> </w:t>
      </w:r>
      <w:r>
        <w:rPr>
          <w:i/>
          <w:color w:val="231F20"/>
          <w:spacing w:val="2"/>
          <w:w w:val="95"/>
        </w:rPr>
        <w:t>сущ</w:t>
      </w:r>
      <w:r>
        <w:rPr>
          <w:i/>
          <w:color w:val="231F20"/>
          <w:spacing w:val="-1"/>
          <w:w w:val="95"/>
        </w:rPr>
        <w:t>е</w:t>
      </w:r>
      <w:r>
        <w:rPr>
          <w:i/>
          <w:color w:val="231F20"/>
          <w:w w:val="95"/>
        </w:rPr>
        <w:t>-</w:t>
      </w:r>
      <w:r>
        <w:rPr>
          <w:i/>
          <w:color w:val="231F20"/>
          <w:w w:val="126"/>
        </w:rPr>
        <w:t> </w:t>
      </w:r>
      <w:r>
        <w:rPr>
          <w:i/>
          <w:color w:val="231F20"/>
          <w:w w:val="95"/>
        </w:rPr>
        <w:t>ственно</w:t>
      </w:r>
      <w:r>
        <w:rPr>
          <w:i/>
          <w:color w:val="231F20"/>
          <w:spacing w:val="1"/>
          <w:w w:val="95"/>
        </w:rPr>
        <w:t> </w:t>
      </w:r>
      <w:r>
        <w:rPr>
          <w:i/>
          <w:color w:val="231F20"/>
          <w:w w:val="95"/>
        </w:rPr>
        <w:t>снизив</w:t>
      </w:r>
      <w:r>
        <w:rPr>
          <w:i/>
          <w:color w:val="231F20"/>
          <w:spacing w:val="2"/>
          <w:w w:val="95"/>
        </w:rPr>
        <w:t> </w:t>
      </w:r>
      <w:r>
        <w:rPr>
          <w:i/>
          <w:color w:val="231F20"/>
          <w:w w:val="95"/>
        </w:rPr>
        <w:t>налоги</w:t>
      </w:r>
      <w:r>
        <w:rPr>
          <w:i/>
          <w:color w:val="231F20"/>
          <w:spacing w:val="2"/>
          <w:w w:val="95"/>
        </w:rPr>
        <w:t> </w:t>
      </w:r>
      <w:r>
        <w:rPr>
          <w:i/>
          <w:color w:val="231F20"/>
          <w:w w:val="95"/>
        </w:rPr>
        <w:t>на</w:t>
      </w:r>
      <w:r>
        <w:rPr>
          <w:i/>
          <w:color w:val="231F20"/>
          <w:spacing w:val="2"/>
          <w:w w:val="95"/>
        </w:rPr>
        <w:t> </w:t>
      </w:r>
      <w:r>
        <w:rPr>
          <w:i/>
          <w:color w:val="231F20"/>
          <w:w w:val="95"/>
        </w:rPr>
        <w:t>производство</w:t>
      </w:r>
      <w:r>
        <w:rPr>
          <w:i/>
          <w:color w:val="231F20"/>
          <w:spacing w:val="1"/>
          <w:w w:val="95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2"/>
          <w:w w:val="95"/>
        </w:rPr>
        <w:t> </w:t>
      </w:r>
      <w:r>
        <w:rPr>
          <w:i/>
          <w:color w:val="231F20"/>
          <w:w w:val="95"/>
        </w:rPr>
        <w:t>бизнес,</w:t>
      </w:r>
      <w:r>
        <w:rPr>
          <w:i/>
          <w:color w:val="231F20"/>
          <w:spacing w:val="2"/>
          <w:w w:val="95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2"/>
          <w:w w:val="95"/>
        </w:rPr>
        <w:t> </w:t>
      </w:r>
      <w:r>
        <w:rPr>
          <w:i/>
          <w:color w:val="231F20"/>
          <w:w w:val="95"/>
        </w:rPr>
        <w:t>на</w:t>
      </w:r>
      <w:r>
        <w:rPr>
          <w:i/>
          <w:color w:val="231F20"/>
          <w:spacing w:val="2"/>
          <w:w w:val="95"/>
        </w:rPr>
        <w:t> </w:t>
      </w:r>
      <w:r>
        <w:rPr>
          <w:i/>
          <w:color w:val="231F20"/>
          <w:w w:val="95"/>
        </w:rPr>
        <w:t>ту</w:t>
      </w:r>
      <w:r>
        <w:rPr>
          <w:i/>
          <w:color w:val="231F20"/>
          <w:spacing w:val="1"/>
          <w:w w:val="95"/>
        </w:rPr>
        <w:t> </w:t>
      </w:r>
      <w:r>
        <w:rPr>
          <w:i/>
          <w:color w:val="231F20"/>
          <w:w w:val="95"/>
        </w:rPr>
        <w:t>часть</w:t>
      </w:r>
      <w:r>
        <w:rPr>
          <w:i/>
          <w:color w:val="231F20"/>
          <w:w w:val="97"/>
        </w:rPr>
        <w:t> </w:t>
      </w:r>
      <w:r>
        <w:rPr>
          <w:i/>
          <w:color w:val="231F20"/>
          <w:w w:val="95"/>
        </w:rPr>
        <w:t>прибыли,</w:t>
      </w:r>
      <w:r>
        <w:rPr>
          <w:i/>
          <w:color w:val="231F20"/>
          <w:spacing w:val="28"/>
          <w:w w:val="95"/>
        </w:rPr>
        <w:t> </w:t>
      </w:r>
      <w:r>
        <w:rPr>
          <w:i/>
          <w:color w:val="231F20"/>
          <w:w w:val="95"/>
        </w:rPr>
        <w:t>которая</w:t>
      </w:r>
      <w:r>
        <w:rPr>
          <w:i/>
          <w:color w:val="231F20"/>
          <w:spacing w:val="29"/>
          <w:w w:val="95"/>
        </w:rPr>
        <w:t> </w:t>
      </w:r>
      <w:r>
        <w:rPr>
          <w:i/>
          <w:color w:val="231F20"/>
          <w:w w:val="95"/>
        </w:rPr>
        <w:t>идет</w:t>
      </w:r>
      <w:r>
        <w:rPr>
          <w:i/>
          <w:color w:val="231F20"/>
          <w:spacing w:val="28"/>
          <w:w w:val="95"/>
        </w:rPr>
        <w:t> </w:t>
      </w:r>
      <w:r>
        <w:rPr>
          <w:i/>
          <w:color w:val="231F20"/>
          <w:w w:val="95"/>
        </w:rPr>
        <w:t>на</w:t>
      </w:r>
      <w:r>
        <w:rPr>
          <w:i/>
          <w:color w:val="231F20"/>
          <w:spacing w:val="29"/>
          <w:w w:val="95"/>
        </w:rPr>
        <w:t> </w:t>
      </w:r>
      <w:r>
        <w:rPr>
          <w:i/>
          <w:color w:val="231F20"/>
          <w:w w:val="95"/>
        </w:rPr>
        <w:t>инвестиции</w:t>
      </w:r>
      <w:r>
        <w:rPr>
          <w:i/>
          <w:color w:val="231F20"/>
          <w:spacing w:val="28"/>
          <w:w w:val="95"/>
        </w:rPr>
        <w:t> </w:t>
      </w:r>
      <w:r>
        <w:rPr>
          <w:i/>
          <w:color w:val="231F20"/>
          <w:w w:val="95"/>
        </w:rPr>
        <w:t>в</w:t>
      </w:r>
      <w:r>
        <w:rPr>
          <w:i/>
          <w:color w:val="231F20"/>
          <w:spacing w:val="29"/>
          <w:w w:val="95"/>
        </w:rPr>
        <w:t> </w:t>
      </w:r>
      <w:r>
        <w:rPr>
          <w:i/>
          <w:color w:val="231F20"/>
          <w:w w:val="95"/>
        </w:rPr>
        <w:t>образование,</w:t>
      </w:r>
      <w:r>
        <w:rPr>
          <w:i/>
          <w:color w:val="231F20"/>
          <w:spacing w:val="28"/>
          <w:w w:val="95"/>
        </w:rPr>
        <w:t> </w:t>
      </w:r>
      <w:r>
        <w:rPr>
          <w:i/>
          <w:color w:val="231F20"/>
          <w:w w:val="95"/>
        </w:rPr>
        <w:t>здрав</w:t>
      </w:r>
      <w:r>
        <w:rPr>
          <w:i/>
          <w:color w:val="231F20"/>
          <w:spacing w:val="-4"/>
          <w:w w:val="95"/>
        </w:rPr>
        <w:t>о</w:t>
      </w:r>
      <w:r>
        <w:rPr>
          <w:i/>
          <w:color w:val="231F20"/>
          <w:w w:val="95"/>
        </w:rPr>
        <w:t>-</w:t>
      </w:r>
      <w:r>
        <w:rPr>
          <w:i/>
          <w:color w:val="231F20"/>
          <w:w w:val="126"/>
        </w:rPr>
        <w:t> </w:t>
      </w:r>
      <w:r>
        <w:rPr>
          <w:i/>
          <w:color w:val="231F20"/>
          <w:w w:val="95"/>
        </w:rPr>
        <w:t>охранение,</w:t>
      </w:r>
      <w:r>
        <w:rPr>
          <w:i/>
          <w:color w:val="231F20"/>
          <w:spacing w:val="20"/>
          <w:w w:val="95"/>
        </w:rPr>
        <w:t> </w:t>
      </w:r>
      <w:r>
        <w:rPr>
          <w:i/>
          <w:color w:val="231F20"/>
          <w:w w:val="95"/>
        </w:rPr>
        <w:t>науку</w:t>
      </w:r>
      <w:r>
        <w:rPr>
          <w:i/>
          <w:color w:val="231F20"/>
          <w:spacing w:val="21"/>
          <w:w w:val="95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21"/>
          <w:w w:val="95"/>
        </w:rPr>
        <w:t> </w:t>
      </w:r>
      <w:r>
        <w:rPr>
          <w:i/>
          <w:color w:val="231F20"/>
          <w:w w:val="95"/>
        </w:rPr>
        <w:t>культуру.</w:t>
      </w:r>
      <w:r>
        <w:rPr>
          <w:b w:val="0"/>
          <w:bCs w:val="0"/>
          <w:i w:val="0"/>
          <w:color w:val="000000"/>
          <w:w w:val="100"/>
        </w:rPr>
      </w:r>
    </w:p>
    <w:p>
      <w:pPr>
        <w:spacing w:line="329" w:lineRule="exact"/>
        <w:ind w:left="400" w:right="463" w:firstLine="0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Эти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налоги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надо</w:t>
      </w: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переложить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на</w:t>
      </w:r>
      <w:r>
        <w:rPr>
          <w:rFonts w:ascii="Malgun Gothic" w:hAnsi="Malgun Gothic" w:cs="Malgun Gothic" w:eastAsia="Malgun Gothic"/>
          <w:color w:val="231F20"/>
          <w:spacing w:val="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очень</w:t>
      </w:r>
      <w:r>
        <w:rPr>
          <w:rFonts w:ascii="Times New Roman" w:hAnsi="Times New Roman" w:cs="Times New Roman" w:eastAsia="Times New Roman"/>
          <w:i/>
          <w:color w:val="231F20"/>
          <w:spacing w:val="2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большие</w:t>
      </w:r>
      <w:r>
        <w:rPr>
          <w:rFonts w:ascii="Times New Roman" w:hAnsi="Times New Roman" w:cs="Times New Roman" w:eastAsia="Times New Roman"/>
          <w:i/>
          <w:color w:val="231F20"/>
          <w:spacing w:val="29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доходы</w:t>
      </w:r>
      <w:r>
        <w:rPr>
          <w:rFonts w:ascii="Times New Roman" w:hAnsi="Times New Roman" w:cs="Times New Roman" w:eastAsia="Times New Roman"/>
          <w:i/>
          <w:color w:val="231F20"/>
          <w:spacing w:val="2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ф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spacing w:val="1"/>
          <w:w w:val="95"/>
        </w:rPr>
        <w:t>зически</w:t>
      </w:r>
      <w:r>
        <w:rPr>
          <w:color w:val="231F20"/>
          <w:w w:val="95"/>
        </w:rPr>
        <w:t>х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лиц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богату</w:t>
      </w:r>
      <w:r>
        <w:rPr>
          <w:color w:val="231F20"/>
          <w:w w:val="95"/>
        </w:rPr>
        <w:t>ю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собственност</w:t>
      </w:r>
      <w:r>
        <w:rPr>
          <w:color w:val="231F20"/>
          <w:w w:val="95"/>
        </w:rPr>
        <w:t>ь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богато</w:t>
      </w:r>
      <w:r>
        <w:rPr>
          <w:color w:val="231F20"/>
          <w:w w:val="95"/>
        </w:rPr>
        <w:t>е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1"/>
          <w:w w:val="95"/>
        </w:rPr>
        <w:t>насле</w:t>
      </w:r>
      <w:r>
        <w:rPr>
          <w:color w:val="231F20"/>
          <w:spacing w:val="-1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5"/>
        </w:rPr>
        <w:t>ство,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как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во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всех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успешной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экономикой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85"/>
        </w:rPr>
        <w:t>А</w:t>
      </w:r>
      <w:r>
        <w:rPr>
          <w:color w:val="231F20"/>
          <w:w w:val="85"/>
        </w:rPr>
        <w:t>�</w:t>
      </w:r>
      <w:r>
        <w:rPr>
          <w:color w:val="231F20"/>
          <w:spacing w:val="11"/>
          <w:w w:val="85"/>
        </w:rPr>
        <w:t> </w:t>
      </w:r>
      <w:r>
        <w:rPr>
          <w:color w:val="231F20"/>
          <w:spacing w:val="1"/>
          <w:w w:val="90"/>
        </w:rPr>
        <w:t>Необходим</w:t>
      </w:r>
      <w:r>
        <w:rPr>
          <w:color w:val="231F20"/>
          <w:w w:val="90"/>
        </w:rPr>
        <w:t>о</w:t>
      </w:r>
      <w:r>
        <w:rPr>
          <w:color w:val="231F20"/>
          <w:spacing w:val="80"/>
          <w:w w:val="90"/>
        </w:rPr>
        <w:t> </w:t>
      </w:r>
      <w:r>
        <w:rPr>
          <w:color w:val="231F20"/>
          <w:spacing w:val="1"/>
          <w:w w:val="90"/>
        </w:rPr>
        <w:t>поэтапн</w:t>
      </w:r>
      <w:r>
        <w:rPr>
          <w:color w:val="231F20"/>
          <w:w w:val="90"/>
        </w:rPr>
        <w:t>о</w:t>
      </w:r>
      <w:r>
        <w:rPr>
          <w:color w:val="231F20"/>
          <w:spacing w:val="81"/>
          <w:w w:val="90"/>
        </w:rPr>
        <w:t> </w:t>
      </w:r>
      <w:r>
        <w:rPr>
          <w:color w:val="231F20"/>
          <w:spacing w:val="1"/>
          <w:w w:val="90"/>
        </w:rPr>
        <w:t>увеличиват</w:t>
      </w:r>
      <w:r>
        <w:rPr>
          <w:color w:val="231F20"/>
          <w:w w:val="90"/>
        </w:rPr>
        <w:t>ь</w:t>
      </w:r>
      <w:r>
        <w:rPr>
          <w:color w:val="231F20"/>
          <w:spacing w:val="80"/>
          <w:w w:val="90"/>
        </w:rPr>
        <w:t> </w:t>
      </w:r>
      <w:r>
        <w:rPr>
          <w:color w:val="231F20"/>
          <w:spacing w:val="1"/>
          <w:w w:val="90"/>
        </w:rPr>
        <w:t>налог</w:t>
      </w:r>
      <w:r>
        <w:rPr>
          <w:color w:val="231F20"/>
          <w:w w:val="90"/>
        </w:rPr>
        <w:t>и</w:t>
      </w:r>
      <w:r>
        <w:rPr>
          <w:color w:val="231F20"/>
          <w:spacing w:val="80"/>
          <w:w w:val="90"/>
        </w:rPr>
        <w:t> </w:t>
      </w:r>
      <w:r>
        <w:rPr>
          <w:color w:val="231F20"/>
          <w:spacing w:val="1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80"/>
          <w:w w:val="90"/>
        </w:rPr>
        <w:t> </w:t>
      </w:r>
      <w:r>
        <w:rPr>
          <w:color w:val="231F20"/>
          <w:spacing w:val="1"/>
          <w:w w:val="90"/>
        </w:rPr>
        <w:t>большие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7" w:right="460"/>
        <w:jc w:val="both"/>
      </w:pPr>
      <w:r>
        <w:rPr>
          <w:color w:val="231F20"/>
          <w:spacing w:val="2"/>
          <w:w w:val="95"/>
        </w:rPr>
        <w:t>доход</w:t>
      </w:r>
      <w:r>
        <w:rPr>
          <w:color w:val="231F20"/>
          <w:w w:val="95"/>
        </w:rPr>
        <w:t>ы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физически</w:t>
      </w:r>
      <w:r>
        <w:rPr>
          <w:color w:val="231F20"/>
          <w:w w:val="95"/>
        </w:rPr>
        <w:t>х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ли</w:t>
      </w:r>
      <w:r>
        <w:rPr>
          <w:color w:val="231F20"/>
          <w:w w:val="95"/>
        </w:rPr>
        <w:t>ц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2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норма</w:t>
      </w:r>
      <w:r>
        <w:rPr>
          <w:color w:val="231F20"/>
          <w:w w:val="95"/>
        </w:rPr>
        <w:t>м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1"/>
          <w:w w:val="95"/>
        </w:rPr>
        <w:t>стра</w:t>
      </w:r>
      <w:r>
        <w:rPr>
          <w:color w:val="231F20"/>
          <w:w w:val="95"/>
        </w:rPr>
        <w:t>н</w:t>
      </w:r>
      <w:r>
        <w:rPr>
          <w:color w:val="231F20"/>
          <w:spacing w:val="46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успешной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7" w:right="6123"/>
        <w:jc w:val="both"/>
      </w:pPr>
      <w:r>
        <w:rPr>
          <w:color w:val="231F20"/>
          <w:w w:val="85"/>
        </w:rPr>
        <w:t>экономикой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90"/>
        </w:rPr>
        <w:t>Б</w:t>
      </w:r>
      <w:r>
        <w:rPr>
          <w:color w:val="231F20"/>
          <w:w w:val="90"/>
        </w:rPr>
        <w:t>�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Эт</w:t>
      </w:r>
      <w:r>
        <w:rPr>
          <w:color w:val="231F20"/>
          <w:w w:val="90"/>
        </w:rPr>
        <w:t>и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мер</w:t>
      </w:r>
      <w:r>
        <w:rPr>
          <w:color w:val="231F20"/>
          <w:w w:val="90"/>
        </w:rPr>
        <w:t>ы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позволя</w:t>
      </w:r>
      <w:r>
        <w:rPr>
          <w:color w:val="231F20"/>
          <w:w w:val="90"/>
        </w:rPr>
        <w:t>т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приблизитьс</w:t>
      </w:r>
      <w:r>
        <w:rPr>
          <w:color w:val="231F20"/>
          <w:w w:val="90"/>
        </w:rPr>
        <w:t>я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к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приведенны</w:t>
      </w:r>
      <w:r>
        <w:rPr>
          <w:color w:val="231F20"/>
          <w:w w:val="90"/>
        </w:rPr>
        <w:t>м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выше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7" w:right="463"/>
        <w:jc w:val="both"/>
      </w:pPr>
      <w:r>
        <w:rPr>
          <w:color w:val="231F20"/>
          <w:w w:val="95"/>
        </w:rPr>
        <w:t>европейским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уровням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долей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ВВП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расходы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консолиди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7" w:right="464"/>
        <w:jc w:val="both"/>
      </w:pPr>
      <w:r>
        <w:rPr>
          <w:color w:val="231F20"/>
          <w:w w:val="95"/>
        </w:rPr>
        <w:t>рованного</w:t>
      </w:r>
      <w:r>
        <w:rPr>
          <w:color w:val="231F20"/>
          <w:spacing w:val="-51"/>
          <w:w w:val="95"/>
        </w:rPr>
        <w:t> </w:t>
      </w:r>
      <w:r>
        <w:rPr>
          <w:color w:val="231F20"/>
          <w:w w:val="95"/>
        </w:rPr>
        <w:t>госбюджета</w:t>
      </w:r>
      <w:r>
        <w:rPr>
          <w:color w:val="231F20"/>
          <w:spacing w:val="-50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50"/>
          <w:w w:val="95"/>
        </w:rPr>
        <w:t> </w:t>
      </w:r>
      <w:r>
        <w:rPr>
          <w:color w:val="231F20"/>
          <w:w w:val="95"/>
        </w:rPr>
        <w:t>образование,</w:t>
      </w:r>
      <w:r>
        <w:rPr>
          <w:color w:val="231F20"/>
          <w:spacing w:val="-50"/>
          <w:w w:val="95"/>
        </w:rPr>
        <w:t> </w:t>
      </w:r>
      <w:r>
        <w:rPr>
          <w:color w:val="231F20"/>
          <w:w w:val="95"/>
        </w:rPr>
        <w:t>здравоохранение,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7" w:right="1174"/>
        <w:jc w:val="both"/>
      </w:pPr>
      <w:r>
        <w:rPr>
          <w:color w:val="231F20"/>
          <w:w w:val="95"/>
        </w:rPr>
        <w:t>науку,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культуру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поддержку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материнства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7"/>
          <w:w w:val="95"/>
        </w:rPr>
        <w:t> </w:t>
      </w:r>
      <w:r>
        <w:rPr>
          <w:color w:val="231F20"/>
          <w:w w:val="95"/>
        </w:rPr>
        <w:t>детства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right="0"/>
        <w:jc w:val="left"/>
      </w:pPr>
      <w:r>
        <w:rPr>
          <w:color w:val="231F20"/>
          <w:w w:val="85"/>
        </w:rPr>
        <w:t>В</w:t>
      </w:r>
      <w:r>
        <w:rPr>
          <w:color w:val="231F20"/>
          <w:w w:val="85"/>
        </w:rPr>
        <w:t>�</w:t>
      </w:r>
      <w:r>
        <w:rPr>
          <w:color w:val="231F20"/>
          <w:spacing w:val="43"/>
          <w:w w:val="85"/>
        </w:rPr>
        <w:t> </w:t>
      </w:r>
      <w:r>
        <w:rPr>
          <w:color w:val="231F20"/>
          <w:spacing w:val="2"/>
          <w:w w:val="85"/>
        </w:rPr>
        <w:t>Необходим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 </w:t>
      </w:r>
      <w:r>
        <w:rPr>
          <w:color w:val="231F20"/>
          <w:spacing w:val="24"/>
          <w:w w:val="85"/>
        </w:rPr>
        <w:t> </w:t>
      </w:r>
      <w:r>
        <w:rPr>
          <w:color w:val="231F20"/>
          <w:spacing w:val="2"/>
          <w:w w:val="85"/>
        </w:rPr>
        <w:t>начат</w:t>
      </w:r>
      <w:r>
        <w:rPr>
          <w:color w:val="231F20"/>
          <w:w w:val="85"/>
        </w:rPr>
        <w:t>ь</w:t>
      </w:r>
      <w:r>
        <w:rPr>
          <w:color w:val="231F20"/>
          <w:w w:val="85"/>
        </w:rPr>
        <w:t>  </w:t>
      </w:r>
      <w:r>
        <w:rPr>
          <w:color w:val="231F20"/>
          <w:spacing w:val="24"/>
          <w:w w:val="85"/>
        </w:rPr>
        <w:t> </w:t>
      </w:r>
      <w:r>
        <w:rPr>
          <w:color w:val="231F20"/>
          <w:spacing w:val="2"/>
          <w:w w:val="85"/>
        </w:rPr>
        <w:t>поэтапн</w:t>
      </w:r>
      <w:r>
        <w:rPr>
          <w:color w:val="231F20"/>
          <w:w w:val="85"/>
        </w:rPr>
        <w:t>о</w:t>
      </w:r>
      <w:r>
        <w:rPr>
          <w:color w:val="231F20"/>
          <w:w w:val="85"/>
        </w:rPr>
        <w:t>  </w:t>
      </w:r>
      <w:r>
        <w:rPr>
          <w:color w:val="231F20"/>
          <w:spacing w:val="24"/>
          <w:w w:val="85"/>
        </w:rPr>
        <w:t> </w:t>
      </w:r>
      <w:r>
        <w:rPr>
          <w:color w:val="231F20"/>
          <w:spacing w:val="2"/>
          <w:w w:val="85"/>
        </w:rPr>
        <w:t>перераспределят</w:t>
      </w:r>
      <w:r>
        <w:rPr>
          <w:color w:val="231F20"/>
          <w:w w:val="85"/>
        </w:rPr>
        <w:t>ь</w:t>
      </w:r>
      <w:r>
        <w:rPr>
          <w:color w:val="231F20"/>
          <w:w w:val="85"/>
        </w:rPr>
        <w:t>  </w:t>
      </w:r>
      <w:r>
        <w:rPr>
          <w:color w:val="231F20"/>
          <w:spacing w:val="24"/>
          <w:w w:val="85"/>
        </w:rPr>
        <w:t> </w:t>
      </w:r>
      <w:r>
        <w:rPr>
          <w:color w:val="231F20"/>
          <w:spacing w:val="2"/>
          <w:w w:val="85"/>
        </w:rPr>
        <w:t>нало</w:t>
      </w:r>
      <w:r>
        <w:rPr>
          <w:color w:val="231F20"/>
          <w:w w:val="8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7" w:right="463"/>
        <w:jc w:val="both"/>
      </w:pPr>
      <w:r>
        <w:rPr>
          <w:color w:val="231F20"/>
          <w:spacing w:val="1"/>
          <w:w w:val="95"/>
        </w:rPr>
        <w:t>говы</w:t>
      </w:r>
      <w:r>
        <w:rPr>
          <w:color w:val="231F20"/>
          <w:w w:val="95"/>
        </w:rPr>
        <w:t>е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поступлени</w:t>
      </w:r>
      <w:r>
        <w:rPr>
          <w:color w:val="231F20"/>
          <w:w w:val="95"/>
        </w:rPr>
        <w:t>я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т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федеральног</w:t>
      </w:r>
      <w:r>
        <w:rPr>
          <w:color w:val="231F20"/>
          <w:w w:val="95"/>
        </w:rPr>
        <w:t>о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бюджет</w:t>
      </w:r>
      <w:r>
        <w:rPr>
          <w:color w:val="231F20"/>
          <w:w w:val="95"/>
        </w:rPr>
        <w:t>а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внебю</w:t>
      </w:r>
      <w:r>
        <w:rPr>
          <w:color w:val="231F20"/>
          <w:spacing w:val="-3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57" w:right="463"/>
        <w:jc w:val="both"/>
      </w:pPr>
      <w:r>
        <w:rPr>
          <w:color w:val="231F20"/>
          <w:w w:val="95"/>
        </w:rPr>
        <w:t>жетных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фондов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пользу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региональных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муниципальных</w:t>
      </w:r>
      <w:r>
        <w:rPr>
          <w:color w:val="000000"/>
          <w:w w:val="100"/>
        </w:rPr>
      </w:r>
    </w:p>
    <w:p>
      <w:pPr>
        <w:spacing w:after="0" w:line="332" w:lineRule="exact"/>
        <w:jc w:val="both"/>
        <w:sectPr>
          <w:headerReference w:type="default" r:id="rId161"/>
          <w:headerReference w:type="even" r:id="rId162"/>
          <w:footerReference w:type="default" r:id="rId163"/>
          <w:pgSz w:w="9355" w:h="13620"/>
          <w:pgMar w:header="775" w:footer="0" w:top="1180" w:bottom="280" w:left="620" w:right="500"/>
          <w:pgNumType w:start="83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803" w:right="115"/>
        <w:jc w:val="left"/>
      </w:pPr>
      <w:r>
        <w:rPr>
          <w:color w:val="231F20"/>
          <w:spacing w:val="1"/>
          <w:w w:val="95"/>
        </w:rPr>
        <w:t>бюджетов</w:t>
      </w:r>
      <w:r>
        <w:rPr>
          <w:color w:val="231F20"/>
          <w:w w:val="95"/>
        </w:rPr>
        <w:t>,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чтоб</w:t>
      </w:r>
      <w:r>
        <w:rPr>
          <w:color w:val="231F20"/>
          <w:w w:val="95"/>
        </w:rPr>
        <w:t>ы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преодолет</w:t>
      </w:r>
      <w:r>
        <w:rPr>
          <w:color w:val="231F20"/>
          <w:w w:val="95"/>
        </w:rPr>
        <w:t>ь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сложившийс</w:t>
      </w:r>
      <w:r>
        <w:rPr>
          <w:color w:val="231F20"/>
          <w:w w:val="95"/>
        </w:rPr>
        <w:t>я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избыточный</w:t>
      </w:r>
      <w:r>
        <w:rPr>
          <w:color w:val="231F20"/>
          <w:spacing w:val="1"/>
          <w:w w:val="96"/>
        </w:rPr>
        <w:t> </w:t>
      </w:r>
      <w:r>
        <w:rPr>
          <w:color w:val="231F20"/>
          <w:w w:val="90"/>
        </w:rPr>
        <w:t>бюджетный</w:t>
      </w:r>
      <w:r>
        <w:rPr>
          <w:color w:val="231F20"/>
          <w:spacing w:val="-38"/>
          <w:w w:val="90"/>
        </w:rPr>
        <w:t> </w:t>
      </w:r>
      <w:r>
        <w:rPr>
          <w:color w:val="231F20"/>
          <w:w w:val="90"/>
        </w:rPr>
        <w:t>централизм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803" w:right="116" w:hanging="341"/>
        <w:jc w:val="left"/>
      </w:pPr>
      <w:r>
        <w:rPr>
          <w:color w:val="231F20"/>
          <w:w w:val="85"/>
        </w:rPr>
        <w:t>Г</w:t>
      </w:r>
      <w:r>
        <w:rPr>
          <w:color w:val="231F20"/>
          <w:w w:val="85"/>
        </w:rPr>
        <w:t>�</w:t>
      </w:r>
      <w:r>
        <w:rPr>
          <w:color w:val="231F20"/>
          <w:spacing w:val="23"/>
          <w:w w:val="85"/>
        </w:rPr>
        <w:t> </w:t>
      </w:r>
      <w:r>
        <w:rPr>
          <w:color w:val="231F20"/>
          <w:w w:val="90"/>
        </w:rPr>
        <w:t>Обеспечить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действенный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контроль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ограничение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вывоза</w:t>
      </w:r>
      <w:r>
        <w:rPr>
          <w:color w:val="231F20"/>
          <w:w w:val="92"/>
        </w:rPr>
        <w:t> </w:t>
      </w:r>
      <w:r>
        <w:rPr>
          <w:color w:val="231F20"/>
          <w:w w:val="90"/>
        </w:rPr>
        <w:t>капитала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заграницу,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отделяя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его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от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оплаты</w:t>
      </w:r>
      <w:r>
        <w:rPr>
          <w:color w:val="231F20"/>
          <w:spacing w:val="14"/>
          <w:w w:val="90"/>
        </w:rPr>
        <w:t> </w:t>
      </w:r>
      <w:r>
        <w:rPr>
          <w:color w:val="231F20"/>
          <w:w w:val="90"/>
        </w:rPr>
        <w:t>импорта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809" w:right="114" w:hanging="346"/>
        <w:jc w:val="both"/>
      </w:pPr>
      <w:r>
        <w:rPr>
          <w:color w:val="231F20"/>
          <w:w w:val="85"/>
        </w:rPr>
        <w:t>Д</w:t>
      </w:r>
      <w:r>
        <w:rPr>
          <w:color w:val="231F20"/>
          <w:w w:val="85"/>
        </w:rPr>
        <w:t>�</w:t>
      </w:r>
      <w:r>
        <w:rPr>
          <w:color w:val="231F20"/>
          <w:spacing w:val="-25"/>
          <w:w w:val="85"/>
        </w:rPr>
        <w:t> </w:t>
      </w:r>
      <w:r>
        <w:rPr>
          <w:color w:val="231F20"/>
          <w:spacing w:val="1"/>
          <w:w w:val="95"/>
        </w:rPr>
        <w:t>Доход</w:t>
      </w:r>
      <w:r>
        <w:rPr>
          <w:color w:val="231F20"/>
          <w:w w:val="95"/>
        </w:rPr>
        <w:t>ы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1"/>
          <w:w w:val="95"/>
        </w:rPr>
        <w:t>банкиро</w:t>
      </w:r>
      <w:r>
        <w:rPr>
          <w:color w:val="231F20"/>
          <w:w w:val="95"/>
        </w:rPr>
        <w:t>в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1"/>
          <w:w w:val="95"/>
        </w:rPr>
        <w:t>должн</w:t>
      </w:r>
      <w:r>
        <w:rPr>
          <w:color w:val="231F20"/>
          <w:w w:val="95"/>
        </w:rPr>
        <w:t>ы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1"/>
          <w:w w:val="95"/>
        </w:rPr>
        <w:t>быт</w:t>
      </w:r>
      <w:r>
        <w:rPr>
          <w:color w:val="231F20"/>
          <w:w w:val="95"/>
        </w:rPr>
        <w:t>ь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1"/>
          <w:w w:val="95"/>
        </w:rPr>
        <w:t>сче</w:t>
      </w:r>
      <w:r>
        <w:rPr>
          <w:color w:val="231F20"/>
          <w:w w:val="95"/>
        </w:rPr>
        <w:t>т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1"/>
          <w:w w:val="95"/>
        </w:rPr>
        <w:t>реализаци</w:t>
      </w:r>
      <w:r>
        <w:rPr>
          <w:color w:val="231F20"/>
          <w:w w:val="95"/>
        </w:rPr>
        <w:t>и</w:t>
      </w:r>
      <w:r>
        <w:rPr>
          <w:color w:val="231F20"/>
          <w:spacing w:val="-8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про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изводственных</w:t>
      </w:r>
      <w:r>
        <w:rPr>
          <w:rFonts w:ascii="Times New Roman" w:hAnsi="Times New Roman" w:cs="Times New Roman" w:eastAsia="Times New Roman"/>
          <w:i/>
          <w:color w:val="231F20"/>
          <w:spacing w:val="30"/>
          <w:w w:val="95"/>
        </w:rPr>
        <w:t> </w:t>
      </w:r>
      <w:r>
        <w:rPr>
          <w:color w:val="231F20"/>
          <w:w w:val="95"/>
        </w:rPr>
        <w:t>проектов,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а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доходы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за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счет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спекулятивных</w:t>
      </w:r>
      <w:r>
        <w:rPr>
          <w:color w:val="231F20"/>
          <w:w w:val="98"/>
        </w:rPr>
        <w:t> </w:t>
      </w:r>
      <w:r>
        <w:rPr>
          <w:color w:val="231F20"/>
          <w:spacing w:val="1"/>
          <w:w w:val="95"/>
        </w:rPr>
        <w:t>операци</w:t>
      </w:r>
      <w:r>
        <w:rPr>
          <w:color w:val="231F20"/>
          <w:w w:val="95"/>
        </w:rPr>
        <w:t>й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следуе</w:t>
      </w:r>
      <w:r>
        <w:rPr>
          <w:color w:val="231F20"/>
          <w:w w:val="95"/>
        </w:rPr>
        <w:t>т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облагат</w:t>
      </w:r>
      <w:r>
        <w:rPr>
          <w:color w:val="231F20"/>
          <w:w w:val="95"/>
        </w:rPr>
        <w:t>ь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сверхвысоким</w:t>
      </w:r>
      <w:r>
        <w:rPr>
          <w:color w:val="231F20"/>
          <w:w w:val="95"/>
        </w:rPr>
        <w:t>и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налоговыми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0"/>
        </w:rPr>
        <w:t>ставками</w:t>
      </w:r>
      <w:r>
        <w:rPr>
          <w:color w:val="231F20"/>
          <w:spacing w:val="-32"/>
          <w:w w:val="90"/>
        </w:rPr>
        <w:t> </w:t>
      </w:r>
      <w:r>
        <w:rPr>
          <w:color w:val="231F20"/>
          <w:w w:val="90"/>
        </w:rPr>
        <w:t>(до</w:t>
      </w:r>
      <w:r>
        <w:rPr>
          <w:color w:val="231F20"/>
          <w:spacing w:val="-32"/>
          <w:w w:val="90"/>
        </w:rPr>
        <w:t> </w:t>
      </w:r>
      <w:r>
        <w:rPr>
          <w:color w:val="231F20"/>
          <w:w w:val="90"/>
        </w:rPr>
        <w:t>90%)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Heading5"/>
        <w:numPr>
          <w:ilvl w:val="0"/>
          <w:numId w:val="13"/>
        </w:numPr>
        <w:tabs>
          <w:tab w:pos="1119" w:val="left" w:leader="none"/>
        </w:tabs>
        <w:spacing w:line="247" w:lineRule="auto" w:before="24"/>
        <w:ind w:left="463" w:right="117" w:firstLine="283"/>
        <w:jc w:val="both"/>
        <w:rPr>
          <w:b w:val="0"/>
          <w:bCs w:val="0"/>
          <w:i w:val="0"/>
        </w:rPr>
      </w:pPr>
      <w:r>
        <w:rPr>
          <w:i/>
          <w:color w:val="231F20"/>
          <w:spacing w:val="1"/>
          <w:w w:val="95"/>
        </w:rPr>
        <w:t>Разработат</w:t>
      </w:r>
      <w:r>
        <w:rPr>
          <w:i/>
          <w:color w:val="231F20"/>
          <w:w w:val="95"/>
        </w:rPr>
        <w:t>ь</w:t>
      </w:r>
      <w:r>
        <w:rPr>
          <w:i/>
          <w:color w:val="231F20"/>
          <w:spacing w:val="44"/>
          <w:w w:val="95"/>
        </w:rPr>
        <w:t> </w:t>
      </w:r>
      <w:r>
        <w:rPr>
          <w:i/>
          <w:color w:val="231F20"/>
          <w:spacing w:val="1"/>
          <w:w w:val="95"/>
        </w:rPr>
        <w:t>программ</w:t>
      </w:r>
      <w:r>
        <w:rPr>
          <w:i/>
          <w:color w:val="231F20"/>
          <w:w w:val="95"/>
        </w:rPr>
        <w:t>у</w:t>
      </w:r>
      <w:r>
        <w:rPr>
          <w:i/>
          <w:color w:val="231F20"/>
          <w:spacing w:val="45"/>
          <w:w w:val="95"/>
        </w:rPr>
        <w:t> </w:t>
      </w:r>
      <w:r>
        <w:rPr>
          <w:i/>
          <w:color w:val="231F20"/>
          <w:spacing w:val="2"/>
          <w:w w:val="95"/>
        </w:rPr>
        <w:t>поддержк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45"/>
          <w:w w:val="95"/>
        </w:rPr>
        <w:t> </w:t>
      </w:r>
      <w:r>
        <w:rPr>
          <w:i/>
          <w:color w:val="231F20"/>
          <w:spacing w:val="2"/>
          <w:w w:val="95"/>
        </w:rPr>
        <w:t>жилищно-комм</w:t>
      </w:r>
      <w:r>
        <w:rPr>
          <w:i/>
          <w:color w:val="231F20"/>
          <w:spacing w:val="6"/>
          <w:w w:val="95"/>
        </w:rPr>
        <w:t>у</w:t>
      </w:r>
      <w:r>
        <w:rPr>
          <w:i/>
          <w:color w:val="231F20"/>
          <w:w w:val="95"/>
        </w:rPr>
        <w:t>-</w:t>
      </w:r>
      <w:r>
        <w:rPr>
          <w:i/>
          <w:color w:val="231F20"/>
          <w:w w:val="126"/>
        </w:rPr>
        <w:t> </w:t>
      </w:r>
      <w:r>
        <w:rPr>
          <w:i/>
          <w:color w:val="231F20"/>
          <w:w w:val="95"/>
        </w:rPr>
        <w:t>нального</w:t>
      </w:r>
      <w:r>
        <w:rPr>
          <w:i/>
          <w:color w:val="231F20"/>
          <w:spacing w:val="20"/>
          <w:w w:val="95"/>
        </w:rPr>
        <w:t> </w:t>
      </w:r>
      <w:r>
        <w:rPr>
          <w:i/>
          <w:color w:val="231F20"/>
          <w:w w:val="95"/>
        </w:rPr>
        <w:t>хозяйства.</w:t>
      </w:r>
      <w:r>
        <w:rPr>
          <w:b w:val="0"/>
          <w:bCs w:val="0"/>
          <w:i w:val="0"/>
          <w:color w:val="000000"/>
          <w:w w:val="100"/>
        </w:rPr>
      </w:r>
    </w:p>
    <w:p>
      <w:pPr>
        <w:pStyle w:val="BodyText"/>
        <w:spacing w:line="329" w:lineRule="exact"/>
        <w:ind w:left="747" w:right="0"/>
        <w:jc w:val="left"/>
      </w:pPr>
      <w:r>
        <w:rPr>
          <w:color w:val="231F20"/>
          <w:spacing w:val="7"/>
          <w:w w:val="95"/>
        </w:rPr>
        <w:t>Началс</w:t>
      </w:r>
      <w:r>
        <w:rPr>
          <w:color w:val="231F20"/>
          <w:w w:val="95"/>
        </w:rPr>
        <w:t>я</w:t>
      </w:r>
      <w:r>
        <w:rPr>
          <w:color w:val="231F20"/>
          <w:spacing w:val="79"/>
          <w:w w:val="95"/>
        </w:rPr>
        <w:t> </w:t>
      </w:r>
      <w:r>
        <w:rPr>
          <w:color w:val="231F20"/>
          <w:spacing w:val="8"/>
          <w:w w:val="95"/>
        </w:rPr>
        <w:t>ва</w:t>
      </w:r>
      <w:r>
        <w:rPr>
          <w:color w:val="231F20"/>
          <w:w w:val="95"/>
        </w:rPr>
        <w:t>л</w:t>
      </w:r>
      <w:r>
        <w:rPr>
          <w:color w:val="231F20"/>
          <w:spacing w:val="80"/>
          <w:w w:val="95"/>
        </w:rPr>
        <w:t> </w:t>
      </w:r>
      <w:r>
        <w:rPr>
          <w:color w:val="231F20"/>
          <w:spacing w:val="7"/>
          <w:w w:val="95"/>
        </w:rPr>
        <w:t>катастрофическог</w:t>
      </w:r>
      <w:r>
        <w:rPr>
          <w:color w:val="231F20"/>
          <w:w w:val="95"/>
        </w:rPr>
        <w:t>о</w:t>
      </w:r>
      <w:r>
        <w:rPr>
          <w:color w:val="231F20"/>
          <w:spacing w:val="80"/>
          <w:w w:val="95"/>
        </w:rPr>
        <w:t> </w:t>
      </w:r>
      <w:r>
        <w:rPr>
          <w:color w:val="231F20"/>
          <w:spacing w:val="8"/>
          <w:w w:val="95"/>
        </w:rPr>
        <w:t>рост</w:t>
      </w:r>
      <w:r>
        <w:rPr>
          <w:color w:val="231F20"/>
          <w:w w:val="95"/>
        </w:rPr>
        <w:t>а</w:t>
      </w:r>
      <w:r>
        <w:rPr>
          <w:color w:val="231F20"/>
          <w:spacing w:val="80"/>
          <w:w w:val="95"/>
        </w:rPr>
        <w:t> </w:t>
      </w:r>
      <w:r>
        <w:rPr>
          <w:color w:val="231F20"/>
          <w:spacing w:val="8"/>
          <w:w w:val="95"/>
        </w:rPr>
        <w:t>числ</w:t>
      </w:r>
      <w:r>
        <w:rPr>
          <w:color w:val="231F20"/>
          <w:w w:val="95"/>
        </w:rPr>
        <w:t>а</w:t>
      </w:r>
      <w:r>
        <w:rPr>
          <w:color w:val="231F20"/>
          <w:spacing w:val="80"/>
          <w:w w:val="95"/>
        </w:rPr>
        <w:t> </w:t>
      </w:r>
      <w:r>
        <w:rPr>
          <w:color w:val="231F20"/>
          <w:spacing w:val="8"/>
          <w:w w:val="95"/>
        </w:rPr>
        <w:t>аварий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3"/>
          <w:w w:val="95"/>
        </w:rPr>
        <w:t>и</w:t>
      </w:r>
      <w:r>
        <w:rPr>
          <w:color w:val="231F20"/>
          <w:spacing w:val="5"/>
          <w:w w:val="95"/>
        </w:rPr>
        <w:t>з</w:t>
      </w:r>
      <w:r>
        <w:rPr>
          <w:color w:val="231F20"/>
          <w:spacing w:val="3"/>
          <w:w w:val="95"/>
        </w:rPr>
        <w:t>-</w:t>
      </w:r>
      <w:r>
        <w:rPr>
          <w:color w:val="231F20"/>
          <w:spacing w:val="4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4"/>
          <w:w w:val="95"/>
        </w:rPr>
        <w:t>в</w:t>
      </w:r>
      <w:r>
        <w:rPr>
          <w:color w:val="231F20"/>
          <w:spacing w:val="4"/>
          <w:w w:val="95"/>
        </w:rPr>
        <w:t>з</w:t>
      </w:r>
      <w:r>
        <w:rPr>
          <w:color w:val="231F20"/>
          <w:spacing w:val="4"/>
          <w:w w:val="95"/>
        </w:rPr>
        <w:t>р</w:t>
      </w:r>
      <w:r>
        <w:rPr>
          <w:color w:val="231F20"/>
          <w:spacing w:val="3"/>
          <w:w w:val="95"/>
        </w:rPr>
        <w:t>ы</w:t>
      </w:r>
      <w:r>
        <w:rPr>
          <w:color w:val="231F20"/>
          <w:spacing w:val="4"/>
          <w:w w:val="95"/>
        </w:rPr>
        <w:t>в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3"/>
          <w:w w:val="95"/>
        </w:rPr>
        <w:t>г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4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4"/>
          <w:w w:val="95"/>
        </w:rPr>
        <w:t>з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3"/>
          <w:w w:val="95"/>
        </w:rPr>
        <w:t>т</w:t>
      </w:r>
      <w:r>
        <w:rPr>
          <w:color w:val="231F20"/>
          <w:spacing w:val="4"/>
          <w:w w:val="95"/>
        </w:rPr>
        <w:t>о</w:t>
      </w:r>
      <w:r>
        <w:rPr>
          <w:color w:val="231F20"/>
          <w:spacing w:val="3"/>
          <w:w w:val="95"/>
        </w:rPr>
        <w:t>п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3"/>
          <w:w w:val="95"/>
        </w:rPr>
        <w:t>й</w:t>
      </w:r>
      <w:r>
        <w:rPr>
          <w:color w:val="231F20"/>
          <w:w w:val="95"/>
        </w:rPr>
        <w:t>,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8"/>
          <w:w w:val="95"/>
        </w:rPr>
        <w:t>з</w:t>
      </w:r>
      <w:r>
        <w:rPr>
          <w:color w:val="231F20"/>
          <w:spacing w:val="3"/>
          <w:w w:val="95"/>
        </w:rPr>
        <w:t>-</w:t>
      </w:r>
      <w:r>
        <w:rPr>
          <w:color w:val="231F20"/>
          <w:spacing w:val="4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4"/>
          <w:w w:val="95"/>
        </w:rPr>
        <w:t>о</w:t>
      </w:r>
      <w:r>
        <w:rPr>
          <w:color w:val="231F20"/>
          <w:spacing w:val="3"/>
          <w:w w:val="95"/>
        </w:rPr>
        <w:t>т</w:t>
      </w:r>
      <w:r>
        <w:rPr>
          <w:color w:val="231F20"/>
          <w:spacing w:val="3"/>
          <w:w w:val="95"/>
        </w:rPr>
        <w:t>к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4"/>
          <w:w w:val="95"/>
        </w:rPr>
        <w:t>ю</w:t>
      </w:r>
      <w:r>
        <w:rPr>
          <w:color w:val="231F20"/>
          <w:spacing w:val="4"/>
          <w:w w:val="95"/>
        </w:rPr>
        <w:t>ч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3"/>
          <w:w w:val="95"/>
        </w:rPr>
        <w:t>т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3"/>
          <w:w w:val="95"/>
        </w:rPr>
        <w:t>п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7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5"/>
          <w:w w:val="95"/>
        </w:rPr>
        <w:t>снабжения</w:t>
      </w:r>
      <w:r>
        <w:rPr>
          <w:color w:val="231F20"/>
          <w:w w:val="95"/>
        </w:rPr>
        <w:t>,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6"/>
          <w:w w:val="95"/>
        </w:rPr>
        <w:t>вод</w:t>
      </w:r>
      <w:r>
        <w:rPr>
          <w:color w:val="231F20"/>
          <w:w w:val="95"/>
        </w:rPr>
        <w:t>ы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6"/>
          <w:w w:val="95"/>
        </w:rPr>
        <w:t>электричества</w:t>
      </w:r>
      <w:r>
        <w:rPr>
          <w:color w:val="231F20"/>
          <w:w w:val="95"/>
        </w:rPr>
        <w:t>�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5"/>
          <w:w w:val="95"/>
        </w:rPr>
        <w:t>Эт</w:t>
      </w:r>
      <w:r>
        <w:rPr>
          <w:color w:val="231F20"/>
          <w:w w:val="95"/>
        </w:rPr>
        <w:t>и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6"/>
          <w:w w:val="95"/>
        </w:rPr>
        <w:t>авари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6"/>
          <w:w w:val="95"/>
        </w:rPr>
        <w:t>буду</w:t>
      </w:r>
      <w:r>
        <w:rPr>
          <w:color w:val="231F20"/>
          <w:w w:val="95"/>
        </w:rPr>
        <w:t>т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6"/>
          <w:w w:val="95"/>
        </w:rPr>
        <w:t>уч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5"/>
          <w:w w:val="95"/>
        </w:rPr>
        <w:t>щаться</w:t>
      </w:r>
      <w:r>
        <w:rPr>
          <w:color w:val="231F20"/>
          <w:w w:val="95"/>
        </w:rPr>
        <w:t>�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5"/>
          <w:w w:val="95"/>
        </w:rPr>
        <w:t>Приче</w:t>
      </w:r>
      <w:r>
        <w:rPr>
          <w:color w:val="231F20"/>
          <w:w w:val="95"/>
        </w:rPr>
        <w:t>м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5"/>
          <w:w w:val="95"/>
        </w:rPr>
        <w:t>из</w:t>
      </w:r>
      <w:r>
        <w:rPr>
          <w:color w:val="231F20"/>
          <w:spacing w:val="5"/>
          <w:w w:val="95"/>
        </w:rPr>
        <w:t>-</w:t>
      </w:r>
      <w:r>
        <w:rPr>
          <w:color w:val="231F20"/>
          <w:spacing w:val="6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5"/>
          <w:w w:val="95"/>
        </w:rPr>
        <w:t>потеплени</w:t>
      </w:r>
      <w:r>
        <w:rPr>
          <w:color w:val="231F20"/>
          <w:w w:val="95"/>
        </w:rPr>
        <w:t>я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5"/>
          <w:w w:val="95"/>
        </w:rPr>
        <w:t>климат</w:t>
      </w:r>
      <w:r>
        <w:rPr>
          <w:color w:val="231F20"/>
          <w:w w:val="95"/>
        </w:rPr>
        <w:t>а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6"/>
          <w:w w:val="95"/>
        </w:rPr>
        <w:t>дополнител</w:t>
      </w:r>
      <w:r>
        <w:rPr>
          <w:color w:val="231F20"/>
          <w:spacing w:val="1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7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7"/>
          <w:w w:val="95"/>
        </w:rPr>
        <w:t>буду</w:t>
      </w:r>
      <w:r>
        <w:rPr>
          <w:color w:val="231F20"/>
          <w:w w:val="95"/>
        </w:rPr>
        <w:t>т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7"/>
          <w:w w:val="95"/>
        </w:rPr>
        <w:t>учащатьс</w:t>
      </w:r>
      <w:r>
        <w:rPr>
          <w:color w:val="231F20"/>
          <w:w w:val="95"/>
        </w:rPr>
        <w:t>я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7"/>
          <w:w w:val="95"/>
        </w:rPr>
        <w:t>лесны</w:t>
      </w:r>
      <w:r>
        <w:rPr>
          <w:color w:val="231F20"/>
          <w:w w:val="95"/>
        </w:rPr>
        <w:t>е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7"/>
          <w:w w:val="95"/>
        </w:rPr>
        <w:t>пожар</w:t>
      </w:r>
      <w:r>
        <w:rPr>
          <w:color w:val="231F20"/>
          <w:w w:val="95"/>
        </w:rPr>
        <w:t>ы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6"/>
          <w:w w:val="95"/>
        </w:rPr>
        <w:t>катастрофические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4"/>
          <w:w w:val="85"/>
        </w:rPr>
        <w:t>наводнения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747" w:right="0"/>
        <w:jc w:val="left"/>
      </w:pPr>
      <w:r>
        <w:rPr>
          <w:color w:val="231F20"/>
          <w:spacing w:val="-2"/>
          <w:w w:val="95"/>
        </w:rPr>
        <w:t>Нынешни</w:t>
      </w:r>
      <w:r>
        <w:rPr>
          <w:color w:val="231F20"/>
          <w:w w:val="95"/>
        </w:rPr>
        <w:t>й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губернаторски</w:t>
      </w:r>
      <w:r>
        <w:rPr>
          <w:color w:val="231F20"/>
          <w:w w:val="95"/>
        </w:rPr>
        <w:t>й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корпу</w:t>
      </w:r>
      <w:r>
        <w:rPr>
          <w:color w:val="231F20"/>
          <w:w w:val="95"/>
        </w:rPr>
        <w:t>с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подготовле</w:t>
      </w:r>
      <w:r>
        <w:rPr>
          <w:color w:val="231F20"/>
          <w:w w:val="95"/>
        </w:rPr>
        <w:t>н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2"/>
          <w:w w:val="95"/>
        </w:rPr>
        <w:t>тому,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5"/>
        </w:rPr>
        <w:t>чтобы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обеспечить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безопасность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проживания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народа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сво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85"/>
        </w:rPr>
        <w:t>их</w:t>
      </w:r>
      <w:r>
        <w:rPr>
          <w:color w:val="231F20"/>
          <w:spacing w:val="19"/>
          <w:w w:val="85"/>
        </w:rPr>
        <w:t> </w:t>
      </w:r>
      <w:r>
        <w:rPr>
          <w:color w:val="231F20"/>
          <w:w w:val="85"/>
        </w:rPr>
        <w:t>территориях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Heading5"/>
        <w:numPr>
          <w:ilvl w:val="0"/>
          <w:numId w:val="13"/>
        </w:numPr>
        <w:tabs>
          <w:tab w:pos="1158" w:val="left" w:leader="none"/>
        </w:tabs>
        <w:spacing w:line="247" w:lineRule="auto" w:before="3"/>
        <w:ind w:left="463" w:right="109" w:firstLine="283"/>
        <w:jc w:val="both"/>
        <w:rPr>
          <w:b w:val="0"/>
          <w:bCs w:val="0"/>
          <w:i w:val="0"/>
        </w:rPr>
      </w:pPr>
      <w:r>
        <w:rPr>
          <w:i/>
          <w:color w:val="231F20"/>
          <w:spacing w:val="3"/>
          <w:w w:val="95"/>
        </w:rPr>
        <w:t>П</w:t>
      </w:r>
      <w:r>
        <w:rPr>
          <w:i/>
          <w:color w:val="231F20"/>
          <w:spacing w:val="3"/>
          <w:w w:val="95"/>
        </w:rPr>
        <w:t>ересмотрет</w:t>
      </w:r>
      <w:r>
        <w:rPr>
          <w:i/>
          <w:color w:val="231F20"/>
          <w:w w:val="95"/>
        </w:rPr>
        <w:t>ь</w:t>
      </w:r>
      <w:r>
        <w:rPr>
          <w:i/>
          <w:color w:val="231F20"/>
          <w:spacing w:val="63"/>
          <w:w w:val="95"/>
        </w:rPr>
        <w:t> </w:t>
      </w:r>
      <w:r>
        <w:rPr>
          <w:i/>
          <w:color w:val="231F20"/>
          <w:spacing w:val="4"/>
          <w:w w:val="95"/>
        </w:rPr>
        <w:t>цел</w:t>
      </w:r>
      <w:r>
        <w:rPr>
          <w:i/>
          <w:color w:val="231F20"/>
          <w:w w:val="95"/>
        </w:rPr>
        <w:t>и</w:t>
      </w:r>
      <w:r>
        <w:rPr>
          <w:i/>
          <w:color w:val="231F20"/>
          <w:w w:val="95"/>
        </w:rPr>
        <w:t> </w:t>
      </w:r>
      <w:r>
        <w:rPr>
          <w:i/>
          <w:color w:val="231F20"/>
          <w:spacing w:val="63"/>
          <w:w w:val="95"/>
        </w:rPr>
        <w:t> </w:t>
      </w:r>
      <w:r>
        <w:rPr>
          <w:i/>
          <w:color w:val="231F20"/>
          <w:spacing w:val="4"/>
          <w:w w:val="95"/>
        </w:rPr>
        <w:t>нацио</w:t>
      </w:r>
      <w:r>
        <w:rPr>
          <w:i/>
          <w:color w:val="231F20"/>
          <w:spacing w:val="4"/>
          <w:w w:val="95"/>
        </w:rPr>
        <w:t>нальног</w:t>
      </w:r>
      <w:r>
        <w:rPr>
          <w:i/>
          <w:color w:val="231F20"/>
          <w:w w:val="95"/>
        </w:rPr>
        <w:t>о</w:t>
      </w:r>
      <w:r>
        <w:rPr>
          <w:i/>
          <w:color w:val="231F20"/>
          <w:w w:val="95"/>
        </w:rPr>
        <w:t> </w:t>
      </w:r>
      <w:r>
        <w:rPr>
          <w:i/>
          <w:color w:val="231F20"/>
          <w:spacing w:val="63"/>
          <w:w w:val="95"/>
        </w:rPr>
        <w:t> </w:t>
      </w:r>
      <w:r>
        <w:rPr>
          <w:i/>
          <w:color w:val="231F20"/>
          <w:spacing w:val="4"/>
          <w:w w:val="95"/>
        </w:rPr>
        <w:t>п</w:t>
      </w:r>
      <w:r>
        <w:rPr>
          <w:i/>
          <w:color w:val="231F20"/>
          <w:spacing w:val="3"/>
          <w:w w:val="95"/>
        </w:rPr>
        <w:t>роект</w:t>
      </w:r>
      <w:r>
        <w:rPr>
          <w:i/>
          <w:color w:val="231F20"/>
          <w:w w:val="95"/>
        </w:rPr>
        <w:t>а</w:t>
      </w:r>
      <w:r>
        <w:rPr>
          <w:i/>
          <w:color w:val="231F20"/>
          <w:w w:val="95"/>
        </w:rPr>
        <w:t> </w:t>
      </w:r>
      <w:r>
        <w:rPr>
          <w:i/>
          <w:color w:val="231F20"/>
          <w:spacing w:val="61"/>
          <w:w w:val="95"/>
        </w:rPr>
        <w:t> </w:t>
      </w:r>
      <w:r>
        <w:rPr>
          <w:i/>
          <w:color w:val="231F20"/>
          <w:spacing w:val="3"/>
          <w:w w:val="95"/>
        </w:rPr>
        <w:t>«Ма</w:t>
      </w:r>
      <w:r>
        <w:rPr>
          <w:i/>
          <w:color w:val="231F20"/>
          <w:spacing w:val="4"/>
          <w:w w:val="95"/>
        </w:rPr>
        <w:t>лое</w:t>
      </w:r>
      <w:r>
        <w:rPr>
          <w:i/>
          <w:color w:val="231F20"/>
          <w:spacing w:val="4"/>
          <w:w w:val="93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19"/>
          <w:w w:val="95"/>
        </w:rPr>
        <w:t> </w:t>
      </w:r>
      <w:r>
        <w:rPr>
          <w:i/>
          <w:color w:val="231F20"/>
          <w:w w:val="95"/>
        </w:rPr>
        <w:t>среднее</w:t>
      </w:r>
      <w:r>
        <w:rPr>
          <w:i/>
          <w:color w:val="231F20"/>
          <w:spacing w:val="19"/>
          <w:w w:val="95"/>
        </w:rPr>
        <w:t> </w:t>
      </w:r>
      <w:r>
        <w:rPr>
          <w:i/>
          <w:color w:val="231F20"/>
          <w:w w:val="95"/>
        </w:rPr>
        <w:t>предпринимательство</w:t>
      </w:r>
      <w:r>
        <w:rPr>
          <w:i/>
          <w:color w:val="231F20"/>
          <w:spacing w:val="19"/>
          <w:w w:val="95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20"/>
          <w:w w:val="95"/>
        </w:rPr>
        <w:t> </w:t>
      </w:r>
      <w:r>
        <w:rPr>
          <w:i/>
          <w:color w:val="231F20"/>
          <w:w w:val="95"/>
        </w:rPr>
        <w:t>поддержка</w:t>
      </w:r>
      <w:r>
        <w:rPr>
          <w:i/>
          <w:color w:val="231F20"/>
          <w:spacing w:val="19"/>
          <w:w w:val="95"/>
        </w:rPr>
        <w:t> </w:t>
      </w:r>
      <w:r>
        <w:rPr>
          <w:i/>
          <w:color w:val="231F20"/>
          <w:w w:val="95"/>
        </w:rPr>
        <w:t>индивидуальной</w:t>
      </w:r>
      <w:r>
        <w:rPr>
          <w:i/>
          <w:color w:val="231F20"/>
          <w:w w:val="93"/>
        </w:rPr>
        <w:t> </w:t>
      </w:r>
      <w:r>
        <w:rPr>
          <w:i/>
          <w:color w:val="231F20"/>
          <w:w w:val="95"/>
        </w:rPr>
        <w:t>предпринимательской</w:t>
      </w:r>
      <w:r>
        <w:rPr>
          <w:i/>
          <w:color w:val="231F20"/>
          <w:spacing w:val="-14"/>
          <w:w w:val="95"/>
        </w:rPr>
        <w:t> </w:t>
      </w:r>
      <w:r>
        <w:rPr>
          <w:i/>
          <w:color w:val="231F20"/>
          <w:w w:val="95"/>
        </w:rPr>
        <w:t>инициативы».</w:t>
      </w:r>
      <w:r>
        <w:rPr>
          <w:b w:val="0"/>
          <w:bCs w:val="0"/>
          <w:i w:val="0"/>
          <w:color w:val="000000"/>
          <w:w w:val="100"/>
        </w:rPr>
      </w:r>
    </w:p>
    <w:p>
      <w:pPr>
        <w:pStyle w:val="BodyText"/>
        <w:spacing w:line="329" w:lineRule="exact"/>
        <w:ind w:left="747" w:right="0"/>
        <w:jc w:val="left"/>
      </w:pPr>
      <w:r>
        <w:rPr>
          <w:color w:val="231F20"/>
          <w:w w:val="95"/>
        </w:rPr>
        <w:t>Вкла</w:t>
      </w:r>
      <w:r>
        <w:rPr>
          <w:color w:val="231F20"/>
          <w:w w:val="95"/>
        </w:rPr>
        <w:t>д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эти</w:t>
      </w:r>
      <w:r>
        <w:rPr>
          <w:color w:val="231F20"/>
          <w:w w:val="95"/>
        </w:rPr>
        <w:t>х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производительны</w:t>
      </w:r>
      <w:r>
        <w:rPr>
          <w:color w:val="231F20"/>
          <w:w w:val="95"/>
        </w:rPr>
        <w:t>х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си</w:t>
      </w:r>
      <w:r>
        <w:rPr>
          <w:color w:val="231F20"/>
          <w:w w:val="95"/>
        </w:rPr>
        <w:t>л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долже</w:t>
      </w:r>
      <w:r>
        <w:rPr>
          <w:color w:val="231F20"/>
          <w:w w:val="95"/>
        </w:rPr>
        <w:t>н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выраст</w:t>
      </w:r>
      <w:r>
        <w:rPr>
          <w:color w:val="231F20"/>
          <w:w w:val="95"/>
        </w:rPr>
        <w:t>и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20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5"/>
        </w:rPr>
        <w:t>до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40–50%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ВВП,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как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развитых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развивающихся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747" w:right="0"/>
        <w:jc w:val="left"/>
      </w:pPr>
      <w:r>
        <w:rPr>
          <w:color w:val="231F20"/>
          <w:spacing w:val="-1"/>
          <w:w w:val="95"/>
        </w:rPr>
        <w:t>С</w:t>
      </w:r>
      <w:r>
        <w:rPr>
          <w:color w:val="231F20"/>
          <w:w w:val="95"/>
        </w:rPr>
        <w:t>л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2"/>
          <w:w w:val="95"/>
        </w:rPr>
        <w:t>д</w:t>
      </w:r>
      <w:r>
        <w:rPr>
          <w:color w:val="231F20"/>
          <w:w w:val="95"/>
        </w:rPr>
        <w:t>у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п</w:t>
      </w:r>
      <w:r>
        <w:rPr>
          <w:color w:val="231F20"/>
          <w:spacing w:val="-2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л</w:t>
      </w:r>
      <w:r>
        <w:rPr>
          <w:color w:val="231F20"/>
          <w:spacing w:val="-1"/>
          <w:w w:val="95"/>
        </w:rPr>
        <w:t>л</w:t>
      </w:r>
      <w:r>
        <w:rPr>
          <w:color w:val="231F20"/>
          <w:w w:val="95"/>
        </w:rPr>
        <w:t>ю</w:t>
      </w:r>
      <w:r>
        <w:rPr>
          <w:color w:val="231F20"/>
          <w:spacing w:val="-1"/>
          <w:w w:val="95"/>
        </w:rPr>
        <w:t>з</w:t>
      </w:r>
      <w:r>
        <w:rPr>
          <w:color w:val="231F20"/>
          <w:w w:val="95"/>
        </w:rPr>
        <w:t>ию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2"/>
          <w:w w:val="95"/>
        </w:rPr>
        <w:t>б</w:t>
      </w:r>
      <w:r>
        <w:rPr>
          <w:color w:val="231F20"/>
          <w:w w:val="95"/>
        </w:rPr>
        <w:t>ы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ч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э</w:t>
      </w:r>
      <w:r>
        <w:rPr>
          <w:color w:val="231F20"/>
          <w:w w:val="95"/>
        </w:rPr>
        <w:t>ф</w:t>
      </w:r>
      <w:r>
        <w:rPr>
          <w:color w:val="231F20"/>
          <w:spacing w:val="-1"/>
          <w:w w:val="95"/>
        </w:rPr>
        <w:t>ф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к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в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1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spacing w:val="-1"/>
          <w:w w:val="95"/>
        </w:rPr>
        <w:t>национализаци</w:t>
      </w:r>
      <w:r>
        <w:rPr>
          <w:color w:val="231F20"/>
          <w:w w:val="95"/>
        </w:rPr>
        <w:t>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1"/>
          <w:w w:val="95"/>
        </w:rPr>
        <w:t>условия</w:t>
      </w:r>
      <w:r>
        <w:rPr>
          <w:color w:val="231F20"/>
          <w:w w:val="95"/>
        </w:rPr>
        <w:t>х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1"/>
          <w:w w:val="95"/>
        </w:rPr>
        <w:t>сложившейс</w:t>
      </w:r>
      <w:r>
        <w:rPr>
          <w:color w:val="231F20"/>
          <w:w w:val="95"/>
        </w:rPr>
        <w:t>я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-1"/>
          <w:w w:val="95"/>
        </w:rPr>
        <w:t>неэффективности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85"/>
        </w:rPr>
        <w:t>чиновничества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Heading5"/>
        <w:numPr>
          <w:ilvl w:val="0"/>
          <w:numId w:val="13"/>
        </w:numPr>
        <w:tabs>
          <w:tab w:pos="1093" w:val="left" w:leader="none"/>
        </w:tabs>
        <w:spacing w:line="247" w:lineRule="auto" w:before="3"/>
        <w:ind w:left="463" w:right="113" w:firstLine="283"/>
        <w:jc w:val="both"/>
        <w:rPr>
          <w:b w:val="0"/>
          <w:bCs w:val="0"/>
          <w:i w:val="0"/>
        </w:rPr>
      </w:pPr>
      <w:r>
        <w:rPr>
          <w:i/>
          <w:color w:val="231F20"/>
          <w:spacing w:val="3"/>
          <w:w w:val="95"/>
        </w:rPr>
        <w:t>Н</w:t>
      </w:r>
      <w:r>
        <w:rPr>
          <w:i/>
          <w:color w:val="231F20"/>
          <w:spacing w:val="3"/>
          <w:w w:val="95"/>
        </w:rPr>
        <w:t>е</w:t>
      </w:r>
      <w:r>
        <w:rPr>
          <w:i/>
          <w:color w:val="231F20"/>
          <w:spacing w:val="4"/>
          <w:w w:val="95"/>
        </w:rPr>
        <w:t>о</w:t>
      </w:r>
      <w:r>
        <w:rPr>
          <w:i/>
          <w:color w:val="231F20"/>
          <w:spacing w:val="4"/>
          <w:w w:val="95"/>
        </w:rPr>
        <w:t>б</w:t>
      </w:r>
      <w:r>
        <w:rPr>
          <w:i/>
          <w:color w:val="231F20"/>
          <w:spacing w:val="4"/>
          <w:w w:val="95"/>
        </w:rPr>
        <w:t>х</w:t>
      </w:r>
      <w:r>
        <w:rPr>
          <w:i/>
          <w:color w:val="231F20"/>
          <w:spacing w:val="4"/>
          <w:w w:val="95"/>
        </w:rPr>
        <w:t>о</w:t>
      </w:r>
      <w:r>
        <w:rPr>
          <w:i/>
          <w:color w:val="231F20"/>
          <w:spacing w:val="4"/>
          <w:w w:val="95"/>
        </w:rPr>
        <w:t>д</w:t>
      </w:r>
      <w:r>
        <w:rPr>
          <w:i/>
          <w:color w:val="231F20"/>
          <w:spacing w:val="4"/>
          <w:w w:val="95"/>
        </w:rPr>
        <w:t>и</w:t>
      </w:r>
      <w:r>
        <w:rPr>
          <w:i/>
          <w:color w:val="231F20"/>
          <w:spacing w:val="3"/>
          <w:w w:val="95"/>
        </w:rPr>
        <w:t>м</w:t>
      </w:r>
      <w:r>
        <w:rPr>
          <w:i/>
          <w:color w:val="231F20"/>
          <w:w w:val="95"/>
        </w:rPr>
        <w:t>о</w:t>
      </w:r>
      <w:r>
        <w:rPr>
          <w:i/>
          <w:color w:val="231F20"/>
          <w:spacing w:val="54"/>
          <w:w w:val="95"/>
        </w:rPr>
        <w:t> </w:t>
      </w:r>
      <w:r>
        <w:rPr>
          <w:i/>
          <w:color w:val="231F20"/>
          <w:spacing w:val="4"/>
          <w:w w:val="95"/>
        </w:rPr>
        <w:t>н</w:t>
      </w:r>
      <w:r>
        <w:rPr>
          <w:i/>
          <w:color w:val="231F20"/>
          <w:w w:val="95"/>
        </w:rPr>
        <w:t>а</w:t>
      </w:r>
      <w:r>
        <w:rPr>
          <w:i/>
          <w:color w:val="231F20"/>
          <w:spacing w:val="54"/>
          <w:w w:val="95"/>
        </w:rPr>
        <w:t> </w:t>
      </w:r>
      <w:r>
        <w:rPr>
          <w:i/>
          <w:color w:val="231F20"/>
          <w:spacing w:val="3"/>
          <w:w w:val="95"/>
        </w:rPr>
        <w:t>в</w:t>
      </w:r>
      <w:r>
        <w:rPr>
          <w:i/>
          <w:color w:val="231F20"/>
          <w:spacing w:val="4"/>
          <w:w w:val="95"/>
        </w:rPr>
        <w:t>н</w:t>
      </w:r>
      <w:r>
        <w:rPr>
          <w:i/>
          <w:color w:val="231F20"/>
          <w:spacing w:val="3"/>
          <w:w w:val="95"/>
        </w:rPr>
        <w:t>у</w:t>
      </w:r>
      <w:r>
        <w:rPr>
          <w:i/>
          <w:color w:val="231F20"/>
          <w:spacing w:val="3"/>
          <w:w w:val="95"/>
        </w:rPr>
        <w:t>т</w:t>
      </w:r>
      <w:r>
        <w:rPr>
          <w:i/>
          <w:color w:val="231F20"/>
          <w:spacing w:val="4"/>
          <w:w w:val="95"/>
        </w:rPr>
        <w:t>р</w:t>
      </w:r>
      <w:r>
        <w:rPr>
          <w:i/>
          <w:color w:val="231F20"/>
          <w:spacing w:val="3"/>
          <w:w w:val="95"/>
        </w:rPr>
        <w:t>е</w:t>
      </w:r>
      <w:r>
        <w:rPr>
          <w:i/>
          <w:color w:val="231F20"/>
          <w:spacing w:val="4"/>
          <w:w w:val="95"/>
        </w:rPr>
        <w:t>н</w:t>
      </w:r>
      <w:r>
        <w:rPr>
          <w:i/>
          <w:color w:val="231F20"/>
          <w:spacing w:val="4"/>
          <w:w w:val="95"/>
        </w:rPr>
        <w:t>н</w:t>
      </w:r>
      <w:r>
        <w:rPr>
          <w:i/>
          <w:color w:val="231F20"/>
          <w:spacing w:val="3"/>
          <w:w w:val="95"/>
        </w:rPr>
        <w:t>е</w:t>
      </w:r>
      <w:r>
        <w:rPr>
          <w:i/>
          <w:color w:val="231F20"/>
          <w:w w:val="95"/>
        </w:rPr>
        <w:t>м</w:t>
      </w:r>
      <w:r>
        <w:rPr>
          <w:i/>
          <w:color w:val="231F20"/>
          <w:spacing w:val="55"/>
          <w:w w:val="95"/>
        </w:rPr>
        <w:t> </w:t>
      </w:r>
      <w:r>
        <w:rPr>
          <w:i/>
          <w:color w:val="231F20"/>
          <w:spacing w:val="4"/>
          <w:w w:val="95"/>
        </w:rPr>
        <w:t>р</w:t>
      </w:r>
      <w:r>
        <w:rPr>
          <w:i/>
          <w:color w:val="231F20"/>
          <w:spacing w:val="3"/>
          <w:w w:val="95"/>
        </w:rPr>
        <w:t>ы</w:t>
      </w:r>
      <w:r>
        <w:rPr>
          <w:i/>
          <w:color w:val="231F20"/>
          <w:spacing w:val="4"/>
          <w:w w:val="95"/>
        </w:rPr>
        <w:t>н</w:t>
      </w:r>
      <w:r>
        <w:rPr>
          <w:i/>
          <w:color w:val="231F20"/>
          <w:spacing w:val="3"/>
          <w:w w:val="95"/>
        </w:rPr>
        <w:t>к</w:t>
      </w:r>
      <w:r>
        <w:rPr>
          <w:i/>
          <w:color w:val="231F20"/>
          <w:w w:val="95"/>
        </w:rPr>
        <w:t>е</w:t>
      </w:r>
      <w:r>
        <w:rPr>
          <w:i/>
          <w:color w:val="231F20"/>
          <w:spacing w:val="54"/>
          <w:w w:val="95"/>
        </w:rPr>
        <w:t> </w:t>
      </w:r>
      <w:r>
        <w:rPr>
          <w:i/>
          <w:color w:val="231F20"/>
          <w:spacing w:val="4"/>
          <w:w w:val="95"/>
        </w:rPr>
        <w:t>д</w:t>
      </w:r>
      <w:r>
        <w:rPr>
          <w:i/>
          <w:color w:val="231F20"/>
          <w:spacing w:val="4"/>
          <w:w w:val="95"/>
        </w:rPr>
        <w:t>о</w:t>
      </w:r>
      <w:r>
        <w:rPr>
          <w:i/>
          <w:color w:val="231F20"/>
          <w:spacing w:val="4"/>
          <w:w w:val="95"/>
        </w:rPr>
        <w:t>б</w:t>
      </w:r>
      <w:r>
        <w:rPr>
          <w:i/>
          <w:color w:val="231F20"/>
          <w:spacing w:val="4"/>
          <w:w w:val="95"/>
        </w:rPr>
        <w:t>и</w:t>
      </w:r>
      <w:r>
        <w:rPr>
          <w:i/>
          <w:color w:val="231F20"/>
          <w:spacing w:val="3"/>
          <w:w w:val="95"/>
        </w:rPr>
        <w:t>т</w:t>
      </w:r>
      <w:r>
        <w:rPr>
          <w:i/>
          <w:color w:val="231F20"/>
          <w:spacing w:val="4"/>
          <w:w w:val="95"/>
        </w:rPr>
        <w:t>ь</w:t>
      </w:r>
      <w:r>
        <w:rPr>
          <w:i/>
          <w:color w:val="231F20"/>
          <w:spacing w:val="3"/>
          <w:w w:val="95"/>
        </w:rPr>
        <w:t>с</w:t>
      </w:r>
      <w:r>
        <w:rPr>
          <w:i/>
          <w:color w:val="231F20"/>
          <w:w w:val="95"/>
        </w:rPr>
        <w:t>я</w:t>
      </w:r>
      <w:r>
        <w:rPr>
          <w:i/>
          <w:color w:val="231F20"/>
          <w:spacing w:val="55"/>
          <w:w w:val="95"/>
        </w:rPr>
        <w:t> </w:t>
      </w:r>
      <w:r>
        <w:rPr>
          <w:i/>
          <w:color w:val="231F20"/>
          <w:spacing w:val="3"/>
          <w:w w:val="95"/>
        </w:rPr>
        <w:t>с</w:t>
      </w:r>
      <w:r>
        <w:rPr>
          <w:i/>
          <w:color w:val="231F20"/>
          <w:spacing w:val="4"/>
          <w:w w:val="95"/>
        </w:rPr>
        <w:t>н</w:t>
      </w:r>
      <w:r>
        <w:rPr>
          <w:i/>
          <w:color w:val="231F20"/>
          <w:spacing w:val="4"/>
          <w:w w:val="95"/>
        </w:rPr>
        <w:t>и</w:t>
      </w:r>
      <w:r>
        <w:rPr>
          <w:i/>
          <w:color w:val="231F20"/>
          <w:spacing w:val="4"/>
          <w:w w:val="95"/>
        </w:rPr>
        <w:t>ж</w:t>
      </w:r>
      <w:r>
        <w:rPr>
          <w:i/>
          <w:color w:val="231F20"/>
          <w:spacing w:val="3"/>
          <w:w w:val="95"/>
        </w:rPr>
        <w:t>е</w:t>
      </w:r>
      <w:r>
        <w:rPr>
          <w:i/>
          <w:color w:val="231F20"/>
          <w:spacing w:val="4"/>
          <w:w w:val="95"/>
        </w:rPr>
        <w:t>н</w:t>
      </w:r>
      <w:r>
        <w:rPr>
          <w:i/>
          <w:color w:val="231F20"/>
          <w:spacing w:val="4"/>
          <w:w w:val="95"/>
        </w:rPr>
        <w:t>и</w:t>
      </w:r>
      <w:r>
        <w:rPr>
          <w:i/>
          <w:color w:val="231F20"/>
          <w:w w:val="95"/>
        </w:rPr>
        <w:t>я</w:t>
      </w:r>
      <w:r>
        <w:rPr>
          <w:i/>
          <w:color w:val="231F20"/>
          <w:w w:val="99"/>
        </w:rPr>
        <w:t> </w:t>
      </w:r>
      <w:r>
        <w:rPr>
          <w:i/>
          <w:color w:val="231F20"/>
          <w:spacing w:val="3"/>
          <w:w w:val="95"/>
        </w:rPr>
        <w:t>це</w:t>
      </w:r>
      <w:r>
        <w:rPr>
          <w:i/>
          <w:color w:val="231F20"/>
          <w:w w:val="95"/>
        </w:rPr>
        <w:t>н</w:t>
      </w:r>
      <w:r>
        <w:rPr>
          <w:i/>
          <w:color w:val="231F20"/>
          <w:spacing w:val="44"/>
          <w:w w:val="95"/>
        </w:rPr>
        <w:t> </w:t>
      </w:r>
      <w:r>
        <w:rPr>
          <w:i/>
          <w:color w:val="231F20"/>
          <w:spacing w:val="2"/>
          <w:w w:val="95"/>
        </w:rPr>
        <w:t>н</w:t>
      </w:r>
      <w:r>
        <w:rPr>
          <w:i/>
          <w:color w:val="231F20"/>
          <w:w w:val="95"/>
        </w:rPr>
        <w:t>а</w:t>
      </w:r>
      <w:r>
        <w:rPr>
          <w:i/>
          <w:color w:val="231F20"/>
          <w:spacing w:val="45"/>
          <w:w w:val="95"/>
        </w:rPr>
        <w:t> </w:t>
      </w:r>
      <w:r>
        <w:rPr>
          <w:i/>
          <w:color w:val="231F20"/>
          <w:spacing w:val="2"/>
          <w:w w:val="95"/>
        </w:rPr>
        <w:t>сырь</w:t>
      </w:r>
      <w:r>
        <w:rPr>
          <w:i/>
          <w:color w:val="231F20"/>
          <w:w w:val="95"/>
        </w:rPr>
        <w:t>е</w:t>
      </w:r>
      <w:r>
        <w:rPr>
          <w:i/>
          <w:color w:val="231F20"/>
          <w:spacing w:val="44"/>
          <w:w w:val="95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45"/>
          <w:w w:val="95"/>
        </w:rPr>
        <w:t> </w:t>
      </w:r>
      <w:r>
        <w:rPr>
          <w:i/>
          <w:color w:val="231F20"/>
          <w:spacing w:val="2"/>
          <w:w w:val="95"/>
        </w:rPr>
        <w:t>полусырье</w:t>
      </w:r>
      <w:r>
        <w:rPr>
          <w:i/>
          <w:color w:val="231F20"/>
          <w:w w:val="95"/>
        </w:rPr>
        <w:t>,</w:t>
      </w:r>
      <w:r>
        <w:rPr>
          <w:i/>
          <w:color w:val="231F20"/>
          <w:spacing w:val="44"/>
          <w:w w:val="95"/>
        </w:rPr>
        <w:t> </w:t>
      </w:r>
      <w:r>
        <w:rPr>
          <w:i/>
          <w:color w:val="231F20"/>
          <w:spacing w:val="3"/>
          <w:w w:val="95"/>
        </w:rPr>
        <w:t>топливо</w:t>
      </w:r>
      <w:r>
        <w:rPr>
          <w:i/>
          <w:color w:val="231F20"/>
          <w:w w:val="95"/>
        </w:rPr>
        <w:t>,</w:t>
      </w:r>
      <w:r>
        <w:rPr>
          <w:i/>
          <w:color w:val="231F20"/>
          <w:spacing w:val="45"/>
          <w:w w:val="95"/>
        </w:rPr>
        <w:t> </w:t>
      </w:r>
      <w:r>
        <w:rPr>
          <w:i/>
          <w:color w:val="231F20"/>
          <w:spacing w:val="2"/>
          <w:w w:val="95"/>
        </w:rPr>
        <w:t>электроэнергию</w:t>
      </w:r>
      <w:r>
        <w:rPr>
          <w:i/>
          <w:color w:val="231F20"/>
          <w:w w:val="95"/>
        </w:rPr>
        <w:t>,</w:t>
      </w:r>
      <w:r>
        <w:rPr>
          <w:i/>
          <w:color w:val="231F20"/>
          <w:spacing w:val="44"/>
          <w:w w:val="95"/>
        </w:rPr>
        <w:t> </w:t>
      </w:r>
      <w:r>
        <w:rPr>
          <w:i/>
          <w:color w:val="231F20"/>
          <w:spacing w:val="2"/>
          <w:w w:val="95"/>
        </w:rPr>
        <w:t>черные</w:t>
      </w:r>
      <w:r>
        <w:rPr>
          <w:i/>
          <w:color w:val="231F20"/>
          <w:spacing w:val="3"/>
          <w:w w:val="96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34"/>
          <w:w w:val="95"/>
        </w:rPr>
        <w:t> </w:t>
      </w:r>
      <w:r>
        <w:rPr>
          <w:i/>
          <w:color w:val="231F20"/>
          <w:spacing w:val="1"/>
          <w:w w:val="95"/>
        </w:rPr>
        <w:t>цветны</w:t>
      </w:r>
      <w:r>
        <w:rPr>
          <w:i/>
          <w:color w:val="231F20"/>
          <w:w w:val="95"/>
        </w:rPr>
        <w:t>е</w:t>
      </w:r>
      <w:r>
        <w:rPr>
          <w:i/>
          <w:color w:val="231F20"/>
          <w:spacing w:val="34"/>
          <w:w w:val="95"/>
        </w:rPr>
        <w:t> </w:t>
      </w:r>
      <w:r>
        <w:rPr>
          <w:i/>
          <w:color w:val="231F20"/>
          <w:spacing w:val="1"/>
          <w:w w:val="95"/>
        </w:rPr>
        <w:t>металлы</w:t>
      </w:r>
      <w:r>
        <w:rPr>
          <w:i/>
          <w:color w:val="231F20"/>
          <w:w w:val="95"/>
        </w:rPr>
        <w:t>,</w:t>
      </w:r>
      <w:r>
        <w:rPr>
          <w:i/>
          <w:color w:val="231F20"/>
          <w:spacing w:val="34"/>
          <w:w w:val="95"/>
        </w:rPr>
        <w:t> </w:t>
      </w:r>
      <w:r>
        <w:rPr>
          <w:i/>
          <w:color w:val="231F20"/>
          <w:spacing w:val="2"/>
          <w:w w:val="95"/>
        </w:rPr>
        <w:t>удобрени</w:t>
      </w:r>
      <w:r>
        <w:rPr>
          <w:i/>
          <w:color w:val="231F20"/>
          <w:w w:val="95"/>
        </w:rPr>
        <w:t>я</w:t>
      </w:r>
      <w:r>
        <w:rPr>
          <w:i/>
          <w:color w:val="231F20"/>
          <w:spacing w:val="34"/>
          <w:w w:val="95"/>
        </w:rPr>
        <w:t> </w:t>
      </w:r>
      <w:r>
        <w:rPr>
          <w:i/>
          <w:color w:val="231F20"/>
          <w:w w:val="95"/>
        </w:rPr>
        <w:t>и</w:t>
      </w:r>
      <w:r>
        <w:rPr>
          <w:i/>
          <w:color w:val="231F20"/>
          <w:spacing w:val="34"/>
          <w:w w:val="95"/>
        </w:rPr>
        <w:t> </w:t>
      </w:r>
      <w:r>
        <w:rPr>
          <w:i/>
          <w:color w:val="231F20"/>
          <w:spacing w:val="1"/>
          <w:w w:val="95"/>
        </w:rPr>
        <w:t>т.д.</w:t>
      </w:r>
      <w:r>
        <w:rPr>
          <w:i/>
          <w:color w:val="231F20"/>
          <w:w w:val="95"/>
        </w:rPr>
        <w:t>,</w:t>
      </w:r>
      <w:r>
        <w:rPr>
          <w:i/>
          <w:color w:val="231F20"/>
          <w:spacing w:val="35"/>
          <w:w w:val="95"/>
        </w:rPr>
        <w:t> </w:t>
      </w:r>
      <w:r>
        <w:rPr>
          <w:i/>
          <w:color w:val="231F20"/>
          <w:spacing w:val="2"/>
          <w:w w:val="95"/>
        </w:rPr>
        <w:t>производимы</w:t>
      </w:r>
      <w:r>
        <w:rPr>
          <w:i/>
          <w:color w:val="231F20"/>
          <w:w w:val="95"/>
        </w:rPr>
        <w:t>е</w:t>
      </w:r>
      <w:r>
        <w:rPr>
          <w:i/>
          <w:color w:val="231F20"/>
          <w:spacing w:val="34"/>
          <w:w w:val="95"/>
        </w:rPr>
        <w:t> </w:t>
      </w:r>
      <w:r>
        <w:rPr>
          <w:i/>
          <w:color w:val="231F20"/>
          <w:spacing w:val="2"/>
          <w:w w:val="95"/>
        </w:rPr>
        <w:t>внутри</w:t>
      </w:r>
      <w:r>
        <w:rPr>
          <w:i/>
          <w:color w:val="231F20"/>
          <w:spacing w:val="2"/>
          <w:w w:val="95"/>
        </w:rPr>
        <w:t> </w:t>
      </w:r>
      <w:r>
        <w:rPr>
          <w:i/>
          <w:color w:val="231F20"/>
          <w:spacing w:val="1"/>
          <w:w w:val="95"/>
        </w:rPr>
        <w:t>страны.</w:t>
      </w:r>
      <w:r>
        <w:rPr>
          <w:b w:val="0"/>
          <w:bCs w:val="0"/>
          <w:i w:val="0"/>
          <w:color w:val="000000"/>
          <w:w w:val="100"/>
        </w:rPr>
      </w:r>
    </w:p>
    <w:p>
      <w:pPr>
        <w:pStyle w:val="BodyText"/>
        <w:spacing w:line="329" w:lineRule="exact"/>
        <w:ind w:left="747" w:right="0"/>
        <w:jc w:val="left"/>
      </w:pPr>
      <w:r>
        <w:rPr>
          <w:color w:val="231F20"/>
          <w:spacing w:val="1"/>
          <w:w w:val="95"/>
        </w:rPr>
        <w:t>Сегодн</w:t>
      </w:r>
      <w:r>
        <w:rPr>
          <w:color w:val="231F20"/>
          <w:w w:val="95"/>
        </w:rPr>
        <w:t>я</w:t>
      </w:r>
      <w:r>
        <w:rPr>
          <w:color w:val="231F20"/>
          <w:spacing w:val="69"/>
          <w:w w:val="95"/>
        </w:rPr>
        <w:t> </w:t>
      </w:r>
      <w:r>
        <w:rPr>
          <w:color w:val="231F20"/>
          <w:spacing w:val="1"/>
          <w:w w:val="95"/>
        </w:rPr>
        <w:t>эт</w:t>
      </w:r>
      <w:r>
        <w:rPr>
          <w:color w:val="231F20"/>
          <w:w w:val="95"/>
        </w:rPr>
        <w:t>и</w:t>
      </w:r>
      <w:r>
        <w:rPr>
          <w:color w:val="231F20"/>
          <w:spacing w:val="69"/>
          <w:w w:val="95"/>
        </w:rPr>
        <w:t> </w:t>
      </w:r>
      <w:r>
        <w:rPr>
          <w:color w:val="231F20"/>
          <w:spacing w:val="1"/>
          <w:w w:val="95"/>
        </w:rPr>
        <w:t>цен</w:t>
      </w:r>
      <w:r>
        <w:rPr>
          <w:color w:val="231F20"/>
          <w:w w:val="95"/>
        </w:rPr>
        <w:t>ы</w:t>
      </w:r>
      <w:r>
        <w:rPr>
          <w:color w:val="231F20"/>
          <w:spacing w:val="69"/>
          <w:w w:val="95"/>
        </w:rPr>
        <w:t> </w:t>
      </w:r>
      <w:r>
        <w:rPr>
          <w:color w:val="231F20"/>
          <w:spacing w:val="2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70"/>
          <w:w w:val="95"/>
        </w:rPr>
        <w:t> </w:t>
      </w:r>
      <w:r>
        <w:rPr>
          <w:color w:val="231F20"/>
          <w:spacing w:val="1"/>
          <w:w w:val="95"/>
        </w:rPr>
        <w:t>ПП</w:t>
      </w:r>
      <w:r>
        <w:rPr>
          <w:color w:val="231F20"/>
          <w:w w:val="95"/>
        </w:rPr>
        <w:t>С</w:t>
      </w:r>
      <w:r>
        <w:rPr>
          <w:color w:val="231F20"/>
          <w:spacing w:val="6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69"/>
          <w:w w:val="95"/>
        </w:rPr>
        <w:t> </w:t>
      </w:r>
      <w:r>
        <w:rPr>
          <w:color w:val="231F20"/>
          <w:spacing w:val="2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70"/>
          <w:w w:val="95"/>
        </w:rPr>
        <w:t> </w:t>
      </w:r>
      <w:r>
        <w:rPr>
          <w:color w:val="231F20"/>
          <w:spacing w:val="1"/>
          <w:w w:val="95"/>
        </w:rPr>
        <w:t>отношени</w:t>
      </w:r>
      <w:r>
        <w:rPr>
          <w:color w:val="231F20"/>
          <w:w w:val="95"/>
        </w:rPr>
        <w:t>ю</w:t>
      </w:r>
      <w:r>
        <w:rPr>
          <w:color w:val="231F20"/>
          <w:spacing w:val="6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69"/>
          <w:w w:val="95"/>
        </w:rPr>
        <w:t> </w:t>
      </w:r>
      <w:r>
        <w:rPr>
          <w:color w:val="231F20"/>
          <w:spacing w:val="2"/>
          <w:w w:val="95"/>
        </w:rPr>
        <w:t>ценам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5"/>
        </w:rPr>
        <w:t>на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потребительские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товары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(включая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продовольствие)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пр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463" w:right="0"/>
        <w:jc w:val="left"/>
      </w:pPr>
      <w:r>
        <w:rPr>
          <w:color w:val="231F20"/>
          <w:w w:val="95"/>
        </w:rPr>
        <w:t>близительно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раза</w:t>
      </w:r>
      <w:r>
        <w:rPr>
          <w:color w:val="231F20"/>
          <w:spacing w:val="-43"/>
          <w:w w:val="95"/>
        </w:rPr>
        <w:t> </w:t>
      </w:r>
      <w:r>
        <w:rPr>
          <w:color w:val="231F20"/>
          <w:w w:val="95"/>
        </w:rPr>
        <w:t>превышают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аналогичные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цены</w:t>
      </w:r>
      <w:r>
        <w:rPr>
          <w:color w:val="231F20"/>
          <w:spacing w:val="-4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США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after="0" w:line="332" w:lineRule="exact"/>
        <w:jc w:val="left"/>
        <w:sectPr>
          <w:headerReference w:type="even" r:id="rId164"/>
          <w:headerReference w:type="default" r:id="rId165"/>
          <w:footerReference w:type="even" r:id="rId166"/>
          <w:pgSz w:w="9355" w:h="13620"/>
          <w:pgMar w:header="775" w:footer="0" w:top="1180" w:bottom="280" w:left="500" w:right="620"/>
          <w:pgNumType w:start="84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right="463" w:firstLine="283"/>
        <w:jc w:val="both"/>
      </w:pPr>
      <w:r>
        <w:rPr>
          <w:color w:val="231F20"/>
          <w:w w:val="95"/>
        </w:rPr>
        <w:t>Для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снижения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этих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цен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внутреннем</w:t>
      </w:r>
      <w:r>
        <w:rPr>
          <w:rFonts w:ascii="Times New Roman" w:hAnsi="Times New Roman" w:cs="Times New Roman" w:eastAsia="Times New Roman"/>
          <w:i/>
          <w:color w:val="231F20"/>
          <w:spacing w:val="25"/>
          <w:w w:val="95"/>
        </w:rPr>
        <w:t> </w:t>
      </w:r>
      <w:r>
        <w:rPr>
          <w:color w:val="231F20"/>
          <w:w w:val="95"/>
        </w:rPr>
        <w:t>рынке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необходимо</w:t>
      </w:r>
      <w:r>
        <w:rPr>
          <w:color w:val="231F20"/>
          <w:w w:val="92"/>
        </w:rPr>
        <w:t> </w:t>
      </w:r>
      <w:r>
        <w:rPr>
          <w:color w:val="231F20"/>
          <w:w w:val="95"/>
        </w:rPr>
        <w:t>поэтапно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понижать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государственные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сборы</w:t>
      </w:r>
      <w:r>
        <w:rPr>
          <w:color w:val="231F20"/>
          <w:spacing w:val="19"/>
          <w:w w:val="95"/>
        </w:rPr>
        <w:t> </w:t>
      </w:r>
      <w:r>
        <w:rPr>
          <w:color w:val="231F20"/>
          <w:w w:val="95"/>
        </w:rPr>
        <w:t>(налоги,</w:t>
      </w:r>
      <w:r>
        <w:rPr>
          <w:color w:val="231F20"/>
          <w:spacing w:val="20"/>
          <w:w w:val="95"/>
        </w:rPr>
        <w:t> </w:t>
      </w:r>
      <w:r>
        <w:rPr>
          <w:color w:val="231F20"/>
          <w:w w:val="95"/>
        </w:rPr>
        <w:t>акц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зы)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производимого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используемого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у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нас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сырья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полусы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-2"/>
          <w:w w:val="95"/>
        </w:rPr>
        <w:t>ь</w:t>
      </w:r>
      <w:r>
        <w:rPr>
          <w:color w:val="231F20"/>
          <w:spacing w:val="-1"/>
          <w:w w:val="95"/>
        </w:rPr>
        <w:t>я</w:t>
      </w:r>
      <w:r>
        <w:rPr>
          <w:color w:val="231F20"/>
          <w:w w:val="95"/>
        </w:rPr>
        <w:t>,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п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м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э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1"/>
          <w:w w:val="95"/>
        </w:rPr>
        <w:t>п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1"/>
          <w:w w:val="95"/>
        </w:rPr>
        <w:t>у</w:t>
      </w:r>
      <w:r>
        <w:rPr>
          <w:color w:val="231F20"/>
          <w:w w:val="95"/>
        </w:rPr>
        <w:t>ю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2"/>
          <w:w w:val="95"/>
        </w:rPr>
        <w:t>ч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2"/>
          <w:w w:val="95"/>
        </w:rPr>
        <w:t>ь</w:t>
      </w:r>
      <w:r>
        <w:rPr>
          <w:color w:val="231F20"/>
          <w:w w:val="95"/>
        </w:rPr>
        <w:t>,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1"/>
          <w:w w:val="95"/>
        </w:rPr>
        <w:t>ф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2"/>
          <w:w w:val="95"/>
        </w:rPr>
        <w:t>ч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1"/>
          <w:w w:val="95"/>
        </w:rPr>
        <w:t>с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-1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2"/>
          <w:w w:val="95"/>
        </w:rPr>
        <w:t>б</w:t>
      </w:r>
      <w:r>
        <w:rPr>
          <w:color w:val="231F20"/>
          <w:spacing w:val="-2"/>
          <w:w w:val="95"/>
        </w:rPr>
        <w:t>ъ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м</w:t>
      </w:r>
      <w:r>
        <w:rPr>
          <w:color w:val="231F20"/>
          <w:w w:val="94"/>
        </w:rPr>
        <w:t> </w:t>
      </w:r>
      <w:r>
        <w:rPr>
          <w:color w:val="231F20"/>
          <w:w w:val="95"/>
        </w:rPr>
        <w:t>которой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часто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превышает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2–4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раза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внутреннее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потребл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ние</w:t>
      </w:r>
      <w:r>
        <w:rPr>
          <w:color w:val="231F20"/>
          <w:w w:val="95"/>
        </w:rPr>
        <w:t>�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Кром</w:t>
      </w:r>
      <w:r>
        <w:rPr>
          <w:color w:val="231F20"/>
          <w:w w:val="95"/>
        </w:rPr>
        <w:t>е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того</w:t>
      </w:r>
      <w:r>
        <w:rPr>
          <w:color w:val="231F20"/>
          <w:w w:val="95"/>
        </w:rPr>
        <w:t>,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следуе</w:t>
      </w:r>
      <w:r>
        <w:rPr>
          <w:color w:val="231F20"/>
          <w:w w:val="95"/>
        </w:rPr>
        <w:t>т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снижат</w:t>
      </w:r>
      <w:r>
        <w:rPr>
          <w:color w:val="231F20"/>
          <w:w w:val="95"/>
        </w:rPr>
        <w:t>ь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эт</w:t>
      </w:r>
      <w:r>
        <w:rPr>
          <w:color w:val="231F20"/>
          <w:w w:val="95"/>
        </w:rPr>
        <w:t>и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цен</w:t>
      </w:r>
      <w:r>
        <w:rPr>
          <w:color w:val="231F20"/>
          <w:w w:val="95"/>
        </w:rPr>
        <w:t>ы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сче</w:t>
      </w:r>
      <w:r>
        <w:rPr>
          <w:color w:val="231F20"/>
          <w:w w:val="95"/>
        </w:rPr>
        <w:t>т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1"/>
          <w:w w:val="95"/>
        </w:rPr>
        <w:t>умень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шения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затрат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неэффективный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менеджмент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нецелевые</w:t>
      </w:r>
      <w:r>
        <w:rPr>
          <w:color w:val="231F20"/>
          <w:w w:val="92"/>
        </w:rPr>
        <w:t> </w:t>
      </w:r>
      <w:r>
        <w:rPr>
          <w:color w:val="231F20"/>
          <w:w w:val="95"/>
        </w:rPr>
        <w:t>расходы</w:t>
      </w:r>
      <w:r>
        <w:rPr>
          <w:color w:val="231F20"/>
          <w:w w:val="95"/>
        </w:rPr>
        <w:t>�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Снижение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цен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сырье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полусырье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является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ин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вестицией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промышленность,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транспорт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сельское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хозяй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ство,</w:t>
      </w:r>
      <w:r>
        <w:rPr>
          <w:color w:val="231F20"/>
          <w:spacing w:val="-70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повысит</w:t>
      </w:r>
      <w:r>
        <w:rPr>
          <w:color w:val="231F20"/>
          <w:spacing w:val="-70"/>
          <w:w w:val="95"/>
        </w:rPr>
        <w:t> </w:t>
      </w:r>
      <w:r>
        <w:rPr>
          <w:color w:val="231F20"/>
          <w:w w:val="95"/>
        </w:rPr>
        <w:t>налоговую</w:t>
      </w:r>
      <w:r>
        <w:rPr>
          <w:color w:val="231F20"/>
          <w:spacing w:val="-69"/>
          <w:w w:val="95"/>
        </w:rPr>
        <w:t> </w:t>
      </w:r>
      <w:r>
        <w:rPr>
          <w:color w:val="231F20"/>
          <w:w w:val="95"/>
        </w:rPr>
        <w:t>базу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spacing w:line="165" w:lineRule="auto"/>
        <w:ind w:left="117" w:right="463" w:firstLine="283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Следует</w:t>
      </w:r>
      <w:r>
        <w:rPr>
          <w:rFonts w:ascii="Malgun Gothic" w:hAnsi="Malgun Gothic" w:cs="Malgun Gothic" w:eastAsia="Malgun Gothic"/>
          <w:color w:val="231F20"/>
          <w:spacing w:val="-4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ориентироваться</w:t>
      </w:r>
      <w:r>
        <w:rPr>
          <w:rFonts w:ascii="Times New Roman" w:hAnsi="Times New Roman" w:cs="Times New Roman" w:eastAsia="Times New Roman"/>
          <w:i/>
          <w:color w:val="231F20"/>
          <w:spacing w:val="-20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на</w:t>
      </w:r>
      <w:r>
        <w:rPr>
          <w:rFonts w:ascii="Malgun Gothic" w:hAnsi="Malgun Gothic" w:cs="Malgun Gothic" w:eastAsia="Malgun Gothic"/>
          <w:color w:val="231F20"/>
          <w:spacing w:val="-49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следующие</w:t>
      </w:r>
      <w:r>
        <w:rPr>
          <w:rFonts w:ascii="Malgun Gothic" w:hAnsi="Malgun Gothic" w:cs="Malgun Gothic" w:eastAsia="Malgun Gothic"/>
          <w:color w:val="231F20"/>
          <w:spacing w:val="-49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100"/>
          <w:sz w:val="28"/>
          <w:szCs w:val="28"/>
        </w:rPr>
        <w:t>балансовые</w:t>
      </w:r>
      <w:r>
        <w:rPr>
          <w:rFonts w:ascii="Times New Roman" w:hAnsi="Times New Roman" w:cs="Times New Roman" w:eastAsia="Times New Roman"/>
          <w:i/>
          <w:color w:val="231F20"/>
          <w:spacing w:val="-19"/>
          <w:w w:val="10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соот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ношения</w:t>
      </w:r>
      <w:r>
        <w:rPr>
          <w:rFonts w:ascii="Malgun Gothic" w:hAnsi="Malgun Gothic" w:cs="Malgun Gothic" w:eastAsia="Malgun Gothic"/>
          <w:color w:val="231F20"/>
          <w:w w:val="10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165" w:lineRule="auto"/>
        <w:ind w:left="684" w:right="379" w:firstLine="283"/>
        <w:jc w:val="left"/>
      </w:pPr>
      <w:r>
        <w:rPr>
          <w:color w:val="231F20"/>
          <w:spacing w:val="1"/>
          <w:w w:val="95"/>
        </w:rPr>
        <w:t>Цен</w:t>
      </w:r>
      <w:r>
        <w:rPr>
          <w:color w:val="231F20"/>
          <w:w w:val="95"/>
        </w:rPr>
        <w:t>а</w:t>
      </w:r>
      <w:r>
        <w:rPr>
          <w:color w:val="231F20"/>
          <w:spacing w:val="23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1</w:t>
      </w:r>
      <w:r>
        <w:rPr>
          <w:rFonts w:ascii="Times New Roman" w:hAnsi="Times New Roman" w:cs="Times New Roman" w:eastAsia="Times New Roman"/>
          <w:b/>
          <w:bCs/>
          <w:color w:val="231F20"/>
          <w:spacing w:val="49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95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spacing w:val="50"/>
          <w:w w:val="95"/>
        </w:rPr>
        <w:t> </w:t>
      </w:r>
      <w:r>
        <w:rPr>
          <w:color w:val="231F20"/>
          <w:spacing w:val="2"/>
          <w:w w:val="95"/>
        </w:rPr>
        <w:t>простог</w:t>
      </w:r>
      <w:r>
        <w:rPr>
          <w:color w:val="231F20"/>
          <w:w w:val="95"/>
        </w:rPr>
        <w:t>о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2"/>
          <w:w w:val="95"/>
        </w:rPr>
        <w:t>хлеб</w:t>
      </w:r>
      <w:r>
        <w:rPr>
          <w:color w:val="231F20"/>
          <w:w w:val="95"/>
        </w:rPr>
        <w:t>а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2"/>
          <w:w w:val="95"/>
        </w:rPr>
        <w:t>должн</w:t>
      </w:r>
      <w:r>
        <w:rPr>
          <w:color w:val="231F20"/>
          <w:w w:val="95"/>
        </w:rPr>
        <w:t>а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1"/>
          <w:w w:val="95"/>
        </w:rPr>
        <w:t>быт</w:t>
      </w:r>
      <w:r>
        <w:rPr>
          <w:color w:val="231F20"/>
          <w:w w:val="95"/>
        </w:rPr>
        <w:t>ь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2"/>
          <w:w w:val="95"/>
        </w:rPr>
        <w:t>равн</w:t>
      </w:r>
      <w:r>
        <w:rPr>
          <w:color w:val="231F20"/>
          <w:w w:val="95"/>
        </w:rPr>
        <w:t>а</w:t>
      </w:r>
      <w:r>
        <w:rPr>
          <w:color w:val="231F20"/>
          <w:spacing w:val="23"/>
          <w:w w:val="95"/>
        </w:rPr>
        <w:t> </w:t>
      </w:r>
      <w:r>
        <w:rPr>
          <w:color w:val="231F20"/>
          <w:spacing w:val="2"/>
          <w:w w:val="95"/>
        </w:rPr>
        <w:t>цене</w:t>
      </w:r>
      <w:r>
        <w:rPr>
          <w:color w:val="231F20"/>
          <w:spacing w:val="2"/>
          <w:w w:val="92"/>
        </w:rPr>
        <w:t> </w:t>
      </w:r>
      <w:r>
        <w:rPr>
          <w:color w:val="231F20"/>
          <w:w w:val="90"/>
        </w:rPr>
        <w:t>около</w:t>
      </w:r>
      <w:r>
        <w:rPr>
          <w:color w:val="231F20"/>
          <w:spacing w:val="-49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0"/>
        </w:rPr>
        <w:t>3</w:t>
      </w:r>
      <w:r>
        <w:rPr>
          <w:rFonts w:ascii="Times New Roman" w:hAnsi="Times New Roman" w:cs="Times New Roman" w:eastAsia="Times New Roman"/>
          <w:b/>
          <w:bCs/>
          <w:color w:val="231F20"/>
          <w:spacing w:val="-22"/>
          <w:w w:val="90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0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-23"/>
          <w:w w:val="90"/>
        </w:rPr>
        <w:t> </w:t>
      </w:r>
      <w:r>
        <w:rPr>
          <w:color w:val="231F20"/>
          <w:w w:val="90"/>
        </w:rPr>
        <w:t>бензина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684" w:right="345" w:firstLine="283"/>
        <w:jc w:val="left"/>
      </w:pPr>
      <w:r>
        <w:rPr>
          <w:color w:val="231F20"/>
          <w:w w:val="95"/>
        </w:rPr>
        <w:t>Минимальна</w:t>
      </w:r>
      <w:r>
        <w:rPr>
          <w:color w:val="231F20"/>
          <w:w w:val="95"/>
        </w:rPr>
        <w:t>я</w:t>
      </w:r>
      <w:r>
        <w:rPr>
          <w:color w:val="231F20"/>
          <w:spacing w:val="18"/>
          <w:w w:val="95"/>
        </w:rPr>
        <w:t> </w:t>
      </w:r>
      <w:r>
        <w:rPr>
          <w:color w:val="231F20"/>
          <w:spacing w:val="1"/>
          <w:w w:val="95"/>
        </w:rPr>
        <w:t>месячна</w:t>
      </w:r>
      <w:r>
        <w:rPr>
          <w:color w:val="231F20"/>
          <w:w w:val="95"/>
        </w:rPr>
        <w:t>я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зарплат</w:t>
      </w:r>
      <w:r>
        <w:rPr>
          <w:color w:val="231F20"/>
          <w:w w:val="95"/>
        </w:rPr>
        <w:t>а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должн</w:t>
      </w:r>
      <w:r>
        <w:rPr>
          <w:color w:val="231F20"/>
          <w:w w:val="95"/>
        </w:rPr>
        <w:t>а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быт</w:t>
      </w:r>
      <w:r>
        <w:rPr>
          <w:color w:val="231F20"/>
          <w:w w:val="95"/>
        </w:rPr>
        <w:t>ь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1"/>
          <w:w w:val="95"/>
        </w:rPr>
        <w:t>ра</w:t>
      </w:r>
      <w:r>
        <w:rPr>
          <w:color w:val="231F20"/>
          <w:spacing w:val="4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3"/>
          <w:w w:val="95"/>
        </w:rPr>
        <w:t>м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1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spacing w:val="78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7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–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1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37"/>
          <w:w w:val="95"/>
        </w:rPr>
        <w:t> </w:t>
      </w:r>
      <w:r>
        <w:rPr>
          <w:color w:val="231F20"/>
          <w:w w:val="95"/>
        </w:rPr>
        <w:t>л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2"/>
          <w:w w:val="95"/>
        </w:rPr>
        <w:t>б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76"/>
          <w:w w:val="95"/>
        </w:rPr>
        <w:t> 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75"/>
          <w:w w:val="95"/>
        </w:rPr>
        <w:t> 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к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3"/>
          <w:w w:val="95"/>
        </w:rPr>
        <w:t>ло</w:t>
      </w:r>
      <w:r>
        <w:rPr>
          <w:color w:val="000000"/>
          <w:w w:val="100"/>
        </w:rPr>
      </w:r>
    </w:p>
    <w:p>
      <w:pPr>
        <w:pStyle w:val="BodyText"/>
        <w:spacing w:line="543" w:lineRule="exact"/>
        <w:ind w:left="684" w:right="0"/>
        <w:jc w:val="left"/>
      </w:pPr>
      <w:r>
        <w:rPr>
          <w:rFonts w:ascii="Times New Roman" w:hAnsi="Times New Roman" w:cs="Times New Roman" w:eastAsia="Times New Roman"/>
          <w:b/>
          <w:bCs/>
          <w:color w:val="231F20"/>
          <w:w w:val="95"/>
        </w:rPr>
        <w:t>6000</w:t>
      </w:r>
      <w:r>
        <w:rPr>
          <w:rFonts w:ascii="Times New Roman" w:hAnsi="Times New Roman" w:cs="Times New Roman" w:eastAsia="Times New Roman"/>
          <w:b/>
          <w:bCs/>
          <w:color w:val="231F20"/>
          <w:spacing w:val="-31"/>
          <w:w w:val="95"/>
        </w:rPr>
        <w:t> </w:t>
      </w:r>
      <w:r>
        <w:rPr>
          <w:color w:val="231F20"/>
          <w:w w:val="95"/>
        </w:rPr>
        <w:t>кВт</w:t>
      </w:r>
      <w:r>
        <w:rPr>
          <w:rFonts w:ascii="Cambria Math" w:hAnsi="Cambria Math" w:cs="Cambria Math" w:eastAsia="Cambria Math"/>
          <w:color w:val="231F20"/>
          <w:w w:val="95"/>
        </w:rPr>
        <w:t>⋅</w:t>
      </w:r>
      <w:r>
        <w:rPr>
          <w:color w:val="231F20"/>
          <w:w w:val="95"/>
        </w:rPr>
        <w:t>ч</w:t>
      </w:r>
      <w:r>
        <w:rPr>
          <w:color w:val="231F20"/>
          <w:spacing w:val="-58"/>
          <w:w w:val="95"/>
        </w:rPr>
        <w:t> </w:t>
      </w:r>
      <w:r>
        <w:rPr>
          <w:color w:val="231F20"/>
          <w:w w:val="95"/>
        </w:rPr>
        <w:t>электроэнергии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42" w:lineRule="exact"/>
        <w:ind w:left="967" w:right="0"/>
        <w:jc w:val="left"/>
      </w:pPr>
      <w:r>
        <w:rPr>
          <w:color w:val="231F20"/>
          <w:w w:val="95"/>
        </w:rPr>
        <w:t>Минимальна</w:t>
      </w:r>
      <w:r>
        <w:rPr>
          <w:color w:val="231F20"/>
          <w:w w:val="95"/>
        </w:rPr>
        <w:t>я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месячна</w:t>
      </w:r>
      <w:r>
        <w:rPr>
          <w:color w:val="231F20"/>
          <w:w w:val="95"/>
        </w:rPr>
        <w:t>я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зарплат</w:t>
      </w:r>
      <w:r>
        <w:rPr>
          <w:color w:val="231F20"/>
          <w:w w:val="95"/>
        </w:rPr>
        <w:t>а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1"/>
          <w:w w:val="95"/>
        </w:rPr>
        <w:t>должн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составлять</w:t>
      </w:r>
      <w:r>
        <w:rPr>
          <w:color w:val="000000"/>
          <w:w w:val="100"/>
        </w:rPr>
      </w:r>
    </w:p>
    <w:p>
      <w:pPr>
        <w:pStyle w:val="BodyText"/>
        <w:spacing w:line="332" w:lineRule="exact"/>
        <w:ind w:left="684" w:right="0"/>
        <w:jc w:val="left"/>
      </w:pPr>
      <w:r>
        <w:rPr>
          <w:rFonts w:ascii="Times New Roman" w:hAnsi="Times New Roman" w:cs="Times New Roman" w:eastAsia="Times New Roman"/>
          <w:b/>
          <w:bCs/>
          <w:color w:val="231F20"/>
          <w:w w:val="90"/>
        </w:rPr>
        <w:t>50%</w:t>
      </w:r>
      <w:r>
        <w:rPr>
          <w:rFonts w:ascii="Times New Roman" w:hAnsi="Times New Roman" w:cs="Times New Roman" w:eastAsia="Times New Roman"/>
          <w:b/>
          <w:bCs/>
          <w:color w:val="231F20"/>
          <w:spacing w:val="-25"/>
          <w:w w:val="90"/>
        </w:rPr>
        <w:t> </w:t>
      </w:r>
      <w:r>
        <w:rPr>
          <w:color w:val="231F20"/>
          <w:w w:val="90"/>
        </w:rPr>
        <w:t>средней</w:t>
      </w:r>
      <w:r>
        <w:rPr>
          <w:color w:val="231F20"/>
          <w:spacing w:val="-51"/>
          <w:w w:val="90"/>
        </w:rPr>
        <w:t> </w:t>
      </w:r>
      <w:r>
        <w:rPr>
          <w:color w:val="231F20"/>
          <w:w w:val="90"/>
        </w:rPr>
        <w:t>зарплаты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numPr>
          <w:ilvl w:val="0"/>
          <w:numId w:val="13"/>
        </w:numPr>
        <w:tabs>
          <w:tab w:pos="693" w:val="left" w:leader="none"/>
        </w:tabs>
        <w:spacing w:line="157" w:lineRule="auto" w:before="92"/>
        <w:ind w:left="117" w:right="463" w:firstLine="283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Россия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ближайшие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10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лет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будет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испытывать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5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нараста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-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ющий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8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острый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8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дефицит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8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трудовых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8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i/>
          <w:color w:val="231F20"/>
          <w:w w:val="95"/>
          <w:sz w:val="28"/>
          <w:szCs w:val="28"/>
        </w:rPr>
        <w:t>ресурсов.</w:t>
      </w:r>
      <w:r>
        <w:rPr>
          <w:rFonts w:ascii="Times New Roman" w:hAnsi="Times New Roman" w:cs="Times New Roman" w:eastAsia="Times New Roman"/>
          <w:b/>
          <w:bCs/>
          <w:i/>
          <w:color w:val="231F20"/>
          <w:spacing w:val="1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Это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на</w:t>
      </w:r>
      <w:r>
        <w:rPr>
          <w:rFonts w:ascii="Malgun Gothic" w:hAnsi="Malgun Gothic" w:cs="Malgun Gothic" w:eastAsia="Malgun Gothic"/>
          <w:color w:val="231F20"/>
          <w:spacing w:val="-10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всех</w:t>
      </w:r>
      <w:r>
        <w:rPr>
          <w:rFonts w:ascii="Malgun Gothic" w:hAnsi="Malgun Gothic" w:cs="Malgun Gothic" w:eastAsia="Malgun Gothic"/>
          <w:color w:val="231F20"/>
          <w:spacing w:val="-9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пред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а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ы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ц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у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с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ж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-24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п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з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в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д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т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е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л</w:t>
      </w:r>
      <w:r>
        <w:rPr>
          <w:rFonts w:ascii="Malgun Gothic" w:hAnsi="Malgun Gothic" w:cs="Malgun Gothic" w:eastAsia="Malgun Gothic"/>
          <w:color w:val="231F20"/>
          <w:spacing w:val="-2"/>
          <w:w w:val="95"/>
          <w:sz w:val="28"/>
          <w:szCs w:val="28"/>
        </w:rPr>
        <w:t>ь</w:t>
      </w:r>
      <w:r>
        <w:rPr>
          <w:rFonts w:ascii="Malgun Gothic" w:hAnsi="Malgun Gothic" w:cs="Malgun Gothic" w:eastAsia="Malgun Gothic"/>
          <w:color w:val="231F20"/>
          <w:spacing w:val="-1"/>
          <w:w w:val="95"/>
          <w:sz w:val="28"/>
          <w:szCs w:val="28"/>
        </w:rPr>
        <w:t>н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8"/>
          <w:szCs w:val="28"/>
        </w:rPr>
        <w:t>о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сти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труда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из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за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неадекватного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повышения</w:t>
      </w:r>
      <w:r>
        <w:rPr>
          <w:rFonts w:ascii="Malgun Gothic" w:hAnsi="Malgun Gothic" w:cs="Malgun Gothic" w:eastAsia="Malgun Gothic"/>
          <w:color w:val="231F20"/>
          <w:spacing w:val="-22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зарплат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-23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ускоре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-</w:t>
      </w:r>
      <w:r>
        <w:rPr>
          <w:rFonts w:ascii="Malgun Gothic" w:hAnsi="Malgun Gothic" w:cs="Malgun Gothic" w:eastAsia="Malgun Gothic"/>
          <w:color w:val="231F20"/>
          <w:w w:val="102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ния</w:t>
      </w:r>
      <w:r>
        <w:rPr>
          <w:rFonts w:ascii="Malgun Gothic" w:hAnsi="Malgun Gothic" w:cs="Malgun Gothic" w:eastAsia="Malgun Gothic"/>
          <w:color w:val="231F20"/>
          <w:spacing w:val="-27"/>
          <w:w w:val="90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инфляции</w:t>
      </w:r>
      <w:r>
        <w:rPr>
          <w:rFonts w:ascii="Malgun Gothic" w:hAnsi="Malgun Gothic" w:cs="Malgun Gothic" w:eastAsia="Malgun Gothic"/>
          <w:color w:val="231F20"/>
          <w:w w:val="90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165" w:lineRule="auto" w:before="2"/>
        <w:ind w:right="463" w:firstLine="283"/>
        <w:jc w:val="both"/>
      </w:pPr>
      <w:r>
        <w:rPr>
          <w:color w:val="231F20"/>
          <w:w w:val="95"/>
        </w:rPr>
        <w:t>Чт</w:t>
      </w:r>
      <w:r>
        <w:rPr>
          <w:color w:val="231F20"/>
          <w:w w:val="95"/>
        </w:rPr>
        <w:t>об</w:t>
      </w:r>
      <w:r>
        <w:rPr>
          <w:color w:val="231F20"/>
          <w:w w:val="95"/>
        </w:rPr>
        <w:t>ы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г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ф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9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у</w:t>
      </w:r>
      <w:r>
        <w:rPr>
          <w:color w:val="231F20"/>
          <w:w w:val="95"/>
        </w:rPr>
        <w:t>д</w:t>
      </w:r>
      <w:r>
        <w:rPr>
          <w:color w:val="231F20"/>
          <w:spacing w:val="6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вых</w:t>
      </w:r>
      <w:r>
        <w:rPr>
          <w:color w:val="231F20"/>
          <w:spacing w:val="-12"/>
          <w:w w:val="90"/>
        </w:rPr>
        <w:t> </w:t>
      </w:r>
      <w:r>
        <w:rPr>
          <w:color w:val="231F20"/>
          <w:w w:val="90"/>
        </w:rPr>
        <w:t>ресурсов,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необходимо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принять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ряд</w:t>
      </w:r>
      <w:r>
        <w:rPr>
          <w:color w:val="231F20"/>
          <w:spacing w:val="-11"/>
          <w:w w:val="90"/>
        </w:rPr>
        <w:t> </w:t>
      </w:r>
      <w:r>
        <w:rPr>
          <w:color w:val="231F20"/>
          <w:w w:val="90"/>
        </w:rPr>
        <w:t>мер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57" w:right="460" w:hanging="341"/>
        <w:jc w:val="both"/>
      </w:pPr>
      <w:r>
        <w:rPr>
          <w:color w:val="231F20"/>
          <w:w w:val="85"/>
        </w:rPr>
        <w:t>А</w:t>
      </w:r>
      <w:r>
        <w:rPr>
          <w:color w:val="231F20"/>
          <w:w w:val="85"/>
        </w:rPr>
        <w:t>�</w:t>
      </w:r>
      <w:r>
        <w:rPr>
          <w:color w:val="231F20"/>
          <w:spacing w:val="18"/>
          <w:w w:val="85"/>
        </w:rPr>
        <w:t> </w:t>
      </w:r>
      <w:r>
        <w:rPr>
          <w:color w:val="231F20"/>
          <w:spacing w:val="2"/>
          <w:w w:val="90"/>
        </w:rPr>
        <w:t>Усовершенствоват</w:t>
      </w:r>
      <w:r>
        <w:rPr>
          <w:color w:val="231F20"/>
          <w:w w:val="90"/>
        </w:rPr>
        <w:t>ь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2"/>
          <w:w w:val="90"/>
        </w:rPr>
        <w:t>интенсифицироват</w:t>
      </w:r>
      <w:r>
        <w:rPr>
          <w:color w:val="231F20"/>
          <w:w w:val="90"/>
        </w:rPr>
        <w:t>ь</w:t>
      </w:r>
      <w:r>
        <w:rPr>
          <w:color w:val="231F20"/>
          <w:spacing w:val="66"/>
          <w:w w:val="90"/>
        </w:rPr>
        <w:t> </w:t>
      </w:r>
      <w:r>
        <w:rPr>
          <w:color w:val="231F20"/>
          <w:spacing w:val="2"/>
          <w:w w:val="90"/>
        </w:rPr>
        <w:t>подготовку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-1"/>
          <w:w w:val="90"/>
        </w:rPr>
        <w:t>трудовы</w:t>
      </w:r>
      <w:r>
        <w:rPr>
          <w:color w:val="231F20"/>
          <w:w w:val="90"/>
        </w:rPr>
        <w:t>х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-1"/>
          <w:w w:val="90"/>
        </w:rPr>
        <w:t>ресурсо</w:t>
      </w:r>
      <w:r>
        <w:rPr>
          <w:color w:val="231F20"/>
          <w:w w:val="90"/>
        </w:rPr>
        <w:t>в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-1"/>
          <w:w w:val="90"/>
        </w:rPr>
        <w:t>профессиональны</w:t>
      </w:r>
      <w:r>
        <w:rPr>
          <w:color w:val="231F20"/>
          <w:w w:val="90"/>
        </w:rPr>
        <w:t>х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-1"/>
          <w:w w:val="90"/>
        </w:rPr>
        <w:t>технически</w:t>
      </w:r>
      <w:r>
        <w:rPr>
          <w:color w:val="231F20"/>
          <w:w w:val="90"/>
        </w:rPr>
        <w:t>х</w:t>
      </w:r>
      <w:r>
        <w:rPr>
          <w:color w:val="231F20"/>
          <w:spacing w:val="35"/>
          <w:w w:val="90"/>
        </w:rPr>
        <w:t> </w:t>
      </w:r>
      <w:r>
        <w:rPr>
          <w:color w:val="231F20"/>
          <w:spacing w:val="-1"/>
          <w:w w:val="90"/>
        </w:rPr>
        <w:t>учи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лищах,</w:t>
      </w:r>
      <w:r>
        <w:rPr>
          <w:color w:val="231F20"/>
          <w:spacing w:val="-14"/>
          <w:w w:val="90"/>
        </w:rPr>
        <w:t> </w:t>
      </w:r>
      <w:r>
        <w:rPr>
          <w:color w:val="231F20"/>
          <w:w w:val="90"/>
        </w:rPr>
        <w:t>колледжах</w:t>
      </w:r>
      <w:r>
        <w:rPr>
          <w:color w:val="231F20"/>
          <w:spacing w:val="-1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14"/>
          <w:w w:val="90"/>
        </w:rPr>
        <w:t> </w:t>
      </w:r>
      <w:r>
        <w:rPr>
          <w:color w:val="231F20"/>
          <w:w w:val="90"/>
        </w:rPr>
        <w:t>вузах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57" w:right="457" w:hanging="341"/>
        <w:jc w:val="both"/>
      </w:pPr>
      <w:r>
        <w:rPr>
          <w:color w:val="231F20"/>
          <w:w w:val="90"/>
        </w:rPr>
        <w:t>Б</w:t>
      </w:r>
      <w:r>
        <w:rPr>
          <w:color w:val="231F20"/>
          <w:w w:val="90"/>
        </w:rPr>
        <w:t>�</w:t>
      </w:r>
      <w:r>
        <w:rPr>
          <w:color w:val="231F20"/>
          <w:spacing w:val="-33"/>
          <w:w w:val="90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3"/>
          <w:w w:val="95"/>
        </w:rPr>
        <w:t>б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г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3"/>
          <w:w w:val="95"/>
        </w:rPr>
        <w:t>м</w:t>
      </w:r>
      <w:r>
        <w:rPr>
          <w:color w:val="231F20"/>
          <w:spacing w:val="2"/>
          <w:w w:val="95"/>
        </w:rPr>
        <w:t>м</w:t>
      </w:r>
      <w:r>
        <w:rPr>
          <w:color w:val="231F20"/>
          <w:w w:val="95"/>
        </w:rPr>
        <w:t>у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и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2"/>
          <w:w w:val="95"/>
        </w:rPr>
        <w:t>л</w:t>
      </w:r>
      <w:r>
        <w:rPr>
          <w:color w:val="231F20"/>
          <w:spacing w:val="3"/>
          <w:w w:val="95"/>
        </w:rPr>
        <w:t>е</w:t>
      </w:r>
      <w:r>
        <w:rPr>
          <w:color w:val="231F20"/>
          <w:spacing w:val="2"/>
          <w:w w:val="95"/>
        </w:rPr>
        <w:t>ч</w:t>
      </w:r>
      <w:r>
        <w:rPr>
          <w:color w:val="231F20"/>
          <w:spacing w:val="3"/>
          <w:w w:val="95"/>
        </w:rPr>
        <w:t>е</w:t>
      </w:r>
      <w:r>
        <w:rPr>
          <w:color w:val="231F20"/>
          <w:spacing w:val="2"/>
          <w:w w:val="95"/>
        </w:rPr>
        <w:t>н</w:t>
      </w:r>
      <w:r>
        <w:rPr>
          <w:color w:val="231F20"/>
          <w:spacing w:val="2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19"/>
          <w:w w:val="95"/>
        </w:rPr>
        <w:t> </w:t>
      </w:r>
      <w:r>
        <w:rPr>
          <w:color w:val="231F20"/>
          <w:spacing w:val="2"/>
          <w:w w:val="95"/>
        </w:rPr>
        <w:t>(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м</w:t>
      </w:r>
      <w:r>
        <w:rPr>
          <w:color w:val="231F20"/>
          <w:spacing w:val="1"/>
          <w:w w:val="95"/>
        </w:rPr>
        <w:t>п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р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)</w:t>
      </w:r>
      <w:r>
        <w:rPr>
          <w:color w:val="231F20"/>
          <w:spacing w:val="20"/>
          <w:w w:val="95"/>
        </w:rPr>
        <w:t> 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у</w:t>
      </w:r>
      <w:r>
        <w:rPr>
          <w:color w:val="231F20"/>
          <w:spacing w:val="3"/>
          <w:w w:val="95"/>
        </w:rPr>
        <w:t>д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вы</w:t>
      </w:r>
      <w:r>
        <w:rPr>
          <w:color w:val="231F20"/>
          <w:w w:val="95"/>
        </w:rPr>
        <w:t>х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есурсо</w:t>
      </w:r>
      <w:r>
        <w:rPr>
          <w:color w:val="231F20"/>
          <w:w w:val="95"/>
        </w:rPr>
        <w:t>в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республи</w:t>
      </w:r>
      <w:r>
        <w:rPr>
          <w:color w:val="231F20"/>
          <w:w w:val="95"/>
        </w:rPr>
        <w:t>к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бывшег</w:t>
      </w:r>
      <w:r>
        <w:rPr>
          <w:color w:val="231F20"/>
          <w:w w:val="95"/>
        </w:rPr>
        <w:t>о</w:t>
      </w:r>
      <w:r>
        <w:rPr>
          <w:color w:val="231F20"/>
          <w:spacing w:val="38"/>
          <w:w w:val="95"/>
        </w:rPr>
        <w:t> </w:t>
      </w:r>
      <w:r>
        <w:rPr>
          <w:color w:val="231F20"/>
          <w:w w:val="95"/>
        </w:rPr>
        <w:t>СССР</w:t>
      </w:r>
      <w:r>
        <w:rPr>
          <w:color w:val="231F20"/>
          <w:w w:val="95"/>
        </w:rPr>
        <w:t>,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программу</w:t>
      </w:r>
      <w:r>
        <w:rPr>
          <w:color w:val="231F20"/>
          <w:spacing w:val="1"/>
          <w:w w:val="93"/>
        </w:rPr>
        <w:t> </w:t>
      </w:r>
      <w:r>
        <w:rPr>
          <w:color w:val="231F20"/>
          <w:w w:val="95"/>
        </w:rPr>
        <w:t>их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адаптации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российским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условиям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со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строгим</w:t>
      </w:r>
      <w:r>
        <w:rPr>
          <w:color w:val="231F20"/>
          <w:spacing w:val="18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выпо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л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нением</w:t>
      </w:r>
      <w:r>
        <w:rPr>
          <w:rFonts w:ascii="Times New Roman" w:hAnsi="Times New Roman" w:cs="Times New Roman" w:eastAsia="Times New Roman"/>
          <w:i/>
          <w:color w:val="231F20"/>
          <w:spacing w:val="5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законов</w:t>
      </w:r>
      <w:r>
        <w:rPr>
          <w:rFonts w:ascii="Times New Roman" w:hAnsi="Times New Roman" w:cs="Times New Roman" w:eastAsia="Times New Roman"/>
          <w:i/>
          <w:color w:val="231F20"/>
          <w:spacing w:val="6"/>
          <w:w w:val="95"/>
        </w:rPr>
        <w:t> </w:t>
      </w:r>
      <w:r>
        <w:rPr>
          <w:color w:val="231F20"/>
          <w:w w:val="95"/>
        </w:rPr>
        <w:t>РФ</w:t>
      </w:r>
      <w:r>
        <w:rPr>
          <w:color w:val="231F20"/>
          <w:w w:val="95"/>
        </w:rPr>
        <w:t>�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Отказаться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от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пропаганды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против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м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мигрантов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разъяснять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населению,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что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иммигранты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-4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default" r:id="rId167"/>
          <w:headerReference w:type="even" r:id="rId168"/>
          <w:footerReference w:type="default" r:id="rId169"/>
          <w:pgSz w:w="9355" w:h="13620"/>
          <w:pgMar w:header="775" w:footer="0" w:top="1180" w:bottom="280" w:left="620" w:right="500"/>
          <w:pgNumType w:start="85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5" w:lineRule="auto" w:before="29"/>
        <w:ind w:left="803" w:right="117"/>
        <w:jc w:val="both"/>
      </w:pPr>
      <w:r>
        <w:rPr>
          <w:color w:val="231F20"/>
          <w:w w:val="95"/>
        </w:rPr>
        <w:t>обходимы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для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развития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сложившейся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экономики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страны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падающей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численностью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населения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так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же,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как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необх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дим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импорт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некоторых</w:t>
      </w:r>
      <w:r>
        <w:rPr>
          <w:color w:val="231F20"/>
          <w:spacing w:val="-19"/>
          <w:w w:val="90"/>
        </w:rPr>
        <w:t> </w:t>
      </w:r>
      <w:r>
        <w:rPr>
          <w:color w:val="231F20"/>
          <w:w w:val="90"/>
        </w:rPr>
        <w:t>товаров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65" w:lineRule="auto"/>
        <w:ind w:left="463" w:right="114" w:firstLine="283"/>
        <w:jc w:val="both"/>
        <w:rPr>
          <w:rFonts w:ascii="Malgun Gothic" w:hAnsi="Malgun Gothic" w:cs="Malgun Gothic" w:eastAsia="Malgun Gothic"/>
          <w:sz w:val="28"/>
          <w:szCs w:val="28"/>
        </w:rPr>
      </w:pPr>
      <w:r>
        <w:rPr>
          <w:rFonts w:ascii="Malgun Gothic" w:hAnsi="Malgun Gothic" w:cs="Malgun Gothic" w:eastAsia="Malgun Gothic"/>
          <w:color w:val="231F20"/>
          <w:spacing w:val="2"/>
          <w:w w:val="95"/>
          <w:sz w:val="28"/>
          <w:szCs w:val="28"/>
        </w:rPr>
        <w:t>Дл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я</w:t>
      </w:r>
      <w:r>
        <w:rPr>
          <w:rFonts w:ascii="Malgun Gothic" w:hAnsi="Malgun Gothic" w:cs="Malgun Gothic" w:eastAsia="Malgun Gothic"/>
          <w:color w:val="231F20"/>
          <w:spacing w:val="47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реализаци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</w:t>
      </w:r>
      <w:r>
        <w:rPr>
          <w:rFonts w:ascii="Malgun Gothic" w:hAnsi="Malgun Gothic" w:cs="Malgun Gothic" w:eastAsia="Malgun Gothic"/>
          <w:color w:val="231F20"/>
          <w:spacing w:val="4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все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spacing w:val="4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перечисленны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х</w:t>
      </w:r>
      <w:r>
        <w:rPr>
          <w:rFonts w:ascii="Malgun Gothic" w:hAnsi="Malgun Gothic" w:cs="Malgun Gothic" w:eastAsia="Malgun Gothic"/>
          <w:color w:val="231F20"/>
          <w:spacing w:val="4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ме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р</w:t>
      </w:r>
      <w:r>
        <w:rPr>
          <w:rFonts w:ascii="Malgun Gothic" w:hAnsi="Malgun Gothic" w:cs="Malgun Gothic" w:eastAsia="Malgun Gothic"/>
          <w:color w:val="231F20"/>
          <w:spacing w:val="48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spacing w:val="3"/>
          <w:w w:val="95"/>
          <w:sz w:val="28"/>
          <w:szCs w:val="28"/>
        </w:rPr>
        <w:t>руководство</w:t>
      </w:r>
      <w:r>
        <w:rPr>
          <w:rFonts w:ascii="Malgun Gothic" w:hAnsi="Malgun Gothic" w:cs="Malgun Gothic" w:eastAsia="Malgun Gothic"/>
          <w:color w:val="231F20"/>
          <w:spacing w:val="3"/>
          <w:w w:val="93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страны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должно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выйти</w:t>
      </w:r>
      <w:r>
        <w:rPr>
          <w:rFonts w:ascii="Malgun Gothic" w:hAnsi="Malgun Gothic" w:cs="Malgun Gothic" w:eastAsia="Malgun Gothic"/>
          <w:color w:val="231F20"/>
          <w:spacing w:val="6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из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плена</w:t>
      </w:r>
      <w:r>
        <w:rPr>
          <w:rFonts w:ascii="Malgun Gothic" w:hAnsi="Malgun Gothic" w:cs="Malgun Gothic" w:eastAsia="Malgun Gothic"/>
          <w:color w:val="231F20"/>
          <w:spacing w:val="5"/>
          <w:w w:val="95"/>
          <w:sz w:val="28"/>
          <w:szCs w:val="28"/>
        </w:rPr>
        <w:t> 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мнимых</w:t>
      </w:r>
      <w:r>
        <w:rPr>
          <w:rFonts w:ascii="Malgun Gothic" w:hAnsi="Malgun Gothic" w:cs="Malgun Gothic" w:eastAsia="Malgun Gothic"/>
          <w:color w:val="231F20"/>
          <w:spacing w:val="7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экономических</w:t>
      </w:r>
      <w:r>
        <w:rPr>
          <w:rFonts w:ascii="Times New Roman" w:hAnsi="Times New Roman" w:cs="Times New Roman" w:eastAsia="Times New Roman"/>
          <w:i/>
          <w:color w:val="231F20"/>
          <w:spacing w:val="32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успе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‑</w:t>
      </w:r>
      <w:r>
        <w:rPr>
          <w:rFonts w:ascii="Times New Roman" w:hAnsi="Times New Roman" w:cs="Times New Roman" w:eastAsia="Times New Roman"/>
          <w:i/>
          <w:color w:val="231F20"/>
          <w:w w:val="12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хов</w:t>
      </w:r>
      <w:r>
        <w:rPr>
          <w:rFonts w:ascii="Times New Roman" w:hAnsi="Times New Roman" w:cs="Times New Roman" w:eastAsia="Times New Roman"/>
          <w:i/>
          <w:color w:val="231F20"/>
          <w:spacing w:val="-24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i/>
          <w:color w:val="231F20"/>
          <w:spacing w:val="-23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  <w:sz w:val="28"/>
          <w:szCs w:val="28"/>
        </w:rPr>
        <w:t>самовосхваления</w:t>
      </w:r>
      <w:r>
        <w:rPr>
          <w:rFonts w:ascii="Malgun Gothic" w:hAnsi="Malgun Gothic" w:cs="Malgun Gothic" w:eastAsia="Malgun Gothic"/>
          <w:color w:val="231F20"/>
          <w:w w:val="95"/>
          <w:sz w:val="28"/>
          <w:szCs w:val="28"/>
        </w:rPr>
        <w:t>�</w:t>
      </w:r>
      <w:r>
        <w:rPr>
          <w:rFonts w:ascii="Malgun Gothic" w:hAnsi="Malgun Gothic" w:cs="Malgun Gothic" w:eastAsia="Malgun Gothic"/>
          <w:color w:val="000000"/>
          <w:w w:val="100"/>
          <w:sz w:val="28"/>
          <w:szCs w:val="28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нашем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научном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сообществе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потеряна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эффективная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си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стема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выработки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истины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важнейшим</w:t>
      </w:r>
      <w:r>
        <w:rPr>
          <w:color w:val="231F20"/>
          <w:spacing w:val="-37"/>
          <w:w w:val="95"/>
        </w:rPr>
        <w:t> </w:t>
      </w:r>
      <w:r>
        <w:rPr>
          <w:color w:val="231F20"/>
          <w:w w:val="95"/>
        </w:rPr>
        <w:t>проблемам</w:t>
      </w:r>
      <w:r>
        <w:rPr>
          <w:color w:val="231F20"/>
          <w:spacing w:val="-36"/>
          <w:w w:val="95"/>
        </w:rPr>
        <w:t> </w:t>
      </w:r>
      <w:r>
        <w:rPr>
          <w:color w:val="231F20"/>
          <w:w w:val="95"/>
        </w:rPr>
        <w:t>жизни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1"/>
          <w:w w:val="95"/>
        </w:rPr>
        <w:t>вмест</w:t>
      </w:r>
      <w:r>
        <w:rPr>
          <w:color w:val="231F20"/>
          <w:w w:val="95"/>
        </w:rPr>
        <w:t>о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"/>
          <w:w w:val="95"/>
        </w:rPr>
        <w:t>наук</w:t>
      </w:r>
      <w:r>
        <w:rPr>
          <w:color w:val="231F20"/>
          <w:w w:val="95"/>
        </w:rPr>
        <w:t>и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"/>
          <w:w w:val="95"/>
        </w:rPr>
        <w:t>из</w:t>
      </w:r>
      <w:r>
        <w:rPr>
          <w:color w:val="231F20"/>
          <w:spacing w:val="-1"/>
          <w:w w:val="95"/>
        </w:rPr>
        <w:t>-</w:t>
      </w:r>
      <w:r>
        <w:rPr>
          <w:color w:val="231F20"/>
          <w:spacing w:val="-2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2"/>
          <w:w w:val="95"/>
        </w:rPr>
        <w:t>е</w:t>
      </w:r>
      <w:r>
        <w:rPr>
          <w:color w:val="231F20"/>
          <w:w w:val="95"/>
        </w:rPr>
        <w:t>е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"/>
          <w:w w:val="95"/>
        </w:rPr>
        <w:t>невостребованности</w:t>
      </w:r>
      <w:r>
        <w:rPr>
          <w:color w:val="231F20"/>
          <w:w w:val="95"/>
        </w:rPr>
        <w:t>,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2"/>
          <w:w w:val="95"/>
        </w:rPr>
        <w:t>раздробленн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5"/>
        </w:rPr>
        <w:t>ст</w:t>
      </w:r>
      <w:r>
        <w:rPr>
          <w:color w:val="231F20"/>
          <w:w w:val="95"/>
        </w:rPr>
        <w:t>и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1"/>
          <w:w w:val="95"/>
        </w:rPr>
        <w:t>пати</w:t>
      </w:r>
      <w:r>
        <w:rPr>
          <w:color w:val="231F20"/>
          <w:w w:val="95"/>
        </w:rPr>
        <w:t>и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2"/>
          <w:w w:val="95"/>
        </w:rPr>
        <w:t>ори</w:t>
      </w:r>
      <w:r>
        <w:rPr>
          <w:color w:val="231F20"/>
          <w:spacing w:val="-1"/>
          <w:w w:val="95"/>
        </w:rPr>
        <w:t>ента</w:t>
      </w:r>
      <w:r>
        <w:rPr>
          <w:color w:val="231F20"/>
          <w:spacing w:val="-1"/>
          <w:w w:val="95"/>
        </w:rPr>
        <w:t>ци</w:t>
      </w:r>
      <w:r>
        <w:rPr>
          <w:color w:val="231F20"/>
          <w:w w:val="95"/>
        </w:rPr>
        <w:t>я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бщес</w:t>
      </w:r>
      <w:r>
        <w:rPr>
          <w:color w:val="231F20"/>
          <w:spacing w:val="-1"/>
          <w:w w:val="95"/>
        </w:rPr>
        <w:t>тв</w:t>
      </w:r>
      <w:r>
        <w:rPr>
          <w:color w:val="231F20"/>
          <w:w w:val="95"/>
        </w:rPr>
        <w:t>а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1"/>
          <w:w w:val="95"/>
        </w:rPr>
        <w:t>прои</w:t>
      </w:r>
      <w:r>
        <w:rPr>
          <w:color w:val="231F20"/>
          <w:spacing w:val="-1"/>
          <w:w w:val="95"/>
        </w:rPr>
        <w:t>схо</w:t>
      </w:r>
      <w:r>
        <w:rPr>
          <w:color w:val="231F20"/>
          <w:spacing w:val="-1"/>
          <w:w w:val="95"/>
        </w:rPr>
        <w:t>ди</w:t>
      </w:r>
      <w:r>
        <w:rPr>
          <w:color w:val="231F20"/>
          <w:w w:val="95"/>
        </w:rPr>
        <w:t>т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1"/>
          <w:w w:val="95"/>
        </w:rPr>
        <w:t>ольк</w:t>
      </w:r>
      <w:r>
        <w:rPr>
          <w:color w:val="231F20"/>
          <w:w w:val="95"/>
        </w:rPr>
        <w:t>о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28"/>
          <w:w w:val="95"/>
        </w:rPr>
        <w:t> </w:t>
      </w:r>
      <w:r>
        <w:rPr>
          <w:color w:val="231F20"/>
          <w:spacing w:val="-2"/>
          <w:w w:val="95"/>
        </w:rPr>
        <w:t>р</w:t>
      </w:r>
      <w:r>
        <w:rPr>
          <w:color w:val="231F20"/>
          <w:spacing w:val="-5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чам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«особо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поставленных»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депутатов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пропагандистов,</w:t>
      </w:r>
      <w:r>
        <w:rPr>
          <w:color w:val="231F20"/>
          <w:spacing w:val="-23"/>
          <w:w w:val="95"/>
        </w:rPr>
        <w:t> </w:t>
      </w:r>
      <w:r>
        <w:rPr>
          <w:color w:val="231F20"/>
          <w:w w:val="95"/>
        </w:rPr>
        <w:t>ми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нистров</w:t>
      </w:r>
      <w:r>
        <w:rPr>
          <w:color w:val="231F20"/>
          <w:spacing w:val="-1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главы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государства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6" w:firstLine="283"/>
        <w:jc w:val="both"/>
      </w:pPr>
      <w:r>
        <w:rPr>
          <w:color w:val="231F20"/>
          <w:w w:val="95"/>
        </w:rPr>
        <w:t>Необходимо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преодолеть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сложившееся</w:t>
      </w:r>
      <w:r>
        <w:rPr>
          <w:color w:val="231F20"/>
          <w:spacing w:val="-10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одномыслие</w:t>
      </w:r>
      <w:r>
        <w:rPr>
          <w:rFonts w:ascii="Times New Roman" w:hAnsi="Times New Roman" w:cs="Times New Roman" w:eastAsia="Times New Roman"/>
          <w:i/>
          <w:color w:val="231F20"/>
          <w:spacing w:val="1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госу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w w:val="95"/>
        </w:rPr>
        <w:t>,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об</w:t>
      </w:r>
      <w:r>
        <w:rPr>
          <w:color w:val="231F20"/>
          <w:w w:val="95"/>
        </w:rPr>
        <w:t>щ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нн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ж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н</w:t>
      </w:r>
      <w:r>
        <w:rPr>
          <w:color w:val="231F20"/>
          <w:spacing w:val="4"/>
          <w:w w:val="95"/>
        </w:rPr>
        <w:t>и</w:t>
      </w:r>
      <w:r>
        <w:rPr>
          <w:color w:val="231F20"/>
          <w:w w:val="95"/>
        </w:rPr>
        <w:t>�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ходимы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дискуссии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5"/>
          <w:w w:val="95"/>
        </w:rPr>
        <w:t> </w:t>
      </w:r>
      <w:r>
        <w:rPr>
          <w:color w:val="231F20"/>
          <w:w w:val="95"/>
        </w:rPr>
        <w:t>обсуждением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порой</w:t>
      </w:r>
      <w:r>
        <w:rPr>
          <w:color w:val="231F20"/>
          <w:spacing w:val="17"/>
          <w:w w:val="95"/>
        </w:rPr>
        <w:t> </w:t>
      </w:r>
      <w:r>
        <w:rPr>
          <w:rFonts w:ascii="Times New Roman" w:hAnsi="Times New Roman" w:cs="Times New Roman" w:eastAsia="Times New Roman"/>
          <w:i/>
          <w:color w:val="231F20"/>
          <w:w w:val="95"/>
        </w:rPr>
        <w:t>противоположных</w:t>
      </w:r>
      <w:r>
        <w:rPr>
          <w:rFonts w:ascii="Times New Roman" w:hAnsi="Times New Roman" w:cs="Times New Roman" w:eastAsia="Times New Roman"/>
          <w:i/>
          <w:color w:val="231F20"/>
          <w:w w:val="99"/>
        </w:rPr>
        <w:t> </w:t>
      </w:r>
      <w:r>
        <w:rPr>
          <w:color w:val="231F20"/>
          <w:w w:val="85"/>
        </w:rPr>
        <w:t>точек</w:t>
      </w:r>
      <w:r>
        <w:rPr>
          <w:color w:val="231F20"/>
          <w:spacing w:val="-26"/>
          <w:w w:val="85"/>
        </w:rPr>
        <w:t> </w:t>
      </w:r>
      <w:r>
        <w:rPr>
          <w:color w:val="231F20"/>
          <w:w w:val="85"/>
        </w:rPr>
        <w:t>зрения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spacing w:val="1"/>
          <w:w w:val="95"/>
        </w:rPr>
        <w:t>Че</w:t>
      </w:r>
      <w:r>
        <w:rPr>
          <w:color w:val="231F20"/>
          <w:w w:val="95"/>
        </w:rPr>
        <w:t>м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раньш</w:t>
      </w:r>
      <w:r>
        <w:rPr>
          <w:color w:val="231F20"/>
          <w:w w:val="95"/>
        </w:rPr>
        <w:t>е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начне</w:t>
      </w:r>
      <w:r>
        <w:rPr>
          <w:color w:val="231F20"/>
          <w:w w:val="95"/>
        </w:rPr>
        <w:t>м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реформ</w:t>
      </w:r>
      <w:r>
        <w:rPr>
          <w:color w:val="231F20"/>
          <w:w w:val="95"/>
        </w:rPr>
        <w:t>ы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1"/>
          <w:w w:val="95"/>
        </w:rPr>
        <w:t>повышени</w:t>
      </w:r>
      <w:r>
        <w:rPr>
          <w:color w:val="231F20"/>
          <w:w w:val="95"/>
        </w:rPr>
        <w:t>е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эффекти</w:t>
      </w:r>
      <w:r>
        <w:rPr>
          <w:color w:val="231F20"/>
          <w:spacing w:val="-4"/>
          <w:w w:val="95"/>
        </w:rPr>
        <w:t>в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ности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экономике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страны,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тем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успешнее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меньшими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бе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1"/>
          <w:w w:val="95"/>
        </w:rPr>
        <w:t>дам</w:t>
      </w:r>
      <w:r>
        <w:rPr>
          <w:color w:val="231F20"/>
          <w:w w:val="95"/>
        </w:rPr>
        <w:t>и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1"/>
          <w:w w:val="95"/>
        </w:rPr>
        <w:t>преодолее</w:t>
      </w:r>
      <w:r>
        <w:rPr>
          <w:color w:val="231F20"/>
          <w:w w:val="95"/>
        </w:rPr>
        <w:t>м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1"/>
          <w:w w:val="95"/>
        </w:rPr>
        <w:t>нарастающи</w:t>
      </w:r>
      <w:r>
        <w:rPr>
          <w:color w:val="231F20"/>
          <w:w w:val="95"/>
        </w:rPr>
        <w:t>е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1"/>
          <w:w w:val="95"/>
        </w:rPr>
        <w:t>социально-экономические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демографические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проблемы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страны,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угрожающие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ее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бе</w:t>
      </w:r>
      <w:r>
        <w:rPr>
          <w:color w:val="231F20"/>
          <w:spacing w:val="5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опасности,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целостности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8"/>
          <w:w w:val="95"/>
        </w:rPr>
        <w:t> </w:t>
      </w:r>
      <w:r>
        <w:rPr>
          <w:color w:val="231F20"/>
          <w:w w:val="95"/>
        </w:rPr>
        <w:t>развитию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5" w:lineRule="auto"/>
        <w:ind w:left="463" w:right="117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е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л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г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м</w:t>
      </w:r>
      <w:r>
        <w:rPr>
          <w:color w:val="231F20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ы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х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и</w:t>
      </w:r>
      <w:r>
        <w:rPr>
          <w:color w:val="231F20"/>
          <w:spacing w:val="1"/>
          <w:w w:val="95"/>
        </w:rPr>
        <w:t>м</w:t>
      </w:r>
      <w:r>
        <w:rPr>
          <w:color w:val="231F20"/>
          <w:w w:val="95"/>
        </w:rPr>
        <w:t>о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"/>
          <w:w w:val="95"/>
        </w:rPr>
        <w:t>б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1"/>
          <w:w w:val="95"/>
        </w:rPr>
        <w:t>д</w:t>
      </w:r>
      <w:r>
        <w:rPr>
          <w:color w:val="231F20"/>
          <w:w w:val="95"/>
        </w:rPr>
        <w:t>и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учной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общественности,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частности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РАН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 </w:t>
      </w:r>
      <w:r>
        <w:rPr>
          <w:color w:val="231F20"/>
          <w:w w:val="95"/>
        </w:rPr>
        <w:t>университетах,</w:t>
      </w:r>
      <w:r>
        <w:rPr>
          <w:color w:val="231F20"/>
          <w:w w:val="97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и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сп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,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w w:val="95"/>
        </w:rPr>
        <w:t>х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об</w:t>
      </w:r>
      <w:r>
        <w:rPr>
          <w:color w:val="231F20"/>
          <w:w w:val="95"/>
        </w:rPr>
        <w:t>щ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85"/>
        </w:rPr>
        <w:t>ных</w:t>
      </w:r>
      <w:r>
        <w:rPr>
          <w:color w:val="231F20"/>
          <w:spacing w:val="70"/>
          <w:w w:val="85"/>
        </w:rPr>
        <w:t> </w:t>
      </w:r>
      <w:r>
        <w:rPr>
          <w:color w:val="231F20"/>
          <w:w w:val="85"/>
        </w:rPr>
        <w:t>объединениях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spacing w:after="0" w:line="165" w:lineRule="auto"/>
        <w:jc w:val="both"/>
        <w:sectPr>
          <w:headerReference w:type="even" r:id="rId170"/>
          <w:footerReference w:type="even" r:id="rId171"/>
          <w:pgSz w:w="9355" w:h="13620"/>
          <w:pgMar w:header="775" w:footer="0" w:top="1180" w:bottom="280" w:left="500" w:right="620"/>
          <w:pgNumType w:start="86"/>
        </w:sectPr>
      </w:pPr>
    </w:p>
    <w:p>
      <w:pPr>
        <w:spacing w:line="130" w:lineRule="exact" w:before="4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spacing w:before="36"/>
        <w:ind w:left="292" w:right="0"/>
        <w:jc w:val="center"/>
        <w:rPr>
          <w:b w:val="0"/>
          <w:bCs w:val="0"/>
        </w:rPr>
      </w:pPr>
      <w:r>
        <w:rPr>
          <w:color w:val="231F20"/>
          <w:w w:val="90"/>
        </w:rPr>
        <w:t>П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ЛН</w:t>
      </w:r>
      <w:r>
        <w:rPr>
          <w:color w:val="231F20"/>
          <w:w w:val="90"/>
        </w:rPr>
        <w:t>ЫЕ</w:t>
      </w:r>
      <w:r>
        <w:rPr>
          <w:color w:val="231F20"/>
          <w:spacing w:val="-49"/>
          <w:w w:val="90"/>
        </w:rPr>
        <w:t> </w:t>
      </w:r>
      <w:r>
        <w:rPr>
          <w:color w:val="231F20"/>
          <w:w w:val="90"/>
        </w:rPr>
        <w:t>О</w:t>
      </w:r>
      <w:r>
        <w:rPr>
          <w:color w:val="231F20"/>
          <w:spacing w:val="-14"/>
          <w:w w:val="90"/>
        </w:rPr>
        <w:t>Г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6"/>
          <w:w w:val="90"/>
        </w:rPr>
        <w:t>А</w:t>
      </w:r>
      <w:r>
        <w:rPr>
          <w:color w:val="231F20"/>
          <w:spacing w:val="6"/>
          <w:w w:val="90"/>
        </w:rPr>
        <w:t>В</w:t>
      </w:r>
      <w:r>
        <w:rPr>
          <w:color w:val="231F20"/>
          <w:w w:val="90"/>
        </w:rPr>
        <w:t>ЛЕ</w:t>
      </w:r>
      <w:r>
        <w:rPr>
          <w:color w:val="231F20"/>
          <w:w w:val="90"/>
        </w:rPr>
        <w:t>Н</w:t>
      </w:r>
      <w:r>
        <w:rPr>
          <w:color w:val="231F20"/>
          <w:spacing w:val="2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spacing w:val="-48"/>
          <w:w w:val="90"/>
        </w:rPr>
        <w:t> </w:t>
      </w:r>
      <w:r>
        <w:rPr>
          <w:color w:val="231F20"/>
          <w:spacing w:val="-4"/>
          <w:w w:val="90"/>
        </w:rPr>
        <w:t>Т</w:t>
      </w:r>
      <w:r>
        <w:rPr>
          <w:color w:val="231F20"/>
          <w:w w:val="90"/>
        </w:rPr>
        <w:t>ОМО</w:t>
      </w:r>
      <w:r>
        <w:rPr>
          <w:color w:val="231F20"/>
          <w:w w:val="90"/>
        </w:rPr>
        <w:t>В</w:t>
      </w:r>
      <w:r>
        <w:rPr>
          <w:b w:val="0"/>
          <w:bCs w:val="0"/>
          <w:color w:val="000000"/>
          <w:w w:val="100"/>
        </w:rPr>
      </w:r>
    </w:p>
    <w:p>
      <w:pPr>
        <w:spacing w:line="140" w:lineRule="exact" w:before="3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ind w:left="193" w:right="0"/>
        <w:jc w:val="center"/>
      </w:pPr>
      <w:r>
        <w:rPr>
          <w:color w:val="231F20"/>
          <w:spacing w:val="-28"/>
          <w:w w:val="90"/>
        </w:rPr>
        <w:t>Т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м</w:t>
      </w:r>
      <w:r>
        <w:rPr>
          <w:color w:val="231F20"/>
          <w:spacing w:val="47"/>
          <w:w w:val="90"/>
        </w:rPr>
        <w:t> </w:t>
      </w:r>
      <w:r>
        <w:rPr>
          <w:color w:val="231F20"/>
          <w:w w:val="90"/>
        </w:rPr>
        <w:t>2</w:t>
      </w:r>
      <w:r>
        <w:rPr>
          <w:color w:val="000000"/>
          <w:w w:val="100"/>
        </w:rPr>
      </w:r>
    </w:p>
    <w:p>
      <w:pPr>
        <w:spacing w:line="241" w:lineRule="auto" w:before="59"/>
        <w:ind w:left="1516" w:right="1324" w:hanging="0"/>
        <w:jc w:val="center"/>
        <w:rPr>
          <w:rFonts w:ascii="Arial" w:hAnsi="Arial" w:cs="Arial" w:eastAsia="Arial"/>
          <w:sz w:val="38"/>
          <w:szCs w:val="38"/>
        </w:rPr>
      </w:pPr>
      <w:r>
        <w:rPr>
          <w:rFonts w:ascii="Arial" w:hAnsi="Arial" w:cs="Arial" w:eastAsia="Arial"/>
          <w:b/>
          <w:bCs/>
          <w:color w:val="231F20"/>
          <w:spacing w:val="-6"/>
          <w:w w:val="95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ц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2"/>
          <w:w w:val="9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38"/>
          <w:szCs w:val="38"/>
        </w:rPr>
        <w:t>л</w:t>
      </w:r>
      <w:r>
        <w:rPr>
          <w:rFonts w:ascii="Arial" w:hAnsi="Arial" w:cs="Arial" w:eastAsia="Arial"/>
          <w:b/>
          <w:bCs/>
          <w:color w:val="231F20"/>
          <w:spacing w:val="-5"/>
          <w:w w:val="95"/>
          <w:sz w:val="38"/>
          <w:szCs w:val="38"/>
        </w:rPr>
        <w:t>ь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4"/>
          <w:w w:val="9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-8"/>
          <w:w w:val="95"/>
          <w:sz w:val="38"/>
          <w:szCs w:val="38"/>
        </w:rPr>
        <w:t>-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э</w:t>
      </w:r>
      <w:r>
        <w:rPr>
          <w:rFonts w:ascii="Arial" w:hAnsi="Arial" w:cs="Arial" w:eastAsia="Arial"/>
          <w:b/>
          <w:bCs/>
          <w:color w:val="231F20"/>
          <w:spacing w:val="-6"/>
          <w:w w:val="95"/>
          <w:sz w:val="38"/>
          <w:szCs w:val="38"/>
        </w:rPr>
        <w:t>к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м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ч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ск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я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11"/>
          <w:w w:val="95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38"/>
          <w:szCs w:val="38"/>
        </w:rPr>
        <w:t>р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у</w:t>
      </w:r>
      <w:r>
        <w:rPr>
          <w:rFonts w:ascii="Arial" w:hAnsi="Arial" w:cs="Arial" w:eastAsia="Arial"/>
          <w:b/>
          <w:bCs/>
          <w:color w:val="231F20"/>
          <w:spacing w:val="7"/>
          <w:w w:val="95"/>
          <w:sz w:val="38"/>
          <w:szCs w:val="38"/>
        </w:rPr>
        <w:t>к</w:t>
      </w:r>
      <w:r>
        <w:rPr>
          <w:rFonts w:ascii="Arial" w:hAnsi="Arial" w:cs="Arial" w:eastAsia="Arial"/>
          <w:b/>
          <w:bCs/>
          <w:color w:val="231F20"/>
          <w:spacing w:val="13"/>
          <w:w w:val="9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у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р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spacing w:val="8"/>
          <w:w w:val="9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9"/>
          <w:w w:val="9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д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м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г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р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38"/>
          <w:szCs w:val="38"/>
        </w:rPr>
        <w:t>ф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я</w:t>
      </w:r>
      <w:r>
        <w:rPr>
          <w:rFonts w:ascii="Arial" w:hAnsi="Arial" w:cs="Arial" w:eastAsia="Arial"/>
          <w:color w:val="000000"/>
          <w:w w:val="100"/>
          <w:sz w:val="38"/>
          <w:szCs w:val="38"/>
        </w:rPr>
      </w:r>
    </w:p>
    <w:p>
      <w:pPr>
        <w:spacing w:line="170" w:lineRule="exact" w:before="3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ind w:right="0"/>
        <w:jc w:val="left"/>
      </w:pPr>
      <w:r>
        <w:rPr>
          <w:color w:val="231F20"/>
          <w:spacing w:val="12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4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-3"/>
          <w:w w:val="95"/>
        </w:rPr>
        <w:t>р</w:t>
      </w:r>
      <w:r>
        <w:rPr>
          <w:color w:val="231F20"/>
          <w:w w:val="95"/>
        </w:rPr>
        <w:t>ы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right="0"/>
        <w:jc w:val="left"/>
      </w:pPr>
      <w:r>
        <w:rPr>
          <w:color w:val="231F20"/>
          <w:w w:val="95"/>
        </w:rPr>
        <w:t>О</w:t>
      </w:r>
      <w:r>
        <w:rPr>
          <w:color w:val="231F20"/>
          <w:w w:val="95"/>
        </w:rPr>
        <w:t>б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-1"/>
          <w:w w:val="95"/>
        </w:rPr>
        <w:t>щ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6"/>
          <w:w w:val="95"/>
        </w:rPr>
        <w:t>ч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ю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right="0"/>
        <w:jc w:val="left"/>
      </w:pPr>
      <w:r>
        <w:rPr>
          <w:color w:val="231F20"/>
          <w:spacing w:val="1"/>
          <w:w w:val="95"/>
        </w:rPr>
        <w:t>С</w:t>
      </w:r>
      <w:r>
        <w:rPr>
          <w:color w:val="231F20"/>
          <w:spacing w:val="6"/>
          <w:w w:val="95"/>
        </w:rPr>
        <w:t>п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к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-1"/>
          <w:w w:val="95"/>
        </w:rPr>
        <w:t>щ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000000"/>
          <w:w w:val="100"/>
        </w:rPr>
      </w:r>
    </w:p>
    <w:p>
      <w:pPr>
        <w:spacing w:line="240" w:lineRule="exact" w:before="18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2"/>
          <w:w w:val="95"/>
        </w:rPr>
        <w:t>6</w:t>
      </w:r>
      <w:r>
        <w:rPr>
          <w:color w:val="231F20"/>
          <w:w w:val="95"/>
        </w:rPr>
        <w:t>.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-3"/>
          <w:w w:val="95"/>
        </w:rPr>
        <w:t>к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р</w:t>
      </w:r>
      <w:r>
        <w:rPr>
          <w:color w:val="231F20"/>
          <w:w w:val="95"/>
        </w:rPr>
        <w:t>т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р</w:t>
      </w:r>
      <w:r>
        <w:rPr>
          <w:color w:val="231F20"/>
          <w:w w:val="95"/>
        </w:rPr>
        <w:t>т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5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4"/>
          <w:w w:val="95"/>
        </w:rPr>
        <w:t>у</w:t>
      </w:r>
      <w:r>
        <w:rPr>
          <w:color w:val="231F20"/>
          <w:spacing w:val="5"/>
          <w:w w:val="95"/>
        </w:rPr>
        <w:t>с</w:t>
      </w:r>
      <w:r>
        <w:rPr>
          <w:color w:val="231F20"/>
          <w:spacing w:val="8"/>
          <w:w w:val="95"/>
        </w:rPr>
        <w:t>л</w:t>
      </w:r>
      <w:r>
        <w:rPr>
          <w:color w:val="231F20"/>
          <w:spacing w:val="9"/>
          <w:w w:val="95"/>
        </w:rPr>
        <w:t>у</w:t>
      </w:r>
      <w:r>
        <w:rPr>
          <w:color w:val="231F20"/>
          <w:w w:val="95"/>
        </w:rPr>
        <w:t>г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79" w:lineRule="auto" w:before="46"/>
        <w:ind w:left="683" w:right="451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-2"/>
          <w:w w:val="80"/>
        </w:rPr>
        <w:t>6</w:t>
      </w:r>
      <w:r>
        <w:rPr>
          <w:color w:val="231F20"/>
          <w:spacing w:val="-48"/>
          <w:w w:val="80"/>
        </w:rPr>
        <w:t>�</w:t>
      </w:r>
      <w:r>
        <w:rPr>
          <w:color w:val="231F20"/>
          <w:spacing w:val="-12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spacing w:val="-16"/>
          <w:w w:val="80"/>
        </w:rPr>
        <w:t> </w:t>
      </w:r>
      <w:r>
        <w:rPr>
          <w:color w:val="231F20"/>
          <w:spacing w:val="3"/>
          <w:w w:val="95"/>
        </w:rPr>
        <w:t>Д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5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4"/>
          <w:w w:val="95"/>
        </w:rPr>
        <w:t>м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3"/>
          <w:w w:val="95"/>
        </w:rPr>
        <w:t>к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-3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р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8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-3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р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8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w w:val="101"/>
        </w:rPr>
        <w:t> 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4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-4"/>
          <w:w w:val="95"/>
        </w:rPr>
        <w:t>у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9"/>
          <w:w w:val="95"/>
        </w:rPr>
        <w:t>л</w:t>
      </w:r>
      <w:r>
        <w:rPr>
          <w:color w:val="231F20"/>
          <w:spacing w:val="10"/>
          <w:w w:val="95"/>
        </w:rPr>
        <w:t>у</w:t>
      </w:r>
      <w:r>
        <w:rPr>
          <w:color w:val="231F20"/>
          <w:w w:val="95"/>
        </w:rPr>
        <w:t>г</w:t>
      </w:r>
      <w:r>
        <w:rPr>
          <w:color w:val="000000"/>
          <w:w w:val="100"/>
        </w:rPr>
      </w:r>
    </w:p>
    <w:p>
      <w:pPr>
        <w:pStyle w:val="BodyText"/>
        <w:spacing w:line="179" w:lineRule="auto"/>
        <w:ind w:left="683" w:right="1098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8"/>
          <w:w w:val="90"/>
        </w:rPr>
        <w:t> </w:t>
      </w:r>
      <w:r>
        <w:rPr>
          <w:color w:val="231F20"/>
          <w:spacing w:val="-2"/>
          <w:w w:val="80"/>
        </w:rPr>
        <w:t>6</w:t>
      </w:r>
      <w:r>
        <w:rPr>
          <w:color w:val="231F20"/>
          <w:spacing w:val="-6"/>
          <w:w w:val="80"/>
        </w:rPr>
        <w:t>�</w:t>
      </w:r>
      <w:r>
        <w:rPr>
          <w:color w:val="231F20"/>
          <w:spacing w:val="2"/>
          <w:w w:val="80"/>
        </w:rPr>
        <w:t>2</w:t>
      </w:r>
      <w:r>
        <w:rPr>
          <w:color w:val="231F20"/>
          <w:w w:val="80"/>
        </w:rPr>
        <w:t>�</w:t>
      </w:r>
      <w:r>
        <w:rPr>
          <w:color w:val="231F20"/>
          <w:spacing w:val="2"/>
          <w:w w:val="80"/>
        </w:rPr>
        <w:t> </w:t>
      </w:r>
      <w:r>
        <w:rPr>
          <w:color w:val="231F20"/>
          <w:spacing w:val="1"/>
          <w:w w:val="90"/>
        </w:rPr>
        <w:t>Э</w:t>
      </w:r>
      <w:r>
        <w:rPr>
          <w:color w:val="231F20"/>
          <w:spacing w:val="-3"/>
          <w:w w:val="90"/>
        </w:rPr>
        <w:t>к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-3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"/>
          <w:w w:val="90"/>
        </w:rPr>
        <w:t>р</w:t>
      </w:r>
      <w:r>
        <w:rPr>
          <w:color w:val="231F20"/>
          <w:w w:val="90"/>
        </w:rPr>
        <w:t>т</w:t>
      </w:r>
      <w:r>
        <w:rPr>
          <w:color w:val="231F20"/>
          <w:spacing w:val="-8"/>
          <w:w w:val="90"/>
        </w:rPr>
        <w:t> </w:t>
      </w:r>
      <w:r>
        <w:rPr>
          <w:color w:val="231F20"/>
          <w:spacing w:val="10"/>
          <w:w w:val="90"/>
        </w:rPr>
        <w:t>у</w:t>
      </w:r>
      <w:r>
        <w:rPr>
          <w:color w:val="231F20"/>
          <w:w w:val="90"/>
        </w:rPr>
        <w:t>г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-2"/>
          <w:w w:val="90"/>
        </w:rPr>
        <w:t>д</w:t>
      </w:r>
      <w:r>
        <w:rPr>
          <w:color w:val="231F20"/>
          <w:w w:val="90"/>
        </w:rPr>
        <w:t>о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5"/>
          <w:w w:val="90"/>
        </w:rPr>
        <w:t>ы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2"/>
          <w:w w:val="90"/>
        </w:rPr>
        <w:t>ь</w:t>
      </w:r>
      <w:r>
        <w:rPr>
          <w:color w:val="231F20"/>
          <w:w w:val="90"/>
        </w:rPr>
        <w:t>я</w:t>
      </w:r>
      <w:r>
        <w:rPr>
          <w:color w:val="231F20"/>
          <w:spacing w:val="-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8"/>
          <w:w w:val="90"/>
        </w:rPr>
        <w:t> 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10"/>
          <w:w w:val="90"/>
        </w:rPr>
        <w:t>п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3"/>
          <w:w w:val="90"/>
        </w:rPr>
        <w:t>в</w:t>
      </w:r>
      <w:r>
        <w:rPr>
          <w:color w:val="231F20"/>
          <w:w w:val="90"/>
        </w:rPr>
        <w:t>а</w:t>
      </w:r>
      <w:r>
        <w:rPr>
          <w:color w:val="231F20"/>
          <w:w w:val="89"/>
        </w:rPr>
        <w:t> </w:t>
      </w:r>
      <w:r>
        <w:rPr>
          <w:color w:val="231F20"/>
          <w:spacing w:val="-10"/>
          <w:w w:val="90"/>
        </w:rPr>
        <w:t>(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4"/>
          <w:w w:val="90"/>
        </w:rPr>
        <w:t>ф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-3"/>
          <w:w w:val="90"/>
        </w:rPr>
        <w:t>и</w:t>
      </w:r>
      <w:r>
        <w:rPr>
          <w:color w:val="231F20"/>
          <w:w w:val="90"/>
        </w:rPr>
        <w:t>,</w:t>
      </w:r>
      <w:r>
        <w:rPr>
          <w:color w:val="231F20"/>
          <w:spacing w:val="72"/>
          <w:w w:val="90"/>
        </w:rPr>
        <w:t> 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4"/>
          <w:w w:val="90"/>
        </w:rPr>
        <w:t>ф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10"/>
          <w:w w:val="90"/>
        </w:rPr>
        <w:t>д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7"/>
          <w:w w:val="90"/>
        </w:rPr>
        <w:t>к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-3"/>
          <w:w w:val="90"/>
        </w:rPr>
        <w:t>о</w:t>
      </w:r>
      <w:r>
        <w:rPr>
          <w:color w:val="231F20"/>
          <w:w w:val="90"/>
        </w:rPr>
        <w:t>в</w:t>
      </w:r>
      <w:r>
        <w:rPr>
          <w:color w:val="231F20"/>
          <w:spacing w:val="7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75"/>
          <w:w w:val="90"/>
        </w:rPr>
        <w:t> </w:t>
      </w:r>
      <w:r>
        <w:rPr>
          <w:color w:val="231F20"/>
          <w:spacing w:val="5"/>
          <w:w w:val="90"/>
        </w:rPr>
        <w:t>п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6"/>
          <w:w w:val="90"/>
        </w:rPr>
        <w:t>д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73"/>
          <w:w w:val="90"/>
        </w:rPr>
        <w:t> </w:t>
      </w:r>
      <w:r>
        <w:rPr>
          <w:color w:val="231F20"/>
          <w:spacing w:val="3"/>
          <w:w w:val="90"/>
        </w:rPr>
        <w:t>г</w:t>
      </w:r>
      <w:r>
        <w:rPr>
          <w:color w:val="231F20"/>
          <w:spacing w:val="7"/>
          <w:w w:val="90"/>
        </w:rPr>
        <w:t>а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-14"/>
          <w:w w:val="90"/>
        </w:rPr>
        <w:t>а</w:t>
      </w:r>
      <w:r>
        <w:rPr>
          <w:color w:val="231F20"/>
          <w:w w:val="90"/>
        </w:rPr>
        <w:t>)</w:t>
      </w:r>
      <w:r>
        <w:rPr>
          <w:color w:val="000000"/>
          <w:w w:val="100"/>
        </w:rPr>
      </w:r>
    </w:p>
    <w:p>
      <w:pPr>
        <w:pStyle w:val="BodyText"/>
        <w:spacing w:line="377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2"/>
          <w:w w:val="75"/>
        </w:rPr>
        <w:t>6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3</w:t>
      </w:r>
      <w:r>
        <w:rPr>
          <w:color w:val="231F20"/>
          <w:w w:val="75"/>
        </w:rPr>
        <w:t>�</w:t>
      </w:r>
      <w:r>
        <w:rPr>
          <w:color w:val="231F20"/>
          <w:spacing w:val="17"/>
          <w:w w:val="75"/>
        </w:rPr>
        <w:t> </w:t>
      </w:r>
      <w:r>
        <w:rPr>
          <w:color w:val="231F20"/>
          <w:spacing w:val="3"/>
          <w:w w:val="90"/>
        </w:rPr>
        <w:t>Д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5"/>
          <w:w w:val="90"/>
        </w:rPr>
        <w:t>к</w:t>
      </w:r>
      <w:r>
        <w:rPr>
          <w:color w:val="231F20"/>
          <w:w w:val="90"/>
        </w:rPr>
        <w:t>а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14"/>
          <w:w w:val="90"/>
        </w:rPr>
        <w:t>а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4"/>
          <w:w w:val="90"/>
        </w:rPr>
        <w:t>ю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10"/>
          <w:w w:val="90"/>
        </w:rPr>
        <w:t>к</w:t>
      </w:r>
      <w:r>
        <w:rPr>
          <w:color w:val="231F20"/>
          <w:spacing w:val="9"/>
          <w:w w:val="90"/>
        </w:rPr>
        <w:t>у</w:t>
      </w:r>
      <w:r>
        <w:rPr>
          <w:color w:val="231F20"/>
          <w:spacing w:val="3"/>
          <w:w w:val="90"/>
        </w:rPr>
        <w:t>р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а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400" w:right="0"/>
        <w:jc w:val="left"/>
      </w:pPr>
      <w:r>
        <w:rPr>
          <w:color w:val="231F20"/>
          <w:w w:val="100"/>
        </w:rPr>
        <w:t>§</w:t>
      </w:r>
      <w:r>
        <w:rPr>
          <w:color w:val="231F20"/>
          <w:spacing w:val="-35"/>
          <w:w w:val="100"/>
        </w:rPr>
        <w:t> </w:t>
      </w:r>
      <w:r>
        <w:rPr>
          <w:color w:val="231F20"/>
          <w:spacing w:val="-2"/>
          <w:w w:val="70"/>
        </w:rPr>
        <w:t>6</w:t>
      </w:r>
      <w:r>
        <w:rPr>
          <w:color w:val="231F20"/>
          <w:spacing w:val="-19"/>
          <w:w w:val="70"/>
        </w:rPr>
        <w:t>�</w:t>
      </w:r>
      <w:r>
        <w:rPr>
          <w:color w:val="231F20"/>
          <w:spacing w:val="-4"/>
          <w:w w:val="70"/>
        </w:rPr>
        <w:t>4</w:t>
      </w:r>
      <w:r>
        <w:rPr>
          <w:color w:val="231F20"/>
          <w:w w:val="70"/>
        </w:rPr>
        <w:t>�</w:t>
      </w:r>
      <w:r>
        <w:rPr>
          <w:color w:val="231F20"/>
          <w:spacing w:val="-6"/>
          <w:w w:val="70"/>
        </w:rPr>
        <w:t> </w:t>
      </w:r>
      <w:r>
        <w:rPr>
          <w:color w:val="231F20"/>
          <w:spacing w:val="-6"/>
          <w:w w:val="100"/>
        </w:rPr>
        <w:t>Р</w:t>
      </w:r>
      <w:r>
        <w:rPr>
          <w:color w:val="231F20"/>
          <w:spacing w:val="3"/>
          <w:w w:val="100"/>
        </w:rPr>
        <w:t>о</w:t>
      </w:r>
      <w:r>
        <w:rPr>
          <w:color w:val="231F20"/>
          <w:spacing w:val="3"/>
          <w:w w:val="100"/>
        </w:rPr>
        <w:t>с</w:t>
      </w:r>
      <w:r>
        <w:rPr>
          <w:color w:val="231F20"/>
          <w:w w:val="100"/>
        </w:rPr>
        <w:t>т</w:t>
      </w:r>
      <w:r>
        <w:rPr>
          <w:color w:val="231F20"/>
          <w:spacing w:val="-34"/>
          <w:w w:val="100"/>
        </w:rPr>
        <w:t> </w:t>
      </w:r>
      <w:r>
        <w:rPr>
          <w:color w:val="231F20"/>
          <w:spacing w:val="-12"/>
          <w:w w:val="100"/>
        </w:rPr>
        <w:t>В</w:t>
      </w:r>
      <w:r>
        <w:rPr>
          <w:color w:val="231F20"/>
          <w:spacing w:val="-12"/>
          <w:w w:val="100"/>
        </w:rPr>
        <w:t>В</w:t>
      </w:r>
      <w:r>
        <w:rPr>
          <w:color w:val="231F20"/>
          <w:spacing w:val="-5"/>
          <w:w w:val="100"/>
        </w:rPr>
        <w:t>П</w:t>
      </w:r>
      <w:r>
        <w:rPr>
          <w:color w:val="231F20"/>
          <w:w w:val="100"/>
        </w:rPr>
        <w:t>,</w:t>
      </w:r>
      <w:r>
        <w:rPr>
          <w:color w:val="231F20"/>
          <w:spacing w:val="-35"/>
          <w:w w:val="100"/>
        </w:rPr>
        <w:t> </w:t>
      </w:r>
      <w:r>
        <w:rPr>
          <w:color w:val="231F20"/>
          <w:spacing w:val="-12"/>
          <w:w w:val="100"/>
        </w:rPr>
        <w:t>В</w:t>
      </w:r>
      <w:r>
        <w:rPr>
          <w:color w:val="231F20"/>
          <w:spacing w:val="-12"/>
          <w:w w:val="100"/>
        </w:rPr>
        <w:t>Н</w:t>
      </w:r>
      <w:r>
        <w:rPr>
          <w:color w:val="231F20"/>
          <w:spacing w:val="-14"/>
          <w:w w:val="100"/>
        </w:rPr>
        <w:t>О</w:t>
      </w:r>
      <w:r>
        <w:rPr>
          <w:color w:val="231F20"/>
          <w:w w:val="100"/>
        </w:rPr>
        <w:t>К</w:t>
      </w:r>
      <w:r>
        <w:rPr>
          <w:color w:val="231F20"/>
          <w:spacing w:val="-35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35"/>
          <w:w w:val="100"/>
        </w:rPr>
        <w:t> </w:t>
      </w:r>
      <w:r>
        <w:rPr>
          <w:color w:val="231F20"/>
          <w:spacing w:val="-3"/>
          <w:w w:val="100"/>
        </w:rPr>
        <w:t>в</w:t>
      </w:r>
      <w:r>
        <w:rPr>
          <w:color w:val="231F20"/>
          <w:spacing w:val="7"/>
          <w:w w:val="100"/>
        </w:rPr>
        <w:t>ы</w:t>
      </w:r>
      <w:r>
        <w:rPr>
          <w:color w:val="231F20"/>
          <w:spacing w:val="3"/>
          <w:w w:val="100"/>
        </w:rPr>
        <w:t>в</w:t>
      </w:r>
      <w:r>
        <w:rPr>
          <w:color w:val="231F20"/>
          <w:spacing w:val="1"/>
          <w:w w:val="100"/>
        </w:rPr>
        <w:t>о</w:t>
      </w:r>
      <w:r>
        <w:rPr>
          <w:color w:val="231F20"/>
          <w:w w:val="100"/>
        </w:rPr>
        <w:t>з</w:t>
      </w:r>
      <w:r>
        <w:rPr>
          <w:color w:val="231F20"/>
          <w:spacing w:val="-35"/>
          <w:w w:val="100"/>
        </w:rPr>
        <w:t> </w:t>
      </w:r>
      <w:r>
        <w:rPr>
          <w:color w:val="231F20"/>
          <w:spacing w:val="5"/>
          <w:w w:val="100"/>
        </w:rPr>
        <w:t>к</w:t>
      </w:r>
      <w:r>
        <w:rPr>
          <w:color w:val="231F20"/>
          <w:spacing w:val="5"/>
          <w:w w:val="100"/>
        </w:rPr>
        <w:t>а</w:t>
      </w:r>
      <w:r>
        <w:rPr>
          <w:color w:val="231F20"/>
          <w:spacing w:val="7"/>
          <w:w w:val="100"/>
        </w:rPr>
        <w:t>п</w:t>
      </w:r>
      <w:r>
        <w:rPr>
          <w:color w:val="231F20"/>
          <w:spacing w:val="7"/>
          <w:w w:val="100"/>
        </w:rPr>
        <w:t>и</w:t>
      </w:r>
      <w:r>
        <w:rPr>
          <w:color w:val="231F20"/>
          <w:spacing w:val="2"/>
          <w:w w:val="100"/>
        </w:rPr>
        <w:t>т</w:t>
      </w:r>
      <w:r>
        <w:rPr>
          <w:color w:val="231F20"/>
          <w:spacing w:val="15"/>
          <w:w w:val="100"/>
        </w:rPr>
        <w:t>а</w:t>
      </w:r>
      <w:r>
        <w:rPr>
          <w:color w:val="231F20"/>
          <w:spacing w:val="1"/>
          <w:w w:val="100"/>
        </w:rPr>
        <w:t>л</w:t>
      </w:r>
      <w:r>
        <w:rPr>
          <w:color w:val="231F20"/>
          <w:w w:val="100"/>
        </w:rPr>
        <w:t>а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683" w:right="0"/>
        <w:jc w:val="left"/>
      </w:pPr>
      <w:r>
        <w:rPr>
          <w:color w:val="231F20"/>
          <w:spacing w:val="3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9"/>
          <w:w w:val="95"/>
        </w:rPr>
        <w:t>г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ни</w:t>
      </w:r>
      <w:r>
        <w:rPr>
          <w:color w:val="231F20"/>
          <w:spacing w:val="9"/>
          <w:w w:val="95"/>
        </w:rPr>
        <w:t>ц</w:t>
      </w:r>
      <w:r>
        <w:rPr>
          <w:color w:val="231F20"/>
          <w:w w:val="95"/>
        </w:rPr>
        <w:t>у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w w:val="90"/>
        </w:rPr>
        <w:t> </w:t>
      </w:r>
      <w:r>
        <w:rPr>
          <w:color w:val="231F20"/>
          <w:spacing w:val="-2"/>
          <w:w w:val="75"/>
        </w:rPr>
        <w:t>6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5</w:t>
      </w:r>
      <w:r>
        <w:rPr>
          <w:color w:val="231F20"/>
          <w:w w:val="75"/>
        </w:rPr>
        <w:t>�</w:t>
      </w:r>
      <w:r>
        <w:rPr>
          <w:color w:val="231F20"/>
          <w:spacing w:val="15"/>
          <w:w w:val="75"/>
        </w:rPr>
        <w:t> </w:t>
      </w:r>
      <w:r>
        <w:rPr>
          <w:color w:val="231F20"/>
          <w:spacing w:val="-6"/>
          <w:w w:val="90"/>
        </w:rPr>
        <w:t>Н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-7"/>
          <w:w w:val="90"/>
        </w:rPr>
        <w:t>б</w:t>
      </w:r>
      <w:r>
        <w:rPr>
          <w:color w:val="231F20"/>
          <w:spacing w:val="-5"/>
          <w:w w:val="90"/>
        </w:rPr>
        <w:t>х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6"/>
          <w:w w:val="90"/>
        </w:rPr>
        <w:t>им</w:t>
      </w:r>
      <w:r>
        <w:rPr>
          <w:color w:val="231F20"/>
          <w:spacing w:val="-2"/>
          <w:w w:val="90"/>
        </w:rPr>
        <w:t>ы</w:t>
      </w:r>
      <w:r>
        <w:rPr>
          <w:color w:val="231F20"/>
          <w:w w:val="90"/>
        </w:rPr>
        <w:t>е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е</w:t>
      </w:r>
      <w:r>
        <w:rPr>
          <w:color w:val="231F20"/>
          <w:w w:val="90"/>
        </w:rPr>
        <w:t>с</w:t>
      </w:r>
      <w:r>
        <w:rPr>
          <w:color w:val="231F20"/>
          <w:spacing w:val="9"/>
          <w:w w:val="90"/>
        </w:rPr>
        <w:t>у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с</w:t>
      </w:r>
      <w:r>
        <w:rPr>
          <w:color w:val="231F20"/>
          <w:w w:val="90"/>
        </w:rPr>
        <w:t>ы</w:t>
      </w:r>
      <w:r>
        <w:rPr>
          <w:color w:val="231F20"/>
          <w:w w:val="90"/>
        </w:rPr>
        <w:t> </w:t>
      </w:r>
      <w:r>
        <w:rPr>
          <w:color w:val="231F20"/>
          <w:spacing w:val="9"/>
          <w:w w:val="90"/>
        </w:rPr>
        <w:t>д</w:t>
      </w:r>
      <w:r>
        <w:rPr>
          <w:color w:val="231F20"/>
          <w:spacing w:val="9"/>
          <w:w w:val="90"/>
        </w:rPr>
        <w:t>л</w:t>
      </w:r>
      <w:r>
        <w:rPr>
          <w:color w:val="231F20"/>
          <w:w w:val="90"/>
        </w:rPr>
        <w:t>я</w:t>
      </w:r>
      <w:r>
        <w:rPr>
          <w:color w:val="231F20"/>
          <w:w w:val="90"/>
        </w:rPr>
        <w:t> </w:t>
      </w:r>
      <w:r>
        <w:rPr>
          <w:color w:val="231F20"/>
          <w:spacing w:val="6"/>
          <w:w w:val="90"/>
        </w:rPr>
        <w:t>ин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тиций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683"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19"/>
          <w:w w:val="95"/>
        </w:rPr>
        <w:t> </w:t>
      </w:r>
      <w:r>
        <w:rPr>
          <w:color w:val="231F20"/>
          <w:spacing w:val="-3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5"/>
          <w:w w:val="95"/>
        </w:rPr>
        <w:t>о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2"/>
          <w:w w:val="95"/>
        </w:rPr>
        <w:t>ш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ю</w:t>
      </w:r>
      <w:r>
        <w:rPr>
          <w:color w:val="231F20"/>
          <w:spacing w:val="-19"/>
          <w:w w:val="95"/>
        </w:rPr>
        <w:t> </w:t>
      </w:r>
      <w:r>
        <w:rPr>
          <w:color w:val="231F20"/>
          <w:w w:val="95"/>
        </w:rPr>
        <w:t>к</w:t>
      </w:r>
      <w:r>
        <w:rPr>
          <w:color w:val="231F20"/>
          <w:spacing w:val="-18"/>
          <w:w w:val="95"/>
        </w:rPr>
        <w:t> 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6"/>
          <w:w w:val="95"/>
        </w:rPr>
        <w:t>б</w:t>
      </w:r>
      <w:r>
        <w:rPr>
          <w:color w:val="231F20"/>
          <w:spacing w:val="5"/>
          <w:w w:val="95"/>
        </w:rPr>
        <w:t>ъ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10"/>
          <w:w w:val="95"/>
        </w:rPr>
        <w:t>м</w:t>
      </w:r>
      <w:r>
        <w:rPr>
          <w:color w:val="231F20"/>
          <w:w w:val="95"/>
        </w:rPr>
        <w:t>у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683" w:right="0"/>
        <w:jc w:val="left"/>
      </w:pPr>
      <w:r>
        <w:rPr>
          <w:color w:val="231F20"/>
          <w:spacing w:val="-3"/>
          <w:w w:val="95"/>
        </w:rPr>
        <w:t>в</w:t>
      </w:r>
      <w:r>
        <w:rPr>
          <w:color w:val="231F20"/>
          <w:spacing w:val="6"/>
          <w:w w:val="95"/>
        </w:rPr>
        <w:t>ы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3"/>
          <w:w w:val="95"/>
        </w:rPr>
        <w:t>з</w:t>
      </w:r>
      <w:r>
        <w:rPr>
          <w:color w:val="231F20"/>
          <w:w w:val="95"/>
        </w:rPr>
        <w:t>а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5"/>
          <w:w w:val="95"/>
        </w:rPr>
        <w:t>к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п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14"/>
          <w:w w:val="95"/>
        </w:rPr>
        <w:t>а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000000"/>
          <w:w w:val="100"/>
        </w:rPr>
      </w:r>
    </w:p>
    <w:p>
      <w:pPr>
        <w:spacing w:line="170" w:lineRule="exact" w:before="1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68" w:lineRule="auto"/>
        <w:ind w:right="113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22"/>
          <w:w w:val="95"/>
        </w:rPr>
        <w:t>7</w:t>
      </w:r>
      <w:r>
        <w:rPr>
          <w:color w:val="231F20"/>
          <w:w w:val="95"/>
        </w:rPr>
        <w:t>.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2"/>
          <w:w w:val="95"/>
        </w:rPr>
        <w:t>з</w:t>
      </w:r>
      <w:r>
        <w:rPr>
          <w:color w:val="231F20"/>
          <w:w w:val="95"/>
        </w:rPr>
        <w:t>е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в</w:t>
      </w:r>
      <w:r>
        <w:rPr>
          <w:color w:val="231F20"/>
          <w:w w:val="95"/>
        </w:rPr>
        <w:t>ы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2"/>
          <w:w w:val="95"/>
        </w:rPr>
        <w:t>б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нн</w:t>
      </w:r>
      <w:r>
        <w:rPr>
          <w:color w:val="231F20"/>
          <w:spacing w:val="1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5"/>
          <w:w w:val="95"/>
        </w:rPr>
        <w:t>т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чни</w:t>
      </w:r>
      <w:r>
        <w:rPr>
          <w:color w:val="231F20"/>
          <w:spacing w:val="9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w w:val="92"/>
        </w:rPr>
        <w:t> 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оно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9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79" w:lineRule="auto" w:before="10"/>
        <w:ind w:left="683" w:right="676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4"/>
          <w:w w:val="90"/>
        </w:rPr>
        <w:t> </w:t>
      </w:r>
      <w:r>
        <w:rPr>
          <w:color w:val="231F20"/>
          <w:spacing w:val="-21"/>
          <w:w w:val="75"/>
        </w:rPr>
        <w:t>7</w:t>
      </w:r>
      <w:r>
        <w:rPr>
          <w:color w:val="231F20"/>
          <w:spacing w:val="-45"/>
          <w:w w:val="75"/>
        </w:rPr>
        <w:t>�</w:t>
      </w:r>
      <w:r>
        <w:rPr>
          <w:color w:val="231F20"/>
          <w:spacing w:val="-11"/>
          <w:w w:val="75"/>
        </w:rPr>
        <w:t>1</w:t>
      </w:r>
      <w:r>
        <w:rPr>
          <w:color w:val="231F20"/>
          <w:w w:val="75"/>
        </w:rPr>
        <w:t>�</w:t>
      </w:r>
      <w:r>
        <w:rPr>
          <w:color w:val="231F20"/>
          <w:spacing w:val="19"/>
          <w:w w:val="75"/>
        </w:rPr>
        <w:t> </w:t>
      </w:r>
      <w:r>
        <w:rPr>
          <w:color w:val="231F20"/>
          <w:spacing w:val="3"/>
          <w:w w:val="90"/>
        </w:rPr>
        <w:t>Д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5"/>
          <w:w w:val="90"/>
        </w:rPr>
        <w:t>к</w:t>
      </w:r>
      <w:r>
        <w:rPr>
          <w:color w:val="231F20"/>
          <w:w w:val="90"/>
        </w:rPr>
        <w:t>а</w:t>
      </w:r>
      <w:r>
        <w:rPr>
          <w:color w:val="231F20"/>
          <w:spacing w:val="4"/>
          <w:w w:val="90"/>
        </w:rPr>
        <w:t> 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-3"/>
          <w:w w:val="90"/>
        </w:rPr>
        <w:t>л</w:t>
      </w:r>
      <w:r>
        <w:rPr>
          <w:color w:val="231F20"/>
          <w:spacing w:val="5"/>
          <w:w w:val="90"/>
        </w:rPr>
        <w:t>о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14"/>
          <w:w w:val="90"/>
        </w:rPr>
        <w:t>а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4"/>
          <w:w w:val="90"/>
        </w:rPr>
        <w:t>ю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8"/>
          <w:w w:val="90"/>
        </w:rPr>
        <w:t>ы</w:t>
      </w:r>
      <w:r>
        <w:rPr>
          <w:color w:val="231F20"/>
          <w:w w:val="90"/>
        </w:rPr>
        <w:t>х</w:t>
      </w:r>
      <w:r>
        <w:rPr>
          <w:color w:val="231F20"/>
          <w:spacing w:val="4"/>
          <w:w w:val="90"/>
        </w:rPr>
        <w:t> 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з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в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4"/>
          <w:w w:val="90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w w:val="99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4"/>
          <w:w w:val="90"/>
        </w:rPr>
        <w:t>д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8"/>
          <w:w w:val="90"/>
        </w:rPr>
        <w:t>и</w:t>
      </w:r>
      <w:r>
        <w:rPr>
          <w:color w:val="231F20"/>
          <w:w w:val="90"/>
        </w:rPr>
        <w:t>х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н</w:t>
      </w:r>
      <w:r>
        <w:rPr>
          <w:color w:val="231F20"/>
          <w:spacing w:val="7"/>
          <w:w w:val="90"/>
        </w:rPr>
        <w:t>а</w:t>
      </w:r>
      <w:r>
        <w:rPr>
          <w:color w:val="231F20"/>
          <w:w w:val="90"/>
        </w:rPr>
        <w:t>х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1"/>
          <w:w w:val="90"/>
        </w:rPr>
        <w:t>р</w:t>
      </w:r>
      <w:r>
        <w:rPr>
          <w:color w:val="231F20"/>
          <w:w w:val="90"/>
        </w:rPr>
        <w:t>а</w:t>
      </w:r>
      <w:r>
        <w:rPr>
          <w:color w:val="000000"/>
          <w:w w:val="100"/>
        </w:rPr>
      </w:r>
    </w:p>
    <w:p>
      <w:pPr>
        <w:pStyle w:val="BodyText"/>
        <w:spacing w:line="377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-21"/>
          <w:w w:val="75"/>
        </w:rPr>
        <w:t>7</w:t>
      </w:r>
      <w:r>
        <w:rPr>
          <w:color w:val="231F20"/>
          <w:spacing w:val="-6"/>
          <w:w w:val="75"/>
        </w:rPr>
        <w:t>�</w:t>
      </w:r>
      <w:r>
        <w:rPr>
          <w:color w:val="231F20"/>
          <w:spacing w:val="2"/>
          <w:w w:val="75"/>
        </w:rPr>
        <w:t>2</w:t>
      </w:r>
      <w:r>
        <w:rPr>
          <w:color w:val="231F20"/>
          <w:w w:val="75"/>
        </w:rPr>
        <w:t>�</w:t>
      </w:r>
      <w:r>
        <w:rPr>
          <w:color w:val="231F20"/>
          <w:spacing w:val="27"/>
          <w:w w:val="75"/>
        </w:rPr>
        <w:t> </w:t>
      </w:r>
      <w:r>
        <w:rPr>
          <w:color w:val="231F20"/>
          <w:spacing w:val="1"/>
          <w:w w:val="90"/>
        </w:rPr>
        <w:t>Ф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9"/>
          <w:w w:val="90"/>
        </w:rPr>
        <w:t>н</w:t>
      </w:r>
      <w:r>
        <w:rPr>
          <w:color w:val="231F20"/>
          <w:w w:val="90"/>
        </w:rPr>
        <w:t>д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ц</w:t>
      </w:r>
      <w:r>
        <w:rPr>
          <w:color w:val="231F20"/>
          <w:spacing w:val="-3"/>
          <w:w w:val="90"/>
        </w:rPr>
        <w:t>ио</w:t>
      </w:r>
      <w:r>
        <w:rPr>
          <w:color w:val="231F20"/>
          <w:w w:val="90"/>
        </w:rPr>
        <w:t>н</w:t>
      </w:r>
      <w:r>
        <w:rPr>
          <w:color w:val="231F20"/>
          <w:spacing w:val="14"/>
          <w:w w:val="90"/>
        </w:rPr>
        <w:t>а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-1"/>
          <w:w w:val="90"/>
        </w:rPr>
        <w:t>ь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1"/>
          <w:w w:val="90"/>
        </w:rPr>
        <w:t>б</w:t>
      </w:r>
      <w:r>
        <w:rPr>
          <w:color w:val="231F20"/>
          <w:w w:val="90"/>
        </w:rPr>
        <w:t>л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5"/>
          <w:w w:val="90"/>
        </w:rPr>
        <w:t>г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5"/>
          <w:w w:val="90"/>
        </w:rPr>
        <w:t>я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000000"/>
          <w:w w:val="100"/>
        </w:rPr>
      </w:r>
    </w:p>
    <w:p>
      <w:pPr>
        <w:spacing w:after="0" w:line="377" w:lineRule="exact"/>
        <w:jc w:val="left"/>
        <w:sectPr>
          <w:headerReference w:type="even" r:id="rId172"/>
          <w:footerReference w:type="even" r:id="rId173"/>
          <w:pgSz w:w="9355" w:h="13620"/>
          <w:pgMar w:header="0" w:footer="0" w:top="1260" w:bottom="280" w:left="620" w:right="10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382" w:lineRule="exact"/>
        <w:ind w:left="73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5"/>
          <w:w w:val="90"/>
        </w:rPr>
        <w:t> </w:t>
      </w:r>
      <w:r>
        <w:rPr>
          <w:color w:val="231F20"/>
          <w:spacing w:val="-21"/>
          <w:w w:val="75"/>
        </w:rPr>
        <w:t>7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3</w:t>
      </w:r>
      <w:r>
        <w:rPr>
          <w:color w:val="231F20"/>
          <w:w w:val="75"/>
        </w:rPr>
        <w:t>�</w:t>
      </w:r>
      <w:r>
        <w:rPr>
          <w:color w:val="231F20"/>
          <w:spacing w:val="21"/>
          <w:w w:val="75"/>
        </w:rPr>
        <w:t> </w:t>
      </w:r>
      <w:r>
        <w:rPr>
          <w:color w:val="231F20"/>
          <w:spacing w:val="-4"/>
          <w:w w:val="90"/>
        </w:rPr>
        <w:t>Р</w:t>
      </w:r>
      <w:r>
        <w:rPr>
          <w:color w:val="231F20"/>
          <w:spacing w:val="2"/>
          <w:w w:val="90"/>
        </w:rPr>
        <w:t>е</w:t>
      </w:r>
      <w:r>
        <w:rPr>
          <w:color w:val="231F20"/>
          <w:w w:val="90"/>
        </w:rPr>
        <w:t>с</w:t>
      </w:r>
      <w:r>
        <w:rPr>
          <w:color w:val="231F20"/>
          <w:spacing w:val="9"/>
          <w:w w:val="90"/>
        </w:rPr>
        <w:t>у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с</w:t>
      </w:r>
      <w:r>
        <w:rPr>
          <w:color w:val="231F20"/>
          <w:w w:val="90"/>
        </w:rPr>
        <w:t>ы</w:t>
      </w:r>
      <w:r>
        <w:rPr>
          <w:color w:val="231F20"/>
          <w:spacing w:val="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w w:val="90"/>
        </w:rPr>
        <w:t>з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3"/>
          <w:w w:val="90"/>
        </w:rPr>
        <w:t>б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8"/>
          <w:w w:val="90"/>
        </w:rPr>
        <w:t>ы</w:t>
      </w:r>
      <w:r>
        <w:rPr>
          <w:color w:val="231F20"/>
          <w:w w:val="90"/>
        </w:rPr>
        <w:t>х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-2"/>
          <w:w w:val="90"/>
        </w:rPr>
        <w:t>о</w:t>
      </w:r>
      <w:r>
        <w:rPr>
          <w:color w:val="231F20"/>
          <w:spacing w:val="6"/>
          <w:w w:val="90"/>
        </w:rPr>
        <w:t>ч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в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1021" w:right="0"/>
        <w:jc w:val="left"/>
      </w:pPr>
      <w:r>
        <w:rPr>
          <w:color w:val="231F20"/>
          <w:spacing w:val="10"/>
          <w:w w:val="95"/>
        </w:rPr>
        <w:t>д</w:t>
      </w:r>
      <w:r>
        <w:rPr>
          <w:color w:val="231F20"/>
          <w:spacing w:val="9"/>
          <w:w w:val="95"/>
        </w:rPr>
        <w:t>л</w:t>
      </w:r>
      <w:r>
        <w:rPr>
          <w:color w:val="231F20"/>
          <w:w w:val="95"/>
        </w:rPr>
        <w:t>я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-2"/>
          <w:w w:val="95"/>
        </w:rPr>
        <w:t>ф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4"/>
          <w:w w:val="95"/>
        </w:rPr>
        <w:t>в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7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spacing w:val="14"/>
          <w:w w:val="95"/>
        </w:rPr>
        <w:t>а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-2"/>
          <w:w w:val="95"/>
        </w:rPr>
        <w:t>ь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-3"/>
          <w:w w:val="95"/>
        </w:rPr>
        <w:t>-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1021" w:right="0"/>
        <w:jc w:val="left"/>
      </w:pPr>
      <w:r>
        <w:rPr>
          <w:color w:val="231F20"/>
          <w:spacing w:val="1"/>
          <w:w w:val="95"/>
        </w:rPr>
        <w:t>р</w:t>
      </w:r>
      <w:r>
        <w:rPr>
          <w:color w:val="231F20"/>
          <w:spacing w:val="7"/>
          <w:w w:val="95"/>
        </w:rPr>
        <w:t>а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н</w:t>
      </w:r>
      <w:r>
        <w:rPr>
          <w:color w:val="231F20"/>
          <w:w w:val="95"/>
        </w:rPr>
        <w:t>ы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spacing w:line="268" w:lineRule="auto"/>
        <w:ind w:left="454" w:right="724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8</w:t>
      </w:r>
      <w:r>
        <w:rPr>
          <w:color w:val="231F20"/>
          <w:w w:val="95"/>
        </w:rPr>
        <w:t>.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3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9"/>
          <w:w w:val="95"/>
        </w:rPr>
        <w:t>и</w:t>
      </w:r>
      <w:r>
        <w:rPr>
          <w:color w:val="231F20"/>
          <w:spacing w:val="6"/>
          <w:w w:val="95"/>
        </w:rPr>
        <w:t>д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5"/>
          <w:w w:val="95"/>
        </w:rPr>
        <w:t>нны</w:t>
      </w:r>
      <w:r>
        <w:rPr>
          <w:color w:val="231F20"/>
          <w:w w:val="95"/>
        </w:rPr>
        <w:t>й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у</w:t>
      </w:r>
      <w:r>
        <w:rPr>
          <w:color w:val="231F20"/>
          <w:spacing w:val="4"/>
          <w:w w:val="95"/>
        </w:rPr>
        <w:t>д</w:t>
      </w:r>
      <w:r>
        <w:rPr>
          <w:color w:val="231F20"/>
          <w:w w:val="95"/>
        </w:rPr>
        <w:t>а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нный</w:t>
      </w:r>
      <w:r>
        <w:rPr>
          <w:color w:val="231F20"/>
          <w:spacing w:val="5"/>
          <w:w w:val="89"/>
        </w:rPr>
        <w:t> </w:t>
      </w:r>
      <w:r>
        <w:rPr>
          <w:color w:val="231F20"/>
          <w:w w:val="95"/>
        </w:rPr>
        <w:t>б</w:t>
      </w:r>
      <w:r>
        <w:rPr>
          <w:color w:val="231F20"/>
          <w:spacing w:val="-1"/>
          <w:w w:val="95"/>
        </w:rPr>
        <w:t>ю</w:t>
      </w:r>
      <w:r>
        <w:rPr>
          <w:color w:val="231F20"/>
          <w:spacing w:val="11"/>
          <w:w w:val="95"/>
        </w:rPr>
        <w:t>д</w:t>
      </w:r>
      <w:r>
        <w:rPr>
          <w:color w:val="231F20"/>
          <w:spacing w:val="-1"/>
          <w:w w:val="95"/>
        </w:rPr>
        <w:t>ж</w:t>
      </w:r>
      <w:r>
        <w:rPr>
          <w:color w:val="231F20"/>
          <w:spacing w:val="4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 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-13"/>
          <w:w w:val="95"/>
        </w:rPr>
        <w:t>(</w:t>
      </w:r>
      <w:r>
        <w:rPr>
          <w:color w:val="231F20"/>
          <w:spacing w:val="-3"/>
          <w:w w:val="95"/>
        </w:rPr>
        <w:t>1</w:t>
      </w:r>
      <w:r>
        <w:rPr>
          <w:color w:val="231F20"/>
          <w:spacing w:val="-1"/>
          <w:w w:val="95"/>
        </w:rPr>
        <w:t>9</w:t>
      </w:r>
      <w:r>
        <w:rPr>
          <w:color w:val="231F20"/>
          <w:spacing w:val="-3"/>
          <w:w w:val="95"/>
        </w:rPr>
        <w:t>9</w:t>
      </w:r>
      <w:r>
        <w:rPr>
          <w:color w:val="231F20"/>
          <w:spacing w:val="5"/>
          <w:w w:val="95"/>
        </w:rPr>
        <w:t>5</w:t>
      </w:r>
      <w:r>
        <w:rPr>
          <w:color w:val="231F20"/>
          <w:spacing w:val="-9"/>
          <w:w w:val="95"/>
        </w:rPr>
        <w:t>–</w:t>
      </w:r>
      <w:r>
        <w:rPr>
          <w:color w:val="231F20"/>
          <w:w w:val="95"/>
        </w:rPr>
        <w:t>2</w:t>
      </w:r>
      <w:r>
        <w:rPr>
          <w:color w:val="231F20"/>
          <w:spacing w:val="-3"/>
          <w:w w:val="95"/>
        </w:rPr>
        <w:t>0</w:t>
      </w:r>
      <w:r>
        <w:rPr>
          <w:color w:val="231F20"/>
          <w:spacing w:val="-2"/>
          <w:w w:val="95"/>
        </w:rPr>
        <w:t>2</w:t>
      </w:r>
      <w:r>
        <w:rPr>
          <w:color w:val="231F20"/>
          <w:w w:val="95"/>
        </w:rPr>
        <w:t>3</w:t>
      </w:r>
      <w:r>
        <w:rPr>
          <w:color w:val="231F20"/>
          <w:w w:val="95"/>
        </w:rPr>
        <w:t> 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8"/>
          <w:w w:val="95"/>
        </w:rPr>
        <w:t>г</w:t>
      </w:r>
      <w:r>
        <w:rPr>
          <w:color w:val="231F20"/>
          <w:spacing w:val="-21"/>
          <w:w w:val="95"/>
        </w:rPr>
        <w:t>г</w:t>
      </w:r>
      <w:r>
        <w:rPr>
          <w:color w:val="231F20"/>
          <w:spacing w:val="-11"/>
          <w:w w:val="95"/>
        </w:rPr>
        <w:t>.</w:t>
      </w:r>
      <w:r>
        <w:rPr>
          <w:color w:val="231F20"/>
          <w:w w:val="95"/>
        </w:rPr>
        <w:t>)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79" w:lineRule="auto" w:before="66"/>
        <w:ind w:left="1021" w:right="1406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8"/>
          <w:w w:val="90"/>
        </w:rPr>
        <w:t> </w:t>
      </w:r>
      <w:r>
        <w:rPr>
          <w:color w:val="231F20"/>
          <w:spacing w:val="-2"/>
          <w:w w:val="80"/>
        </w:rPr>
        <w:t>8</w:t>
      </w:r>
      <w:r>
        <w:rPr>
          <w:color w:val="231F20"/>
          <w:spacing w:val="-48"/>
          <w:w w:val="80"/>
        </w:rPr>
        <w:t>�</w:t>
      </w:r>
      <w:r>
        <w:rPr>
          <w:color w:val="231F20"/>
          <w:spacing w:val="-12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spacing w:val="1"/>
          <w:w w:val="80"/>
        </w:rPr>
        <w:t> </w:t>
      </w:r>
      <w:r>
        <w:rPr>
          <w:color w:val="231F20"/>
          <w:spacing w:val="-2"/>
          <w:w w:val="90"/>
        </w:rPr>
        <w:t>Р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5"/>
          <w:w w:val="90"/>
        </w:rPr>
        <w:t>х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6"/>
          <w:w w:val="90"/>
        </w:rPr>
        <w:t>д</w:t>
      </w:r>
      <w:r>
        <w:rPr>
          <w:color w:val="231F20"/>
          <w:w w:val="90"/>
        </w:rPr>
        <w:t>ы</w:t>
      </w:r>
      <w:r>
        <w:rPr>
          <w:color w:val="231F20"/>
          <w:spacing w:val="-8"/>
          <w:w w:val="90"/>
        </w:rPr>
        <w:t> 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9"/>
          <w:w w:val="90"/>
        </w:rPr>
        <w:t>и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4"/>
          <w:w w:val="90"/>
        </w:rPr>
        <w:t>в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-8"/>
          <w:w w:val="90"/>
        </w:rPr>
        <w:t> </w:t>
      </w:r>
      <w:r>
        <w:rPr>
          <w:color w:val="231F20"/>
          <w:spacing w:val="-3"/>
          <w:w w:val="90"/>
        </w:rPr>
        <w:t>бю</w:t>
      </w:r>
      <w:r>
        <w:rPr>
          <w:color w:val="231F20"/>
          <w:spacing w:val="9"/>
          <w:w w:val="90"/>
        </w:rPr>
        <w:t>д</w:t>
      </w:r>
      <w:r>
        <w:rPr>
          <w:color w:val="231F20"/>
          <w:spacing w:val="-2"/>
          <w:w w:val="90"/>
        </w:rPr>
        <w:t>ж</w:t>
      </w:r>
      <w:r>
        <w:rPr>
          <w:color w:val="231F20"/>
          <w:spacing w:val="4"/>
          <w:w w:val="90"/>
        </w:rPr>
        <w:t>е</w:t>
      </w:r>
      <w:r>
        <w:rPr>
          <w:color w:val="231F20"/>
          <w:spacing w:val="2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231F20"/>
          <w:w w:val="89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-6"/>
          <w:w w:val="95"/>
        </w:rPr>
        <w:t>д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6"/>
          <w:w w:val="95"/>
        </w:rPr>
        <w:t>л</w:t>
      </w:r>
      <w:r>
        <w:rPr>
          <w:color w:val="231F20"/>
          <w:spacing w:val="5"/>
          <w:w w:val="95"/>
        </w:rPr>
        <w:t>я</w:t>
      </w:r>
      <w:r>
        <w:rPr>
          <w:color w:val="231F20"/>
          <w:w w:val="95"/>
        </w:rPr>
        <w:t>х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13"/>
          <w:w w:val="95"/>
        </w:rPr>
        <w:t>В</w:t>
      </w:r>
      <w:r>
        <w:rPr>
          <w:color w:val="231F20"/>
          <w:spacing w:val="-13"/>
          <w:w w:val="95"/>
        </w:rPr>
        <w:t>В</w:t>
      </w:r>
      <w:r>
        <w:rPr>
          <w:color w:val="231F20"/>
          <w:w w:val="95"/>
        </w:rPr>
        <w:t>П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6"/>
          <w:w w:val="95"/>
        </w:rPr>
        <w:t>д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7"/>
          <w:w w:val="95"/>
        </w:rPr>
        <w:t>л</w:t>
      </w:r>
      <w:r>
        <w:rPr>
          <w:color w:val="231F20"/>
          <w:spacing w:val="-1"/>
          <w:w w:val="95"/>
        </w:rPr>
        <w:t>л</w:t>
      </w:r>
      <w:r>
        <w:rPr>
          <w:color w:val="231F20"/>
          <w:spacing w:val="-3"/>
          <w:w w:val="95"/>
        </w:rPr>
        <w:t>а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6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2"/>
          <w:w w:val="95"/>
        </w:rPr>
        <w:t>П</w:t>
      </w:r>
      <w:r>
        <w:rPr>
          <w:color w:val="231F20"/>
          <w:spacing w:val="-14"/>
          <w:w w:val="95"/>
        </w:rPr>
        <w:t>П</w:t>
      </w:r>
      <w:r>
        <w:rPr>
          <w:color w:val="231F20"/>
          <w:w w:val="95"/>
        </w:rPr>
        <w:t>С</w:t>
      </w:r>
      <w:r>
        <w:rPr>
          <w:color w:val="000000"/>
          <w:w w:val="100"/>
        </w:rPr>
      </w:r>
    </w:p>
    <w:p>
      <w:pPr>
        <w:pStyle w:val="BodyText"/>
        <w:spacing w:line="377" w:lineRule="exact"/>
        <w:ind w:left="1021" w:right="0"/>
        <w:jc w:val="left"/>
      </w:pPr>
      <w:r>
        <w:rPr>
          <w:color w:val="231F20"/>
          <w:spacing w:val="-1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7"/>
          <w:w w:val="95"/>
        </w:rPr>
        <w:t>д</w:t>
      </w:r>
      <w:r>
        <w:rPr>
          <w:color w:val="231F20"/>
          <w:spacing w:val="7"/>
          <w:w w:val="95"/>
        </w:rPr>
        <w:t>у</w:t>
      </w:r>
      <w:r>
        <w:rPr>
          <w:color w:val="231F20"/>
          <w:spacing w:val="6"/>
          <w:w w:val="95"/>
        </w:rPr>
        <w:t>ш</w:t>
      </w:r>
      <w:r>
        <w:rPr>
          <w:color w:val="231F20"/>
          <w:w w:val="95"/>
        </w:rPr>
        <w:t>у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на</w:t>
      </w:r>
      <w:r>
        <w:rPr>
          <w:color w:val="231F20"/>
          <w:w w:val="95"/>
        </w:rPr>
        <w:t>с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5"/>
          <w:w w:val="95"/>
        </w:rPr>
        <w:t>л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73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23"/>
          <w:w w:val="90"/>
        </w:rPr>
        <w:t> </w:t>
      </w:r>
      <w:r>
        <w:rPr>
          <w:color w:val="231F20"/>
          <w:spacing w:val="-2"/>
          <w:w w:val="80"/>
        </w:rPr>
        <w:t>8</w:t>
      </w:r>
      <w:r>
        <w:rPr>
          <w:color w:val="231F20"/>
          <w:spacing w:val="-6"/>
          <w:w w:val="80"/>
        </w:rPr>
        <w:t>�</w:t>
      </w:r>
      <w:r>
        <w:rPr>
          <w:color w:val="231F20"/>
          <w:spacing w:val="2"/>
          <w:w w:val="80"/>
        </w:rPr>
        <w:t>2</w:t>
      </w:r>
      <w:r>
        <w:rPr>
          <w:color w:val="231F20"/>
          <w:w w:val="80"/>
        </w:rPr>
        <w:t>�</w:t>
      </w:r>
      <w:r>
        <w:rPr>
          <w:color w:val="231F20"/>
          <w:spacing w:val="-12"/>
          <w:w w:val="80"/>
        </w:rPr>
        <w:t> </w:t>
      </w:r>
      <w:r>
        <w:rPr>
          <w:color w:val="231F20"/>
          <w:spacing w:val="-2"/>
          <w:w w:val="90"/>
        </w:rPr>
        <w:t>Р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5"/>
          <w:w w:val="90"/>
        </w:rPr>
        <w:t>х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6"/>
          <w:w w:val="90"/>
        </w:rPr>
        <w:t>д</w:t>
      </w:r>
      <w:r>
        <w:rPr>
          <w:color w:val="231F20"/>
          <w:w w:val="90"/>
        </w:rPr>
        <w:t>ы</w:t>
      </w:r>
      <w:r>
        <w:rPr>
          <w:color w:val="231F20"/>
          <w:spacing w:val="-23"/>
          <w:w w:val="90"/>
        </w:rPr>
        <w:t> 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9"/>
          <w:w w:val="90"/>
        </w:rPr>
        <w:t>и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4"/>
          <w:w w:val="90"/>
        </w:rPr>
        <w:t>в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1021" w:right="0"/>
        <w:jc w:val="left"/>
      </w:pPr>
      <w:r>
        <w:rPr>
          <w:color w:val="231F20"/>
          <w:spacing w:val="-4"/>
          <w:w w:val="95"/>
        </w:rPr>
        <w:t>б</w:t>
      </w:r>
      <w:r>
        <w:rPr>
          <w:color w:val="231F20"/>
          <w:spacing w:val="-4"/>
          <w:w w:val="95"/>
        </w:rPr>
        <w:t>ю</w:t>
      </w:r>
      <w:r>
        <w:rPr>
          <w:color w:val="231F20"/>
          <w:spacing w:val="10"/>
          <w:w w:val="95"/>
        </w:rPr>
        <w:t>д</w:t>
      </w:r>
      <w:r>
        <w:rPr>
          <w:color w:val="231F20"/>
          <w:spacing w:val="-2"/>
          <w:w w:val="95"/>
        </w:rPr>
        <w:t>ж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7"/>
          <w:w w:val="95"/>
        </w:rPr>
        <w:t>ц</w:t>
      </w:r>
      <w:r>
        <w:rPr>
          <w:color w:val="231F20"/>
          <w:w w:val="95"/>
        </w:rPr>
        <w:t>и</w:t>
      </w:r>
      <w:r>
        <w:rPr>
          <w:color w:val="231F20"/>
          <w:spacing w:val="14"/>
          <w:w w:val="95"/>
        </w:rPr>
        <w:t>а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-2"/>
          <w:w w:val="95"/>
        </w:rPr>
        <w:t>ь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9"/>
          <w:w w:val="95"/>
        </w:rPr>
        <w:t>н</w:t>
      </w:r>
      <w:r>
        <w:rPr>
          <w:color w:val="231F20"/>
          <w:spacing w:val="12"/>
          <w:w w:val="95"/>
        </w:rPr>
        <w:t>у</w:t>
      </w:r>
      <w:r>
        <w:rPr>
          <w:color w:val="231F20"/>
          <w:spacing w:val="15"/>
          <w:w w:val="95"/>
        </w:rPr>
        <w:t>ж</w:t>
      </w:r>
      <w:r>
        <w:rPr>
          <w:color w:val="231F20"/>
          <w:spacing w:val="6"/>
          <w:w w:val="95"/>
        </w:rPr>
        <w:t>д</w:t>
      </w:r>
      <w:r>
        <w:rPr>
          <w:color w:val="231F20"/>
          <w:w w:val="95"/>
        </w:rPr>
        <w:t>ы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73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2"/>
          <w:w w:val="80"/>
        </w:rPr>
        <w:t>8</w:t>
      </w:r>
      <w:r>
        <w:rPr>
          <w:color w:val="231F20"/>
          <w:spacing w:val="-9"/>
          <w:w w:val="80"/>
        </w:rPr>
        <w:t>�</w:t>
      </w:r>
      <w:r>
        <w:rPr>
          <w:color w:val="231F20"/>
          <w:spacing w:val="-7"/>
          <w:w w:val="80"/>
        </w:rPr>
        <w:t>3</w:t>
      </w:r>
      <w:r>
        <w:rPr>
          <w:color w:val="231F20"/>
          <w:w w:val="80"/>
        </w:rPr>
        <w:t>�</w:t>
      </w:r>
      <w:r>
        <w:rPr>
          <w:color w:val="231F20"/>
          <w:spacing w:val="-4"/>
          <w:w w:val="80"/>
        </w:rPr>
        <w:t> </w:t>
      </w:r>
      <w:r>
        <w:rPr>
          <w:color w:val="231F20"/>
          <w:spacing w:val="-2"/>
          <w:w w:val="90"/>
        </w:rPr>
        <w:t>Р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5"/>
          <w:w w:val="90"/>
        </w:rPr>
        <w:t>х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6"/>
          <w:w w:val="90"/>
        </w:rPr>
        <w:t>д</w:t>
      </w:r>
      <w:r>
        <w:rPr>
          <w:color w:val="231F20"/>
          <w:w w:val="90"/>
        </w:rPr>
        <w:t>ы</w:t>
      </w:r>
      <w:r>
        <w:rPr>
          <w:color w:val="231F20"/>
          <w:spacing w:val="-14"/>
          <w:w w:val="90"/>
        </w:rPr>
        <w:t> 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9"/>
          <w:w w:val="90"/>
        </w:rPr>
        <w:t>и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4"/>
          <w:w w:val="90"/>
        </w:rPr>
        <w:t>в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-15"/>
          <w:w w:val="90"/>
        </w:rPr>
        <w:t> </w:t>
      </w:r>
      <w:r>
        <w:rPr>
          <w:color w:val="231F20"/>
          <w:spacing w:val="-3"/>
          <w:w w:val="90"/>
        </w:rPr>
        <w:t>бю</w:t>
      </w:r>
      <w:r>
        <w:rPr>
          <w:color w:val="231F20"/>
          <w:spacing w:val="9"/>
          <w:w w:val="90"/>
        </w:rPr>
        <w:t>д</w:t>
      </w:r>
      <w:r>
        <w:rPr>
          <w:color w:val="231F20"/>
          <w:spacing w:val="-2"/>
          <w:w w:val="90"/>
        </w:rPr>
        <w:t>ж</w:t>
      </w:r>
      <w:r>
        <w:rPr>
          <w:color w:val="231F20"/>
          <w:spacing w:val="4"/>
          <w:w w:val="90"/>
        </w:rPr>
        <w:t>е</w:t>
      </w:r>
      <w:r>
        <w:rPr>
          <w:color w:val="231F20"/>
          <w:spacing w:val="2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1021" w:right="0"/>
        <w:jc w:val="left"/>
      </w:pP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55"/>
          <w:w w:val="90"/>
        </w:rPr>
        <w:t> </w:t>
      </w:r>
      <w:r>
        <w:rPr>
          <w:color w:val="231F20"/>
          <w:spacing w:val="3"/>
          <w:w w:val="90"/>
        </w:rPr>
        <w:t>з</w:t>
      </w:r>
      <w:r>
        <w:rPr>
          <w:color w:val="231F20"/>
          <w:spacing w:val="4"/>
          <w:w w:val="90"/>
        </w:rPr>
        <w:t>д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-7"/>
          <w:w w:val="90"/>
        </w:rPr>
        <w:t>о</w:t>
      </w:r>
      <w:r>
        <w:rPr>
          <w:color w:val="231F20"/>
          <w:spacing w:val="5"/>
          <w:w w:val="90"/>
        </w:rPr>
        <w:t>х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2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spacing w:line="268" w:lineRule="auto"/>
        <w:ind w:left="454" w:right="119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14"/>
          <w:w w:val="95"/>
        </w:rPr>
        <w:t>9</w:t>
      </w:r>
      <w:r>
        <w:rPr>
          <w:color w:val="231F20"/>
          <w:w w:val="95"/>
        </w:rPr>
        <w:t>.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2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д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-5"/>
          <w:w w:val="95"/>
        </w:rPr>
        <w:t>о</w:t>
      </w:r>
      <w:r>
        <w:rPr>
          <w:color w:val="231F20"/>
          <w:spacing w:val="-5"/>
          <w:w w:val="95"/>
        </w:rPr>
        <w:t>х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3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д</w:t>
      </w:r>
      <w:r>
        <w:rPr>
          <w:color w:val="231F20"/>
          <w:spacing w:val="1"/>
          <w:w w:val="95"/>
        </w:rPr>
        <w:t>не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100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2"/>
          <w:w w:val="95"/>
        </w:rPr>
        <w:t>б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д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1"/>
          <w:w w:val="95"/>
        </w:rPr>
        <w:t>к</w:t>
      </w:r>
      <w:r>
        <w:rPr>
          <w:color w:val="231F20"/>
          <w:spacing w:val="3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ов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444" w:lineRule="exact"/>
        <w:ind w:left="737" w:right="0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1"/>
          <w:w w:val="75"/>
        </w:rPr>
        <w:t>9</w:t>
      </w:r>
      <w:r>
        <w:rPr>
          <w:color w:val="231F20"/>
          <w:spacing w:val="-45"/>
          <w:w w:val="75"/>
        </w:rPr>
        <w:t>�</w:t>
      </w:r>
      <w:r>
        <w:rPr>
          <w:color w:val="231F20"/>
          <w:spacing w:val="-11"/>
          <w:w w:val="75"/>
        </w:rPr>
        <w:t>1</w:t>
      </w:r>
      <w:r>
        <w:rPr>
          <w:color w:val="231F20"/>
          <w:w w:val="75"/>
        </w:rPr>
        <w:t>�</w:t>
      </w:r>
      <w:r>
        <w:rPr>
          <w:color w:val="231F20"/>
          <w:spacing w:val="-14"/>
          <w:w w:val="75"/>
        </w:rPr>
        <w:t> </w:t>
      </w:r>
      <w:r>
        <w:rPr>
          <w:color w:val="231F20"/>
          <w:w w:val="95"/>
        </w:rPr>
        <w:t>О</w:t>
      </w:r>
      <w:r>
        <w:rPr>
          <w:color w:val="231F20"/>
          <w:spacing w:val="-3"/>
          <w:w w:val="95"/>
        </w:rPr>
        <w:t>б</w:t>
      </w:r>
      <w:r>
        <w:rPr>
          <w:color w:val="231F20"/>
          <w:spacing w:val="6"/>
          <w:w w:val="95"/>
        </w:rPr>
        <w:t>щ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-5"/>
          <w:w w:val="95"/>
        </w:rPr>
        <w:t>х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д</w:t>
      </w:r>
      <w:r>
        <w:rPr>
          <w:color w:val="231F20"/>
          <w:w w:val="95"/>
        </w:rPr>
        <w:t>ы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3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9"/>
          <w:w w:val="95"/>
        </w:rPr>
        <w:t>л</w:t>
      </w:r>
      <w:r>
        <w:rPr>
          <w:color w:val="231F20"/>
          <w:spacing w:val="8"/>
          <w:w w:val="95"/>
        </w:rPr>
        <w:t>я</w:t>
      </w:r>
      <w:r>
        <w:rPr>
          <w:color w:val="231F20"/>
          <w:w w:val="95"/>
        </w:rPr>
        <w:t>х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-11"/>
          <w:w w:val="95"/>
        </w:rPr>
        <w:t>В</w:t>
      </w:r>
      <w:r>
        <w:rPr>
          <w:color w:val="231F20"/>
          <w:w w:val="95"/>
        </w:rPr>
        <w:t>П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73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1"/>
          <w:w w:val="90"/>
        </w:rPr>
        <w:t> </w:t>
      </w:r>
      <w:r>
        <w:rPr>
          <w:color w:val="231F20"/>
          <w:spacing w:val="-11"/>
          <w:w w:val="75"/>
        </w:rPr>
        <w:t>9</w:t>
      </w:r>
      <w:r>
        <w:rPr>
          <w:color w:val="231F20"/>
          <w:spacing w:val="-6"/>
          <w:w w:val="75"/>
        </w:rPr>
        <w:t>�</w:t>
      </w:r>
      <w:r>
        <w:rPr>
          <w:color w:val="231F20"/>
          <w:spacing w:val="2"/>
          <w:w w:val="75"/>
        </w:rPr>
        <w:t>2</w:t>
      </w:r>
      <w:r>
        <w:rPr>
          <w:color w:val="231F20"/>
          <w:w w:val="75"/>
        </w:rPr>
        <w:t>�</w:t>
      </w:r>
      <w:r>
        <w:rPr>
          <w:color w:val="231F20"/>
          <w:spacing w:val="13"/>
          <w:w w:val="75"/>
        </w:rPr>
        <w:t> </w:t>
      </w:r>
      <w:r>
        <w:rPr>
          <w:color w:val="231F20"/>
          <w:spacing w:val="-3"/>
          <w:w w:val="90"/>
        </w:rPr>
        <w:t>К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1"/>
          <w:w w:val="90"/>
        </w:rPr>
        <w:t>ц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ц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spacing w:val="-1"/>
          <w:w w:val="90"/>
        </w:rPr>
        <w:t> </w:t>
      </w:r>
      <w:r>
        <w:rPr>
          <w:color w:val="231F20"/>
          <w:spacing w:val="5"/>
          <w:w w:val="90"/>
        </w:rPr>
        <w:t>к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п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2"/>
          <w:w w:val="90"/>
        </w:rPr>
        <w:t>т</w:t>
      </w:r>
      <w:r>
        <w:rPr>
          <w:color w:val="231F20"/>
          <w:spacing w:val="14"/>
          <w:w w:val="90"/>
        </w:rPr>
        <w:t>а</w:t>
      </w:r>
      <w:r>
        <w:rPr>
          <w:color w:val="231F20"/>
          <w:spacing w:val="-3"/>
          <w:w w:val="90"/>
        </w:rPr>
        <w:t>ло</w:t>
      </w:r>
      <w:r>
        <w:rPr>
          <w:color w:val="231F20"/>
          <w:w w:val="90"/>
        </w:rPr>
        <w:t>в</w:t>
      </w:r>
      <w:r>
        <w:rPr>
          <w:color w:val="231F20"/>
          <w:spacing w:val="-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1"/>
          <w:w w:val="90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7"/>
          <w:w w:val="90"/>
        </w:rPr>
        <w:t>о</w:t>
      </w:r>
      <w:r>
        <w:rPr>
          <w:color w:val="231F20"/>
          <w:spacing w:val="-5"/>
          <w:w w:val="90"/>
        </w:rPr>
        <w:t>х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3"/>
          <w:w w:val="90"/>
        </w:rPr>
        <w:t>ов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1021" w:right="0"/>
        <w:jc w:val="left"/>
      </w:pPr>
      <w:r>
        <w:rPr>
          <w:color w:val="231F20"/>
          <w:w w:val="95"/>
        </w:rPr>
        <w:t>у</w:t>
      </w:r>
      <w:r>
        <w:rPr>
          <w:color w:val="231F20"/>
          <w:spacing w:val="-23"/>
          <w:w w:val="95"/>
        </w:rPr>
        <w:t> 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е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х</w:t>
      </w:r>
      <w:r>
        <w:rPr>
          <w:color w:val="231F20"/>
          <w:spacing w:val="3"/>
          <w:w w:val="95"/>
        </w:rPr>
        <w:t>б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3"/>
          <w:w w:val="95"/>
        </w:rPr>
        <w:t>г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22"/>
          <w:w w:val="95"/>
        </w:rPr>
        <w:t> 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-22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73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5"/>
          <w:w w:val="90"/>
        </w:rPr>
        <w:t> </w:t>
      </w:r>
      <w:r>
        <w:rPr>
          <w:color w:val="231F20"/>
          <w:spacing w:val="-11"/>
          <w:w w:val="75"/>
        </w:rPr>
        <w:t>9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3</w:t>
      </w:r>
      <w:r>
        <w:rPr>
          <w:color w:val="231F20"/>
          <w:w w:val="75"/>
        </w:rPr>
        <w:t>�</w:t>
      </w:r>
      <w:r>
        <w:rPr>
          <w:color w:val="231F20"/>
          <w:spacing w:val="11"/>
          <w:w w:val="75"/>
        </w:rPr>
        <w:t> </w:t>
      </w:r>
      <w:r>
        <w:rPr>
          <w:color w:val="231F20"/>
          <w:spacing w:val="-6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9"/>
          <w:w w:val="90"/>
        </w:rPr>
        <w:t>л</w:t>
      </w:r>
      <w:r>
        <w:rPr>
          <w:color w:val="231F20"/>
          <w:w w:val="90"/>
        </w:rPr>
        <w:t>я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12"/>
          <w:w w:val="90"/>
        </w:rPr>
        <w:t>к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а</w:t>
      </w:r>
      <w:r>
        <w:rPr>
          <w:color w:val="231F20"/>
          <w:spacing w:val="-5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-2"/>
          <w:w w:val="90"/>
        </w:rPr>
        <w:t>б</w:t>
      </w:r>
      <w:r>
        <w:rPr>
          <w:color w:val="231F20"/>
          <w:spacing w:val="-1"/>
          <w:w w:val="90"/>
        </w:rPr>
        <w:t>щ</w:t>
      </w:r>
      <w:r>
        <w:rPr>
          <w:color w:val="231F20"/>
          <w:spacing w:val="-3"/>
          <w:w w:val="90"/>
        </w:rPr>
        <w:t>е</w:t>
      </w:r>
      <w:r>
        <w:rPr>
          <w:color w:val="231F20"/>
          <w:w w:val="90"/>
        </w:rPr>
        <w:t>й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6"/>
          <w:w w:val="90"/>
        </w:rPr>
        <w:t>ч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1021" w:right="0"/>
        <w:jc w:val="left"/>
      </w:pPr>
      <w:r>
        <w:rPr>
          <w:color w:val="231F20"/>
          <w:w w:val="95"/>
        </w:rPr>
        <w:t>на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73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5"/>
          <w:w w:val="90"/>
        </w:rPr>
        <w:t> </w:t>
      </w:r>
      <w:r>
        <w:rPr>
          <w:color w:val="231F20"/>
          <w:spacing w:val="-11"/>
          <w:w w:val="75"/>
        </w:rPr>
        <w:t>9</w:t>
      </w:r>
      <w:r>
        <w:rPr>
          <w:color w:val="231F20"/>
          <w:spacing w:val="-20"/>
          <w:w w:val="75"/>
        </w:rPr>
        <w:t>�</w:t>
      </w:r>
      <w:r>
        <w:rPr>
          <w:color w:val="231F20"/>
          <w:spacing w:val="-4"/>
          <w:w w:val="75"/>
        </w:rPr>
        <w:t>4</w:t>
      </w:r>
      <w:r>
        <w:rPr>
          <w:color w:val="231F20"/>
          <w:w w:val="75"/>
        </w:rPr>
        <w:t>�</w:t>
      </w:r>
      <w:r>
        <w:rPr>
          <w:color w:val="231F20"/>
          <w:spacing w:val="11"/>
          <w:w w:val="75"/>
        </w:rPr>
        <w:t> </w:t>
      </w:r>
      <w:r>
        <w:rPr>
          <w:color w:val="231F20"/>
          <w:spacing w:val="-6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9"/>
          <w:w w:val="90"/>
        </w:rPr>
        <w:t>л</w:t>
      </w:r>
      <w:r>
        <w:rPr>
          <w:color w:val="231F20"/>
          <w:w w:val="90"/>
        </w:rPr>
        <w:t>я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3"/>
          <w:w w:val="90"/>
        </w:rPr>
        <w:t>б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12"/>
          <w:w w:val="90"/>
        </w:rPr>
        <w:t>к</w:t>
      </w:r>
      <w:r>
        <w:rPr>
          <w:color w:val="231F20"/>
          <w:w w:val="90"/>
        </w:rPr>
        <w:t>л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с</w:t>
      </w:r>
      <w:r>
        <w:rPr>
          <w:color w:val="231F20"/>
          <w:w w:val="90"/>
        </w:rPr>
        <w:t>с</w:t>
      </w:r>
      <w:r>
        <w:rPr>
          <w:color w:val="231F20"/>
          <w:w w:val="90"/>
        </w:rPr>
        <w:t>а</w:t>
      </w:r>
      <w:r>
        <w:rPr>
          <w:color w:val="231F20"/>
          <w:spacing w:val="-4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-2"/>
          <w:w w:val="90"/>
        </w:rPr>
        <w:t>б</w:t>
      </w:r>
      <w:r>
        <w:rPr>
          <w:color w:val="231F20"/>
          <w:spacing w:val="-1"/>
          <w:w w:val="90"/>
        </w:rPr>
        <w:t>щ</w:t>
      </w:r>
      <w:r>
        <w:rPr>
          <w:color w:val="231F20"/>
          <w:spacing w:val="-3"/>
          <w:w w:val="90"/>
        </w:rPr>
        <w:t>е</w:t>
      </w:r>
      <w:r>
        <w:rPr>
          <w:color w:val="231F20"/>
          <w:w w:val="90"/>
        </w:rPr>
        <w:t>й</w:t>
      </w:r>
      <w:r>
        <w:rPr>
          <w:color w:val="231F20"/>
          <w:spacing w:val="-4"/>
          <w:w w:val="90"/>
        </w:rPr>
        <w:t> </w:t>
      </w:r>
      <w:r>
        <w:rPr>
          <w:color w:val="231F20"/>
          <w:spacing w:val="6"/>
          <w:w w:val="90"/>
        </w:rPr>
        <w:t>ч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1021" w:right="0"/>
        <w:jc w:val="left"/>
      </w:pPr>
      <w:r>
        <w:rPr>
          <w:color w:val="231F20"/>
          <w:w w:val="95"/>
        </w:rPr>
        <w:t>на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30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00000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spacing w:line="268" w:lineRule="auto"/>
        <w:ind w:left="454" w:right="1298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-10"/>
          <w:w w:val="95"/>
        </w:rPr>
        <w:t>1</w:t>
      </w:r>
      <w:r>
        <w:rPr>
          <w:color w:val="231F20"/>
          <w:spacing w:val="-4"/>
          <w:w w:val="95"/>
        </w:rPr>
        <w:t>0</w:t>
      </w:r>
      <w:r>
        <w:rPr>
          <w:color w:val="231F20"/>
          <w:w w:val="95"/>
        </w:rPr>
        <w:t>.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-2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д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7"/>
          <w:w w:val="95"/>
        </w:rPr>
        <w:t>г</w:t>
      </w:r>
      <w:r>
        <w:rPr>
          <w:color w:val="231F20"/>
          <w:spacing w:val="1"/>
          <w:w w:val="95"/>
        </w:rPr>
        <w:t>ионо</w:t>
      </w:r>
      <w:r>
        <w:rPr>
          <w:color w:val="231F20"/>
          <w:w w:val="95"/>
        </w:rPr>
        <w:t>в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ов</w:t>
      </w:r>
      <w:r>
        <w:rPr>
          <w:color w:val="231F20"/>
          <w:spacing w:val="5"/>
          <w:w w:val="95"/>
        </w:rPr>
        <w:t>н</w:t>
      </w:r>
      <w:r>
        <w:rPr>
          <w:color w:val="231F20"/>
          <w:w w:val="95"/>
        </w:rPr>
        <w:t>ю</w:t>
      </w:r>
      <w:r>
        <w:rPr>
          <w:color w:val="231F20"/>
          <w:w w:val="94"/>
        </w:rPr>
        <w:t> 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оно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-5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6"/>
          <w:w w:val="95"/>
        </w:rPr>
        <w:t>к</w:t>
      </w:r>
      <w:r>
        <w:rPr>
          <w:color w:val="231F20"/>
          <w:w w:val="95"/>
        </w:rPr>
        <w:t>р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5"/>
          <w:w w:val="95"/>
        </w:rPr>
        <w:t>п</w:t>
      </w:r>
      <w:r>
        <w:rPr>
          <w:color w:val="231F20"/>
          <w:spacing w:val="1"/>
          <w:w w:val="95"/>
        </w:rPr>
        <w:t>не</w:t>
      </w:r>
      <w:r>
        <w:rPr>
          <w:color w:val="231F20"/>
          <w:spacing w:val="5"/>
          <w:w w:val="95"/>
        </w:rPr>
        <w:t>й</w:t>
      </w:r>
      <w:r>
        <w:rPr>
          <w:color w:val="231F20"/>
          <w:spacing w:val="6"/>
          <w:w w:val="95"/>
        </w:rPr>
        <w:t>ш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w w:val="102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6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79" w:lineRule="auto" w:before="66"/>
        <w:ind w:left="1021" w:right="569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13"/>
          <w:w w:val="85"/>
        </w:rPr>
        <w:t>1</w:t>
      </w:r>
      <w:r>
        <w:rPr>
          <w:color w:val="231F20"/>
          <w:spacing w:val="-4"/>
          <w:w w:val="85"/>
        </w:rPr>
        <w:t>0</w:t>
      </w:r>
      <w:r>
        <w:rPr>
          <w:color w:val="231F20"/>
          <w:spacing w:val="-51"/>
          <w:w w:val="85"/>
        </w:rPr>
        <w:t>�</w:t>
      </w:r>
      <w:r>
        <w:rPr>
          <w:color w:val="231F20"/>
          <w:spacing w:val="-13"/>
          <w:w w:val="85"/>
        </w:rPr>
        <w:t>1</w:t>
      </w:r>
      <w:r>
        <w:rPr>
          <w:color w:val="231F20"/>
          <w:w w:val="85"/>
        </w:rPr>
        <w:t>�</w:t>
      </w:r>
      <w:r>
        <w:rPr>
          <w:color w:val="231F20"/>
          <w:spacing w:val="12"/>
          <w:w w:val="85"/>
        </w:rPr>
        <w:t> </w:t>
      </w:r>
      <w:r>
        <w:rPr>
          <w:color w:val="231F20"/>
          <w:spacing w:val="2"/>
          <w:w w:val="90"/>
        </w:rPr>
        <w:t>К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4"/>
          <w:w w:val="90"/>
        </w:rPr>
        <w:t>т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2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-2"/>
          <w:w w:val="90"/>
        </w:rPr>
        <w:t>м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3"/>
          <w:w w:val="90"/>
        </w:rPr>
        <w:t>э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3"/>
          <w:w w:val="90"/>
        </w:rPr>
        <w:t>оно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8"/>
          <w:w w:val="90"/>
        </w:rPr>
        <w:t>и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w w:val="89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7"/>
          <w:w w:val="95"/>
        </w:rPr>
        <w:t>а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г</w:t>
      </w:r>
      <w:r>
        <w:rPr>
          <w:color w:val="231F20"/>
          <w:spacing w:val="-4"/>
          <w:w w:val="95"/>
        </w:rPr>
        <w:t>ионо</w:t>
      </w:r>
      <w:r>
        <w:rPr>
          <w:color w:val="231F20"/>
          <w:w w:val="95"/>
        </w:rPr>
        <w:t>в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4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6"/>
          <w:w w:val="95"/>
        </w:rPr>
        <w:t>н</w:t>
      </w:r>
      <w:r>
        <w:rPr>
          <w:color w:val="231F20"/>
          <w:w w:val="95"/>
        </w:rPr>
        <w:t>ю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4"/>
          <w:w w:val="95"/>
        </w:rPr>
        <w:t>по</w:t>
      </w:r>
      <w:r>
        <w:rPr>
          <w:color w:val="231F20"/>
          <w:spacing w:val="10"/>
          <w:w w:val="95"/>
        </w:rPr>
        <w:t>д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-2"/>
          <w:w w:val="95"/>
        </w:rPr>
        <w:t>ш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8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-8"/>
          <w:w w:val="95"/>
        </w:rPr>
        <w:t>Р</w:t>
      </w:r>
      <w:r>
        <w:rPr>
          <w:color w:val="231F20"/>
          <w:w w:val="95"/>
        </w:rPr>
        <w:t>П</w:t>
      </w:r>
      <w:r>
        <w:rPr>
          <w:color w:val="000000"/>
          <w:w w:val="100"/>
        </w:rPr>
      </w:r>
    </w:p>
    <w:p>
      <w:pPr>
        <w:pStyle w:val="BodyText"/>
        <w:spacing w:line="377" w:lineRule="exact"/>
        <w:ind w:left="1021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32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-5"/>
          <w:w w:val="95"/>
        </w:rPr>
        <w:t>х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4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-31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000000"/>
          <w:w w:val="100"/>
        </w:rPr>
      </w:r>
    </w:p>
    <w:p>
      <w:pPr>
        <w:spacing w:after="0" w:line="377" w:lineRule="exact"/>
        <w:jc w:val="left"/>
        <w:sectPr>
          <w:headerReference w:type="default" r:id="rId174"/>
          <w:headerReference w:type="even" r:id="rId175"/>
          <w:footerReference w:type="default" r:id="rId176"/>
          <w:pgSz w:w="9355" w:h="13620"/>
          <w:pgMar w:header="775" w:footer="0" w:top="1180" w:bottom="280" w:left="500" w:right="98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79" w:lineRule="auto" w:before="5"/>
        <w:ind w:left="683" w:right="1519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11"/>
          <w:w w:val="70"/>
        </w:rPr>
        <w:t>1</w:t>
      </w:r>
      <w:r>
        <w:rPr>
          <w:color w:val="231F20"/>
          <w:spacing w:val="-4"/>
          <w:w w:val="70"/>
        </w:rPr>
        <w:t>0</w:t>
      </w:r>
      <w:r>
        <w:rPr>
          <w:color w:val="231F20"/>
          <w:spacing w:val="-6"/>
          <w:w w:val="70"/>
        </w:rPr>
        <w:t>�</w:t>
      </w:r>
      <w:r>
        <w:rPr>
          <w:color w:val="231F20"/>
          <w:spacing w:val="2"/>
          <w:w w:val="70"/>
        </w:rPr>
        <w:t>2</w:t>
      </w:r>
      <w:r>
        <w:rPr>
          <w:color w:val="231F20"/>
          <w:w w:val="70"/>
        </w:rPr>
        <w:t>�</w:t>
      </w:r>
      <w:r>
        <w:rPr>
          <w:color w:val="231F20"/>
          <w:spacing w:val="26"/>
          <w:w w:val="70"/>
        </w:rPr>
        <w:t> </w:t>
      </w:r>
      <w:r>
        <w:rPr>
          <w:color w:val="231F20"/>
          <w:spacing w:val="-6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-2"/>
          <w:w w:val="90"/>
        </w:rPr>
        <w:t>м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ь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5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-3"/>
          <w:w w:val="90"/>
        </w:rPr>
        <w:t>ионов</w:t>
      </w:r>
      <w:r>
        <w:rPr>
          <w:color w:val="231F20"/>
          <w:spacing w:val="-3"/>
          <w:w w:val="94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-3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-3"/>
          <w:w w:val="90"/>
        </w:rPr>
        <w:t>п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9"/>
          <w:w w:val="90"/>
        </w:rPr>
        <w:t>д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-2"/>
          <w:w w:val="90"/>
        </w:rPr>
        <w:t>ш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6"/>
          <w:w w:val="90"/>
        </w:rPr>
        <w:t>ы</w:t>
      </w:r>
      <w:r>
        <w:rPr>
          <w:color w:val="231F20"/>
          <w:w w:val="90"/>
        </w:rPr>
        <w:t>м</w:t>
      </w:r>
      <w:r>
        <w:rPr>
          <w:color w:val="231F20"/>
          <w:spacing w:val="60"/>
          <w:w w:val="90"/>
        </w:rPr>
        <w:t> </w:t>
      </w:r>
      <w:r>
        <w:rPr>
          <w:color w:val="231F20"/>
          <w:spacing w:val="-11"/>
          <w:w w:val="90"/>
        </w:rPr>
        <w:t>В</w:t>
      </w:r>
      <w:r>
        <w:rPr>
          <w:color w:val="231F20"/>
          <w:spacing w:val="-8"/>
          <w:w w:val="90"/>
        </w:rPr>
        <w:t>Р</w:t>
      </w:r>
      <w:r>
        <w:rPr>
          <w:color w:val="231F20"/>
          <w:w w:val="90"/>
        </w:rPr>
        <w:t>П</w:t>
      </w:r>
      <w:r>
        <w:rPr>
          <w:color w:val="231F20"/>
          <w:spacing w:val="59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59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9"/>
          <w:w w:val="90"/>
        </w:rPr>
        <w:t>д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-2"/>
          <w:w w:val="90"/>
        </w:rPr>
        <w:t>ш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6"/>
          <w:w w:val="90"/>
        </w:rPr>
        <w:t>ы</w:t>
      </w:r>
      <w:r>
        <w:rPr>
          <w:color w:val="231F20"/>
          <w:w w:val="90"/>
        </w:rPr>
        <w:t>м</w:t>
      </w:r>
      <w:r>
        <w:rPr>
          <w:color w:val="231F20"/>
          <w:w w:val="94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7"/>
          <w:w w:val="90"/>
        </w:rPr>
        <w:t>о</w:t>
      </w:r>
      <w:r>
        <w:rPr>
          <w:color w:val="231F20"/>
          <w:spacing w:val="-5"/>
          <w:w w:val="90"/>
        </w:rPr>
        <w:t>х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1"/>
          <w:w w:val="90"/>
        </w:rPr>
        <w:t>д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м</w:t>
      </w:r>
      <w:r>
        <w:rPr>
          <w:color w:val="231F20"/>
          <w:spacing w:val="-39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38"/>
          <w:w w:val="90"/>
        </w:rPr>
        <w:t> 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4"/>
          <w:w w:val="90"/>
        </w:rPr>
        <w:t>2</w:t>
      </w:r>
      <w:r>
        <w:rPr>
          <w:color w:val="231F20"/>
          <w:w w:val="90"/>
        </w:rPr>
        <w:t>3</w:t>
      </w:r>
      <w:r>
        <w:rPr>
          <w:color w:val="231F20"/>
          <w:spacing w:val="-38"/>
          <w:w w:val="90"/>
        </w:rPr>
        <w:t> </w:t>
      </w:r>
      <w:r>
        <w:rPr>
          <w:color w:val="231F20"/>
          <w:spacing w:val="-13"/>
          <w:w w:val="70"/>
        </w:rPr>
        <w:t>г</w:t>
      </w:r>
      <w:r>
        <w:rPr>
          <w:color w:val="231F20"/>
          <w:w w:val="7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79" w:lineRule="auto"/>
        <w:ind w:left="683" w:right="839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24"/>
          <w:w w:val="90"/>
        </w:rPr>
        <w:t> </w:t>
      </w:r>
      <w:r>
        <w:rPr>
          <w:color w:val="231F20"/>
          <w:spacing w:val="-13"/>
          <w:w w:val="85"/>
        </w:rPr>
        <w:t>1</w:t>
      </w:r>
      <w:r>
        <w:rPr>
          <w:color w:val="231F20"/>
          <w:spacing w:val="-4"/>
          <w:w w:val="85"/>
        </w:rPr>
        <w:t>0</w:t>
      </w:r>
      <w:r>
        <w:rPr>
          <w:color w:val="231F20"/>
          <w:spacing w:val="-10"/>
          <w:w w:val="85"/>
        </w:rPr>
        <w:t>�</w:t>
      </w:r>
      <w:r>
        <w:rPr>
          <w:color w:val="231F20"/>
          <w:spacing w:val="-7"/>
          <w:w w:val="85"/>
        </w:rPr>
        <w:t>3</w:t>
      </w:r>
      <w:r>
        <w:rPr>
          <w:color w:val="231F20"/>
          <w:w w:val="85"/>
        </w:rPr>
        <w:t>�</w:t>
      </w:r>
      <w:r>
        <w:rPr>
          <w:color w:val="231F20"/>
          <w:spacing w:val="-18"/>
          <w:w w:val="85"/>
        </w:rPr>
        <w:t> </w:t>
      </w:r>
      <w:r>
        <w:rPr>
          <w:color w:val="231F20"/>
          <w:spacing w:val="-4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w w:val="90"/>
        </w:rPr>
        <w:t>н</w:t>
      </w:r>
      <w:r>
        <w:rPr>
          <w:color w:val="231F20"/>
          <w:spacing w:val="8"/>
          <w:w w:val="90"/>
        </w:rPr>
        <w:t>а</w:t>
      </w:r>
      <w:r>
        <w:rPr>
          <w:color w:val="231F20"/>
          <w:w w:val="90"/>
        </w:rPr>
        <w:t>я</w:t>
      </w:r>
      <w:r>
        <w:rPr>
          <w:color w:val="231F20"/>
          <w:spacing w:val="-24"/>
          <w:w w:val="90"/>
        </w:rPr>
        <w:t> </w:t>
      </w:r>
      <w:r>
        <w:rPr>
          <w:color w:val="231F20"/>
          <w:spacing w:val="-2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-2"/>
          <w:w w:val="90"/>
        </w:rPr>
        <w:t>м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ь</w:t>
      </w:r>
      <w:r>
        <w:rPr>
          <w:color w:val="231F20"/>
          <w:w w:val="92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5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37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г</w:t>
      </w:r>
      <w:r>
        <w:rPr>
          <w:color w:val="231F20"/>
          <w:spacing w:val="-4"/>
          <w:w w:val="95"/>
        </w:rPr>
        <w:t>ионо</w:t>
      </w:r>
      <w:r>
        <w:rPr>
          <w:color w:val="231F20"/>
          <w:w w:val="95"/>
        </w:rPr>
        <w:t>в</w:t>
      </w:r>
      <w:r>
        <w:rPr>
          <w:color w:val="231F20"/>
          <w:spacing w:val="-37"/>
          <w:w w:val="95"/>
        </w:rPr>
        <w:t> </w:t>
      </w:r>
      <w:r>
        <w:rPr>
          <w:color w:val="231F20"/>
          <w:spacing w:val="-4"/>
          <w:w w:val="95"/>
        </w:rPr>
        <w:t>п</w:t>
      </w:r>
      <w:r>
        <w:rPr>
          <w:color w:val="231F20"/>
          <w:w w:val="95"/>
        </w:rPr>
        <w:t>о</w:t>
      </w:r>
      <w:r>
        <w:rPr>
          <w:color w:val="231F20"/>
          <w:spacing w:val="-37"/>
          <w:w w:val="95"/>
        </w:rPr>
        <w:t> 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6"/>
          <w:w w:val="95"/>
        </w:rPr>
        <w:t>н</w:t>
      </w:r>
      <w:r>
        <w:rPr>
          <w:color w:val="231F20"/>
          <w:w w:val="95"/>
        </w:rPr>
        <w:t>ю</w:t>
      </w:r>
      <w:r>
        <w:rPr>
          <w:color w:val="231F20"/>
          <w:spacing w:val="-37"/>
          <w:w w:val="95"/>
        </w:rPr>
        <w:t> 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89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7"/>
          <w:w w:val="95"/>
        </w:rPr>
        <w:t>а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179" w:lineRule="auto"/>
        <w:ind w:left="683" w:right="1496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58"/>
          <w:w w:val="95"/>
        </w:rPr>
        <w:t> </w:t>
      </w:r>
      <w:r>
        <w:rPr>
          <w:color w:val="231F20"/>
          <w:spacing w:val="-13"/>
          <w:w w:val="85"/>
        </w:rPr>
        <w:t>1</w:t>
      </w:r>
      <w:r>
        <w:rPr>
          <w:color w:val="231F20"/>
          <w:spacing w:val="-4"/>
          <w:w w:val="85"/>
        </w:rPr>
        <w:t>0</w:t>
      </w:r>
      <w:r>
        <w:rPr>
          <w:color w:val="231F20"/>
          <w:spacing w:val="-22"/>
          <w:w w:val="85"/>
        </w:rPr>
        <w:t>�</w:t>
      </w:r>
      <w:r>
        <w:rPr>
          <w:color w:val="231F20"/>
          <w:spacing w:val="-4"/>
          <w:w w:val="85"/>
        </w:rPr>
        <w:t>4</w:t>
      </w:r>
      <w:r>
        <w:rPr>
          <w:color w:val="231F20"/>
          <w:w w:val="85"/>
        </w:rPr>
        <w:t>�</w:t>
      </w:r>
      <w:r>
        <w:rPr>
          <w:color w:val="231F20"/>
          <w:spacing w:val="-48"/>
          <w:w w:val="85"/>
        </w:rPr>
        <w:t> </w:t>
      </w:r>
      <w:r>
        <w:rPr>
          <w:color w:val="231F20"/>
          <w:spacing w:val="-5"/>
          <w:w w:val="95"/>
        </w:rPr>
        <w:t>Д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10"/>
          <w:w w:val="95"/>
        </w:rPr>
        <w:t>и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-2"/>
          <w:w w:val="95"/>
        </w:rPr>
        <w:t>ь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ы</w:t>
      </w:r>
      <w:r>
        <w:rPr>
          <w:color w:val="231F20"/>
          <w:w w:val="95"/>
        </w:rPr>
        <w:t>й</w:t>
      </w:r>
      <w:r>
        <w:rPr>
          <w:color w:val="231F20"/>
          <w:spacing w:val="-58"/>
          <w:w w:val="95"/>
        </w:rPr>
        <w:t> 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-2"/>
          <w:w w:val="95"/>
        </w:rPr>
        <w:t>ф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w w:val="95"/>
        </w:rPr>
        <w:t>т</w:t>
      </w:r>
      <w:r>
        <w:rPr>
          <w:color w:val="231F20"/>
          <w:spacing w:val="-58"/>
          <w:w w:val="95"/>
        </w:rPr>
        <w:t> 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89"/>
        </w:rPr>
        <w:t> 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7"/>
          <w:w w:val="95"/>
        </w:rPr>
        <w:t>а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4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4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-2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000000"/>
          <w:w w:val="100"/>
        </w:rPr>
      </w:r>
    </w:p>
    <w:p>
      <w:pPr>
        <w:pStyle w:val="BodyText"/>
        <w:spacing w:line="179" w:lineRule="auto"/>
        <w:ind w:left="683" w:right="874"/>
        <w:jc w:val="left"/>
      </w:pPr>
      <w:r>
        <w:rPr>
          <w:color w:val="231F20"/>
          <w:w w:val="90"/>
        </w:rPr>
        <w:t>и</w:t>
      </w:r>
      <w:r>
        <w:rPr>
          <w:color w:val="231F20"/>
          <w:spacing w:val="51"/>
          <w:w w:val="90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2"/>
          <w:w w:val="90"/>
        </w:rPr>
        <w:t>с</w:t>
      </w:r>
      <w:r>
        <w:rPr>
          <w:color w:val="231F20"/>
          <w:spacing w:val="6"/>
          <w:w w:val="90"/>
        </w:rPr>
        <w:t>я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231F20"/>
          <w:spacing w:val="52"/>
          <w:w w:val="90"/>
        </w:rPr>
        <w:t> </w:t>
      </w:r>
      <w:r>
        <w:rPr>
          <w:color w:val="231F20"/>
          <w:spacing w:val="6"/>
          <w:w w:val="90"/>
        </w:rPr>
        <w:t>к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6"/>
          <w:w w:val="90"/>
        </w:rPr>
        <w:t>п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й</w:t>
      </w:r>
      <w:r>
        <w:rPr>
          <w:color w:val="231F20"/>
          <w:spacing w:val="6"/>
          <w:w w:val="90"/>
        </w:rPr>
        <w:t>ш</w:t>
      </w:r>
      <w:r>
        <w:rPr>
          <w:color w:val="231F20"/>
          <w:spacing w:val="8"/>
          <w:w w:val="90"/>
        </w:rPr>
        <w:t>и</w:t>
      </w:r>
      <w:r>
        <w:rPr>
          <w:color w:val="231F20"/>
          <w:w w:val="90"/>
        </w:rPr>
        <w:t>х</w:t>
      </w:r>
      <w:r>
        <w:rPr>
          <w:color w:val="231F20"/>
          <w:spacing w:val="52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н</w:t>
      </w:r>
      <w:r>
        <w:rPr>
          <w:color w:val="231F20"/>
          <w:spacing w:val="7"/>
          <w:w w:val="90"/>
        </w:rPr>
        <w:t>а</w:t>
      </w:r>
      <w:r>
        <w:rPr>
          <w:color w:val="231F20"/>
          <w:w w:val="90"/>
        </w:rPr>
        <w:t>х</w:t>
      </w:r>
      <w:r>
        <w:rPr>
          <w:color w:val="231F20"/>
          <w:spacing w:val="52"/>
          <w:w w:val="90"/>
        </w:rPr>
        <w:t> 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1"/>
          <w:w w:val="90"/>
        </w:rPr>
        <w:t>р</w:t>
      </w:r>
      <w:r>
        <w:rPr>
          <w:color w:val="231F20"/>
          <w:w w:val="90"/>
        </w:rPr>
        <w:t>а</w:t>
      </w:r>
      <w:r>
        <w:rPr>
          <w:color w:val="231F20"/>
          <w:spacing w:val="52"/>
          <w:w w:val="90"/>
        </w:rPr>
        <w:t> </w:t>
      </w:r>
      <w:r>
        <w:rPr>
          <w:color w:val="231F20"/>
          <w:spacing w:val="-3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2"/>
          <w:w w:val="90"/>
        </w:rPr>
        <w:t> </w:t>
      </w:r>
      <w:r>
        <w:rPr>
          <w:color w:val="231F20"/>
          <w:spacing w:val="6"/>
          <w:w w:val="90"/>
        </w:rPr>
        <w:t>ч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231F20"/>
          <w:w w:val="99"/>
        </w:rPr>
        <w:t> 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7"/>
          <w:w w:val="90"/>
        </w:rPr>
        <w:t>а</w:t>
      </w:r>
      <w:r>
        <w:rPr>
          <w:color w:val="231F20"/>
          <w:spacing w:val="-1"/>
          <w:w w:val="90"/>
        </w:rPr>
        <w:t>з</w:t>
      </w:r>
      <w:r>
        <w:rPr>
          <w:color w:val="231F20"/>
          <w:spacing w:val="-2"/>
          <w:w w:val="90"/>
        </w:rPr>
        <w:t>м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w w:val="90"/>
        </w:rPr>
        <w:t>у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4"/>
          <w:w w:val="90"/>
        </w:rPr>
        <w:t>т</w:t>
      </w:r>
      <w:r>
        <w:rPr>
          <w:color w:val="231F20"/>
          <w:w w:val="90"/>
        </w:rPr>
        <w:t>е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4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3"/>
          <w:w w:val="90"/>
        </w:rPr>
        <w:t>2</w:t>
      </w:r>
      <w:r>
        <w:rPr>
          <w:color w:val="231F20"/>
          <w:w w:val="90"/>
        </w:rPr>
        <w:t>2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-13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spacing w:line="130" w:lineRule="exact" w:before="1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68" w:lineRule="auto"/>
        <w:ind w:right="1483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-14"/>
          <w:w w:val="95"/>
        </w:rPr>
        <w:t>1</w:t>
      </w:r>
      <w:r>
        <w:rPr>
          <w:color w:val="231F20"/>
          <w:spacing w:val="-8"/>
          <w:w w:val="95"/>
        </w:rPr>
        <w:t>1</w:t>
      </w:r>
      <w:r>
        <w:rPr>
          <w:color w:val="231F20"/>
          <w:w w:val="95"/>
        </w:rPr>
        <w:t>.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3"/>
          <w:w w:val="95"/>
        </w:rPr>
        <w:t>Ч</w:t>
      </w:r>
      <w:r>
        <w:rPr>
          <w:color w:val="231F20"/>
          <w:spacing w:val="1"/>
          <w:w w:val="95"/>
        </w:rPr>
        <w:t>и</w:t>
      </w:r>
      <w:r>
        <w:rPr>
          <w:color w:val="231F20"/>
          <w:spacing w:val="5"/>
          <w:w w:val="95"/>
        </w:rPr>
        <w:t>с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1"/>
          <w:w w:val="95"/>
        </w:rPr>
        <w:t>н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р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3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w w:val="91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4"/>
          <w:w w:val="95"/>
        </w:rPr>
        <w:t>о</w:t>
      </w:r>
      <w:r>
        <w:rPr>
          <w:color w:val="231F20"/>
          <w:spacing w:val="-2"/>
          <w:w w:val="95"/>
        </w:rPr>
        <w:t>т</w:t>
      </w:r>
      <w:r>
        <w:rPr>
          <w:color w:val="231F20"/>
          <w:w w:val="95"/>
        </w:rPr>
        <w:t>д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ь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8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26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7"/>
          <w:w w:val="95"/>
        </w:rPr>
        <w:t>г</w:t>
      </w:r>
      <w:r>
        <w:rPr>
          <w:color w:val="231F20"/>
          <w:spacing w:val="1"/>
          <w:w w:val="95"/>
        </w:rPr>
        <w:t>ионов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79" w:lineRule="auto" w:before="66"/>
        <w:ind w:left="683" w:right="918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20"/>
          <w:w w:val="90"/>
        </w:rPr>
        <w:t> </w:t>
      </w:r>
      <w:r>
        <w:rPr>
          <w:color w:val="231F20"/>
          <w:spacing w:val="-16"/>
          <w:w w:val="80"/>
        </w:rPr>
        <w:t>1</w:t>
      </w:r>
      <w:r>
        <w:rPr>
          <w:color w:val="231F20"/>
          <w:spacing w:val="-12"/>
          <w:w w:val="80"/>
        </w:rPr>
        <w:t>1</w:t>
      </w:r>
      <w:r>
        <w:rPr>
          <w:color w:val="231F20"/>
          <w:spacing w:val="-48"/>
          <w:w w:val="80"/>
        </w:rPr>
        <w:t>�</w:t>
      </w:r>
      <w:r>
        <w:rPr>
          <w:color w:val="231F20"/>
          <w:spacing w:val="-12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spacing w:val="31"/>
          <w:w w:val="80"/>
        </w:rPr>
        <w:t> </w:t>
      </w:r>
      <w:r>
        <w:rPr>
          <w:color w:val="231F20"/>
          <w:spacing w:val="3"/>
          <w:w w:val="90"/>
        </w:rPr>
        <w:t>Д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5"/>
          <w:w w:val="90"/>
        </w:rPr>
        <w:t>к</w:t>
      </w:r>
      <w:r>
        <w:rPr>
          <w:color w:val="231F20"/>
          <w:w w:val="90"/>
        </w:rPr>
        <w:t>а</w:t>
      </w:r>
      <w:r>
        <w:rPr>
          <w:color w:val="231F20"/>
          <w:spacing w:val="21"/>
          <w:w w:val="90"/>
        </w:rPr>
        <w:t> </w:t>
      </w:r>
      <w:r>
        <w:rPr>
          <w:color w:val="231F20"/>
          <w:spacing w:val="6"/>
          <w:w w:val="90"/>
        </w:rPr>
        <w:t>ч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1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7"/>
          <w:w w:val="90"/>
        </w:rPr>
        <w:t>к</w:t>
      </w:r>
      <w:r>
        <w:rPr>
          <w:color w:val="231F20"/>
          <w:spacing w:val="8"/>
          <w:w w:val="90"/>
        </w:rPr>
        <w:t>т</w:t>
      </w:r>
      <w:r>
        <w:rPr>
          <w:color w:val="231F20"/>
          <w:spacing w:val="9"/>
          <w:w w:val="90"/>
        </w:rPr>
        <w:t>у</w:t>
      </w:r>
      <w:r>
        <w:rPr>
          <w:color w:val="231F20"/>
          <w:spacing w:val="-3"/>
          <w:w w:val="90"/>
        </w:rPr>
        <w:t>р</w:t>
      </w:r>
      <w:r>
        <w:rPr>
          <w:color w:val="231F20"/>
          <w:w w:val="90"/>
        </w:rPr>
        <w:t>ы</w:t>
      </w:r>
      <w:r>
        <w:rPr>
          <w:color w:val="231F20"/>
          <w:spacing w:val="21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w w:val="100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2"/>
          <w:w w:val="90"/>
        </w:rPr>
        <w:t>п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-11"/>
          <w:w w:val="90"/>
        </w:rPr>
        <w:t>1</w:t>
      </w:r>
      <w:r>
        <w:rPr>
          <w:color w:val="231F20"/>
          <w:spacing w:val="-1"/>
          <w:w w:val="90"/>
        </w:rPr>
        <w:t>9</w:t>
      </w:r>
      <w:r>
        <w:rPr>
          <w:color w:val="231F20"/>
          <w:spacing w:val="1"/>
          <w:w w:val="90"/>
        </w:rPr>
        <w:t>8</w:t>
      </w:r>
      <w:r>
        <w:rPr>
          <w:color w:val="231F20"/>
          <w:spacing w:val="8"/>
          <w:w w:val="90"/>
        </w:rPr>
        <w:t>0</w:t>
      </w:r>
      <w:r>
        <w:rPr>
          <w:color w:val="231F20"/>
          <w:spacing w:val="-9"/>
          <w:w w:val="90"/>
        </w:rPr>
        <w:t>–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3"/>
          <w:w w:val="90"/>
        </w:rPr>
        <w:t>2</w:t>
      </w:r>
      <w:r>
        <w:rPr>
          <w:color w:val="231F20"/>
          <w:w w:val="90"/>
        </w:rPr>
        <w:t>4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5"/>
          <w:w w:val="80"/>
        </w:rPr>
        <w:t>г</w:t>
      </w:r>
      <w:r>
        <w:rPr>
          <w:color w:val="231F20"/>
          <w:spacing w:val="-14"/>
          <w:w w:val="80"/>
        </w:rPr>
        <w:t>г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79" w:lineRule="auto"/>
        <w:ind w:left="683" w:right="1444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15"/>
          <w:w w:val="75"/>
        </w:rPr>
        <w:t>1</w:t>
      </w:r>
      <w:r>
        <w:rPr>
          <w:color w:val="231F20"/>
          <w:spacing w:val="-11"/>
          <w:w w:val="75"/>
        </w:rPr>
        <w:t>1</w:t>
      </w:r>
      <w:r>
        <w:rPr>
          <w:color w:val="231F20"/>
          <w:spacing w:val="-6"/>
          <w:w w:val="75"/>
        </w:rPr>
        <w:t>�</w:t>
      </w:r>
      <w:r>
        <w:rPr>
          <w:color w:val="231F20"/>
          <w:spacing w:val="2"/>
          <w:w w:val="75"/>
        </w:rPr>
        <w:t>2</w:t>
      </w:r>
      <w:r>
        <w:rPr>
          <w:color w:val="231F20"/>
          <w:w w:val="75"/>
        </w:rPr>
        <w:t>�</w:t>
      </w:r>
      <w:r>
        <w:rPr>
          <w:color w:val="231F20"/>
          <w:spacing w:val="-13"/>
          <w:w w:val="75"/>
        </w:rPr>
        <w:t> </w:t>
      </w:r>
      <w:r>
        <w:rPr>
          <w:color w:val="231F20"/>
          <w:spacing w:val="3"/>
          <w:w w:val="95"/>
        </w:rPr>
        <w:t>Д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5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33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33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spacing w:val="5"/>
          <w:w w:val="100"/>
        </w:rPr>
        <w:t>К</w:t>
      </w:r>
      <w:r>
        <w:rPr>
          <w:color w:val="231F20"/>
          <w:spacing w:val="7"/>
          <w:w w:val="100"/>
        </w:rPr>
        <w:t>а</w:t>
      </w:r>
      <w:r>
        <w:rPr>
          <w:color w:val="231F20"/>
          <w:spacing w:val="3"/>
          <w:w w:val="100"/>
        </w:rPr>
        <w:t>з</w:t>
      </w:r>
      <w:r>
        <w:rPr>
          <w:color w:val="231F20"/>
          <w:spacing w:val="7"/>
          <w:w w:val="100"/>
        </w:rPr>
        <w:t>а</w:t>
      </w:r>
      <w:r>
        <w:rPr>
          <w:color w:val="231F20"/>
          <w:spacing w:val="-4"/>
          <w:w w:val="100"/>
        </w:rPr>
        <w:t>х</w:t>
      </w:r>
      <w:r>
        <w:rPr>
          <w:color w:val="231F20"/>
          <w:spacing w:val="3"/>
          <w:w w:val="100"/>
        </w:rPr>
        <w:t>с</w:t>
      </w:r>
      <w:r>
        <w:rPr>
          <w:color w:val="231F20"/>
          <w:spacing w:val="2"/>
          <w:w w:val="100"/>
        </w:rPr>
        <w:t>т</w:t>
      </w:r>
      <w:r>
        <w:rPr>
          <w:color w:val="231F20"/>
          <w:spacing w:val="5"/>
          <w:w w:val="100"/>
        </w:rPr>
        <w:t>а</w:t>
      </w:r>
      <w:r>
        <w:rPr>
          <w:color w:val="231F20"/>
          <w:spacing w:val="1"/>
          <w:w w:val="100"/>
        </w:rPr>
        <w:t>н</w:t>
      </w:r>
      <w:r>
        <w:rPr>
          <w:color w:val="231F20"/>
          <w:w w:val="100"/>
        </w:rPr>
        <w:t>а</w:t>
      </w:r>
      <w:r>
        <w:rPr>
          <w:color w:val="231F20"/>
          <w:w w:val="100"/>
        </w:rPr>
        <w:t>,</w:t>
      </w:r>
      <w:r>
        <w:rPr>
          <w:color w:val="231F20"/>
          <w:spacing w:val="-17"/>
          <w:w w:val="100"/>
        </w:rPr>
        <w:t> </w:t>
      </w:r>
      <w:r>
        <w:rPr>
          <w:color w:val="231F20"/>
          <w:spacing w:val="-8"/>
          <w:w w:val="100"/>
        </w:rPr>
        <w:t>Н</w:t>
      </w:r>
      <w:r>
        <w:rPr>
          <w:color w:val="231F20"/>
          <w:spacing w:val="-4"/>
          <w:w w:val="100"/>
        </w:rPr>
        <w:t>о</w:t>
      </w:r>
      <w:r>
        <w:rPr>
          <w:color w:val="231F20"/>
          <w:spacing w:val="-3"/>
          <w:w w:val="100"/>
        </w:rPr>
        <w:t>в</w:t>
      </w:r>
      <w:r>
        <w:rPr>
          <w:color w:val="231F20"/>
          <w:spacing w:val="9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spacing w:val="-17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17"/>
          <w:w w:val="100"/>
        </w:rPr>
        <w:t> </w:t>
      </w:r>
      <w:r>
        <w:rPr>
          <w:color w:val="231F20"/>
          <w:spacing w:val="1"/>
          <w:w w:val="100"/>
        </w:rPr>
        <w:t>С</w:t>
      </w:r>
      <w:r>
        <w:rPr>
          <w:color w:val="231F20"/>
          <w:spacing w:val="2"/>
          <w:w w:val="100"/>
        </w:rPr>
        <w:t>т</w:t>
      </w:r>
      <w:r>
        <w:rPr>
          <w:color w:val="231F20"/>
          <w:w w:val="100"/>
        </w:rPr>
        <w:t>а</w:t>
      </w:r>
      <w:r>
        <w:rPr>
          <w:color w:val="231F20"/>
          <w:spacing w:val="-3"/>
          <w:w w:val="100"/>
        </w:rPr>
        <w:t>р</w:t>
      </w:r>
      <w:r>
        <w:rPr>
          <w:color w:val="231F20"/>
          <w:spacing w:val="9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spacing w:val="-17"/>
          <w:w w:val="100"/>
        </w:rPr>
        <w:t> </w:t>
      </w:r>
      <w:r>
        <w:rPr>
          <w:color w:val="231F20"/>
          <w:spacing w:val="3"/>
          <w:w w:val="100"/>
        </w:rPr>
        <w:t>с</w:t>
      </w:r>
      <w:r>
        <w:rPr>
          <w:color w:val="231F20"/>
          <w:spacing w:val="8"/>
          <w:w w:val="100"/>
        </w:rPr>
        <w:t>т</w:t>
      </w:r>
      <w:r>
        <w:rPr>
          <w:color w:val="231F20"/>
          <w:spacing w:val="1"/>
          <w:w w:val="100"/>
        </w:rPr>
        <w:t>р</w:t>
      </w:r>
      <w:r>
        <w:rPr>
          <w:color w:val="231F20"/>
          <w:spacing w:val="5"/>
          <w:w w:val="100"/>
        </w:rPr>
        <w:t>а</w:t>
      </w:r>
      <w:r>
        <w:rPr>
          <w:color w:val="231F20"/>
          <w:w w:val="100"/>
        </w:rPr>
        <w:t>н</w:t>
      </w:r>
      <w:r>
        <w:rPr>
          <w:color w:val="231F20"/>
          <w:spacing w:val="-16"/>
          <w:w w:val="100"/>
        </w:rPr>
        <w:t> </w:t>
      </w:r>
      <w:r>
        <w:rPr>
          <w:color w:val="231F20"/>
          <w:spacing w:val="-3"/>
          <w:w w:val="100"/>
        </w:rPr>
        <w:t>Е</w:t>
      </w:r>
      <w:r>
        <w:rPr>
          <w:color w:val="231F20"/>
          <w:spacing w:val="-9"/>
          <w:w w:val="100"/>
        </w:rPr>
        <w:t>С</w:t>
      </w:r>
      <w:r>
        <w:rPr>
          <w:color w:val="231F20"/>
          <w:w w:val="100"/>
        </w:rPr>
        <w:t>,</w:t>
      </w:r>
      <w:r>
        <w:rPr>
          <w:color w:val="231F20"/>
          <w:spacing w:val="-17"/>
          <w:w w:val="100"/>
        </w:rPr>
        <w:t> </w:t>
      </w:r>
      <w:r>
        <w:rPr>
          <w:color w:val="231F20"/>
          <w:spacing w:val="1"/>
          <w:w w:val="100"/>
        </w:rPr>
        <w:t>Т</w:t>
      </w:r>
      <w:r>
        <w:rPr>
          <w:color w:val="231F20"/>
          <w:spacing w:val="10"/>
          <w:w w:val="100"/>
        </w:rPr>
        <w:t>у</w:t>
      </w:r>
      <w:r>
        <w:rPr>
          <w:color w:val="231F20"/>
          <w:spacing w:val="-6"/>
          <w:w w:val="100"/>
        </w:rPr>
        <w:t>р</w:t>
      </w:r>
      <w:r>
        <w:rPr>
          <w:color w:val="231F20"/>
          <w:spacing w:val="7"/>
          <w:w w:val="100"/>
        </w:rPr>
        <w:t>ц</w:t>
      </w:r>
      <w:r>
        <w:rPr>
          <w:color w:val="231F20"/>
          <w:spacing w:val="7"/>
          <w:w w:val="100"/>
        </w:rPr>
        <w:t>и</w:t>
      </w:r>
      <w:r>
        <w:rPr>
          <w:color w:val="231F20"/>
          <w:w w:val="100"/>
        </w:rPr>
        <w:t>и</w:t>
      </w:r>
      <w:r>
        <w:rPr>
          <w:color w:val="231F20"/>
          <w:w w:val="99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4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39"/>
          <w:w w:val="95"/>
        </w:rPr>
        <w:t> </w:t>
      </w:r>
      <w:r>
        <w:rPr>
          <w:color w:val="231F20"/>
          <w:spacing w:val="-2"/>
          <w:w w:val="95"/>
        </w:rPr>
        <w:t>п</w:t>
      </w:r>
      <w:r>
        <w:rPr>
          <w:color w:val="231F20"/>
          <w:w w:val="95"/>
        </w:rPr>
        <w:t>е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4"/>
          <w:w w:val="95"/>
        </w:rPr>
        <w:t>о</w:t>
      </w:r>
      <w:r>
        <w:rPr>
          <w:color w:val="231F20"/>
          <w:w w:val="95"/>
        </w:rPr>
        <w:t>д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12"/>
          <w:w w:val="95"/>
        </w:rPr>
        <w:t>1</w:t>
      </w:r>
      <w:r>
        <w:rPr>
          <w:color w:val="231F20"/>
          <w:spacing w:val="-2"/>
          <w:w w:val="95"/>
        </w:rPr>
        <w:t>9</w:t>
      </w:r>
      <w:r>
        <w:rPr>
          <w:color w:val="231F20"/>
          <w:spacing w:val="1"/>
          <w:w w:val="95"/>
        </w:rPr>
        <w:t>8</w:t>
      </w:r>
      <w:r>
        <w:rPr>
          <w:color w:val="231F20"/>
          <w:spacing w:val="8"/>
          <w:w w:val="95"/>
        </w:rPr>
        <w:t>0</w:t>
      </w:r>
      <w:r>
        <w:rPr>
          <w:color w:val="231F20"/>
          <w:spacing w:val="-9"/>
          <w:w w:val="95"/>
        </w:rPr>
        <w:t>–</w:t>
      </w:r>
      <w:r>
        <w:rPr>
          <w:color w:val="231F20"/>
          <w:spacing w:val="1"/>
          <w:w w:val="95"/>
        </w:rPr>
        <w:t>2</w:t>
      </w:r>
      <w:r>
        <w:rPr>
          <w:color w:val="231F20"/>
          <w:spacing w:val="-4"/>
          <w:w w:val="95"/>
        </w:rPr>
        <w:t>0</w:t>
      </w:r>
      <w:r>
        <w:rPr>
          <w:color w:val="231F20"/>
          <w:spacing w:val="-4"/>
          <w:w w:val="95"/>
        </w:rPr>
        <w:t>2</w:t>
      </w:r>
      <w:r>
        <w:rPr>
          <w:color w:val="231F20"/>
          <w:w w:val="95"/>
        </w:rPr>
        <w:t>4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5"/>
          <w:w w:val="75"/>
        </w:rPr>
        <w:t>г</w:t>
      </w:r>
      <w:r>
        <w:rPr>
          <w:color w:val="231F20"/>
          <w:spacing w:val="-13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79" w:lineRule="auto"/>
        <w:ind w:left="683" w:right="356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-15"/>
          <w:w w:val="75"/>
        </w:rPr>
        <w:t>1</w:t>
      </w:r>
      <w:r>
        <w:rPr>
          <w:color w:val="231F20"/>
          <w:spacing w:val="-11"/>
          <w:w w:val="75"/>
        </w:rPr>
        <w:t>1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3</w:t>
      </w:r>
      <w:r>
        <w:rPr>
          <w:color w:val="231F20"/>
          <w:w w:val="75"/>
        </w:rPr>
        <w:t>�</w:t>
      </w:r>
      <w:r>
        <w:rPr>
          <w:color w:val="231F20"/>
          <w:spacing w:val="27"/>
          <w:w w:val="75"/>
        </w:rPr>
        <w:t> </w:t>
      </w:r>
      <w:r>
        <w:rPr>
          <w:color w:val="231F20"/>
          <w:spacing w:val="3"/>
          <w:w w:val="90"/>
        </w:rPr>
        <w:t>Д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5"/>
          <w:w w:val="90"/>
        </w:rPr>
        <w:t>к</w:t>
      </w:r>
      <w:r>
        <w:rPr>
          <w:color w:val="231F20"/>
          <w:w w:val="90"/>
        </w:rPr>
        <w:t>а</w:t>
      </w:r>
      <w:r>
        <w:rPr>
          <w:color w:val="231F20"/>
          <w:spacing w:val="12"/>
          <w:w w:val="90"/>
        </w:rPr>
        <w:t> </w:t>
      </w:r>
      <w:r>
        <w:rPr>
          <w:color w:val="231F20"/>
          <w:spacing w:val="6"/>
          <w:w w:val="90"/>
        </w:rPr>
        <w:t>ч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2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231F20"/>
          <w:spacing w:val="12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spacing w:val="13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3"/>
          <w:w w:val="90"/>
        </w:rPr>
        <w:t> 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-3"/>
          <w:w w:val="90"/>
        </w:rPr>
        <w:t>ио</w:t>
      </w:r>
      <w:r>
        <w:rPr>
          <w:color w:val="231F20"/>
          <w:w w:val="90"/>
        </w:rPr>
        <w:t>н</w:t>
      </w:r>
      <w:r>
        <w:rPr>
          <w:color w:val="231F20"/>
          <w:spacing w:val="7"/>
          <w:w w:val="90"/>
        </w:rPr>
        <w:t>а</w:t>
      </w:r>
      <w:r>
        <w:rPr>
          <w:color w:val="231F20"/>
          <w:w w:val="90"/>
        </w:rPr>
        <w:t>х</w:t>
      </w:r>
      <w:r>
        <w:rPr>
          <w:color w:val="231F20"/>
          <w:w w:val="101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-2"/>
          <w:w w:val="90"/>
        </w:rPr>
        <w:t>п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11"/>
          <w:w w:val="90"/>
        </w:rPr>
        <w:t>1</w:t>
      </w:r>
      <w:r>
        <w:rPr>
          <w:color w:val="231F20"/>
          <w:w w:val="90"/>
        </w:rPr>
        <w:t>9</w:t>
      </w:r>
      <w:r>
        <w:rPr>
          <w:color w:val="231F20"/>
          <w:spacing w:val="4"/>
          <w:w w:val="90"/>
        </w:rPr>
        <w:t>9</w:t>
      </w:r>
      <w:r>
        <w:rPr>
          <w:color w:val="231F20"/>
          <w:spacing w:val="8"/>
          <w:w w:val="90"/>
        </w:rPr>
        <w:t>0</w:t>
      </w:r>
      <w:r>
        <w:rPr>
          <w:color w:val="231F20"/>
          <w:spacing w:val="-9"/>
          <w:w w:val="90"/>
        </w:rPr>
        <w:t>–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4"/>
          <w:w w:val="90"/>
        </w:rPr>
        <w:t>2</w:t>
      </w:r>
      <w:r>
        <w:rPr>
          <w:color w:val="231F20"/>
          <w:w w:val="90"/>
        </w:rPr>
        <w:t>3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5"/>
          <w:w w:val="75"/>
        </w:rPr>
        <w:t>г</w:t>
      </w:r>
      <w:r>
        <w:rPr>
          <w:color w:val="231F20"/>
          <w:spacing w:val="-13"/>
          <w:w w:val="75"/>
        </w:rPr>
        <w:t>г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spacing w:line="130" w:lineRule="exact" w:before="1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68" w:lineRule="auto"/>
        <w:ind w:right="693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3"/>
          <w:w w:val="95"/>
        </w:rPr>
        <w:t>1</w:t>
      </w:r>
      <w:r>
        <w:rPr>
          <w:color w:val="231F20"/>
          <w:w w:val="95"/>
        </w:rPr>
        <w:t>2</w:t>
      </w:r>
      <w:r>
        <w:rPr>
          <w:color w:val="231F20"/>
          <w:w w:val="95"/>
        </w:rPr>
        <w:t>.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4"/>
          <w:w w:val="95"/>
        </w:rPr>
        <w:t>Д</w:t>
      </w:r>
      <w:r>
        <w:rPr>
          <w:color w:val="231F20"/>
          <w:w w:val="95"/>
        </w:rPr>
        <w:t>е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7"/>
          <w:w w:val="95"/>
        </w:rPr>
        <w:t>г</w:t>
      </w:r>
      <w:r>
        <w:rPr>
          <w:color w:val="231F20"/>
          <w:spacing w:val="1"/>
          <w:w w:val="95"/>
        </w:rPr>
        <w:t>ра</w:t>
      </w:r>
      <w:r>
        <w:rPr>
          <w:color w:val="231F20"/>
          <w:spacing w:val="1"/>
          <w:w w:val="95"/>
        </w:rPr>
        <w:t>ф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9"/>
          <w:w w:val="95"/>
        </w:rPr>
        <w:t>к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по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1"/>
          <w:w w:val="95"/>
        </w:rPr>
        <w:t>вне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w w:val="91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6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5"/>
          <w:w w:val="95"/>
        </w:rPr>
        <w:t>ы</w:t>
      </w:r>
      <w:r>
        <w:rPr>
          <w:color w:val="231F20"/>
          <w:spacing w:val="5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3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5"/>
          <w:w w:val="95"/>
        </w:rPr>
        <w:t>ы</w:t>
      </w:r>
      <w:r>
        <w:rPr>
          <w:color w:val="231F20"/>
          <w:spacing w:val="5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5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Е</w:t>
      </w:r>
      <w:r>
        <w:rPr>
          <w:color w:val="231F20"/>
          <w:w w:val="95"/>
        </w:rPr>
        <w:t>С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79" w:lineRule="auto" w:before="66"/>
        <w:ind w:left="683" w:right="1533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6"/>
          <w:w w:val="85"/>
        </w:rPr>
        <w:t>1</w:t>
      </w:r>
      <w:r>
        <w:rPr>
          <w:color w:val="231F20"/>
          <w:spacing w:val="2"/>
          <w:w w:val="85"/>
        </w:rPr>
        <w:t>2</w:t>
      </w:r>
      <w:r>
        <w:rPr>
          <w:color w:val="231F20"/>
          <w:spacing w:val="-51"/>
          <w:w w:val="85"/>
        </w:rPr>
        <w:t>�</w:t>
      </w:r>
      <w:r>
        <w:rPr>
          <w:color w:val="231F20"/>
          <w:spacing w:val="-13"/>
          <w:w w:val="85"/>
        </w:rPr>
        <w:t>1</w:t>
      </w:r>
      <w:r>
        <w:rPr>
          <w:color w:val="231F20"/>
          <w:w w:val="85"/>
        </w:rPr>
        <w:t>�</w:t>
      </w:r>
      <w:r>
        <w:rPr>
          <w:color w:val="231F20"/>
          <w:spacing w:val="12"/>
          <w:w w:val="85"/>
        </w:rPr>
        <w:t> 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w w:val="90"/>
        </w:rPr>
        <w:t>е</w:t>
      </w:r>
      <w:r>
        <w:rPr>
          <w:color w:val="231F20"/>
          <w:spacing w:val="7"/>
          <w:w w:val="90"/>
        </w:rPr>
        <w:t> 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10"/>
          <w:w w:val="90"/>
        </w:rPr>
        <w:t>и</w:t>
      </w:r>
      <w:r>
        <w:rPr>
          <w:color w:val="231F20"/>
          <w:spacing w:val="-2"/>
          <w:w w:val="90"/>
        </w:rPr>
        <w:t>ж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2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231F20"/>
          <w:spacing w:val="7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w w:val="99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12"/>
          <w:w w:val="90"/>
        </w:rPr>
        <w:t> </w:t>
      </w:r>
      <w:r>
        <w:rPr>
          <w:color w:val="231F20"/>
          <w:spacing w:val="-2"/>
          <w:w w:val="90"/>
        </w:rPr>
        <w:t>п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-11"/>
          <w:w w:val="90"/>
        </w:rPr>
        <w:t> </w:t>
      </w:r>
      <w:r>
        <w:rPr>
          <w:color w:val="231F20"/>
          <w:spacing w:val="-11"/>
          <w:w w:val="90"/>
        </w:rPr>
        <w:t>1</w:t>
      </w:r>
      <w:r>
        <w:rPr>
          <w:color w:val="231F20"/>
          <w:w w:val="90"/>
        </w:rPr>
        <w:t>9</w:t>
      </w:r>
      <w:r>
        <w:rPr>
          <w:color w:val="231F20"/>
          <w:spacing w:val="4"/>
          <w:w w:val="90"/>
        </w:rPr>
        <w:t>9</w:t>
      </w:r>
      <w:r>
        <w:rPr>
          <w:color w:val="231F20"/>
          <w:spacing w:val="8"/>
          <w:w w:val="90"/>
        </w:rPr>
        <w:t>0</w:t>
      </w:r>
      <w:r>
        <w:rPr>
          <w:color w:val="231F20"/>
          <w:spacing w:val="-9"/>
          <w:w w:val="90"/>
        </w:rPr>
        <w:t>–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3"/>
          <w:w w:val="90"/>
        </w:rPr>
        <w:t>2</w:t>
      </w:r>
      <w:r>
        <w:rPr>
          <w:color w:val="231F20"/>
          <w:w w:val="90"/>
        </w:rPr>
        <w:t>4</w:t>
      </w:r>
      <w:r>
        <w:rPr>
          <w:color w:val="231F20"/>
          <w:spacing w:val="-11"/>
          <w:w w:val="90"/>
        </w:rPr>
        <w:t> </w:t>
      </w:r>
      <w:r>
        <w:rPr>
          <w:color w:val="231F20"/>
          <w:spacing w:val="5"/>
          <w:w w:val="85"/>
        </w:rPr>
        <w:t>г</w:t>
      </w:r>
      <w:r>
        <w:rPr>
          <w:color w:val="231F20"/>
          <w:spacing w:val="-15"/>
          <w:w w:val="85"/>
        </w:rPr>
        <w:t>г</w:t>
      </w:r>
      <w:r>
        <w:rPr>
          <w:color w:val="231F20"/>
          <w:w w:val="85"/>
        </w:rPr>
        <w:t>�</w:t>
      </w:r>
      <w:r>
        <w:rPr>
          <w:color w:val="231F20"/>
          <w:spacing w:val="-6"/>
          <w:w w:val="85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11"/>
          <w:w w:val="90"/>
        </w:rPr>
        <w:t> </w:t>
      </w:r>
      <w:r>
        <w:rPr>
          <w:color w:val="231F20"/>
          <w:spacing w:val="5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1"/>
          <w:w w:val="90"/>
        </w:rPr>
        <w:t>о</w:t>
      </w:r>
      <w:r>
        <w:rPr>
          <w:color w:val="231F20"/>
          <w:w w:val="90"/>
        </w:rPr>
        <w:t>з</w:t>
      </w:r>
      <w:r>
        <w:rPr>
          <w:color w:val="000000"/>
          <w:w w:val="100"/>
        </w:rPr>
      </w:r>
    </w:p>
    <w:p>
      <w:pPr>
        <w:pStyle w:val="BodyText"/>
        <w:spacing w:line="377" w:lineRule="exact"/>
        <w:ind w:left="400" w:right="0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6"/>
          <w:w w:val="80"/>
        </w:rPr>
        <w:t>1</w:t>
      </w:r>
      <w:r>
        <w:rPr>
          <w:color w:val="231F20"/>
          <w:spacing w:val="2"/>
          <w:w w:val="80"/>
        </w:rPr>
        <w:t>2</w:t>
      </w:r>
      <w:r>
        <w:rPr>
          <w:color w:val="231F20"/>
          <w:spacing w:val="-6"/>
          <w:w w:val="80"/>
        </w:rPr>
        <w:t>�</w:t>
      </w:r>
      <w:r>
        <w:rPr>
          <w:color w:val="231F20"/>
          <w:spacing w:val="2"/>
          <w:w w:val="80"/>
        </w:rPr>
        <w:t>2</w:t>
      </w:r>
      <w:r>
        <w:rPr>
          <w:color w:val="231F20"/>
          <w:w w:val="80"/>
        </w:rPr>
        <w:t>�</w:t>
      </w:r>
      <w:r>
        <w:rPr>
          <w:color w:val="231F20"/>
          <w:spacing w:val="-34"/>
          <w:w w:val="80"/>
        </w:rPr>
        <w:t> </w:t>
      </w:r>
      <w:r>
        <w:rPr>
          <w:color w:val="231F20"/>
          <w:w w:val="95"/>
        </w:rPr>
        <w:t>О</w:t>
      </w:r>
      <w:r>
        <w:rPr>
          <w:color w:val="231F20"/>
          <w:spacing w:val="-3"/>
          <w:w w:val="95"/>
        </w:rPr>
        <w:t>б</w:t>
      </w:r>
      <w:r>
        <w:rPr>
          <w:color w:val="231F20"/>
          <w:spacing w:val="6"/>
          <w:w w:val="95"/>
        </w:rPr>
        <w:t>щ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spacing w:val="-50"/>
          <w:w w:val="95"/>
        </w:rPr>
        <w:t> 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-2"/>
          <w:w w:val="95"/>
        </w:rPr>
        <w:t>ф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w w:val="95"/>
        </w:rPr>
        <w:t>т</w:t>
      </w:r>
      <w:r>
        <w:rPr>
          <w:color w:val="231F20"/>
          <w:spacing w:val="-49"/>
          <w:w w:val="95"/>
        </w:rPr>
        <w:t> 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-2"/>
          <w:w w:val="95"/>
        </w:rPr>
        <w:t>м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р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683" w:right="0"/>
        <w:jc w:val="left"/>
      </w:pPr>
      <w:r>
        <w:rPr>
          <w:color w:val="231F20"/>
          <w:w w:val="100"/>
        </w:rPr>
        <w:t>в</w:t>
      </w:r>
      <w:r>
        <w:rPr>
          <w:color w:val="231F20"/>
          <w:spacing w:val="-25"/>
          <w:w w:val="100"/>
        </w:rPr>
        <w:t> </w:t>
      </w:r>
      <w:r>
        <w:rPr>
          <w:color w:val="231F20"/>
          <w:spacing w:val="-6"/>
          <w:w w:val="100"/>
        </w:rPr>
        <w:t>Р</w:t>
      </w:r>
      <w:r>
        <w:rPr>
          <w:color w:val="231F20"/>
          <w:spacing w:val="3"/>
          <w:w w:val="100"/>
        </w:rPr>
        <w:t>о</w:t>
      </w:r>
      <w:r>
        <w:rPr>
          <w:color w:val="231F20"/>
          <w:spacing w:val="2"/>
          <w:w w:val="100"/>
        </w:rPr>
        <w:t>с</w:t>
      </w:r>
      <w:r>
        <w:rPr>
          <w:color w:val="231F20"/>
          <w:spacing w:val="-3"/>
          <w:w w:val="100"/>
        </w:rPr>
        <w:t>с</w:t>
      </w:r>
      <w:r>
        <w:rPr>
          <w:color w:val="231F20"/>
          <w:spacing w:val="7"/>
          <w:w w:val="100"/>
        </w:rPr>
        <w:t>и</w:t>
      </w:r>
      <w:r>
        <w:rPr>
          <w:color w:val="231F20"/>
          <w:spacing w:val="-3"/>
          <w:w w:val="100"/>
        </w:rPr>
        <w:t>и</w:t>
      </w:r>
      <w:r>
        <w:rPr>
          <w:color w:val="231F20"/>
          <w:w w:val="100"/>
        </w:rPr>
        <w:t>,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-8"/>
          <w:w w:val="100"/>
        </w:rPr>
        <w:t>П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6"/>
          <w:w w:val="100"/>
        </w:rPr>
        <w:t>л</w:t>
      </w:r>
      <w:r>
        <w:rPr>
          <w:color w:val="231F20"/>
          <w:spacing w:val="-2"/>
          <w:w w:val="100"/>
        </w:rPr>
        <w:t>ь</w:t>
      </w:r>
      <w:r>
        <w:rPr>
          <w:color w:val="231F20"/>
          <w:spacing w:val="-2"/>
          <w:w w:val="100"/>
        </w:rPr>
        <w:t>ш</w:t>
      </w:r>
      <w:r>
        <w:rPr>
          <w:color w:val="231F20"/>
          <w:spacing w:val="-13"/>
          <w:w w:val="100"/>
        </w:rPr>
        <w:t>е</w:t>
      </w:r>
      <w:r>
        <w:rPr>
          <w:color w:val="231F20"/>
          <w:w w:val="100"/>
        </w:rPr>
        <w:t>,</w:t>
      </w:r>
      <w:r>
        <w:rPr>
          <w:color w:val="231F20"/>
          <w:spacing w:val="-25"/>
          <w:w w:val="100"/>
        </w:rPr>
        <w:t> </w:t>
      </w:r>
      <w:r>
        <w:rPr>
          <w:color w:val="231F20"/>
          <w:spacing w:val="-8"/>
          <w:w w:val="100"/>
        </w:rPr>
        <w:t>Н</w:t>
      </w:r>
      <w:r>
        <w:rPr>
          <w:color w:val="231F20"/>
          <w:spacing w:val="-4"/>
          <w:w w:val="100"/>
        </w:rPr>
        <w:t>о</w:t>
      </w:r>
      <w:r>
        <w:rPr>
          <w:color w:val="231F20"/>
          <w:spacing w:val="-3"/>
          <w:w w:val="100"/>
        </w:rPr>
        <w:t>в</w:t>
      </w:r>
      <w:r>
        <w:rPr>
          <w:color w:val="231F20"/>
          <w:spacing w:val="9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spacing w:val="-24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25"/>
          <w:w w:val="100"/>
        </w:rPr>
        <w:t> </w:t>
      </w:r>
      <w:r>
        <w:rPr>
          <w:color w:val="231F20"/>
          <w:spacing w:val="1"/>
          <w:w w:val="100"/>
        </w:rPr>
        <w:t>С</w:t>
      </w:r>
      <w:r>
        <w:rPr>
          <w:color w:val="231F20"/>
          <w:spacing w:val="2"/>
          <w:w w:val="100"/>
        </w:rPr>
        <w:t>т</w:t>
      </w:r>
      <w:r>
        <w:rPr>
          <w:color w:val="231F20"/>
          <w:w w:val="100"/>
        </w:rPr>
        <w:t>а</w:t>
      </w:r>
      <w:r>
        <w:rPr>
          <w:color w:val="231F20"/>
          <w:spacing w:val="-3"/>
          <w:w w:val="100"/>
        </w:rPr>
        <w:t>р</w:t>
      </w:r>
      <w:r>
        <w:rPr>
          <w:color w:val="231F20"/>
          <w:spacing w:val="9"/>
          <w:w w:val="100"/>
        </w:rPr>
        <w:t>ы</w:t>
      </w:r>
      <w:r>
        <w:rPr>
          <w:color w:val="231F20"/>
          <w:w w:val="100"/>
        </w:rPr>
        <w:t>х</w:t>
      </w:r>
      <w:r>
        <w:rPr>
          <w:color w:val="231F20"/>
          <w:spacing w:val="-24"/>
          <w:w w:val="100"/>
        </w:rPr>
        <w:t> </w:t>
      </w:r>
      <w:r>
        <w:rPr>
          <w:color w:val="231F20"/>
          <w:spacing w:val="3"/>
          <w:w w:val="100"/>
        </w:rPr>
        <w:t>с</w:t>
      </w:r>
      <w:r>
        <w:rPr>
          <w:color w:val="231F20"/>
          <w:spacing w:val="8"/>
          <w:w w:val="100"/>
        </w:rPr>
        <w:t>т</w:t>
      </w:r>
      <w:r>
        <w:rPr>
          <w:color w:val="231F20"/>
          <w:spacing w:val="1"/>
          <w:w w:val="100"/>
        </w:rPr>
        <w:t>р</w:t>
      </w:r>
      <w:r>
        <w:rPr>
          <w:color w:val="231F20"/>
          <w:spacing w:val="5"/>
          <w:w w:val="100"/>
        </w:rPr>
        <w:t>а</w:t>
      </w:r>
      <w:r>
        <w:rPr>
          <w:color w:val="231F20"/>
          <w:spacing w:val="1"/>
          <w:w w:val="100"/>
        </w:rPr>
        <w:t>н</w:t>
      </w:r>
      <w:r>
        <w:rPr>
          <w:color w:val="231F20"/>
          <w:spacing w:val="7"/>
          <w:w w:val="100"/>
        </w:rPr>
        <w:t>а</w:t>
      </w:r>
      <w:r>
        <w:rPr>
          <w:color w:val="231F20"/>
          <w:w w:val="100"/>
        </w:rPr>
        <w:t>х</w:t>
      </w:r>
      <w:r>
        <w:rPr>
          <w:color w:val="231F20"/>
          <w:spacing w:val="-25"/>
          <w:w w:val="100"/>
        </w:rPr>
        <w:t> </w:t>
      </w:r>
      <w:r>
        <w:rPr>
          <w:color w:val="231F20"/>
          <w:spacing w:val="-3"/>
          <w:w w:val="100"/>
        </w:rPr>
        <w:t>Е</w:t>
      </w:r>
      <w:r>
        <w:rPr>
          <w:color w:val="231F20"/>
          <w:w w:val="100"/>
        </w:rPr>
        <w:t>С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21"/>
          <w:w w:val="90"/>
        </w:rPr>
        <w:t> </w:t>
      </w:r>
      <w:r>
        <w:rPr>
          <w:color w:val="231F20"/>
          <w:spacing w:val="-6"/>
          <w:w w:val="85"/>
        </w:rPr>
        <w:t>1</w:t>
      </w:r>
      <w:r>
        <w:rPr>
          <w:color w:val="231F20"/>
          <w:spacing w:val="2"/>
          <w:w w:val="85"/>
        </w:rPr>
        <w:t>2</w:t>
      </w:r>
      <w:r>
        <w:rPr>
          <w:color w:val="231F20"/>
          <w:spacing w:val="-10"/>
          <w:w w:val="85"/>
        </w:rPr>
        <w:t>�</w:t>
      </w:r>
      <w:r>
        <w:rPr>
          <w:color w:val="231F20"/>
          <w:spacing w:val="-7"/>
          <w:w w:val="85"/>
        </w:rPr>
        <w:t>3</w:t>
      </w:r>
      <w:r>
        <w:rPr>
          <w:color w:val="231F20"/>
          <w:w w:val="85"/>
        </w:rPr>
        <w:t>�</w:t>
      </w:r>
      <w:r>
        <w:rPr>
          <w:color w:val="231F20"/>
          <w:spacing w:val="-16"/>
          <w:w w:val="85"/>
        </w:rPr>
        <w:t> </w:t>
      </w:r>
      <w:r>
        <w:rPr>
          <w:color w:val="231F20"/>
          <w:spacing w:val="4"/>
          <w:w w:val="90"/>
        </w:rPr>
        <w:t>О</w:t>
      </w:r>
      <w:r>
        <w:rPr>
          <w:color w:val="231F20"/>
          <w:spacing w:val="10"/>
          <w:w w:val="90"/>
        </w:rPr>
        <w:t>ж</w:t>
      </w:r>
      <w:r>
        <w:rPr>
          <w:color w:val="231F20"/>
          <w:spacing w:val="9"/>
          <w:w w:val="90"/>
        </w:rPr>
        <w:t>и</w:t>
      </w:r>
      <w:r>
        <w:rPr>
          <w:color w:val="231F20"/>
          <w:spacing w:val="1"/>
          <w:w w:val="90"/>
        </w:rPr>
        <w:t>д</w:t>
      </w:r>
      <w:r>
        <w:rPr>
          <w:color w:val="231F20"/>
          <w:spacing w:val="2"/>
          <w:w w:val="90"/>
        </w:rPr>
        <w:t>а</w:t>
      </w:r>
      <w:r>
        <w:rPr>
          <w:color w:val="231F20"/>
          <w:spacing w:val="-4"/>
          <w:w w:val="90"/>
        </w:rPr>
        <w:t>е</w:t>
      </w:r>
      <w:r>
        <w:rPr>
          <w:color w:val="231F20"/>
          <w:w w:val="90"/>
        </w:rPr>
        <w:t>м</w:t>
      </w:r>
      <w:r>
        <w:rPr>
          <w:color w:val="231F20"/>
          <w:spacing w:val="8"/>
          <w:w w:val="90"/>
        </w:rPr>
        <w:t>а</w:t>
      </w:r>
      <w:r>
        <w:rPr>
          <w:color w:val="231F20"/>
          <w:w w:val="90"/>
        </w:rPr>
        <w:t>я</w:t>
      </w:r>
      <w:r>
        <w:rPr>
          <w:color w:val="231F20"/>
          <w:spacing w:val="-20"/>
          <w:w w:val="90"/>
        </w:rPr>
        <w:t> </w:t>
      </w:r>
      <w:r>
        <w:rPr>
          <w:color w:val="231F20"/>
          <w:spacing w:val="5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10"/>
          <w:w w:val="90"/>
        </w:rPr>
        <w:t>л</w:t>
      </w:r>
      <w:r>
        <w:rPr>
          <w:color w:val="231F20"/>
          <w:spacing w:val="10"/>
          <w:w w:val="90"/>
        </w:rPr>
        <w:t>ж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-1"/>
          <w:w w:val="90"/>
        </w:rPr>
        <w:t>ь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ь</w:t>
      </w:r>
      <w:r>
        <w:rPr>
          <w:color w:val="231F20"/>
          <w:spacing w:val="-21"/>
          <w:w w:val="90"/>
        </w:rPr>
        <w:t> </w:t>
      </w:r>
      <w:r>
        <w:rPr>
          <w:color w:val="231F20"/>
          <w:spacing w:val="10"/>
          <w:w w:val="90"/>
        </w:rPr>
        <w:t>ж</w:t>
      </w:r>
      <w:r>
        <w:rPr>
          <w:color w:val="231F20"/>
          <w:w w:val="90"/>
        </w:rPr>
        <w:t>и</w:t>
      </w:r>
      <w:r>
        <w:rPr>
          <w:color w:val="231F20"/>
          <w:spacing w:val="-1"/>
          <w:w w:val="90"/>
        </w:rPr>
        <w:t>з</w:t>
      </w:r>
      <w:r>
        <w:rPr>
          <w:color w:val="231F20"/>
          <w:spacing w:val="6"/>
          <w:w w:val="90"/>
        </w:rPr>
        <w:t>н</w:t>
      </w:r>
      <w:r>
        <w:rPr>
          <w:color w:val="231F20"/>
          <w:w w:val="9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683" w:right="0"/>
        <w:jc w:val="left"/>
      </w:pPr>
      <w:r>
        <w:rPr>
          <w:color w:val="231F20"/>
          <w:spacing w:val="5"/>
          <w:w w:val="95"/>
        </w:rPr>
        <w:t>п</w:t>
      </w:r>
      <w:r>
        <w:rPr>
          <w:color w:val="231F20"/>
          <w:spacing w:val="-3"/>
          <w:w w:val="95"/>
        </w:rPr>
        <w:t>р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5"/>
          <w:w w:val="95"/>
        </w:rPr>
        <w:t>о</w:t>
      </w:r>
      <w:r>
        <w:rPr>
          <w:color w:val="231F20"/>
          <w:spacing w:val="15"/>
          <w:w w:val="95"/>
        </w:rPr>
        <w:t>ж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-6"/>
          <w:w w:val="80"/>
        </w:rPr>
        <w:t>1</w:t>
      </w:r>
      <w:r>
        <w:rPr>
          <w:color w:val="231F20"/>
          <w:spacing w:val="2"/>
          <w:w w:val="80"/>
        </w:rPr>
        <w:t>2</w:t>
      </w:r>
      <w:r>
        <w:rPr>
          <w:color w:val="231F20"/>
          <w:spacing w:val="-21"/>
          <w:w w:val="80"/>
        </w:rPr>
        <w:t>�</w:t>
      </w:r>
      <w:r>
        <w:rPr>
          <w:color w:val="231F20"/>
          <w:spacing w:val="-4"/>
          <w:w w:val="80"/>
        </w:rPr>
        <w:t>4</w:t>
      </w:r>
      <w:r>
        <w:rPr>
          <w:color w:val="231F20"/>
          <w:w w:val="80"/>
        </w:rPr>
        <w:t>�</w:t>
      </w:r>
      <w:r>
        <w:rPr>
          <w:color w:val="231F20"/>
          <w:spacing w:val="13"/>
          <w:w w:val="80"/>
        </w:rPr>
        <w:t> </w:t>
      </w:r>
      <w:r>
        <w:rPr>
          <w:color w:val="231F20"/>
          <w:w w:val="90"/>
        </w:rPr>
        <w:t>О</w:t>
      </w:r>
      <w:r>
        <w:rPr>
          <w:color w:val="231F20"/>
          <w:spacing w:val="-2"/>
          <w:w w:val="90"/>
        </w:rPr>
        <w:t>б</w:t>
      </w:r>
      <w:r>
        <w:rPr>
          <w:color w:val="231F20"/>
          <w:spacing w:val="6"/>
          <w:w w:val="90"/>
        </w:rPr>
        <w:t>щ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й</w:t>
      </w:r>
      <w:r>
        <w:rPr>
          <w:color w:val="231F20"/>
          <w:spacing w:val="3"/>
          <w:w w:val="90"/>
        </w:rPr>
        <w:t> 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2"/>
          <w:w w:val="90"/>
        </w:rPr>
        <w:t>э</w:t>
      </w:r>
      <w:r>
        <w:rPr>
          <w:color w:val="231F20"/>
          <w:spacing w:val="2"/>
          <w:w w:val="90"/>
        </w:rPr>
        <w:t>ф</w:t>
      </w:r>
      <w:r>
        <w:rPr>
          <w:color w:val="231F20"/>
          <w:spacing w:val="-2"/>
          <w:w w:val="90"/>
        </w:rPr>
        <w:t>ф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6"/>
          <w:w w:val="90"/>
        </w:rPr>
        <w:t>ц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w w:val="90"/>
        </w:rPr>
        <w:t>т</w:t>
      </w:r>
      <w:r>
        <w:rPr>
          <w:color w:val="231F20"/>
          <w:spacing w:val="3"/>
          <w:w w:val="90"/>
        </w:rPr>
        <w:t> 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5"/>
          <w:w w:val="90"/>
        </w:rPr>
        <w:t>о</w:t>
      </w:r>
      <w:r>
        <w:rPr>
          <w:color w:val="231F20"/>
          <w:spacing w:val="14"/>
          <w:w w:val="90"/>
        </w:rPr>
        <w:t>ж</w:t>
      </w:r>
      <w:r>
        <w:rPr>
          <w:color w:val="231F20"/>
          <w:spacing w:val="1"/>
          <w:w w:val="90"/>
        </w:rPr>
        <w:t>д</w:t>
      </w:r>
      <w:r>
        <w:rPr>
          <w:color w:val="231F20"/>
          <w:spacing w:val="2"/>
          <w:w w:val="90"/>
        </w:rPr>
        <w:t>а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3"/>
          <w:w w:val="90"/>
        </w:rPr>
        <w:t>м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683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15"/>
          <w:w w:val="95"/>
        </w:rPr>
        <w:t> 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-2"/>
          <w:w w:val="95"/>
        </w:rPr>
        <w:t>ф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w w:val="95"/>
        </w:rPr>
        <w:t>т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3"/>
          <w:w w:val="95"/>
        </w:rPr>
        <w:t>ф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р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10"/>
          <w:w w:val="95"/>
        </w:rPr>
        <w:t>и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-2"/>
          <w:w w:val="95"/>
        </w:rPr>
        <w:t>ь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1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16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000000"/>
          <w:w w:val="100"/>
        </w:rPr>
      </w:r>
    </w:p>
    <w:p>
      <w:pPr>
        <w:spacing w:after="0" w:line="360" w:lineRule="exact"/>
        <w:jc w:val="left"/>
        <w:sectPr>
          <w:headerReference w:type="even" r:id="rId177"/>
          <w:headerReference w:type="default" r:id="rId178"/>
          <w:footerReference w:type="even" r:id="rId179"/>
          <w:pgSz w:w="9355" w:h="13620"/>
          <w:pgMar w:header="775" w:footer="0" w:top="1180" w:bottom="280" w:left="620" w:right="50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79" w:lineRule="auto" w:before="5"/>
        <w:ind w:left="1030" w:right="1083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-6"/>
          <w:w w:val="80"/>
        </w:rPr>
        <w:t>1</w:t>
      </w:r>
      <w:r>
        <w:rPr>
          <w:color w:val="231F20"/>
          <w:spacing w:val="2"/>
          <w:w w:val="80"/>
        </w:rPr>
        <w:t>2</w:t>
      </w:r>
      <w:r>
        <w:rPr>
          <w:color w:val="231F20"/>
          <w:spacing w:val="-9"/>
          <w:w w:val="80"/>
        </w:rPr>
        <w:t>�</w:t>
      </w:r>
      <w:r>
        <w:rPr>
          <w:color w:val="231F20"/>
          <w:spacing w:val="-7"/>
          <w:w w:val="80"/>
        </w:rPr>
        <w:t>5</w:t>
      </w:r>
      <w:r>
        <w:rPr>
          <w:color w:val="231F20"/>
          <w:w w:val="80"/>
        </w:rPr>
        <w:t>�</w:t>
      </w:r>
      <w:r>
        <w:rPr>
          <w:color w:val="231F20"/>
          <w:spacing w:val="3"/>
          <w:w w:val="80"/>
        </w:rPr>
        <w:t> </w:t>
      </w:r>
      <w:r>
        <w:rPr>
          <w:color w:val="231F20"/>
          <w:spacing w:val="-3"/>
          <w:w w:val="90"/>
        </w:rPr>
        <w:t>К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8"/>
          <w:w w:val="90"/>
        </w:rPr>
        <w:t>и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2"/>
          <w:w w:val="90"/>
        </w:rPr>
        <w:t>в</w:t>
      </w:r>
      <w:r>
        <w:rPr>
          <w:color w:val="231F20"/>
          <w:w w:val="90"/>
        </w:rPr>
        <w:t>о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-2"/>
          <w:w w:val="90"/>
        </w:rPr>
        <w:t>ж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щ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н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4"/>
          <w:w w:val="90"/>
        </w:rPr>
        <w:t>е</w:t>
      </w:r>
      <w:r>
        <w:rPr>
          <w:color w:val="231F20"/>
          <w:spacing w:val="4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2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231F20"/>
          <w:w w:val="89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1"/>
          <w:w w:val="90"/>
        </w:rPr>
        <w:t> 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7"/>
          <w:w w:val="90"/>
        </w:rPr>
        <w:t>к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42"/>
          <w:w w:val="90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4"/>
          <w:w w:val="90"/>
        </w:rPr>
        <w:t>е</w:t>
      </w:r>
      <w:r>
        <w:rPr>
          <w:color w:val="231F20"/>
          <w:spacing w:val="4"/>
          <w:w w:val="90"/>
        </w:rPr>
        <w:t>т</w:t>
      </w:r>
      <w:r>
        <w:rPr>
          <w:color w:val="231F20"/>
          <w:w w:val="90"/>
        </w:rPr>
        <w:t>о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6"/>
          <w:w w:val="90"/>
        </w:rPr>
        <w:t>д</w:t>
      </w:r>
      <w:r>
        <w:rPr>
          <w:color w:val="231F20"/>
          <w:spacing w:val="-3"/>
          <w:w w:val="90"/>
        </w:rPr>
        <w:t>но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41"/>
          <w:w w:val="90"/>
        </w:rPr>
        <w:t> 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1"/>
          <w:w w:val="90"/>
        </w:rPr>
        <w:t>а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2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000000"/>
          <w:w w:val="100"/>
        </w:rPr>
      </w:r>
    </w:p>
    <w:p>
      <w:pPr>
        <w:pStyle w:val="BodyText"/>
        <w:spacing w:line="179" w:lineRule="auto"/>
        <w:ind w:left="1030" w:right="1751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64"/>
          <w:w w:val="95"/>
        </w:rPr>
        <w:t> </w:t>
      </w:r>
      <w:r>
        <w:rPr>
          <w:color w:val="231F20"/>
          <w:spacing w:val="-6"/>
          <w:w w:val="85"/>
        </w:rPr>
        <w:t>1</w:t>
      </w:r>
      <w:r>
        <w:rPr>
          <w:color w:val="231F20"/>
          <w:spacing w:val="2"/>
          <w:w w:val="85"/>
        </w:rPr>
        <w:t>2</w:t>
      </w:r>
      <w:r>
        <w:rPr>
          <w:color w:val="231F20"/>
          <w:spacing w:val="-13"/>
          <w:w w:val="85"/>
        </w:rPr>
        <w:t>�</w:t>
      </w:r>
      <w:r>
        <w:rPr>
          <w:color w:val="231F20"/>
          <w:spacing w:val="-2"/>
          <w:w w:val="85"/>
        </w:rPr>
        <w:t>6</w:t>
      </w:r>
      <w:r>
        <w:rPr>
          <w:color w:val="231F20"/>
          <w:w w:val="85"/>
        </w:rPr>
        <w:t>�</w:t>
      </w:r>
      <w:r>
        <w:rPr>
          <w:color w:val="231F20"/>
          <w:spacing w:val="-53"/>
          <w:w w:val="85"/>
        </w:rPr>
        <w:t> </w:t>
      </w:r>
      <w:r>
        <w:rPr>
          <w:color w:val="231F20"/>
          <w:spacing w:val="-4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-2"/>
          <w:w w:val="95"/>
        </w:rPr>
        <w:t>ы</w:t>
      </w:r>
      <w:r>
        <w:rPr>
          <w:color w:val="231F20"/>
          <w:w w:val="95"/>
        </w:rPr>
        <w:t>е</w:t>
      </w:r>
      <w:r>
        <w:rPr>
          <w:color w:val="231F20"/>
          <w:spacing w:val="-63"/>
          <w:w w:val="95"/>
        </w:rPr>
        <w:t> </w:t>
      </w:r>
      <w:r>
        <w:rPr>
          <w:color w:val="231F20"/>
          <w:spacing w:val="-1"/>
          <w:w w:val="95"/>
        </w:rPr>
        <w:t>з</w:t>
      </w:r>
      <w:r>
        <w:rPr>
          <w:color w:val="231F20"/>
          <w:w w:val="95"/>
        </w:rPr>
        <w:t>н</w:t>
      </w:r>
      <w:r>
        <w:rPr>
          <w:color w:val="231F20"/>
          <w:spacing w:val="-5"/>
          <w:w w:val="95"/>
        </w:rPr>
        <w:t>а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-64"/>
          <w:w w:val="95"/>
        </w:rPr>
        <w:t> 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-2"/>
          <w:w w:val="95"/>
        </w:rPr>
        <w:t>ф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w w:val="89"/>
        </w:rPr>
        <w:t> </w:t>
      </w:r>
      <w:r>
        <w:rPr>
          <w:color w:val="231F20"/>
          <w:spacing w:val="3"/>
          <w:w w:val="95"/>
        </w:rPr>
        <w:t>ф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р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10"/>
          <w:w w:val="95"/>
        </w:rPr>
        <w:t>и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-2"/>
          <w:w w:val="95"/>
        </w:rPr>
        <w:t>ь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000000"/>
          <w:w w:val="100"/>
        </w:rPr>
      </w:r>
    </w:p>
    <w:p>
      <w:pPr>
        <w:spacing w:line="130" w:lineRule="exact" w:before="1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68" w:lineRule="auto"/>
        <w:ind w:left="463" w:right="113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5"/>
          <w:w w:val="95"/>
        </w:rPr>
        <w:t>1</w:t>
      </w:r>
      <w:r>
        <w:rPr>
          <w:color w:val="231F20"/>
          <w:spacing w:val="-3"/>
          <w:w w:val="95"/>
        </w:rPr>
        <w:t>3</w:t>
      </w:r>
      <w:r>
        <w:rPr>
          <w:color w:val="231F20"/>
          <w:w w:val="95"/>
        </w:rPr>
        <w:t>.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-5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о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2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9"/>
          <w:w w:val="95"/>
        </w:rPr>
        <w:t>к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и</w:t>
      </w:r>
      <w:r>
        <w:rPr>
          <w:color w:val="231F20"/>
          <w:spacing w:val="1"/>
          <w:w w:val="95"/>
        </w:rPr>
        <w:t>з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с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-5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р</w:t>
      </w:r>
      <w:r>
        <w:rPr>
          <w:color w:val="231F20"/>
          <w:spacing w:val="-4"/>
          <w:w w:val="95"/>
        </w:rPr>
        <w:t>у</w:t>
      </w:r>
      <w:r>
        <w:rPr>
          <w:color w:val="231F20"/>
          <w:w w:val="95"/>
        </w:rPr>
        <w:t>с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3"/>
          <w:w w:val="95"/>
        </w:rPr>
        <w:t>п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9"/>
          <w:w w:val="95"/>
        </w:rPr>
        <w:t>н</w:t>
      </w:r>
      <w:r>
        <w:rPr>
          <w:color w:val="231F20"/>
          <w:w w:val="95"/>
        </w:rPr>
        <w:t>д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w w:val="92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62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spacing w:val="-3"/>
          <w:w w:val="95"/>
        </w:rPr>
        <w:t>0</w:t>
      </w:r>
      <w:r>
        <w:rPr>
          <w:color w:val="231F20"/>
          <w:w w:val="95"/>
        </w:rPr>
        <w:t>2</w:t>
      </w:r>
      <w:r>
        <w:rPr>
          <w:color w:val="231F20"/>
          <w:spacing w:val="6"/>
          <w:w w:val="95"/>
        </w:rPr>
        <w:t>0</w:t>
      </w:r>
      <w:r>
        <w:rPr>
          <w:color w:val="231F20"/>
          <w:spacing w:val="-9"/>
          <w:w w:val="95"/>
        </w:rPr>
        <w:t>–</w:t>
      </w:r>
      <w:r>
        <w:rPr>
          <w:color w:val="231F20"/>
          <w:w w:val="95"/>
        </w:rPr>
        <w:t>2</w:t>
      </w:r>
      <w:r>
        <w:rPr>
          <w:color w:val="231F20"/>
          <w:spacing w:val="-3"/>
          <w:w w:val="95"/>
        </w:rPr>
        <w:t>0</w:t>
      </w:r>
      <w:r>
        <w:rPr>
          <w:color w:val="231F20"/>
          <w:spacing w:val="-14"/>
          <w:w w:val="95"/>
        </w:rPr>
        <w:t>2</w:t>
      </w:r>
      <w:r>
        <w:rPr>
          <w:color w:val="231F20"/>
          <w:w w:val="95"/>
        </w:rPr>
        <w:t>1</w:t>
      </w:r>
      <w:r>
        <w:rPr>
          <w:color w:val="231F20"/>
          <w:spacing w:val="63"/>
          <w:w w:val="95"/>
        </w:rPr>
        <w:t> </w:t>
      </w:r>
      <w:r>
        <w:rPr>
          <w:color w:val="231F20"/>
          <w:spacing w:val="8"/>
          <w:w w:val="95"/>
        </w:rPr>
        <w:t>г</w:t>
      </w:r>
      <w:r>
        <w:rPr>
          <w:color w:val="231F20"/>
          <w:spacing w:val="-21"/>
          <w:w w:val="95"/>
        </w:rPr>
        <w:t>г</w:t>
      </w:r>
      <w:r>
        <w:rPr>
          <w:color w:val="231F20"/>
          <w:w w:val="95"/>
        </w:rPr>
        <w:t>.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444" w:lineRule="exact"/>
        <w:ind w:left="747" w:right="0"/>
        <w:jc w:val="left"/>
      </w:pPr>
      <w:r>
        <w:rPr>
          <w:color w:val="231F20"/>
          <w:w w:val="85"/>
        </w:rPr>
        <w:t>§</w:t>
      </w:r>
      <w:r>
        <w:rPr>
          <w:color w:val="231F20"/>
          <w:spacing w:val="31"/>
          <w:w w:val="85"/>
        </w:rPr>
        <w:t> </w:t>
      </w:r>
      <w:r>
        <w:rPr>
          <w:color w:val="231F20"/>
          <w:spacing w:val="-8"/>
          <w:w w:val="70"/>
        </w:rPr>
        <w:t>1</w:t>
      </w:r>
      <w:r>
        <w:rPr>
          <w:color w:val="231F20"/>
          <w:spacing w:val="-6"/>
          <w:w w:val="70"/>
        </w:rPr>
        <w:t>3</w:t>
      </w:r>
      <w:r>
        <w:rPr>
          <w:color w:val="231F20"/>
          <w:spacing w:val="-42"/>
          <w:w w:val="70"/>
        </w:rPr>
        <w:t>�</w:t>
      </w:r>
      <w:r>
        <w:rPr>
          <w:color w:val="231F20"/>
          <w:spacing w:val="-11"/>
          <w:w w:val="70"/>
        </w:rPr>
        <w:t>1</w:t>
      </w:r>
      <w:r>
        <w:rPr>
          <w:color w:val="231F20"/>
          <w:w w:val="70"/>
        </w:rPr>
        <w:t>�</w:t>
      </w:r>
      <w:r>
        <w:rPr>
          <w:color w:val="231F20"/>
          <w:spacing w:val="46"/>
          <w:w w:val="70"/>
        </w:rPr>
        <w:t> </w:t>
      </w:r>
      <w:r>
        <w:rPr>
          <w:color w:val="231F20"/>
          <w:spacing w:val="1"/>
          <w:w w:val="85"/>
        </w:rPr>
        <w:t>Э</w:t>
      </w:r>
      <w:r>
        <w:rPr>
          <w:color w:val="231F20"/>
          <w:spacing w:val="-4"/>
          <w:w w:val="85"/>
        </w:rPr>
        <w:t>к</w:t>
      </w:r>
      <w:r>
        <w:rPr>
          <w:color w:val="231F20"/>
          <w:spacing w:val="-3"/>
          <w:w w:val="85"/>
        </w:rPr>
        <w:t>о</w:t>
      </w:r>
      <w:r>
        <w:rPr>
          <w:color w:val="231F20"/>
          <w:spacing w:val="-3"/>
          <w:w w:val="85"/>
        </w:rPr>
        <w:t>н</w:t>
      </w:r>
      <w:r>
        <w:rPr>
          <w:color w:val="231F20"/>
          <w:spacing w:val="-3"/>
          <w:w w:val="85"/>
        </w:rPr>
        <w:t>о</w:t>
      </w:r>
      <w:r>
        <w:rPr>
          <w:color w:val="231F20"/>
          <w:spacing w:val="6"/>
          <w:w w:val="85"/>
        </w:rPr>
        <w:t>м</w:t>
      </w:r>
      <w:r>
        <w:rPr>
          <w:color w:val="231F20"/>
          <w:spacing w:val="7"/>
          <w:w w:val="85"/>
        </w:rPr>
        <w:t>и</w:t>
      </w:r>
      <w:r>
        <w:rPr>
          <w:color w:val="231F20"/>
          <w:spacing w:val="-2"/>
          <w:w w:val="85"/>
        </w:rPr>
        <w:t>ч</w:t>
      </w:r>
      <w:r>
        <w:rPr>
          <w:color w:val="231F20"/>
          <w:spacing w:val="1"/>
          <w:w w:val="85"/>
        </w:rPr>
        <w:t>е</w:t>
      </w:r>
      <w:r>
        <w:rPr>
          <w:color w:val="231F20"/>
          <w:spacing w:val="-3"/>
          <w:w w:val="85"/>
        </w:rPr>
        <w:t>с</w:t>
      </w:r>
      <w:r>
        <w:rPr>
          <w:color w:val="231F20"/>
          <w:spacing w:val="8"/>
          <w:w w:val="85"/>
        </w:rPr>
        <w:t>к</w:t>
      </w:r>
      <w:r>
        <w:rPr>
          <w:color w:val="231F20"/>
          <w:spacing w:val="6"/>
          <w:w w:val="85"/>
        </w:rPr>
        <w:t>и</w:t>
      </w:r>
      <w:r>
        <w:rPr>
          <w:color w:val="231F20"/>
          <w:w w:val="85"/>
        </w:rPr>
        <w:t>й</w:t>
      </w:r>
      <w:r>
        <w:rPr>
          <w:color w:val="231F20"/>
          <w:spacing w:val="31"/>
          <w:w w:val="85"/>
        </w:rPr>
        <w:t> </w:t>
      </w:r>
      <w:r>
        <w:rPr>
          <w:color w:val="231F20"/>
          <w:spacing w:val="6"/>
          <w:w w:val="85"/>
        </w:rPr>
        <w:t>к</w:t>
      </w:r>
      <w:r>
        <w:rPr>
          <w:color w:val="231F20"/>
          <w:spacing w:val="-2"/>
          <w:w w:val="85"/>
        </w:rPr>
        <w:t>р</w:t>
      </w:r>
      <w:r>
        <w:rPr>
          <w:color w:val="231F20"/>
          <w:w w:val="85"/>
        </w:rPr>
        <w:t>и</w:t>
      </w:r>
      <w:r>
        <w:rPr>
          <w:color w:val="231F20"/>
          <w:spacing w:val="-1"/>
          <w:w w:val="85"/>
        </w:rPr>
        <w:t>з</w:t>
      </w:r>
      <w:r>
        <w:rPr>
          <w:color w:val="231F20"/>
          <w:spacing w:val="-2"/>
          <w:w w:val="85"/>
        </w:rPr>
        <w:t>и</w:t>
      </w:r>
      <w:r>
        <w:rPr>
          <w:color w:val="231F20"/>
          <w:w w:val="85"/>
        </w:rPr>
        <w:t>с</w:t>
      </w:r>
      <w:r>
        <w:rPr>
          <w:color w:val="231F20"/>
          <w:spacing w:val="32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31"/>
          <w:w w:val="85"/>
        </w:rPr>
        <w:t> </w:t>
      </w:r>
      <w:r>
        <w:rPr>
          <w:color w:val="231F20"/>
          <w:spacing w:val="4"/>
          <w:w w:val="85"/>
        </w:rPr>
        <w:t>М</w:t>
      </w:r>
      <w:r>
        <w:rPr>
          <w:color w:val="231F20"/>
          <w:spacing w:val="5"/>
          <w:w w:val="85"/>
        </w:rPr>
        <w:t>и</w:t>
      </w:r>
      <w:r>
        <w:rPr>
          <w:color w:val="231F20"/>
          <w:spacing w:val="2"/>
          <w:w w:val="85"/>
        </w:rPr>
        <w:t>р</w:t>
      </w:r>
      <w:r>
        <w:rPr>
          <w:color w:val="231F20"/>
          <w:w w:val="85"/>
        </w:rPr>
        <w:t>е</w:t>
      </w:r>
      <w:r>
        <w:rPr>
          <w:color w:val="231F20"/>
          <w:spacing w:val="31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32"/>
          <w:w w:val="85"/>
        </w:rPr>
        <w:t> </w:t>
      </w:r>
      <w:r>
        <w:rPr>
          <w:color w:val="231F20"/>
          <w:w w:val="85"/>
        </w:rPr>
        <w:t>2</w:t>
      </w:r>
      <w:r>
        <w:rPr>
          <w:color w:val="231F20"/>
          <w:spacing w:val="-3"/>
          <w:w w:val="85"/>
        </w:rPr>
        <w:t>0</w:t>
      </w:r>
      <w:r>
        <w:rPr>
          <w:color w:val="231F20"/>
          <w:w w:val="85"/>
        </w:rPr>
        <w:t>2</w:t>
      </w:r>
      <w:r>
        <w:rPr>
          <w:color w:val="231F20"/>
          <w:w w:val="85"/>
        </w:rPr>
        <w:t>0</w:t>
      </w:r>
      <w:r>
        <w:rPr>
          <w:color w:val="231F20"/>
          <w:spacing w:val="31"/>
          <w:w w:val="85"/>
        </w:rPr>
        <w:t> </w:t>
      </w:r>
      <w:r>
        <w:rPr>
          <w:color w:val="231F20"/>
          <w:spacing w:val="-13"/>
          <w:w w:val="70"/>
        </w:rPr>
        <w:t>г</w:t>
      </w:r>
      <w:r>
        <w:rPr>
          <w:color w:val="231F20"/>
          <w:w w:val="7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74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51"/>
          <w:w w:val="90"/>
        </w:rPr>
        <w:t> </w:t>
      </w:r>
      <w:r>
        <w:rPr>
          <w:color w:val="231F20"/>
          <w:spacing w:val="-10"/>
          <w:w w:val="85"/>
        </w:rPr>
        <w:t>1</w:t>
      </w:r>
      <w:r>
        <w:rPr>
          <w:color w:val="231F20"/>
          <w:spacing w:val="-7"/>
          <w:w w:val="85"/>
        </w:rPr>
        <w:t>3</w:t>
      </w:r>
      <w:r>
        <w:rPr>
          <w:color w:val="231F20"/>
          <w:spacing w:val="-7"/>
          <w:w w:val="85"/>
        </w:rPr>
        <w:t>�</w:t>
      </w:r>
      <w:r>
        <w:rPr>
          <w:color w:val="231F20"/>
          <w:spacing w:val="2"/>
          <w:w w:val="85"/>
        </w:rPr>
        <w:t>2</w:t>
      </w:r>
      <w:r>
        <w:rPr>
          <w:color w:val="231F20"/>
          <w:w w:val="85"/>
        </w:rPr>
        <w:t>�</w:t>
      </w:r>
      <w:r>
        <w:rPr>
          <w:color w:val="231F20"/>
          <w:spacing w:val="-46"/>
          <w:w w:val="85"/>
        </w:rPr>
        <w:t> </w:t>
      </w:r>
      <w:r>
        <w:rPr>
          <w:color w:val="231F20"/>
          <w:spacing w:val="-4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2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231F20"/>
          <w:spacing w:val="-51"/>
          <w:w w:val="90"/>
        </w:rPr>
        <w:t> </w:t>
      </w:r>
      <w:r>
        <w:rPr>
          <w:color w:val="231F20"/>
          <w:spacing w:val="-4"/>
          <w:w w:val="90"/>
        </w:rPr>
        <w:t>к</w:t>
      </w:r>
      <w:r>
        <w:rPr>
          <w:color w:val="231F20"/>
          <w:w w:val="90"/>
        </w:rPr>
        <w:t>о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1"/>
          <w:w w:val="90"/>
        </w:rPr>
        <w:t>в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-2"/>
          <w:w w:val="90"/>
        </w:rPr>
        <w:t>р</w:t>
      </w:r>
      <w:r>
        <w:rPr>
          <w:color w:val="231F20"/>
          <w:spacing w:val="-4"/>
          <w:w w:val="90"/>
        </w:rPr>
        <w:t>у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2"/>
          <w:w w:val="90"/>
        </w:rPr>
        <w:t>ой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0" w:right="626"/>
        <w:jc w:val="center"/>
      </w:pPr>
      <w:r>
        <w:rPr>
          <w:color w:val="231F20"/>
          <w:w w:val="90"/>
        </w:rPr>
        <w:t>п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8"/>
          <w:w w:val="90"/>
        </w:rPr>
        <w:t>н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"/>
          <w:w w:val="90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"/>
          <w:w w:val="90"/>
        </w:rPr>
        <w:t> </w:t>
      </w:r>
      <w:r>
        <w:rPr>
          <w:color w:val="231F20"/>
          <w:spacing w:val="4"/>
          <w:w w:val="90"/>
        </w:rPr>
        <w:t>М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3"/>
          <w:w w:val="90"/>
        </w:rPr>
        <w:t>р</w:t>
      </w:r>
      <w:r>
        <w:rPr>
          <w:color w:val="231F20"/>
          <w:w w:val="90"/>
        </w:rPr>
        <w:t>е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3"/>
          <w:w w:val="90"/>
        </w:rPr>
        <w:t> 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8"/>
          <w:w w:val="90"/>
        </w:rPr>
        <w:t>0</w:t>
      </w:r>
      <w:r>
        <w:rPr>
          <w:color w:val="231F20"/>
          <w:spacing w:val="-9"/>
          <w:w w:val="90"/>
        </w:rPr>
        <w:t>–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3"/>
          <w:w w:val="90"/>
        </w:rPr>
        <w:t>2</w:t>
      </w:r>
      <w:r>
        <w:rPr>
          <w:color w:val="231F20"/>
          <w:w w:val="90"/>
        </w:rPr>
        <w:t>2</w:t>
      </w:r>
      <w:r>
        <w:rPr>
          <w:color w:val="231F20"/>
          <w:spacing w:val="3"/>
          <w:w w:val="90"/>
        </w:rPr>
        <w:t> 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-16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20" w:lineRule="exact" w:before="10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416" w:lineRule="exact"/>
        <w:ind w:left="463" w:right="6079"/>
        <w:jc w:val="left"/>
      </w:pPr>
      <w:r>
        <w:rPr>
          <w:color w:val="231F20"/>
          <w:w w:val="95"/>
        </w:rPr>
        <w:t>З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13"/>
          <w:w w:val="95"/>
        </w:rPr>
        <w:t>к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-3"/>
          <w:w w:val="95"/>
        </w:rPr>
        <w:t>ю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w w:val="86"/>
        </w:rPr>
        <w:t> </w:t>
      </w:r>
      <w:r>
        <w:rPr>
          <w:color w:val="231F20"/>
          <w:spacing w:val="-4"/>
          <w:w w:val="95"/>
        </w:rPr>
        <w:t>П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и</w:t>
      </w:r>
      <w:r>
        <w:rPr>
          <w:color w:val="231F20"/>
          <w:spacing w:val="-4"/>
          <w:w w:val="95"/>
        </w:rPr>
        <w:t>л</w:t>
      </w:r>
      <w:r>
        <w:rPr>
          <w:color w:val="231F20"/>
          <w:spacing w:val="-5"/>
          <w:w w:val="95"/>
        </w:rPr>
        <w:t>о</w:t>
      </w:r>
      <w:r>
        <w:rPr>
          <w:color w:val="231F20"/>
          <w:spacing w:val="-2"/>
          <w:w w:val="95"/>
        </w:rPr>
        <w:t>ж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000000"/>
          <w:w w:val="100"/>
        </w:rPr>
      </w:r>
    </w:p>
    <w:p>
      <w:pPr>
        <w:pStyle w:val="BodyText"/>
        <w:spacing w:line="401" w:lineRule="exact"/>
        <w:ind w:left="463" w:right="0"/>
        <w:jc w:val="left"/>
      </w:pPr>
      <w:r>
        <w:rPr>
          <w:color w:val="231F20"/>
          <w:spacing w:val="-4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6"/>
          <w:w w:val="95"/>
        </w:rPr>
        <w:t>д</w:t>
      </w:r>
      <w:r>
        <w:rPr>
          <w:color w:val="231F20"/>
          <w:spacing w:val="-3"/>
          <w:w w:val="95"/>
        </w:rPr>
        <w:t>м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ы</w:t>
      </w:r>
      <w:r>
        <w:rPr>
          <w:color w:val="231F20"/>
          <w:w w:val="95"/>
        </w:rPr>
        <w:t>й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5"/>
          <w:w w:val="95"/>
        </w:rPr>
        <w:t>к</w:t>
      </w:r>
      <w:r>
        <w:rPr>
          <w:color w:val="231F20"/>
          <w:spacing w:val="7"/>
          <w:w w:val="95"/>
        </w:rPr>
        <w:t>а</w:t>
      </w:r>
      <w:r>
        <w:rPr>
          <w:color w:val="231F20"/>
          <w:spacing w:val="3"/>
          <w:w w:val="95"/>
        </w:rPr>
        <w:t>з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6"/>
          <w:w w:val="95"/>
        </w:rPr>
        <w:t>ль</w:t>
      </w:r>
      <w:r>
        <w:rPr>
          <w:color w:val="000000"/>
          <w:w w:val="100"/>
        </w:rPr>
      </w:r>
    </w:p>
    <w:p>
      <w:pPr>
        <w:spacing w:after="0" w:line="401" w:lineRule="exact"/>
        <w:jc w:val="left"/>
        <w:sectPr>
          <w:headerReference w:type="default" r:id="rId180"/>
          <w:headerReference w:type="even" r:id="rId181"/>
          <w:footerReference w:type="default" r:id="rId182"/>
          <w:pgSz w:w="9355" w:h="13620"/>
          <w:pgMar w:header="775" w:footer="0" w:top="1180" w:bottom="280" w:left="500" w:right="680"/>
        </w:sectPr>
      </w:pPr>
    </w:p>
    <w:p>
      <w:pPr>
        <w:spacing w:line="180" w:lineRule="exact" w:before="5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Heading2"/>
        <w:ind w:right="347"/>
        <w:jc w:val="center"/>
      </w:pPr>
      <w:r>
        <w:rPr>
          <w:color w:val="231F20"/>
          <w:spacing w:val="-28"/>
          <w:w w:val="90"/>
        </w:rPr>
        <w:t>Т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м</w:t>
      </w:r>
      <w:r>
        <w:rPr>
          <w:color w:val="231F20"/>
          <w:spacing w:val="22"/>
          <w:w w:val="90"/>
        </w:rPr>
        <w:t> </w:t>
      </w:r>
      <w:r>
        <w:rPr>
          <w:color w:val="231F20"/>
          <w:w w:val="90"/>
        </w:rPr>
        <w:t>1</w:t>
      </w:r>
      <w:r>
        <w:rPr>
          <w:color w:val="000000"/>
          <w:w w:val="100"/>
        </w:rPr>
      </w:r>
    </w:p>
    <w:p>
      <w:pPr>
        <w:spacing w:line="241" w:lineRule="auto" w:before="3"/>
        <w:ind w:left="1143" w:right="1490" w:hanging="0"/>
        <w:jc w:val="center"/>
        <w:rPr>
          <w:rFonts w:ascii="Arial" w:hAnsi="Arial" w:cs="Arial" w:eastAsia="Arial"/>
          <w:sz w:val="38"/>
          <w:szCs w:val="38"/>
        </w:rPr>
      </w:pPr>
      <w:r>
        <w:rPr>
          <w:rFonts w:ascii="Arial" w:hAnsi="Arial" w:cs="Arial" w:eastAsia="Arial"/>
          <w:b/>
          <w:bCs/>
          <w:color w:val="231F20"/>
          <w:spacing w:val="-5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в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spacing w:val="11"/>
          <w:w w:val="95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ц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я</w:t>
      </w:r>
      <w:r>
        <w:rPr>
          <w:rFonts w:ascii="Arial" w:hAnsi="Arial" w:cs="Arial" w:eastAsia="Arial"/>
          <w:b/>
          <w:bCs/>
          <w:color w:val="231F20"/>
          <w:spacing w:val="12"/>
          <w:w w:val="9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13"/>
          <w:w w:val="9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м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е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р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а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я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 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э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ф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фе</w:t>
      </w:r>
      <w:r>
        <w:rPr>
          <w:rFonts w:ascii="Arial" w:hAnsi="Arial" w:cs="Arial" w:eastAsia="Arial"/>
          <w:b/>
          <w:bCs/>
          <w:color w:val="231F20"/>
          <w:spacing w:val="8"/>
          <w:w w:val="95"/>
          <w:sz w:val="38"/>
          <w:szCs w:val="38"/>
        </w:rPr>
        <w:t>к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spacing w:val="-3"/>
          <w:w w:val="95"/>
          <w:sz w:val="38"/>
          <w:szCs w:val="38"/>
        </w:rPr>
        <w:t>и</w:t>
      </w:r>
      <w:r>
        <w:rPr>
          <w:rFonts w:ascii="Arial" w:hAnsi="Arial" w:cs="Arial" w:eastAsia="Arial"/>
          <w:b/>
          <w:bCs/>
          <w:color w:val="231F20"/>
          <w:spacing w:val="-4"/>
          <w:w w:val="95"/>
          <w:sz w:val="38"/>
          <w:szCs w:val="38"/>
        </w:rPr>
        <w:t>в</w:t>
      </w:r>
      <w:r>
        <w:rPr>
          <w:rFonts w:ascii="Arial" w:hAnsi="Arial" w:cs="Arial" w:eastAsia="Arial"/>
          <w:b/>
          <w:bCs/>
          <w:color w:val="231F20"/>
          <w:spacing w:val="-2"/>
          <w:w w:val="95"/>
          <w:sz w:val="38"/>
          <w:szCs w:val="38"/>
        </w:rPr>
        <w:t>н</w:t>
      </w:r>
      <w:r>
        <w:rPr>
          <w:rFonts w:ascii="Arial" w:hAnsi="Arial" w:cs="Arial" w:eastAsia="Arial"/>
          <w:b/>
          <w:bCs/>
          <w:color w:val="231F20"/>
          <w:spacing w:val="-1"/>
          <w:w w:val="95"/>
          <w:sz w:val="38"/>
          <w:szCs w:val="38"/>
        </w:rPr>
        <w:t>о</w:t>
      </w:r>
      <w:r>
        <w:rPr>
          <w:rFonts w:ascii="Arial" w:hAnsi="Arial" w:cs="Arial" w:eastAsia="Arial"/>
          <w:b/>
          <w:bCs/>
          <w:color w:val="231F20"/>
          <w:spacing w:val="11"/>
          <w:w w:val="95"/>
          <w:sz w:val="38"/>
          <w:szCs w:val="38"/>
        </w:rPr>
        <w:t>с</w:t>
      </w:r>
      <w:r>
        <w:rPr>
          <w:rFonts w:ascii="Arial" w:hAnsi="Arial" w:cs="Arial" w:eastAsia="Arial"/>
          <w:b/>
          <w:bCs/>
          <w:color w:val="231F20"/>
          <w:spacing w:val="1"/>
          <w:w w:val="95"/>
          <w:sz w:val="38"/>
          <w:szCs w:val="38"/>
        </w:rPr>
        <w:t>т</w:t>
      </w:r>
      <w:r>
        <w:rPr>
          <w:rFonts w:ascii="Arial" w:hAnsi="Arial" w:cs="Arial" w:eastAsia="Arial"/>
          <w:b/>
          <w:bCs/>
          <w:color w:val="231F20"/>
          <w:w w:val="95"/>
          <w:sz w:val="38"/>
          <w:szCs w:val="38"/>
        </w:rPr>
        <w:t>ь</w:t>
      </w:r>
      <w:r>
        <w:rPr>
          <w:rFonts w:ascii="Arial" w:hAnsi="Arial" w:cs="Arial" w:eastAsia="Arial"/>
          <w:color w:val="000000"/>
          <w:w w:val="100"/>
          <w:sz w:val="38"/>
          <w:szCs w:val="38"/>
        </w:rPr>
      </w:r>
    </w:p>
    <w:p>
      <w:pPr>
        <w:spacing w:line="220" w:lineRule="exact" w:before="2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spacing w:line="253" w:lineRule="auto"/>
        <w:ind w:right="898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-8"/>
          <w:w w:val="95"/>
        </w:rPr>
        <w:t>1</w:t>
      </w:r>
      <w:r>
        <w:rPr>
          <w:color w:val="231F20"/>
          <w:w w:val="95"/>
        </w:rPr>
        <w:t>.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оно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8"/>
          <w:w w:val="95"/>
        </w:rPr>
        <w:t>и</w:t>
      </w:r>
      <w:r>
        <w:rPr>
          <w:color w:val="231F20"/>
          <w:spacing w:val="1"/>
          <w:w w:val="95"/>
        </w:rPr>
        <w:t>ч</w:t>
      </w:r>
      <w:r>
        <w:rPr>
          <w:color w:val="231F20"/>
          <w:spacing w:val="3"/>
          <w:w w:val="95"/>
        </w:rPr>
        <w:t>е</w:t>
      </w:r>
      <w:r>
        <w:rPr>
          <w:color w:val="231F20"/>
          <w:w w:val="95"/>
        </w:rPr>
        <w:t>с</w:t>
      </w:r>
      <w:r>
        <w:rPr>
          <w:color w:val="231F20"/>
          <w:spacing w:val="9"/>
          <w:w w:val="95"/>
        </w:rPr>
        <w:t>к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по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w w:val="91"/>
        </w:rPr>
        <w:t> </w:t>
      </w:r>
      <w:r>
        <w:rPr>
          <w:color w:val="231F20"/>
          <w:spacing w:val="-10"/>
          <w:w w:val="95"/>
        </w:rPr>
        <w:t>(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8"/>
          <w:w w:val="95"/>
        </w:rPr>
        <w:t>а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8"/>
          <w:w w:val="95"/>
        </w:rPr>
        <w:t>н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нни</w:t>
      </w:r>
      <w:r>
        <w:rPr>
          <w:color w:val="231F20"/>
          <w:w w:val="95"/>
        </w:rPr>
        <w:t>й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5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1"/>
          <w:w w:val="95"/>
        </w:rPr>
        <w:t>о</w:t>
      </w:r>
      <w:r>
        <w:rPr>
          <w:color w:val="231F20"/>
          <w:spacing w:val="6"/>
          <w:w w:val="95"/>
        </w:rPr>
        <w:t>д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6"/>
          <w:w w:val="95"/>
        </w:rPr>
        <w:t>к</w:t>
      </w:r>
      <w:r>
        <w:rPr>
          <w:color w:val="231F20"/>
          <w:w w:val="95"/>
        </w:rPr>
        <w:t>т</w:t>
      </w:r>
      <w:r>
        <w:rPr>
          <w:color w:val="231F20"/>
          <w:spacing w:val="-3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2"/>
          <w:w w:val="95"/>
        </w:rPr>
        <w:t>н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7"/>
          <w:w w:val="95"/>
        </w:rPr>
        <w:t>л</w:t>
      </w:r>
      <w:r>
        <w:rPr>
          <w:color w:val="231F20"/>
          <w:spacing w:val="5"/>
          <w:w w:val="95"/>
        </w:rPr>
        <w:t>я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7"/>
          <w:w w:val="95"/>
        </w:rPr>
        <w:t>и</w:t>
      </w:r>
      <w:r>
        <w:rPr>
          <w:color w:val="231F20"/>
          <w:spacing w:val="-9"/>
          <w:w w:val="95"/>
        </w:rPr>
        <w:t>я</w:t>
      </w:r>
      <w:r>
        <w:rPr>
          <w:color w:val="231F20"/>
          <w:w w:val="95"/>
        </w:rPr>
        <w:t>)</w:t>
      </w:r>
      <w:r>
        <w:rPr>
          <w:b w:val="0"/>
          <w:bCs w:val="0"/>
          <w:color w:val="000000"/>
          <w:w w:val="100"/>
        </w:rPr>
      </w:r>
    </w:p>
    <w:p>
      <w:pPr>
        <w:ind w:left="117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-6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пе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100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100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100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1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9</w:t>
      </w:r>
      <w:r>
        <w:rPr>
          <w:rFonts w:ascii="Times New Roman" w:hAnsi="Times New Roman" w:cs="Times New Roman" w:eastAsia="Times New Roman"/>
          <w:b/>
          <w:bCs/>
          <w:color w:val="231F20"/>
          <w:spacing w:val="-6"/>
          <w:w w:val="100"/>
          <w:sz w:val="28"/>
          <w:szCs w:val="28"/>
        </w:rPr>
        <w:t>7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100"/>
          <w:sz w:val="28"/>
          <w:szCs w:val="28"/>
        </w:rPr>
        <w:t>0</w:t>
      </w:r>
      <w:r>
        <w:rPr>
          <w:rFonts w:ascii="Times New Roman" w:hAnsi="Times New Roman" w:cs="Times New Roman" w:eastAsia="Times New Roman"/>
          <w:b/>
          <w:bCs/>
          <w:color w:val="231F20"/>
          <w:spacing w:val="-13"/>
          <w:w w:val="100"/>
          <w:sz w:val="28"/>
          <w:szCs w:val="28"/>
        </w:rPr>
        <w:t>–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100"/>
          <w:sz w:val="28"/>
          <w:szCs w:val="28"/>
        </w:rPr>
        <w:t>2</w:t>
      </w:r>
      <w:r>
        <w:rPr>
          <w:rFonts w:ascii="Times New Roman" w:hAnsi="Times New Roman" w:cs="Times New Roman" w:eastAsia="Times New Roman"/>
          <w:b/>
          <w:bCs/>
          <w:color w:val="231F20"/>
          <w:w w:val="100"/>
          <w:sz w:val="28"/>
          <w:szCs w:val="28"/>
        </w:rPr>
        <w:t>023</w:t>
      </w:r>
      <w:r>
        <w:rPr>
          <w:rFonts w:ascii="Times New Roman" w:hAnsi="Times New Roman" w:cs="Times New Roman" w:eastAsia="Times New Roman"/>
          <w:b/>
          <w:bCs/>
          <w:color w:val="231F20"/>
          <w:spacing w:val="-4"/>
          <w:w w:val="10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8"/>
          <w:w w:val="100"/>
          <w:sz w:val="28"/>
          <w:szCs w:val="28"/>
        </w:rPr>
        <w:t>г</w:t>
      </w:r>
      <w:r>
        <w:rPr>
          <w:rFonts w:ascii="Times New Roman" w:hAnsi="Times New Roman" w:cs="Times New Roman" w:eastAsia="Times New Roman"/>
          <w:b/>
          <w:bCs/>
          <w:color w:val="231F20"/>
          <w:spacing w:val="-19"/>
          <w:w w:val="100"/>
          <w:sz w:val="28"/>
          <w:szCs w:val="28"/>
        </w:rPr>
        <w:t>г.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47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11"/>
          <w:w w:val="75"/>
        </w:rPr>
        <w:t>1</w:t>
      </w:r>
      <w:r>
        <w:rPr>
          <w:color w:val="231F20"/>
          <w:spacing w:val="-45"/>
          <w:w w:val="75"/>
        </w:rPr>
        <w:t>�</w:t>
      </w:r>
      <w:r>
        <w:rPr>
          <w:color w:val="231F20"/>
          <w:spacing w:val="-11"/>
          <w:w w:val="75"/>
        </w:rPr>
        <w:t>1</w:t>
      </w:r>
      <w:r>
        <w:rPr>
          <w:color w:val="231F20"/>
          <w:w w:val="75"/>
        </w:rPr>
        <w:t>�</w:t>
      </w:r>
      <w:r>
        <w:rPr>
          <w:color w:val="231F20"/>
          <w:spacing w:val="22"/>
          <w:w w:val="75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14"/>
          <w:w w:val="90"/>
        </w:rPr>
        <w:t>а</w:t>
      </w:r>
      <w:r>
        <w:rPr>
          <w:color w:val="231F20"/>
          <w:spacing w:val="-3"/>
          <w:w w:val="90"/>
        </w:rPr>
        <w:t>л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-2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9"/>
          <w:w w:val="90"/>
        </w:rPr>
        <w:t> 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8"/>
          <w:w w:val="90"/>
        </w:rPr>
        <w:t>н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й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5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9"/>
          <w:w w:val="90"/>
        </w:rPr>
        <w:t>д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7"/>
          <w:w w:val="90"/>
        </w:rPr>
        <w:t>к</w:t>
      </w:r>
      <w:r>
        <w:rPr>
          <w:color w:val="231F20"/>
          <w:w w:val="90"/>
        </w:rPr>
        <w:t>т</w:t>
      </w:r>
      <w:r>
        <w:rPr>
          <w:color w:val="231F20"/>
          <w:spacing w:val="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6"/>
          <w:w w:val="90"/>
        </w:rPr>
        <w:t>ц</w:t>
      </w:r>
      <w:r>
        <w:rPr>
          <w:color w:val="231F20"/>
          <w:w w:val="90"/>
        </w:rPr>
        <w:t>ы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2"/>
          <w:w w:val="95"/>
        </w:rPr>
        <w:t>м</w:t>
      </w:r>
      <w:r>
        <w:rPr>
          <w:color w:val="231F20"/>
          <w:w w:val="95"/>
        </w:rPr>
        <w:t>е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н</w:t>
      </w:r>
      <w:r>
        <w:rPr>
          <w:color w:val="231F20"/>
          <w:spacing w:val="9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11"/>
          <w:w w:val="75"/>
        </w:rPr>
        <w:t>1</w:t>
      </w:r>
      <w:r>
        <w:rPr>
          <w:color w:val="231F20"/>
          <w:spacing w:val="-6"/>
          <w:w w:val="75"/>
        </w:rPr>
        <w:t>�</w:t>
      </w:r>
      <w:r>
        <w:rPr>
          <w:color w:val="231F20"/>
          <w:spacing w:val="2"/>
          <w:w w:val="75"/>
        </w:rPr>
        <w:t>2</w:t>
      </w:r>
      <w:r>
        <w:rPr>
          <w:color w:val="231F20"/>
          <w:w w:val="75"/>
        </w:rPr>
        <w:t>�</w:t>
      </w:r>
      <w:r>
        <w:rPr>
          <w:color w:val="231F20"/>
          <w:spacing w:val="6"/>
          <w:w w:val="75"/>
        </w:rPr>
        <w:t> </w:t>
      </w:r>
      <w:r>
        <w:rPr>
          <w:color w:val="231F20"/>
          <w:spacing w:val="-4"/>
          <w:w w:val="90"/>
        </w:rPr>
        <w:t>И</w:t>
      </w:r>
      <w:r>
        <w:rPr>
          <w:color w:val="231F20"/>
          <w:spacing w:val="-1"/>
          <w:w w:val="90"/>
        </w:rPr>
        <w:t>з</w:t>
      </w:r>
      <w:r>
        <w:rPr>
          <w:color w:val="231F20"/>
          <w:spacing w:val="-2"/>
          <w:w w:val="90"/>
        </w:rPr>
        <w:t>м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2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1"/>
          <w:w w:val="90"/>
        </w:rPr>
        <w:t>ц</w:t>
      </w:r>
      <w:r>
        <w:rPr>
          <w:color w:val="231F20"/>
          <w:spacing w:val="-4"/>
          <w:w w:val="90"/>
        </w:rPr>
        <w:t>е</w:t>
      </w:r>
      <w:r>
        <w:rPr>
          <w:color w:val="231F20"/>
          <w:w w:val="90"/>
        </w:rPr>
        <w:t>н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3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5"/>
          <w:w w:val="90"/>
        </w:rPr>
        <w:t>г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1"/>
          <w:w w:val="90"/>
        </w:rPr>
        <w:t>д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3"/>
          <w:w w:val="90"/>
        </w:rPr>
        <w:t>м</w:t>
      </w:r>
      <w:r>
        <w:rPr>
          <w:color w:val="231F20"/>
          <w:w w:val="90"/>
        </w:rPr>
        <w:t>,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1"/>
          <w:w w:val="90"/>
        </w:rPr>
        <w:t>ф</w:t>
      </w:r>
      <w:r>
        <w:rPr>
          <w:color w:val="231F20"/>
          <w:spacing w:val="9"/>
          <w:w w:val="90"/>
        </w:rPr>
        <w:t>л</w:t>
      </w:r>
      <w:r>
        <w:rPr>
          <w:color w:val="231F20"/>
          <w:spacing w:val="6"/>
          <w:w w:val="90"/>
        </w:rPr>
        <w:t>я</w:t>
      </w:r>
      <w:r>
        <w:rPr>
          <w:color w:val="231F20"/>
          <w:spacing w:val="4"/>
          <w:w w:val="90"/>
        </w:rPr>
        <w:t>т</w:t>
      </w:r>
      <w:r>
        <w:rPr>
          <w:color w:val="231F20"/>
          <w:w w:val="90"/>
        </w:rPr>
        <w:t>ор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w w:val="100"/>
        </w:rPr>
        <w:t>и</w:t>
      </w:r>
      <w:r>
        <w:rPr>
          <w:color w:val="231F20"/>
          <w:spacing w:val="-38"/>
          <w:w w:val="100"/>
        </w:rPr>
        <w:t> </w:t>
      </w:r>
      <w:r>
        <w:rPr>
          <w:color w:val="231F20"/>
          <w:spacing w:val="-4"/>
          <w:w w:val="100"/>
        </w:rPr>
        <w:t>к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2"/>
          <w:w w:val="100"/>
        </w:rPr>
        <w:t>э</w:t>
      </w:r>
      <w:r>
        <w:rPr>
          <w:color w:val="231F20"/>
          <w:spacing w:val="2"/>
          <w:w w:val="100"/>
        </w:rPr>
        <w:t>ф</w:t>
      </w:r>
      <w:r>
        <w:rPr>
          <w:color w:val="231F20"/>
          <w:spacing w:val="-2"/>
          <w:w w:val="100"/>
        </w:rPr>
        <w:t>ф</w:t>
      </w:r>
      <w:r>
        <w:rPr>
          <w:color w:val="231F20"/>
          <w:spacing w:val="7"/>
          <w:w w:val="100"/>
        </w:rPr>
        <w:t>иц</w:t>
      </w:r>
      <w:r>
        <w:rPr>
          <w:color w:val="231F20"/>
          <w:spacing w:val="-3"/>
          <w:w w:val="100"/>
        </w:rPr>
        <w:t>и</w:t>
      </w:r>
      <w:r>
        <w:rPr>
          <w:color w:val="231F20"/>
          <w:spacing w:val="-4"/>
          <w:w w:val="100"/>
        </w:rPr>
        <w:t>е</w:t>
      </w:r>
      <w:r>
        <w:rPr>
          <w:color w:val="231F20"/>
          <w:spacing w:val="6"/>
          <w:w w:val="100"/>
        </w:rPr>
        <w:t>н</w:t>
      </w:r>
      <w:r>
        <w:rPr>
          <w:color w:val="231F20"/>
          <w:w w:val="100"/>
        </w:rPr>
        <w:t>т</w:t>
      </w:r>
      <w:r>
        <w:rPr>
          <w:color w:val="231F20"/>
          <w:spacing w:val="-37"/>
          <w:w w:val="100"/>
        </w:rPr>
        <w:t> </w:t>
      </w:r>
      <w:r>
        <w:rPr>
          <w:color w:val="231F20"/>
          <w:spacing w:val="7"/>
          <w:w w:val="100"/>
        </w:rPr>
        <w:t>и</w:t>
      </w:r>
      <w:r>
        <w:rPr>
          <w:color w:val="231F20"/>
          <w:spacing w:val="-2"/>
          <w:w w:val="100"/>
        </w:rPr>
        <w:t>н</w:t>
      </w:r>
      <w:r>
        <w:rPr>
          <w:color w:val="231F20"/>
          <w:spacing w:val="1"/>
          <w:w w:val="100"/>
        </w:rPr>
        <w:t>ф</w:t>
      </w:r>
      <w:r>
        <w:rPr>
          <w:color w:val="231F20"/>
          <w:spacing w:val="10"/>
          <w:w w:val="100"/>
        </w:rPr>
        <w:t>л</w:t>
      </w:r>
      <w:r>
        <w:rPr>
          <w:color w:val="231F20"/>
          <w:spacing w:val="6"/>
          <w:w w:val="100"/>
        </w:rPr>
        <w:t>я</w:t>
      </w:r>
      <w:r>
        <w:rPr>
          <w:color w:val="231F20"/>
          <w:spacing w:val="7"/>
          <w:w w:val="100"/>
        </w:rPr>
        <w:t>ции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400" w:right="0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11"/>
          <w:w w:val="75"/>
        </w:rPr>
        <w:t>1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3</w:t>
      </w:r>
      <w:r>
        <w:rPr>
          <w:color w:val="231F20"/>
          <w:w w:val="75"/>
        </w:rPr>
        <w:t>�</w:t>
      </w:r>
      <w:r>
        <w:rPr>
          <w:color w:val="231F20"/>
          <w:spacing w:val="-8"/>
          <w:w w:val="75"/>
        </w:rPr>
        <w:t> </w:t>
      </w:r>
      <w:r>
        <w:rPr>
          <w:color w:val="231F20"/>
          <w:spacing w:val="3"/>
          <w:w w:val="95"/>
        </w:rPr>
        <w:t>Д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н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5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-11"/>
          <w:w w:val="95"/>
        </w:rPr>
        <w:t>В</w:t>
      </w:r>
      <w:r>
        <w:rPr>
          <w:color w:val="231F20"/>
          <w:w w:val="95"/>
        </w:rPr>
        <w:t>П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7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w w:val="90"/>
        </w:rPr>
        <w:t>с</w:t>
      </w:r>
      <w:r>
        <w:rPr>
          <w:color w:val="231F20"/>
          <w:spacing w:val="-3"/>
          <w:w w:val="90"/>
        </w:rPr>
        <w:t> </w:t>
      </w:r>
      <w:r>
        <w:rPr>
          <w:color w:val="231F20"/>
          <w:spacing w:val="4"/>
          <w:w w:val="90"/>
        </w:rPr>
        <w:t>д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10"/>
          <w:w w:val="90"/>
        </w:rPr>
        <w:t>у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6"/>
          <w:w w:val="90"/>
        </w:rPr>
        <w:t>м</w:t>
      </w:r>
      <w:r>
        <w:rPr>
          <w:color w:val="231F20"/>
          <w:w w:val="90"/>
        </w:rPr>
        <w:t>и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н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м</w:t>
      </w:r>
      <w:r>
        <w:rPr>
          <w:color w:val="231F20"/>
          <w:w w:val="90"/>
        </w:rPr>
        <w:t>и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3"/>
          <w:w w:val="90"/>
        </w:rPr>
        <w:t> </w:t>
      </w:r>
      <w:r>
        <w:rPr>
          <w:color w:val="231F20"/>
          <w:spacing w:val="-2"/>
          <w:w w:val="90"/>
        </w:rPr>
        <w:t>п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-11"/>
          <w:w w:val="90"/>
        </w:rPr>
        <w:t>1</w:t>
      </w:r>
      <w:r>
        <w:rPr>
          <w:color w:val="231F20"/>
          <w:w w:val="90"/>
        </w:rPr>
        <w:t>9</w:t>
      </w:r>
      <w:r>
        <w:rPr>
          <w:color w:val="231F20"/>
          <w:spacing w:val="4"/>
          <w:w w:val="90"/>
        </w:rPr>
        <w:t>9</w:t>
      </w:r>
      <w:r>
        <w:rPr>
          <w:color w:val="231F20"/>
          <w:spacing w:val="8"/>
          <w:w w:val="90"/>
        </w:rPr>
        <w:t>0</w:t>
      </w:r>
      <w:r>
        <w:rPr>
          <w:color w:val="231F20"/>
          <w:spacing w:val="-9"/>
          <w:w w:val="90"/>
        </w:rPr>
        <w:t>–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4"/>
          <w:w w:val="90"/>
        </w:rPr>
        <w:t>2</w:t>
      </w:r>
      <w:r>
        <w:rPr>
          <w:color w:val="231F20"/>
          <w:w w:val="90"/>
        </w:rPr>
        <w:t>3</w:t>
      </w:r>
      <w:r>
        <w:rPr>
          <w:color w:val="231F20"/>
          <w:spacing w:val="-2"/>
          <w:w w:val="90"/>
        </w:rPr>
        <w:t> 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-15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-12"/>
          <w:w w:val="80"/>
        </w:rPr>
        <w:t>1</w:t>
      </w:r>
      <w:r>
        <w:rPr>
          <w:color w:val="231F20"/>
          <w:spacing w:val="-21"/>
          <w:w w:val="80"/>
        </w:rPr>
        <w:t>�</w:t>
      </w:r>
      <w:r>
        <w:rPr>
          <w:color w:val="231F20"/>
          <w:spacing w:val="-4"/>
          <w:w w:val="80"/>
        </w:rPr>
        <w:t>4</w:t>
      </w:r>
      <w:r>
        <w:rPr>
          <w:color w:val="231F20"/>
          <w:w w:val="80"/>
        </w:rPr>
        <w:t>�</w:t>
      </w:r>
      <w:r>
        <w:rPr>
          <w:color w:val="231F20"/>
          <w:spacing w:val="-1"/>
          <w:w w:val="80"/>
        </w:rPr>
        <w:t> </w:t>
      </w:r>
      <w:r>
        <w:rPr>
          <w:color w:val="231F20"/>
          <w:spacing w:val="-6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9"/>
          <w:w w:val="90"/>
        </w:rPr>
        <w:t>л</w:t>
      </w:r>
      <w:r>
        <w:rPr>
          <w:color w:val="231F20"/>
          <w:w w:val="90"/>
        </w:rPr>
        <w:t>я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spacing w:val="14"/>
          <w:w w:val="90"/>
        </w:rPr>
        <w:t>а</w:t>
      </w:r>
      <w:r>
        <w:rPr>
          <w:color w:val="231F20"/>
          <w:spacing w:val="-3"/>
          <w:w w:val="90"/>
        </w:rPr>
        <w:t>л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9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5"/>
          <w:w w:val="90"/>
        </w:rPr>
        <w:t>г</w:t>
      </w:r>
      <w:r>
        <w:rPr>
          <w:color w:val="231F20"/>
          <w:w w:val="90"/>
        </w:rPr>
        <w:t>о</w:t>
      </w:r>
      <w:r>
        <w:rPr>
          <w:color w:val="231F20"/>
          <w:spacing w:val="-10"/>
          <w:w w:val="90"/>
        </w:rPr>
        <w:t> </w:t>
      </w:r>
      <w:r>
        <w:rPr>
          <w:color w:val="231F20"/>
          <w:spacing w:val="5"/>
          <w:w w:val="90"/>
        </w:rPr>
        <w:t>п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5"/>
          <w:w w:val="90"/>
        </w:rPr>
        <w:t>п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м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4"/>
          <w:w w:val="90"/>
        </w:rPr>
        <w:t>ь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3"/>
          <w:w w:val="90"/>
        </w:rPr>
        <w:t>в</w:t>
      </w:r>
      <w:r>
        <w:rPr>
          <w:color w:val="231F20"/>
          <w:w w:val="90"/>
        </w:rPr>
        <w:t>а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ми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ни</w:t>
      </w:r>
      <w:r>
        <w:rPr>
          <w:color w:val="231F20"/>
          <w:w w:val="95"/>
        </w:rPr>
        <w:t>и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6"/>
          <w:w w:val="95"/>
        </w:rPr>
        <w:t>им</w:t>
      </w:r>
      <w:r>
        <w:rPr>
          <w:color w:val="231F20"/>
          <w:w w:val="95"/>
        </w:rPr>
        <w:t>и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ми</w:t>
      </w:r>
      <w:r>
        <w:rPr>
          <w:color w:val="000000"/>
          <w:w w:val="100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spacing w:line="253" w:lineRule="auto"/>
        <w:ind w:right="345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2</w:t>
      </w:r>
      <w:r>
        <w:rPr>
          <w:color w:val="231F20"/>
          <w:w w:val="95"/>
        </w:rPr>
        <w:t>.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8"/>
          <w:w w:val="95"/>
        </w:rPr>
        <w:t>а</w:t>
      </w:r>
      <w:r>
        <w:rPr>
          <w:color w:val="231F20"/>
          <w:spacing w:val="1"/>
          <w:w w:val="95"/>
        </w:rPr>
        <w:t>л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е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-5"/>
          <w:w w:val="95"/>
        </w:rPr>
        <w:t>к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7"/>
          <w:w w:val="95"/>
        </w:rPr>
        <w:t>п</w:t>
      </w:r>
      <w:r>
        <w:rPr>
          <w:color w:val="231F20"/>
          <w:spacing w:val="1"/>
          <w:w w:val="95"/>
        </w:rPr>
        <w:t>ле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spacing w:val="1"/>
          <w:w w:val="95"/>
        </w:rPr>
        <w:t>новно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w w:val="100"/>
        </w:rPr>
        <w:t> 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5"/>
          <w:w w:val="95"/>
        </w:rPr>
        <w:t>п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3"/>
          <w:w w:val="95"/>
        </w:rPr>
        <w:t>т</w:t>
      </w:r>
      <w:r>
        <w:rPr>
          <w:color w:val="231F20"/>
          <w:spacing w:val="8"/>
          <w:w w:val="95"/>
        </w:rPr>
        <w:t>а</w:t>
      </w:r>
      <w:r>
        <w:rPr>
          <w:color w:val="231F20"/>
          <w:spacing w:val="3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10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ц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spacing w:val="-9"/>
          <w:w w:val="95"/>
        </w:rPr>
        <w:t>м</w:t>
      </w:r>
      <w:r>
        <w:rPr>
          <w:color w:val="231F20"/>
          <w:w w:val="95"/>
        </w:rPr>
        <w:t>)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330" w:lineRule="exact"/>
        <w:ind w:left="45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28"/>
          <w:w w:val="90"/>
        </w:rPr>
        <w:t> </w:t>
      </w:r>
      <w:r>
        <w:rPr>
          <w:color w:val="231F20"/>
          <w:spacing w:val="2"/>
          <w:w w:val="80"/>
        </w:rPr>
        <w:t>2</w:t>
      </w:r>
      <w:r>
        <w:rPr>
          <w:color w:val="231F20"/>
          <w:spacing w:val="-48"/>
          <w:w w:val="80"/>
        </w:rPr>
        <w:t>�</w:t>
      </w:r>
      <w:r>
        <w:rPr>
          <w:color w:val="231F20"/>
          <w:spacing w:val="-12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spacing w:val="39"/>
          <w:w w:val="80"/>
        </w:rPr>
        <w:t> </w:t>
      </w:r>
      <w:r>
        <w:rPr>
          <w:color w:val="231F20"/>
          <w:spacing w:val="-7"/>
          <w:w w:val="90"/>
        </w:rPr>
        <w:t>П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к</w:t>
      </w:r>
      <w:r>
        <w:rPr>
          <w:color w:val="231F20"/>
          <w:spacing w:val="7"/>
          <w:w w:val="90"/>
        </w:rPr>
        <w:t>а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5"/>
          <w:w w:val="90"/>
        </w:rPr>
        <w:t>л</w:t>
      </w:r>
      <w:r>
        <w:rPr>
          <w:color w:val="231F20"/>
          <w:w w:val="90"/>
        </w:rPr>
        <w:t>и</w:t>
      </w:r>
      <w:r>
        <w:rPr>
          <w:color w:val="231F20"/>
          <w:spacing w:val="28"/>
          <w:w w:val="90"/>
        </w:rPr>
        <w:t> </w:t>
      </w:r>
      <w:r>
        <w:rPr>
          <w:color w:val="231F20"/>
          <w:spacing w:val="6"/>
          <w:w w:val="90"/>
        </w:rPr>
        <w:t>ин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тиц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2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29"/>
          <w:w w:val="90"/>
        </w:rPr>
        <w:t> 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7"/>
          <w:w w:val="90"/>
        </w:rPr>
        <w:t>к</w:t>
      </w:r>
      <w:r>
        <w:rPr>
          <w:color w:val="231F20"/>
          <w:spacing w:val="6"/>
          <w:w w:val="90"/>
        </w:rPr>
        <w:t>ти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ти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457" w:right="0"/>
        <w:jc w:val="left"/>
      </w:pPr>
      <w:r>
        <w:rPr>
          <w:color w:val="231F20"/>
          <w:w w:val="100"/>
        </w:rPr>
        <w:t>§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2"/>
          <w:w w:val="70"/>
        </w:rPr>
        <w:t>2</w:t>
      </w:r>
      <w:r>
        <w:rPr>
          <w:color w:val="231F20"/>
          <w:spacing w:val="-6"/>
          <w:w w:val="70"/>
        </w:rPr>
        <w:t>�</w:t>
      </w:r>
      <w:r>
        <w:rPr>
          <w:color w:val="231F20"/>
          <w:spacing w:val="2"/>
          <w:w w:val="70"/>
        </w:rPr>
        <w:t>2</w:t>
      </w:r>
      <w:r>
        <w:rPr>
          <w:color w:val="231F20"/>
          <w:w w:val="70"/>
        </w:rPr>
        <w:t>�</w:t>
      </w:r>
      <w:r>
        <w:rPr>
          <w:color w:val="231F20"/>
          <w:spacing w:val="20"/>
          <w:w w:val="70"/>
        </w:rPr>
        <w:t> </w:t>
      </w:r>
      <w:r>
        <w:rPr>
          <w:color w:val="231F20"/>
          <w:spacing w:val="4"/>
          <w:w w:val="100"/>
        </w:rPr>
        <w:t>Д</w:t>
      </w:r>
      <w:r>
        <w:rPr>
          <w:color w:val="231F20"/>
          <w:spacing w:val="7"/>
          <w:w w:val="100"/>
        </w:rPr>
        <w:t>и</w:t>
      </w:r>
      <w:r>
        <w:rPr>
          <w:color w:val="231F20"/>
          <w:spacing w:val="1"/>
          <w:w w:val="100"/>
        </w:rPr>
        <w:t>н</w:t>
      </w:r>
      <w:r>
        <w:rPr>
          <w:color w:val="231F20"/>
          <w:spacing w:val="5"/>
          <w:w w:val="100"/>
        </w:rPr>
        <w:t>а</w:t>
      </w:r>
      <w:r>
        <w:rPr>
          <w:color w:val="231F20"/>
          <w:spacing w:val="7"/>
          <w:w w:val="100"/>
        </w:rPr>
        <w:t>м</w:t>
      </w:r>
      <w:r>
        <w:rPr>
          <w:color w:val="231F20"/>
          <w:spacing w:val="7"/>
          <w:w w:val="100"/>
        </w:rPr>
        <w:t>и</w:t>
      </w:r>
      <w:r>
        <w:rPr>
          <w:color w:val="231F20"/>
          <w:spacing w:val="5"/>
          <w:w w:val="100"/>
        </w:rPr>
        <w:t>к</w:t>
      </w:r>
      <w:r>
        <w:rPr>
          <w:color w:val="231F20"/>
          <w:w w:val="100"/>
        </w:rPr>
        <w:t>а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-12"/>
          <w:w w:val="100"/>
        </w:rPr>
        <w:t>В</w:t>
      </w:r>
      <w:r>
        <w:rPr>
          <w:color w:val="231F20"/>
          <w:spacing w:val="-12"/>
          <w:w w:val="100"/>
        </w:rPr>
        <w:t>В</w:t>
      </w:r>
      <w:r>
        <w:rPr>
          <w:color w:val="231F20"/>
          <w:spacing w:val="-5"/>
          <w:w w:val="100"/>
        </w:rPr>
        <w:t>П</w:t>
      </w:r>
      <w:r>
        <w:rPr>
          <w:color w:val="231F20"/>
          <w:w w:val="100"/>
        </w:rPr>
        <w:t>,</w:t>
      </w:r>
      <w:r>
        <w:rPr>
          <w:color w:val="231F20"/>
          <w:spacing w:val="-10"/>
          <w:w w:val="100"/>
        </w:rPr>
        <w:t> </w:t>
      </w:r>
      <w:r>
        <w:rPr>
          <w:color w:val="231F20"/>
          <w:spacing w:val="-12"/>
          <w:w w:val="100"/>
        </w:rPr>
        <w:t>В</w:t>
      </w:r>
      <w:r>
        <w:rPr>
          <w:color w:val="231F20"/>
          <w:spacing w:val="-12"/>
          <w:w w:val="100"/>
        </w:rPr>
        <w:t>Н</w:t>
      </w:r>
      <w:r>
        <w:rPr>
          <w:color w:val="231F20"/>
          <w:spacing w:val="-14"/>
          <w:w w:val="100"/>
        </w:rPr>
        <w:t>О</w:t>
      </w:r>
      <w:r>
        <w:rPr>
          <w:color w:val="231F20"/>
          <w:spacing w:val="2"/>
          <w:w w:val="100"/>
        </w:rPr>
        <w:t>К</w:t>
      </w:r>
      <w:r>
        <w:rPr>
          <w:color w:val="231F20"/>
          <w:w w:val="100"/>
        </w:rPr>
        <w:t>,</w:t>
      </w:r>
      <w:r>
        <w:rPr>
          <w:color w:val="231F20"/>
          <w:spacing w:val="-9"/>
          <w:w w:val="100"/>
        </w:rPr>
        <w:t> </w:t>
      </w:r>
      <w:r>
        <w:rPr>
          <w:color w:val="231F20"/>
          <w:spacing w:val="-12"/>
          <w:w w:val="100"/>
        </w:rPr>
        <w:t>И</w:t>
      </w:r>
      <w:r>
        <w:rPr>
          <w:color w:val="231F20"/>
          <w:spacing w:val="-14"/>
          <w:w w:val="100"/>
        </w:rPr>
        <w:t>О</w:t>
      </w:r>
      <w:r>
        <w:rPr>
          <w:color w:val="231F20"/>
          <w:w w:val="100"/>
        </w:rPr>
        <w:t>К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2"/>
          <w:w w:val="95"/>
        </w:rPr>
        <w:t>э</w:t>
      </w:r>
      <w:r>
        <w:rPr>
          <w:color w:val="231F20"/>
          <w:spacing w:val="-5"/>
          <w:w w:val="95"/>
        </w:rPr>
        <w:t>л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5"/>
          <w:w w:val="95"/>
        </w:rPr>
        <w:t>к</w:t>
      </w:r>
      <w:r>
        <w:rPr>
          <w:color w:val="231F20"/>
          <w:spacing w:val="5"/>
          <w:w w:val="95"/>
        </w:rPr>
        <w:t>т</w:t>
      </w:r>
      <w:r>
        <w:rPr>
          <w:color w:val="231F20"/>
          <w:w w:val="95"/>
        </w:rPr>
        <w:t>р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2"/>
          <w:w w:val="95"/>
        </w:rPr>
        <w:t>п</w:t>
      </w:r>
      <w:r>
        <w:rPr>
          <w:color w:val="231F20"/>
          <w:w w:val="95"/>
        </w:rPr>
        <w:t>р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5"/>
          <w:w w:val="95"/>
        </w:rPr>
        <w:t>з</w:t>
      </w:r>
      <w:r>
        <w:rPr>
          <w:color w:val="231F20"/>
          <w:w w:val="95"/>
        </w:rPr>
        <w:t>в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-5"/>
          <w:w w:val="95"/>
        </w:rPr>
        <w:t>д</w:t>
      </w:r>
      <w:r>
        <w:rPr>
          <w:color w:val="231F20"/>
          <w:w w:val="95"/>
        </w:rPr>
        <w:t>с</w:t>
      </w:r>
      <w:r>
        <w:rPr>
          <w:color w:val="231F20"/>
          <w:spacing w:val="3"/>
          <w:w w:val="95"/>
        </w:rPr>
        <w:t>т</w:t>
      </w:r>
      <w:r>
        <w:rPr>
          <w:color w:val="231F20"/>
          <w:spacing w:val="1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8"/>
          <w:w w:val="95"/>
        </w:rPr>
        <w:t>Р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spacing w:val="-6"/>
          <w:w w:val="95"/>
        </w:rPr>
        <w:t>с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2"/>
          <w:w w:val="95"/>
        </w:rPr>
        <w:t>и</w:t>
      </w:r>
      <w:r>
        <w:rPr>
          <w:color w:val="231F20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12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-4"/>
          <w:w w:val="95"/>
        </w:rPr>
        <w:t>ц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6"/>
          <w:w w:val="95"/>
        </w:rPr>
        <w:t>л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-16"/>
          <w:w w:val="95"/>
        </w:rPr>
        <w:t>м</w:t>
      </w:r>
      <w:r>
        <w:rPr>
          <w:color w:val="231F20"/>
          <w:w w:val="95"/>
        </w:rPr>
        <w:t>)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457" w:right="0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2"/>
          <w:w w:val="80"/>
        </w:rPr>
        <w:t>2</w:t>
      </w:r>
      <w:r>
        <w:rPr>
          <w:color w:val="231F20"/>
          <w:spacing w:val="-9"/>
          <w:w w:val="80"/>
        </w:rPr>
        <w:t>�</w:t>
      </w:r>
      <w:r>
        <w:rPr>
          <w:color w:val="231F20"/>
          <w:spacing w:val="-7"/>
          <w:w w:val="80"/>
        </w:rPr>
        <w:t>3</w:t>
      </w:r>
      <w:r>
        <w:rPr>
          <w:color w:val="231F20"/>
          <w:w w:val="80"/>
        </w:rPr>
        <w:t>�</w:t>
      </w:r>
      <w:r>
        <w:rPr>
          <w:color w:val="231F20"/>
          <w:spacing w:val="-5"/>
          <w:w w:val="80"/>
        </w:rPr>
        <w:t> </w:t>
      </w:r>
      <w:r>
        <w:rPr>
          <w:color w:val="231F20"/>
          <w:spacing w:val="5"/>
          <w:w w:val="95"/>
        </w:rPr>
        <w:t>К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п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14"/>
          <w:w w:val="95"/>
        </w:rPr>
        <w:t>а</w:t>
      </w:r>
      <w:r>
        <w:rPr>
          <w:color w:val="231F20"/>
          <w:spacing w:val="-4"/>
          <w:w w:val="95"/>
        </w:rPr>
        <w:t>л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20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9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1"/>
          <w:w w:val="95"/>
        </w:rPr>
        <w:t>П</w:t>
      </w:r>
      <w:r>
        <w:rPr>
          <w:color w:val="231F20"/>
          <w:w w:val="95"/>
        </w:rPr>
        <w:t>)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11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-1"/>
          <w:w w:val="95"/>
        </w:rPr>
        <w:t>ц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л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14"/>
          <w:w w:val="95"/>
        </w:rPr>
        <w:t>м</w:t>
      </w:r>
      <w:r>
        <w:rPr>
          <w:color w:val="231F20"/>
          <w:w w:val="95"/>
        </w:rPr>
        <w:t>)</w:t>
      </w:r>
      <w:r>
        <w:rPr>
          <w:color w:val="231F20"/>
          <w:spacing w:val="-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6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45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18"/>
          <w:w w:val="90"/>
        </w:rPr>
        <w:t> </w:t>
      </w:r>
      <w:r>
        <w:rPr>
          <w:color w:val="231F20"/>
          <w:spacing w:val="2"/>
          <w:w w:val="80"/>
        </w:rPr>
        <w:t>2</w:t>
      </w:r>
      <w:r>
        <w:rPr>
          <w:color w:val="231F20"/>
          <w:spacing w:val="-21"/>
          <w:w w:val="80"/>
        </w:rPr>
        <w:t>�</w:t>
      </w:r>
      <w:r>
        <w:rPr>
          <w:color w:val="231F20"/>
          <w:spacing w:val="-4"/>
          <w:w w:val="80"/>
        </w:rPr>
        <w:t>4</w:t>
      </w:r>
      <w:r>
        <w:rPr>
          <w:color w:val="231F20"/>
          <w:w w:val="80"/>
        </w:rPr>
        <w:t>�</w:t>
      </w:r>
      <w:r>
        <w:rPr>
          <w:color w:val="231F20"/>
          <w:spacing w:val="-8"/>
          <w:w w:val="80"/>
        </w:rPr>
        <w:t> </w:t>
      </w:r>
      <w:r>
        <w:rPr>
          <w:color w:val="231F20"/>
          <w:spacing w:val="3"/>
          <w:w w:val="90"/>
        </w:rPr>
        <w:t>Е</w:t>
      </w:r>
      <w:r>
        <w:rPr>
          <w:color w:val="231F20"/>
          <w:spacing w:val="-2"/>
          <w:w w:val="90"/>
        </w:rPr>
        <w:t>ж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г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6"/>
          <w:w w:val="90"/>
        </w:rPr>
        <w:t>д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2"/>
          <w:w w:val="90"/>
        </w:rPr>
        <w:t>ы</w:t>
      </w:r>
      <w:r>
        <w:rPr>
          <w:color w:val="231F20"/>
          <w:w w:val="90"/>
        </w:rPr>
        <w:t>е</w:t>
      </w:r>
      <w:r>
        <w:rPr>
          <w:color w:val="231F20"/>
          <w:spacing w:val="-17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18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г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2"/>
          <w:w w:val="90"/>
        </w:rPr>
        <w:t>ы</w:t>
      </w:r>
      <w:r>
        <w:rPr>
          <w:color w:val="231F20"/>
          <w:w w:val="90"/>
        </w:rPr>
        <w:t>е</w:t>
      </w:r>
      <w:r>
        <w:rPr>
          <w:color w:val="231F20"/>
          <w:spacing w:val="-17"/>
          <w:w w:val="90"/>
        </w:rPr>
        <w:t> 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7"/>
          <w:w w:val="90"/>
        </w:rPr>
        <w:t>м</w:t>
      </w:r>
      <w:r>
        <w:rPr>
          <w:color w:val="231F20"/>
          <w:spacing w:val="6"/>
          <w:w w:val="90"/>
        </w:rPr>
        <w:t>п</w:t>
      </w:r>
      <w:r>
        <w:rPr>
          <w:color w:val="231F20"/>
          <w:w w:val="90"/>
        </w:rPr>
        <w:t>ы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spacing w:val="5"/>
          <w:w w:val="105"/>
        </w:rPr>
        <w:t>о</w:t>
      </w:r>
      <w:r>
        <w:rPr>
          <w:color w:val="231F20"/>
          <w:spacing w:val="7"/>
          <w:w w:val="105"/>
        </w:rPr>
        <w:t>т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3"/>
          <w:w w:val="105"/>
        </w:rPr>
        <w:t>о</w:t>
      </w:r>
      <w:r>
        <w:rPr>
          <w:color w:val="231F20"/>
          <w:spacing w:val="-4"/>
          <w:w w:val="105"/>
        </w:rPr>
        <w:t>с</w:t>
      </w:r>
      <w:r>
        <w:rPr>
          <w:color w:val="231F20"/>
          <w:spacing w:val="7"/>
          <w:w w:val="105"/>
        </w:rPr>
        <w:t>и</w:t>
      </w:r>
      <w:r>
        <w:rPr>
          <w:color w:val="231F20"/>
          <w:spacing w:val="5"/>
          <w:w w:val="105"/>
        </w:rPr>
        <w:t>т</w:t>
      </w:r>
      <w:r>
        <w:rPr>
          <w:color w:val="231F20"/>
          <w:spacing w:val="2"/>
          <w:w w:val="105"/>
        </w:rPr>
        <w:t>е</w:t>
      </w:r>
      <w:r>
        <w:rPr>
          <w:color w:val="231F20"/>
          <w:spacing w:val="6"/>
          <w:w w:val="105"/>
        </w:rPr>
        <w:t>л</w:t>
      </w:r>
      <w:r>
        <w:rPr>
          <w:color w:val="231F20"/>
          <w:spacing w:val="-2"/>
          <w:w w:val="105"/>
        </w:rPr>
        <w:t>ь</w:t>
      </w:r>
      <w:r>
        <w:rPr>
          <w:color w:val="231F20"/>
          <w:spacing w:val="-4"/>
          <w:w w:val="105"/>
        </w:rPr>
        <w:t>н</w:t>
      </w:r>
      <w:r>
        <w:rPr>
          <w:color w:val="231F20"/>
          <w:spacing w:val="-4"/>
          <w:w w:val="105"/>
        </w:rPr>
        <w:t>о</w:t>
      </w:r>
      <w:r>
        <w:rPr>
          <w:color w:val="231F20"/>
          <w:spacing w:val="6"/>
          <w:w w:val="105"/>
        </w:rPr>
        <w:t>г</w:t>
      </w:r>
      <w:r>
        <w:rPr>
          <w:color w:val="231F20"/>
          <w:w w:val="105"/>
        </w:rPr>
        <w:t>о</w:t>
      </w:r>
      <w:r>
        <w:rPr>
          <w:color w:val="231F20"/>
          <w:spacing w:val="-6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2"/>
          <w:w w:val="105"/>
        </w:rPr>
        <w:t>з</w:t>
      </w:r>
      <w:r>
        <w:rPr>
          <w:color w:val="231F20"/>
          <w:spacing w:val="-3"/>
          <w:w w:val="105"/>
        </w:rPr>
        <w:t>м</w:t>
      </w:r>
      <w:r>
        <w:rPr>
          <w:color w:val="231F20"/>
          <w:spacing w:val="-4"/>
          <w:w w:val="105"/>
        </w:rPr>
        <w:t>е</w:t>
      </w:r>
      <w:r>
        <w:rPr>
          <w:color w:val="231F20"/>
          <w:spacing w:val="-3"/>
          <w:w w:val="105"/>
        </w:rPr>
        <w:t>н</w:t>
      </w:r>
      <w:r>
        <w:rPr>
          <w:color w:val="231F20"/>
          <w:spacing w:val="-4"/>
          <w:w w:val="105"/>
        </w:rPr>
        <w:t>е</w:t>
      </w:r>
      <w:r>
        <w:rPr>
          <w:color w:val="231F20"/>
          <w:spacing w:val="7"/>
          <w:w w:val="105"/>
        </w:rPr>
        <w:t>н</w:t>
      </w:r>
      <w:r>
        <w:rPr>
          <w:color w:val="231F20"/>
          <w:spacing w:val="10"/>
          <w:w w:val="105"/>
        </w:rPr>
        <w:t>и</w:t>
      </w:r>
      <w:r>
        <w:rPr>
          <w:color w:val="231F20"/>
          <w:w w:val="105"/>
        </w:rPr>
        <w:t>я</w:t>
      </w:r>
      <w:r>
        <w:rPr>
          <w:color w:val="231F20"/>
          <w:spacing w:val="-66"/>
          <w:w w:val="105"/>
        </w:rPr>
        <w:t> </w:t>
      </w:r>
      <w:r>
        <w:rPr>
          <w:color w:val="231F20"/>
          <w:spacing w:val="-12"/>
          <w:w w:val="105"/>
        </w:rPr>
        <w:t>В</w:t>
      </w:r>
      <w:r>
        <w:rPr>
          <w:color w:val="231F20"/>
          <w:spacing w:val="-12"/>
          <w:w w:val="105"/>
        </w:rPr>
        <w:t>В</w:t>
      </w:r>
      <w:r>
        <w:rPr>
          <w:color w:val="231F20"/>
          <w:w w:val="105"/>
        </w:rPr>
        <w:t>П</w:t>
      </w:r>
      <w:r>
        <w:rPr>
          <w:color w:val="231F20"/>
          <w:spacing w:val="-66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65"/>
          <w:w w:val="105"/>
        </w:rPr>
        <w:t> </w:t>
      </w:r>
      <w:r>
        <w:rPr>
          <w:color w:val="231F20"/>
          <w:spacing w:val="-12"/>
          <w:w w:val="105"/>
        </w:rPr>
        <w:t>В</w:t>
      </w:r>
      <w:r>
        <w:rPr>
          <w:color w:val="231F20"/>
          <w:spacing w:val="-13"/>
          <w:w w:val="105"/>
        </w:rPr>
        <w:t>Н</w:t>
      </w:r>
      <w:r>
        <w:rPr>
          <w:color w:val="231F20"/>
          <w:spacing w:val="-14"/>
          <w:w w:val="105"/>
        </w:rPr>
        <w:t>О</w:t>
      </w:r>
      <w:r>
        <w:rPr>
          <w:color w:val="231F20"/>
          <w:w w:val="105"/>
        </w:rPr>
        <w:t>К</w:t>
      </w:r>
      <w:r>
        <w:rPr>
          <w:color w:val="231F20"/>
          <w:spacing w:val="-66"/>
          <w:w w:val="105"/>
        </w:rPr>
        <w:t> </w:t>
      </w:r>
      <w:r>
        <w:rPr>
          <w:color w:val="231F20"/>
          <w:w w:val="105"/>
        </w:rPr>
        <w:t>(</w:t>
      </w:r>
      <w:r>
        <w:rPr>
          <w:color w:val="231F20"/>
          <w:spacing w:val="-13"/>
          <w:w w:val="105"/>
        </w:rPr>
        <w:t>И</w:t>
      </w:r>
      <w:r>
        <w:rPr>
          <w:color w:val="231F20"/>
          <w:spacing w:val="-14"/>
          <w:w w:val="105"/>
        </w:rPr>
        <w:t>О</w:t>
      </w:r>
      <w:r>
        <w:rPr>
          <w:color w:val="231F20"/>
          <w:spacing w:val="-2"/>
          <w:w w:val="105"/>
        </w:rPr>
        <w:t>К</w:t>
      </w:r>
      <w:r>
        <w:rPr>
          <w:color w:val="231F20"/>
          <w:w w:val="105"/>
        </w:rPr>
        <w:t>)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w w:val="100"/>
        </w:rPr>
        <w:t>в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-6"/>
          <w:w w:val="100"/>
        </w:rPr>
        <w:t>Р</w:t>
      </w:r>
      <w:r>
        <w:rPr>
          <w:color w:val="231F20"/>
          <w:spacing w:val="3"/>
          <w:w w:val="100"/>
        </w:rPr>
        <w:t>о</w:t>
      </w:r>
      <w:r>
        <w:rPr>
          <w:color w:val="231F20"/>
          <w:spacing w:val="2"/>
          <w:w w:val="100"/>
        </w:rPr>
        <w:t>с</w:t>
      </w:r>
      <w:r>
        <w:rPr>
          <w:color w:val="231F20"/>
          <w:spacing w:val="-3"/>
          <w:w w:val="100"/>
        </w:rPr>
        <w:t>с</w:t>
      </w:r>
      <w:r>
        <w:rPr>
          <w:color w:val="231F20"/>
          <w:spacing w:val="7"/>
          <w:w w:val="100"/>
        </w:rPr>
        <w:t>и</w:t>
      </w:r>
      <w:r>
        <w:rPr>
          <w:color w:val="231F20"/>
          <w:w w:val="100"/>
        </w:rPr>
        <w:t>и</w:t>
      </w:r>
      <w:r>
        <w:rPr>
          <w:color w:val="231F20"/>
          <w:spacing w:val="-45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4"/>
          <w:w w:val="100"/>
        </w:rPr>
        <w:t>М</w:t>
      </w:r>
      <w:r>
        <w:rPr>
          <w:color w:val="231F20"/>
          <w:spacing w:val="6"/>
          <w:w w:val="100"/>
        </w:rPr>
        <w:t>и</w:t>
      </w:r>
      <w:r>
        <w:rPr>
          <w:color w:val="231F20"/>
          <w:spacing w:val="3"/>
          <w:w w:val="100"/>
        </w:rPr>
        <w:t>р</w:t>
      </w:r>
      <w:r>
        <w:rPr>
          <w:color w:val="231F20"/>
          <w:w w:val="100"/>
        </w:rPr>
        <w:t>е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-11"/>
          <w:w w:val="100"/>
        </w:rPr>
        <w:t>(</w:t>
      </w:r>
      <w:r>
        <w:rPr>
          <w:color w:val="231F20"/>
          <w:w w:val="100"/>
        </w:rPr>
        <w:t>в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-2"/>
          <w:w w:val="100"/>
        </w:rPr>
        <w:t>ц</w:t>
      </w:r>
      <w:r>
        <w:rPr>
          <w:color w:val="231F20"/>
          <w:spacing w:val="2"/>
          <w:w w:val="100"/>
        </w:rPr>
        <w:t>е</w:t>
      </w:r>
      <w:r>
        <w:rPr>
          <w:color w:val="231F20"/>
          <w:spacing w:val="-4"/>
          <w:w w:val="100"/>
        </w:rPr>
        <w:t>л</w:t>
      </w:r>
      <w:r>
        <w:rPr>
          <w:color w:val="231F20"/>
          <w:spacing w:val="-4"/>
          <w:w w:val="100"/>
        </w:rPr>
        <w:t>о</w:t>
      </w:r>
      <w:r>
        <w:rPr>
          <w:color w:val="231F20"/>
          <w:spacing w:val="-14"/>
          <w:w w:val="100"/>
        </w:rPr>
        <w:t>м</w:t>
      </w:r>
      <w:r>
        <w:rPr>
          <w:color w:val="231F20"/>
          <w:w w:val="100"/>
        </w:rPr>
        <w:t>)</w:t>
      </w:r>
      <w:r>
        <w:rPr>
          <w:color w:val="000000"/>
          <w:w w:val="100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4"/>
        <w:spacing w:line="253" w:lineRule="auto"/>
        <w:ind w:right="379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3"/>
          <w:w w:val="95"/>
        </w:rPr>
        <w:t>3</w:t>
      </w:r>
      <w:r>
        <w:rPr>
          <w:color w:val="231F20"/>
          <w:w w:val="95"/>
        </w:rPr>
        <w:t>.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вн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3"/>
          <w:w w:val="95"/>
        </w:rPr>
        <w:t>м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1"/>
          <w:w w:val="95"/>
        </w:rPr>
        <w:t>оно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-3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231F20"/>
          <w:w w:val="102"/>
        </w:rPr>
        <w:t> </w:t>
      </w:r>
      <w:r>
        <w:rPr>
          <w:color w:val="231F20"/>
          <w:spacing w:val="-5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-10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1"/>
          <w:w w:val="95"/>
        </w:rPr>
        <w:t>ц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1"/>
          <w:w w:val="95"/>
        </w:rPr>
        <w:t>л</w:t>
      </w:r>
      <w:r>
        <w:rPr>
          <w:color w:val="231F20"/>
          <w:w w:val="95"/>
        </w:rPr>
        <w:t>о</w:t>
      </w:r>
      <w:r>
        <w:rPr>
          <w:color w:val="231F20"/>
          <w:spacing w:val="-9"/>
          <w:w w:val="95"/>
        </w:rPr>
        <w:t>м</w:t>
      </w:r>
      <w:r>
        <w:rPr>
          <w:color w:val="231F20"/>
          <w:spacing w:val="-5"/>
          <w:w w:val="95"/>
        </w:rPr>
        <w:t>)</w:t>
      </w:r>
      <w:r>
        <w:rPr>
          <w:color w:val="231F20"/>
          <w:w w:val="95"/>
        </w:rPr>
        <w:t>,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4"/>
          <w:w w:val="95"/>
        </w:rPr>
        <w:t>д</w:t>
      </w:r>
      <w:r>
        <w:rPr>
          <w:color w:val="231F20"/>
          <w:w w:val="95"/>
        </w:rPr>
        <w:t>р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8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3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8"/>
          <w:w w:val="95"/>
        </w:rPr>
        <w:t>а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1"/>
          <w:w w:val="95"/>
        </w:rPr>
        <w:t>ь</w:t>
      </w:r>
      <w:r>
        <w:rPr>
          <w:color w:val="231F20"/>
          <w:spacing w:val="5"/>
          <w:w w:val="95"/>
        </w:rPr>
        <w:t>я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в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330" w:lineRule="exact"/>
        <w:ind w:left="400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15"/>
          <w:w w:val="90"/>
        </w:rPr>
        <w:t> </w:t>
      </w:r>
      <w:r>
        <w:rPr>
          <w:color w:val="231F20"/>
          <w:spacing w:val="-7"/>
          <w:w w:val="80"/>
        </w:rPr>
        <w:t>3</w:t>
      </w:r>
      <w:r>
        <w:rPr>
          <w:color w:val="231F20"/>
          <w:spacing w:val="-48"/>
          <w:w w:val="80"/>
        </w:rPr>
        <w:t>�</w:t>
      </w:r>
      <w:r>
        <w:rPr>
          <w:color w:val="231F20"/>
          <w:spacing w:val="-12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spacing w:val="25"/>
          <w:w w:val="80"/>
        </w:rPr>
        <w:t> </w:t>
      </w:r>
      <w:r>
        <w:rPr>
          <w:color w:val="231F20"/>
          <w:spacing w:val="-7"/>
          <w:w w:val="90"/>
        </w:rPr>
        <w:t>П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к</w:t>
      </w:r>
      <w:r>
        <w:rPr>
          <w:color w:val="231F20"/>
          <w:spacing w:val="7"/>
          <w:w w:val="90"/>
        </w:rPr>
        <w:t>а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5"/>
          <w:w w:val="90"/>
        </w:rPr>
        <w:t>л</w:t>
      </w:r>
      <w:r>
        <w:rPr>
          <w:color w:val="231F20"/>
          <w:w w:val="90"/>
        </w:rPr>
        <w:t>и</w:t>
      </w:r>
      <w:r>
        <w:rPr>
          <w:color w:val="231F20"/>
          <w:spacing w:val="15"/>
          <w:w w:val="90"/>
        </w:rPr>
        <w:t> </w:t>
      </w:r>
      <w:r>
        <w:rPr>
          <w:color w:val="231F20"/>
          <w:spacing w:val="2"/>
          <w:w w:val="90"/>
        </w:rPr>
        <w:t>э</w:t>
      </w:r>
      <w:r>
        <w:rPr>
          <w:color w:val="231F20"/>
          <w:spacing w:val="2"/>
          <w:w w:val="90"/>
        </w:rPr>
        <w:t>ф</w:t>
      </w:r>
      <w:r>
        <w:rPr>
          <w:color w:val="231F20"/>
          <w:spacing w:val="3"/>
          <w:w w:val="90"/>
        </w:rPr>
        <w:t>ф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7"/>
          <w:w w:val="90"/>
        </w:rPr>
        <w:t>к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spacing w:val="6"/>
          <w:w w:val="95"/>
        </w:rPr>
        <w:t>ин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тици</w:t>
      </w:r>
      <w:r>
        <w:rPr>
          <w:color w:val="231F20"/>
          <w:w w:val="95"/>
        </w:rPr>
        <w:t>й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ми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400" w:right="0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7"/>
          <w:w w:val="80"/>
        </w:rPr>
        <w:t>3</w:t>
      </w:r>
      <w:r>
        <w:rPr>
          <w:color w:val="231F20"/>
          <w:spacing w:val="-6"/>
          <w:w w:val="80"/>
        </w:rPr>
        <w:t>�</w:t>
      </w:r>
      <w:r>
        <w:rPr>
          <w:color w:val="231F20"/>
          <w:spacing w:val="2"/>
          <w:w w:val="80"/>
        </w:rPr>
        <w:t>2</w:t>
      </w:r>
      <w:r>
        <w:rPr>
          <w:color w:val="231F20"/>
          <w:w w:val="80"/>
        </w:rPr>
        <w:t>�</w:t>
      </w:r>
      <w:r>
        <w:rPr>
          <w:color w:val="231F20"/>
          <w:spacing w:val="11"/>
          <w:w w:val="80"/>
        </w:rPr>
        <w:t> </w:t>
      </w:r>
      <w:r>
        <w:rPr>
          <w:color w:val="231F20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3"/>
          <w:w w:val="95"/>
        </w:rPr>
        <w:t>ф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й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-11"/>
          <w:w w:val="95"/>
        </w:rPr>
        <w:t>Н</w:t>
      </w:r>
      <w:r>
        <w:rPr>
          <w:color w:val="231F20"/>
          <w:spacing w:val="-13"/>
          <w:w w:val="95"/>
        </w:rPr>
        <w:t>О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)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683" w:right="0"/>
        <w:jc w:val="left"/>
      </w:pPr>
      <w:r>
        <w:rPr>
          <w:color w:val="231F20"/>
          <w:w w:val="90"/>
        </w:rPr>
        <w:t>в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к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-3"/>
          <w:w w:val="90"/>
        </w:rPr>
        <w:t>э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-2"/>
          <w:w w:val="90"/>
        </w:rPr>
        <w:t>к</w:t>
      </w:r>
      <w:r>
        <w:rPr>
          <w:color w:val="231F20"/>
          <w:w w:val="90"/>
        </w:rPr>
        <w:t>е</w:t>
      </w:r>
      <w:r>
        <w:rPr>
          <w:color w:val="231F20"/>
          <w:spacing w:val="8"/>
          <w:w w:val="90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9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9"/>
          <w:w w:val="90"/>
        </w:rPr>
        <w:t> </w:t>
      </w:r>
      <w:r>
        <w:rPr>
          <w:color w:val="231F20"/>
          <w:spacing w:val="-2"/>
          <w:w w:val="90"/>
        </w:rPr>
        <w:t>п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9"/>
          <w:w w:val="90"/>
        </w:rPr>
        <w:t> </w:t>
      </w:r>
      <w:r>
        <w:rPr>
          <w:color w:val="231F20"/>
          <w:spacing w:val="-11"/>
          <w:w w:val="90"/>
        </w:rPr>
        <w:t>1</w:t>
      </w:r>
      <w:r>
        <w:rPr>
          <w:color w:val="231F20"/>
          <w:spacing w:val="-1"/>
          <w:w w:val="90"/>
        </w:rPr>
        <w:t>9</w:t>
      </w:r>
      <w:r>
        <w:rPr>
          <w:color w:val="231F20"/>
          <w:spacing w:val="-15"/>
          <w:w w:val="90"/>
        </w:rPr>
        <w:t>7</w:t>
      </w:r>
      <w:r>
        <w:rPr>
          <w:color w:val="231F20"/>
          <w:spacing w:val="-12"/>
          <w:w w:val="90"/>
        </w:rPr>
        <w:t>1</w:t>
      </w:r>
      <w:r>
        <w:rPr>
          <w:color w:val="231F20"/>
          <w:spacing w:val="-9"/>
          <w:w w:val="90"/>
        </w:rPr>
        <w:t>–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4"/>
          <w:w w:val="90"/>
        </w:rPr>
        <w:t>2</w:t>
      </w:r>
      <w:r>
        <w:rPr>
          <w:color w:val="231F20"/>
          <w:w w:val="90"/>
        </w:rPr>
        <w:t>3</w:t>
      </w:r>
      <w:r>
        <w:rPr>
          <w:color w:val="231F20"/>
          <w:spacing w:val="9"/>
          <w:w w:val="90"/>
        </w:rPr>
        <w:t> 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-16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after="0" w:line="340" w:lineRule="exact"/>
        <w:jc w:val="left"/>
        <w:sectPr>
          <w:headerReference w:type="default" r:id="rId183"/>
          <w:headerReference w:type="even" r:id="rId184"/>
          <w:footerReference w:type="default" r:id="rId185"/>
          <w:pgSz w:w="9355" w:h="13620"/>
          <w:pgMar w:header="775" w:footer="0" w:top="1180" w:bottom="280" w:left="620" w:right="500"/>
          <w:pgNumType w:start="91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9" w:lineRule="auto" w:before="22"/>
        <w:ind w:left="1030" w:right="1155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6"/>
          <w:w w:val="75"/>
        </w:rPr>
        <w:t>3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3</w:t>
      </w:r>
      <w:r>
        <w:rPr>
          <w:color w:val="231F20"/>
          <w:w w:val="75"/>
        </w:rPr>
        <w:t>�</w:t>
      </w:r>
      <w:r>
        <w:rPr>
          <w:color w:val="231F20"/>
          <w:spacing w:val="-5"/>
          <w:w w:val="75"/>
        </w:rPr>
        <w:t> </w:t>
      </w:r>
      <w:r>
        <w:rPr>
          <w:color w:val="231F20"/>
          <w:spacing w:val="-14"/>
          <w:w w:val="95"/>
        </w:rPr>
        <w:t>Т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п</w:t>
      </w:r>
      <w:r>
        <w:rPr>
          <w:color w:val="231F20"/>
          <w:w w:val="95"/>
        </w:rPr>
        <w:t>ы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-5"/>
          <w:w w:val="95"/>
        </w:rPr>
        <w:t>П</w:t>
      </w:r>
      <w:r>
        <w:rPr>
          <w:color w:val="231F20"/>
          <w:w w:val="95"/>
        </w:rPr>
        <w:t>,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3"/>
          <w:w w:val="95"/>
        </w:rPr>
        <w:t>б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-3"/>
          <w:w w:val="95"/>
        </w:rPr>
        <w:t>р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з</w:t>
      </w:r>
      <w:r>
        <w:rPr>
          <w:color w:val="231F20"/>
          <w:spacing w:val="-2"/>
          <w:w w:val="95"/>
        </w:rPr>
        <w:t>и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8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2"/>
          <w:w w:val="95"/>
        </w:rPr>
        <w:t>л</w:t>
      </w:r>
      <w:r>
        <w:rPr>
          <w:color w:val="231F20"/>
          <w:spacing w:val="4"/>
          <w:w w:val="95"/>
        </w:rPr>
        <w:t>е</w:t>
      </w:r>
      <w:r>
        <w:rPr>
          <w:color w:val="231F20"/>
          <w:w w:val="95"/>
        </w:rPr>
        <w:t>т</w:t>
      </w:r>
      <w:r>
        <w:rPr>
          <w:color w:val="231F20"/>
          <w:w w:val="10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-3"/>
          <w:w w:val="95"/>
        </w:rPr>
        <w:t>п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5"/>
          <w:w w:val="95"/>
        </w:rPr>
        <w:t>к</w:t>
      </w:r>
      <w:r>
        <w:rPr>
          <w:color w:val="231F20"/>
          <w:spacing w:val="7"/>
          <w:w w:val="95"/>
        </w:rPr>
        <w:t>а</w:t>
      </w:r>
      <w:r>
        <w:rPr>
          <w:color w:val="231F20"/>
          <w:spacing w:val="3"/>
          <w:w w:val="95"/>
        </w:rPr>
        <w:t>з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3"/>
          <w:w w:val="95"/>
        </w:rPr>
        <w:t>ф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6"/>
          <w:w w:val="95"/>
        </w:rPr>
        <w:t>ти</w:t>
      </w:r>
      <w:r>
        <w:rPr>
          <w:color w:val="231F20"/>
          <w:spacing w:val="-2"/>
          <w:w w:val="95"/>
        </w:rPr>
        <w:t>в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6"/>
          <w:w w:val="95"/>
        </w:rPr>
        <w:t>ин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тиций</w:t>
      </w:r>
      <w:r>
        <w:rPr>
          <w:color w:val="000000"/>
          <w:w w:val="100"/>
        </w:rPr>
      </w:r>
    </w:p>
    <w:p>
      <w:pPr>
        <w:pStyle w:val="BodyText"/>
        <w:spacing w:line="169" w:lineRule="auto"/>
        <w:ind w:left="1030" w:right="488"/>
        <w:jc w:val="left"/>
      </w:pPr>
      <w:r>
        <w:rPr>
          <w:color w:val="231F20"/>
          <w:w w:val="90"/>
        </w:rPr>
        <w:t>в</w:t>
      </w:r>
      <w:r>
        <w:rPr>
          <w:color w:val="231F20"/>
          <w:spacing w:val="54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к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-3"/>
          <w:w w:val="90"/>
        </w:rPr>
        <w:t>э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3"/>
          <w:w w:val="90"/>
        </w:rPr>
        <w:t>оно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-2"/>
          <w:w w:val="90"/>
        </w:rPr>
        <w:t>к</w:t>
      </w:r>
      <w:r>
        <w:rPr>
          <w:color w:val="231F20"/>
          <w:w w:val="90"/>
        </w:rPr>
        <w:t>е</w:t>
      </w:r>
      <w:r>
        <w:rPr>
          <w:color w:val="231F20"/>
          <w:spacing w:val="54"/>
          <w:w w:val="90"/>
        </w:rPr>
        <w:t> </w:t>
      </w:r>
      <w:r>
        <w:rPr>
          <w:color w:val="231F20"/>
          <w:spacing w:val="4"/>
          <w:w w:val="90"/>
        </w:rPr>
        <w:t>М</w:t>
      </w:r>
      <w:r>
        <w:rPr>
          <w:color w:val="231F20"/>
          <w:spacing w:val="5"/>
          <w:w w:val="90"/>
        </w:rPr>
        <w:t>и</w:t>
      </w:r>
      <w:r>
        <w:rPr>
          <w:color w:val="231F20"/>
          <w:spacing w:val="1"/>
          <w:w w:val="90"/>
        </w:rPr>
        <w:t>р</w:t>
      </w:r>
      <w:r>
        <w:rPr>
          <w:color w:val="231F20"/>
          <w:w w:val="90"/>
        </w:rPr>
        <w:t>а</w:t>
      </w:r>
      <w:r>
        <w:rPr>
          <w:color w:val="231F20"/>
          <w:spacing w:val="55"/>
          <w:w w:val="90"/>
        </w:rPr>
        <w:t> </w:t>
      </w:r>
      <w:r>
        <w:rPr>
          <w:color w:val="231F20"/>
          <w:spacing w:val="-10"/>
          <w:w w:val="90"/>
        </w:rPr>
        <w:t>(</w:t>
      </w:r>
      <w:r>
        <w:rPr>
          <w:color w:val="231F20"/>
          <w:w w:val="90"/>
        </w:rPr>
        <w:t>в</w:t>
      </w:r>
      <w:r>
        <w:rPr>
          <w:color w:val="231F20"/>
          <w:spacing w:val="54"/>
          <w:w w:val="90"/>
        </w:rPr>
        <w:t> </w:t>
      </w:r>
      <w:r>
        <w:rPr>
          <w:color w:val="231F20"/>
          <w:spacing w:val="-1"/>
          <w:w w:val="90"/>
        </w:rPr>
        <w:t>ц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3"/>
          <w:w w:val="90"/>
        </w:rPr>
        <w:t>ло</w:t>
      </w:r>
      <w:r>
        <w:rPr>
          <w:color w:val="231F20"/>
          <w:spacing w:val="-13"/>
          <w:w w:val="90"/>
        </w:rPr>
        <w:t>м</w:t>
      </w:r>
      <w:r>
        <w:rPr>
          <w:color w:val="231F20"/>
          <w:spacing w:val="-12"/>
          <w:w w:val="90"/>
        </w:rPr>
        <w:t>)</w:t>
      </w:r>
      <w:r>
        <w:rPr>
          <w:color w:val="231F20"/>
          <w:w w:val="90"/>
        </w:rPr>
        <w:t>,</w:t>
      </w:r>
      <w:r>
        <w:rPr>
          <w:color w:val="231F20"/>
          <w:spacing w:val="55"/>
          <w:w w:val="90"/>
        </w:rPr>
        <w:t> 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7"/>
          <w:w w:val="90"/>
        </w:rPr>
        <w:t>а</w:t>
      </w:r>
      <w:r>
        <w:rPr>
          <w:color w:val="231F20"/>
          <w:spacing w:val="6"/>
          <w:w w:val="90"/>
        </w:rPr>
        <w:t>з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8"/>
          <w:w w:val="90"/>
        </w:rPr>
        <w:t>и</w:t>
      </w:r>
      <w:r>
        <w:rPr>
          <w:color w:val="231F20"/>
          <w:spacing w:val="6"/>
          <w:w w:val="90"/>
        </w:rPr>
        <w:t>ч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8"/>
          <w:w w:val="90"/>
        </w:rPr>
        <w:t>ы</w:t>
      </w:r>
      <w:r>
        <w:rPr>
          <w:color w:val="231F20"/>
          <w:w w:val="90"/>
        </w:rPr>
        <w:t>х</w:t>
      </w:r>
      <w:r>
        <w:rPr>
          <w:color w:val="231F20"/>
          <w:w w:val="101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w w:val="90"/>
        </w:rPr>
        <w:t>н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6"/>
          <w:w w:val="90"/>
        </w:rPr>
        <w:t> </w:t>
      </w:r>
      <w:r>
        <w:rPr>
          <w:color w:val="231F20"/>
          <w:spacing w:val="14"/>
          <w:w w:val="90"/>
        </w:rPr>
        <w:t>а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2"/>
          <w:w w:val="90"/>
        </w:rPr>
        <w:t>ь</w:t>
      </w:r>
      <w:r>
        <w:rPr>
          <w:color w:val="231F20"/>
          <w:spacing w:val="5"/>
          <w:w w:val="90"/>
        </w:rPr>
        <w:t>я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в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6"/>
          <w:w w:val="90"/>
        </w:rPr>
        <w:t> </w:t>
      </w:r>
      <w:r>
        <w:rPr>
          <w:color w:val="231F20"/>
          <w:spacing w:val="-2"/>
          <w:w w:val="90"/>
        </w:rPr>
        <w:t>п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-11"/>
          <w:w w:val="90"/>
        </w:rPr>
        <w:t>1</w:t>
      </w:r>
      <w:r>
        <w:rPr>
          <w:color w:val="231F20"/>
          <w:w w:val="90"/>
        </w:rPr>
        <w:t>9</w:t>
      </w:r>
      <w:r>
        <w:rPr>
          <w:color w:val="231F20"/>
          <w:spacing w:val="1"/>
          <w:w w:val="90"/>
        </w:rPr>
        <w:t>9</w:t>
      </w:r>
      <w:r>
        <w:rPr>
          <w:color w:val="231F20"/>
          <w:spacing w:val="8"/>
          <w:w w:val="90"/>
        </w:rPr>
        <w:t>6</w:t>
      </w:r>
      <w:r>
        <w:rPr>
          <w:color w:val="231F20"/>
          <w:spacing w:val="-9"/>
          <w:w w:val="90"/>
        </w:rPr>
        <w:t>–</w:t>
      </w:r>
      <w:r>
        <w:rPr>
          <w:color w:val="231F20"/>
          <w:spacing w:val="1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4"/>
          <w:w w:val="90"/>
        </w:rPr>
        <w:t>2</w:t>
      </w:r>
      <w:r>
        <w:rPr>
          <w:color w:val="231F20"/>
          <w:w w:val="90"/>
        </w:rPr>
        <w:t>3</w:t>
      </w:r>
      <w:r>
        <w:rPr>
          <w:color w:val="231F20"/>
          <w:spacing w:val="-6"/>
          <w:w w:val="90"/>
        </w:rPr>
        <w:t> 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-16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9" w:lineRule="auto"/>
        <w:ind w:left="1030" w:right="1504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-7"/>
          <w:w w:val="80"/>
        </w:rPr>
        <w:t>3</w:t>
      </w:r>
      <w:r>
        <w:rPr>
          <w:color w:val="231F20"/>
          <w:spacing w:val="-21"/>
          <w:w w:val="80"/>
        </w:rPr>
        <w:t>�</w:t>
      </w:r>
      <w:r>
        <w:rPr>
          <w:color w:val="231F20"/>
          <w:spacing w:val="-4"/>
          <w:w w:val="80"/>
        </w:rPr>
        <w:t>4</w:t>
      </w:r>
      <w:r>
        <w:rPr>
          <w:color w:val="231F20"/>
          <w:w w:val="80"/>
        </w:rPr>
        <w:t>�</w:t>
      </w:r>
      <w:r>
        <w:rPr>
          <w:color w:val="231F20"/>
          <w:spacing w:val="-14"/>
          <w:w w:val="80"/>
        </w:rPr>
        <w:t> </w:t>
      </w:r>
      <w:r>
        <w:rPr>
          <w:color w:val="231F20"/>
          <w:spacing w:val="-4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6"/>
          <w:w w:val="95"/>
        </w:rPr>
        <w:t>й</w:t>
      </w:r>
      <w:r>
        <w:rPr>
          <w:color w:val="231F20"/>
          <w:spacing w:val="6"/>
          <w:w w:val="95"/>
        </w:rPr>
        <w:t>тинг</w:t>
      </w: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3"/>
          <w:w w:val="95"/>
        </w:rPr>
        <w:t>ф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6"/>
          <w:w w:val="95"/>
        </w:rPr>
        <w:t>ти</w:t>
      </w:r>
      <w:r>
        <w:rPr>
          <w:color w:val="231F20"/>
          <w:spacing w:val="-2"/>
          <w:w w:val="95"/>
        </w:rPr>
        <w:t>в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6"/>
          <w:w w:val="95"/>
        </w:rPr>
        <w:t>ин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тиций</w:t>
      </w:r>
      <w:r>
        <w:rPr>
          <w:color w:val="231F20"/>
          <w:spacing w:val="7"/>
          <w:w w:val="99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11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3"/>
          <w:w w:val="95"/>
        </w:rPr>
        <w:t> </w:t>
      </w:r>
      <w:r>
        <w:rPr>
          <w:color w:val="231F20"/>
          <w:spacing w:val="-1"/>
          <w:w w:val="95"/>
        </w:rPr>
        <w:t>ц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4"/>
          <w:w w:val="95"/>
        </w:rPr>
        <w:t>ло</w:t>
      </w:r>
      <w:r>
        <w:rPr>
          <w:color w:val="231F20"/>
          <w:spacing w:val="-14"/>
          <w:w w:val="95"/>
        </w:rPr>
        <w:t>м</w:t>
      </w:r>
      <w:r>
        <w:rPr>
          <w:color w:val="231F20"/>
          <w:spacing w:val="-12"/>
          <w:w w:val="95"/>
        </w:rPr>
        <w:t>)</w:t>
      </w:r>
      <w:r>
        <w:rPr>
          <w:color w:val="231F20"/>
          <w:w w:val="95"/>
        </w:rPr>
        <w:t>,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1030" w:right="0"/>
        <w:jc w:val="left"/>
      </w:pPr>
      <w:r>
        <w:rPr>
          <w:color w:val="231F20"/>
          <w:spacing w:val="2"/>
          <w:w w:val="90"/>
        </w:rPr>
        <w:t>д</w:t>
      </w:r>
      <w:r>
        <w:rPr>
          <w:color w:val="231F20"/>
          <w:spacing w:val="-6"/>
          <w:w w:val="90"/>
        </w:rPr>
        <w:t>р</w:t>
      </w:r>
      <w:r>
        <w:rPr>
          <w:color w:val="231F20"/>
          <w:spacing w:val="7"/>
          <w:w w:val="90"/>
        </w:rPr>
        <w:t>у</w:t>
      </w:r>
      <w:r>
        <w:rPr>
          <w:color w:val="231F20"/>
          <w:spacing w:val="3"/>
          <w:w w:val="90"/>
        </w:rPr>
        <w:t>г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х</w:t>
      </w:r>
      <w:r>
        <w:rPr>
          <w:color w:val="231F20"/>
          <w:spacing w:val="-7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5"/>
          <w:w w:val="90"/>
        </w:rPr>
        <w:t>т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2"/>
          <w:w w:val="90"/>
        </w:rPr>
        <w:t>а</w:t>
      </w:r>
      <w:r>
        <w:rPr>
          <w:color w:val="231F20"/>
          <w:w w:val="90"/>
        </w:rPr>
        <w:t>н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11"/>
          <w:w w:val="90"/>
        </w:rPr>
        <w:t>а</w:t>
      </w:r>
      <w:r>
        <w:rPr>
          <w:color w:val="231F20"/>
          <w:spacing w:val="2"/>
          <w:w w:val="90"/>
        </w:rPr>
        <w:t>л</w:t>
      </w:r>
      <w:r>
        <w:rPr>
          <w:color w:val="231F20"/>
          <w:w w:val="90"/>
        </w:rPr>
        <w:t>ь</w:t>
      </w:r>
      <w:r>
        <w:rPr>
          <w:color w:val="231F20"/>
          <w:spacing w:val="2"/>
          <w:w w:val="90"/>
        </w:rPr>
        <w:t>я</w:t>
      </w:r>
      <w:r>
        <w:rPr>
          <w:color w:val="231F20"/>
          <w:spacing w:val="-5"/>
          <w:w w:val="90"/>
        </w:rPr>
        <w:t>н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-7"/>
          <w:w w:val="90"/>
        </w:rPr>
        <w:t>о</w:t>
      </w:r>
      <w:r>
        <w:rPr>
          <w:color w:val="231F20"/>
          <w:w w:val="90"/>
        </w:rPr>
        <w:t>в</w:t>
      </w:r>
      <w:r>
        <w:rPr>
          <w:color w:val="231F20"/>
          <w:spacing w:val="-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7"/>
          <w:w w:val="90"/>
        </w:rPr>
        <w:t> </w:t>
      </w:r>
      <w:r>
        <w:rPr>
          <w:color w:val="231F20"/>
          <w:spacing w:val="-5"/>
          <w:w w:val="90"/>
        </w:rPr>
        <w:t>п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-6"/>
          <w:w w:val="90"/>
        </w:rPr>
        <w:t>р</w:t>
      </w:r>
      <w:r>
        <w:rPr>
          <w:color w:val="231F20"/>
          <w:spacing w:val="-6"/>
          <w:w w:val="90"/>
        </w:rPr>
        <w:t>и</w:t>
      </w:r>
      <w:r>
        <w:rPr>
          <w:color w:val="231F20"/>
          <w:spacing w:val="-7"/>
          <w:w w:val="90"/>
        </w:rPr>
        <w:t>о</w:t>
      </w:r>
      <w:r>
        <w:rPr>
          <w:color w:val="231F20"/>
          <w:w w:val="90"/>
        </w:rPr>
        <w:t>д</w:t>
      </w:r>
      <w:r>
        <w:rPr>
          <w:color w:val="231F20"/>
          <w:spacing w:val="-6"/>
          <w:w w:val="90"/>
        </w:rPr>
        <w:t> </w:t>
      </w:r>
      <w:r>
        <w:rPr>
          <w:color w:val="231F20"/>
          <w:spacing w:val="-14"/>
          <w:w w:val="90"/>
        </w:rPr>
        <w:t>1</w:t>
      </w:r>
      <w:r>
        <w:rPr>
          <w:color w:val="231F20"/>
          <w:spacing w:val="-3"/>
          <w:w w:val="90"/>
        </w:rPr>
        <w:t>9</w:t>
      </w:r>
      <w:r>
        <w:rPr>
          <w:color w:val="231F20"/>
          <w:spacing w:val="-2"/>
          <w:w w:val="90"/>
        </w:rPr>
        <w:t>9</w:t>
      </w:r>
      <w:r>
        <w:rPr>
          <w:color w:val="231F20"/>
          <w:spacing w:val="5"/>
          <w:w w:val="90"/>
        </w:rPr>
        <w:t>6</w:t>
      </w:r>
      <w:r>
        <w:rPr>
          <w:color w:val="231F20"/>
          <w:spacing w:val="-11"/>
          <w:w w:val="90"/>
        </w:rPr>
        <w:t>–</w:t>
      </w:r>
      <w:r>
        <w:rPr>
          <w:color w:val="231F20"/>
          <w:spacing w:val="-1"/>
          <w:w w:val="90"/>
        </w:rPr>
        <w:t>2</w:t>
      </w:r>
      <w:r>
        <w:rPr>
          <w:color w:val="231F20"/>
          <w:spacing w:val="-6"/>
          <w:w w:val="90"/>
        </w:rPr>
        <w:t>0</w:t>
      </w:r>
      <w:r>
        <w:rPr>
          <w:color w:val="231F20"/>
          <w:spacing w:val="-6"/>
          <w:w w:val="90"/>
        </w:rPr>
        <w:t>2</w:t>
      </w:r>
      <w:r>
        <w:rPr>
          <w:color w:val="231F20"/>
          <w:w w:val="90"/>
        </w:rPr>
        <w:t>3</w:t>
      </w:r>
      <w:r>
        <w:rPr>
          <w:color w:val="231F20"/>
          <w:spacing w:val="-6"/>
          <w:w w:val="90"/>
        </w:rPr>
        <w:t> </w:t>
      </w:r>
      <w:r>
        <w:rPr>
          <w:color w:val="231F20"/>
          <w:spacing w:val="3"/>
          <w:w w:val="90"/>
        </w:rPr>
        <w:t>г</w:t>
      </w:r>
      <w:r>
        <w:rPr>
          <w:color w:val="231F20"/>
          <w:spacing w:val="-18"/>
          <w:w w:val="90"/>
        </w:rPr>
        <w:t>г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74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20"/>
          <w:w w:val="90"/>
        </w:rPr>
        <w:t> </w:t>
      </w:r>
      <w:r>
        <w:rPr>
          <w:color w:val="231F20"/>
          <w:spacing w:val="-6"/>
          <w:w w:val="75"/>
        </w:rPr>
        <w:t>3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5</w:t>
      </w:r>
      <w:r>
        <w:rPr>
          <w:color w:val="231F20"/>
          <w:w w:val="75"/>
        </w:rPr>
        <w:t>�</w:t>
      </w:r>
      <w:r>
        <w:rPr>
          <w:color w:val="231F20"/>
          <w:spacing w:val="36"/>
          <w:w w:val="75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9"/>
          <w:w w:val="90"/>
        </w:rPr>
        <w:t>и</w:t>
      </w:r>
      <w:r>
        <w:rPr>
          <w:color w:val="231F20"/>
          <w:spacing w:val="5"/>
          <w:w w:val="90"/>
        </w:rPr>
        <w:t>я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2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231F20"/>
          <w:spacing w:val="21"/>
          <w:w w:val="90"/>
        </w:rPr>
        <w:t> </w:t>
      </w:r>
      <w:r>
        <w:rPr>
          <w:color w:val="231F20"/>
          <w:spacing w:val="-2"/>
          <w:w w:val="90"/>
        </w:rPr>
        <w:t>м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15"/>
          <w:w w:val="90"/>
        </w:rPr>
        <w:t>ж</w:t>
      </w:r>
      <w:r>
        <w:rPr>
          <w:color w:val="231F20"/>
          <w:spacing w:val="9"/>
          <w:w w:val="90"/>
        </w:rPr>
        <w:t>д</w:t>
      </w:r>
      <w:r>
        <w:rPr>
          <w:color w:val="231F20"/>
          <w:spacing w:val="10"/>
          <w:w w:val="90"/>
        </w:rPr>
        <w:t>у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6"/>
          <w:w w:val="90"/>
        </w:rPr>
        <w:t>д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8"/>
          <w:w w:val="90"/>
        </w:rPr>
        <w:t>ы</w:t>
      </w:r>
      <w:r>
        <w:rPr>
          <w:color w:val="231F20"/>
          <w:w w:val="90"/>
        </w:rPr>
        <w:t>х</w:t>
      </w:r>
      <w:r>
        <w:rPr>
          <w:color w:val="231F20"/>
          <w:spacing w:val="21"/>
          <w:w w:val="90"/>
        </w:rPr>
        <w:t> </w:t>
      </w:r>
      <w:r>
        <w:rPr>
          <w:color w:val="231F20"/>
          <w:spacing w:val="-3"/>
          <w:w w:val="90"/>
        </w:rPr>
        <w:t>э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3"/>
          <w:w w:val="90"/>
        </w:rPr>
        <w:t>оно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8"/>
          <w:w w:val="90"/>
        </w:rPr>
        <w:t>и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9"/>
          <w:w w:val="90"/>
        </w:rPr>
        <w:t>к</w:t>
      </w:r>
      <w:r>
        <w:rPr>
          <w:color w:val="231F20"/>
          <w:spacing w:val="8"/>
          <w:w w:val="90"/>
        </w:rPr>
        <w:t>и</w:t>
      </w:r>
      <w:r>
        <w:rPr>
          <w:color w:val="231F20"/>
          <w:w w:val="90"/>
        </w:rPr>
        <w:t>х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1030" w:right="0"/>
        <w:jc w:val="left"/>
      </w:pP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10"/>
          <w:w w:val="95"/>
        </w:rPr>
        <w:t>к</w:t>
      </w:r>
      <w:r>
        <w:rPr>
          <w:color w:val="231F20"/>
          <w:spacing w:val="6"/>
          <w:w w:val="95"/>
        </w:rPr>
        <w:t>ци</w:t>
      </w:r>
      <w:r>
        <w:rPr>
          <w:color w:val="231F20"/>
          <w:w w:val="95"/>
        </w:rPr>
        <w:t>й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ми</w:t>
      </w:r>
      <w:r>
        <w:rPr>
          <w:color w:val="231F20"/>
          <w:spacing w:val="11"/>
          <w:w w:val="95"/>
        </w:rPr>
        <w:t>к</w:t>
      </w:r>
      <w:r>
        <w:rPr>
          <w:color w:val="231F20"/>
          <w:w w:val="95"/>
        </w:rPr>
        <w:t>у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4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w w:val="95"/>
        </w:rPr>
        <w:t>а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6"/>
          <w:w w:val="95"/>
        </w:rPr>
        <w:t>нии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1030" w:right="0"/>
        <w:jc w:val="left"/>
      </w:pPr>
      <w:r>
        <w:rPr>
          <w:color w:val="231F20"/>
          <w:w w:val="100"/>
        </w:rPr>
        <w:t>с</w:t>
      </w:r>
      <w:r>
        <w:rPr>
          <w:color w:val="231F20"/>
          <w:spacing w:val="-46"/>
          <w:w w:val="100"/>
        </w:rPr>
        <w:t> </w:t>
      </w:r>
      <w:r>
        <w:rPr>
          <w:color w:val="231F20"/>
          <w:spacing w:val="1"/>
          <w:w w:val="100"/>
        </w:rPr>
        <w:t>Т</w:t>
      </w:r>
      <w:r>
        <w:rPr>
          <w:color w:val="231F20"/>
          <w:spacing w:val="10"/>
          <w:w w:val="100"/>
        </w:rPr>
        <w:t>у</w:t>
      </w:r>
      <w:r>
        <w:rPr>
          <w:color w:val="231F20"/>
          <w:spacing w:val="-6"/>
          <w:w w:val="100"/>
        </w:rPr>
        <w:t>р</w:t>
      </w:r>
      <w:r>
        <w:rPr>
          <w:color w:val="231F20"/>
          <w:spacing w:val="7"/>
          <w:w w:val="100"/>
        </w:rPr>
        <w:t>ц</w:t>
      </w:r>
      <w:r>
        <w:rPr>
          <w:color w:val="231F20"/>
          <w:spacing w:val="-2"/>
          <w:w w:val="100"/>
        </w:rPr>
        <w:t>и</w:t>
      </w:r>
      <w:r>
        <w:rPr>
          <w:color w:val="231F20"/>
          <w:spacing w:val="-3"/>
          <w:w w:val="100"/>
        </w:rPr>
        <w:t>е</w:t>
      </w:r>
      <w:r>
        <w:rPr>
          <w:color w:val="231F20"/>
          <w:w w:val="100"/>
        </w:rPr>
        <w:t>й</w:t>
      </w:r>
      <w:r>
        <w:rPr>
          <w:color w:val="231F20"/>
          <w:spacing w:val="-46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45"/>
          <w:w w:val="100"/>
        </w:rPr>
        <w:t> </w:t>
      </w:r>
      <w:r>
        <w:rPr>
          <w:color w:val="231F20"/>
          <w:spacing w:val="-6"/>
          <w:w w:val="100"/>
        </w:rPr>
        <w:t>Р</w:t>
      </w:r>
      <w:r>
        <w:rPr>
          <w:color w:val="231F20"/>
          <w:spacing w:val="3"/>
          <w:w w:val="100"/>
        </w:rPr>
        <w:t>о</w:t>
      </w:r>
      <w:r>
        <w:rPr>
          <w:color w:val="231F20"/>
          <w:spacing w:val="2"/>
          <w:w w:val="100"/>
        </w:rPr>
        <w:t>с</w:t>
      </w:r>
      <w:r>
        <w:rPr>
          <w:color w:val="231F20"/>
          <w:spacing w:val="-3"/>
          <w:w w:val="100"/>
        </w:rPr>
        <w:t>с</w:t>
      </w:r>
      <w:r>
        <w:rPr>
          <w:color w:val="231F20"/>
          <w:spacing w:val="-2"/>
          <w:w w:val="100"/>
        </w:rPr>
        <w:t>и</w:t>
      </w:r>
      <w:r>
        <w:rPr>
          <w:color w:val="231F20"/>
          <w:spacing w:val="-3"/>
          <w:w w:val="100"/>
        </w:rPr>
        <w:t>е</w:t>
      </w:r>
      <w:r>
        <w:rPr>
          <w:color w:val="231F20"/>
          <w:w w:val="100"/>
        </w:rPr>
        <w:t>й</w:t>
      </w:r>
      <w:r>
        <w:rPr>
          <w:color w:val="000000"/>
          <w:w w:val="100"/>
        </w:rPr>
      </w:r>
    </w:p>
    <w:p>
      <w:pPr>
        <w:spacing w:line="150" w:lineRule="exact" w:before="1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53" w:lineRule="auto"/>
        <w:ind w:left="463" w:right="2280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-5"/>
          <w:w w:val="95"/>
        </w:rPr>
        <w:t> </w:t>
      </w:r>
      <w:r>
        <w:rPr>
          <w:color w:val="231F20"/>
          <w:spacing w:val="-1"/>
          <w:w w:val="95"/>
        </w:rPr>
        <w:t>4</w:t>
      </w:r>
      <w:r>
        <w:rPr>
          <w:color w:val="231F20"/>
          <w:w w:val="95"/>
        </w:rPr>
        <w:t>.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-1"/>
          <w:w w:val="95"/>
        </w:rPr>
        <w:t>В</w:t>
      </w:r>
      <w:r>
        <w:rPr>
          <w:color w:val="231F20"/>
          <w:spacing w:val="8"/>
          <w:w w:val="95"/>
        </w:rPr>
        <w:t>а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5"/>
          <w:w w:val="95"/>
        </w:rPr>
        <w:t>ю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5"/>
          <w:w w:val="95"/>
        </w:rPr>
        <w:t>ы</w:t>
      </w:r>
      <w:r>
        <w:rPr>
          <w:color w:val="231F20"/>
          <w:w w:val="95"/>
        </w:rPr>
        <w:t>й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8"/>
          <w:w w:val="95"/>
        </w:rPr>
        <w:t>к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3"/>
          <w:w w:val="95"/>
        </w:rPr>
        <w:t>с</w:t>
      </w:r>
      <w:r>
        <w:rPr>
          <w:color w:val="231F20"/>
          <w:w w:val="95"/>
        </w:rPr>
        <w:t>,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1"/>
          <w:w w:val="95"/>
        </w:rPr>
        <w:t>к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1"/>
          <w:w w:val="95"/>
        </w:rPr>
        <w:t>ю</w:t>
      </w:r>
      <w:r>
        <w:rPr>
          <w:color w:val="231F20"/>
          <w:spacing w:val="1"/>
          <w:w w:val="95"/>
        </w:rPr>
        <w:t>ч</w:t>
      </w:r>
      <w:r>
        <w:rPr>
          <w:color w:val="231F20"/>
          <w:w w:val="95"/>
        </w:rPr>
        <w:t>е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3"/>
          <w:w w:val="95"/>
        </w:rPr>
        <w:t>т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6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w w:val="127"/>
        </w:rPr>
        <w:t> 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1"/>
          <w:w w:val="95"/>
        </w:rPr>
        <w:t>н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ш</w:t>
      </w:r>
      <w:r>
        <w:rPr>
          <w:color w:val="231F20"/>
          <w:spacing w:val="5"/>
          <w:w w:val="95"/>
        </w:rPr>
        <w:t>ни</w:t>
      </w:r>
      <w:r>
        <w:rPr>
          <w:color w:val="231F20"/>
          <w:w w:val="95"/>
        </w:rPr>
        <w:t>й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г</w:t>
      </w:r>
      <w:r>
        <w:rPr>
          <w:color w:val="231F20"/>
          <w:spacing w:val="-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9"/>
          <w:w w:val="95"/>
        </w:rPr>
        <w:t> 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2"/>
          <w:w w:val="95"/>
        </w:rPr>
        <w:t>н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7"/>
          <w:w w:val="95"/>
        </w:rPr>
        <w:t>л</w:t>
      </w:r>
      <w:r>
        <w:rPr>
          <w:color w:val="231F20"/>
          <w:spacing w:val="5"/>
          <w:w w:val="95"/>
        </w:rPr>
        <w:t>я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69" w:lineRule="auto" w:before="83"/>
        <w:ind w:left="1030" w:right="1494" w:hanging="284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4"/>
          <w:w w:val="80"/>
        </w:rPr>
        <w:t>4</w:t>
      </w:r>
      <w:r>
        <w:rPr>
          <w:color w:val="231F20"/>
          <w:spacing w:val="-48"/>
          <w:w w:val="80"/>
        </w:rPr>
        <w:t>�</w:t>
      </w:r>
      <w:r>
        <w:rPr>
          <w:color w:val="231F20"/>
          <w:spacing w:val="-12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spacing w:val="-3"/>
          <w:w w:val="80"/>
        </w:rPr>
        <w:t> </w:t>
      </w:r>
      <w:r>
        <w:rPr>
          <w:color w:val="231F20"/>
          <w:spacing w:val="-12"/>
          <w:w w:val="90"/>
        </w:rPr>
        <w:t>К</w:t>
      </w:r>
      <w:r>
        <w:rPr>
          <w:color w:val="231F20"/>
          <w:spacing w:val="9"/>
          <w:w w:val="90"/>
        </w:rPr>
        <w:t>у</w:t>
      </w:r>
      <w:r>
        <w:rPr>
          <w:color w:val="231F20"/>
          <w:spacing w:val="3"/>
          <w:w w:val="90"/>
        </w:rPr>
        <w:t>р</w:t>
      </w:r>
      <w:r>
        <w:rPr>
          <w:color w:val="231F20"/>
          <w:w w:val="90"/>
        </w:rPr>
        <w:t>с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-2"/>
          <w:w w:val="90"/>
        </w:rPr>
        <w:t>м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14"/>
          <w:w w:val="90"/>
        </w:rPr>
        <w:t>ж</w:t>
      </w:r>
      <w:r>
        <w:rPr>
          <w:color w:val="231F20"/>
          <w:spacing w:val="9"/>
          <w:w w:val="90"/>
        </w:rPr>
        <w:t>д</w:t>
      </w:r>
      <w:r>
        <w:rPr>
          <w:color w:val="231F20"/>
          <w:spacing w:val="10"/>
          <w:w w:val="90"/>
        </w:rPr>
        <w:t>у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д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2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-12"/>
          <w:w w:val="90"/>
        </w:rPr>
        <w:t> 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з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2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-13"/>
          <w:w w:val="90"/>
        </w:rPr>
        <w:t> 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14"/>
          <w:w w:val="90"/>
        </w:rPr>
        <w:t>а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4"/>
          <w:w w:val="90"/>
        </w:rPr>
        <w:t>ю</w:t>
      </w:r>
      <w:r>
        <w:rPr>
          <w:color w:val="231F20"/>
          <w:spacing w:val="6"/>
          <w:w w:val="90"/>
        </w:rPr>
        <w:t>т</w:t>
      </w:r>
      <w:r>
        <w:rPr>
          <w:color w:val="231F20"/>
          <w:w w:val="90"/>
        </w:rPr>
        <w:t>ы</w:t>
      </w:r>
      <w:r>
        <w:rPr>
          <w:color w:val="231F20"/>
          <w:w w:val="99"/>
        </w:rPr>
        <w:t> </w:t>
      </w:r>
      <w:r>
        <w:rPr>
          <w:color w:val="231F20"/>
          <w:w w:val="95"/>
        </w:rPr>
        <w:t>(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0"/>
          <w:w w:val="95"/>
        </w:rPr>
        <w:t>л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9"/>
          <w:w w:val="95"/>
        </w:rPr>
        <w:t>Ш</w:t>
      </w:r>
      <w:r>
        <w:rPr>
          <w:color w:val="231F20"/>
          <w:spacing w:val="-5"/>
          <w:w w:val="95"/>
        </w:rPr>
        <w:t>А</w:t>
      </w:r>
      <w:r>
        <w:rPr>
          <w:color w:val="231F20"/>
          <w:w w:val="95"/>
        </w:rPr>
        <w:t>)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8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360" w:lineRule="exact"/>
        <w:ind w:left="747" w:right="0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4"/>
          <w:w w:val="70"/>
        </w:rPr>
        <w:t>4</w:t>
      </w:r>
      <w:r>
        <w:rPr>
          <w:color w:val="231F20"/>
          <w:spacing w:val="-6"/>
          <w:w w:val="70"/>
        </w:rPr>
        <w:t>�</w:t>
      </w:r>
      <w:r>
        <w:rPr>
          <w:color w:val="231F20"/>
          <w:spacing w:val="2"/>
          <w:w w:val="70"/>
        </w:rPr>
        <w:t>2</w:t>
      </w:r>
      <w:r>
        <w:rPr>
          <w:color w:val="231F20"/>
          <w:w w:val="70"/>
        </w:rPr>
        <w:t>�</w:t>
      </w:r>
      <w:r>
        <w:rPr>
          <w:color w:val="231F20"/>
          <w:spacing w:val="3"/>
          <w:w w:val="70"/>
        </w:rPr>
        <w:t> </w:t>
      </w:r>
      <w:r>
        <w:rPr>
          <w:color w:val="231F20"/>
          <w:spacing w:val="12"/>
          <w:w w:val="95"/>
        </w:rPr>
        <w:t>К</w:t>
      </w:r>
      <w:r>
        <w:rPr>
          <w:color w:val="231F20"/>
          <w:spacing w:val="5"/>
          <w:w w:val="95"/>
        </w:rPr>
        <w:t>л</w:t>
      </w:r>
      <w:r>
        <w:rPr>
          <w:color w:val="231F20"/>
          <w:spacing w:val="-3"/>
          <w:w w:val="95"/>
        </w:rPr>
        <w:t>ю</w:t>
      </w:r>
      <w:r>
        <w:rPr>
          <w:color w:val="231F20"/>
          <w:spacing w:val="-3"/>
          <w:w w:val="95"/>
        </w:rPr>
        <w:t>ч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4"/>
          <w:w w:val="95"/>
        </w:rPr>
        <w:t>в</w:t>
      </w:r>
      <w:r>
        <w:rPr>
          <w:color w:val="231F20"/>
          <w:spacing w:val="8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5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Ц</w:t>
      </w:r>
      <w:r>
        <w:rPr>
          <w:color w:val="231F20"/>
          <w:w w:val="95"/>
        </w:rPr>
        <w:t>Б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74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5"/>
          <w:w w:val="90"/>
        </w:rPr>
        <w:t> </w:t>
      </w:r>
      <w:r>
        <w:rPr>
          <w:color w:val="231F20"/>
          <w:spacing w:val="-4"/>
          <w:w w:val="80"/>
        </w:rPr>
        <w:t>4</w:t>
      </w:r>
      <w:r>
        <w:rPr>
          <w:color w:val="231F20"/>
          <w:spacing w:val="-9"/>
          <w:w w:val="80"/>
        </w:rPr>
        <w:t>�</w:t>
      </w:r>
      <w:r>
        <w:rPr>
          <w:color w:val="231F20"/>
          <w:spacing w:val="-7"/>
          <w:w w:val="80"/>
        </w:rPr>
        <w:t>3</w:t>
      </w:r>
      <w:r>
        <w:rPr>
          <w:color w:val="231F20"/>
          <w:w w:val="80"/>
        </w:rPr>
        <w:t>�</w:t>
      </w:r>
      <w:r>
        <w:rPr>
          <w:color w:val="231F20"/>
          <w:spacing w:val="16"/>
          <w:w w:val="80"/>
        </w:rPr>
        <w:t> 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ш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й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5"/>
          <w:w w:val="90"/>
        </w:rPr>
        <w:t>г</w:t>
      </w:r>
      <w:r>
        <w:rPr>
          <w:color w:val="231F20"/>
          <w:spacing w:val="3"/>
          <w:w w:val="90"/>
        </w:rPr>
        <w:t>о</w:t>
      </w:r>
      <w:r>
        <w:rPr>
          <w:color w:val="231F20"/>
          <w:w w:val="90"/>
        </w:rPr>
        <w:t>с</w:t>
      </w:r>
      <w:r>
        <w:rPr>
          <w:color w:val="231F20"/>
          <w:spacing w:val="3"/>
          <w:w w:val="90"/>
        </w:rPr>
        <w:t>у</w:t>
      </w:r>
      <w:r>
        <w:rPr>
          <w:color w:val="231F20"/>
          <w:spacing w:val="1"/>
          <w:w w:val="90"/>
        </w:rPr>
        <w:t>д</w:t>
      </w:r>
      <w:r>
        <w:rPr>
          <w:color w:val="231F20"/>
          <w:w w:val="90"/>
        </w:rPr>
        <w:t>а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ы</w:t>
      </w:r>
      <w:r>
        <w:rPr>
          <w:color w:val="231F20"/>
          <w:w w:val="90"/>
        </w:rPr>
        <w:t>й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2"/>
          <w:w w:val="90"/>
        </w:rPr>
        <w:t>д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5"/>
          <w:w w:val="90"/>
        </w:rPr>
        <w:t>л</w:t>
      </w:r>
      <w:r>
        <w:rPr>
          <w:color w:val="231F20"/>
          <w:w w:val="90"/>
        </w:rPr>
        <w:t>г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6"/>
          <w:w w:val="90"/>
        </w:rPr>
        <w:t> </w:t>
      </w:r>
      <w:r>
        <w:rPr>
          <w:color w:val="231F20"/>
          <w:spacing w:val="-5"/>
          <w:w w:val="90"/>
        </w:rPr>
        <w:t>Р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1"/>
          <w:w w:val="90"/>
        </w:rPr>
        <w:t>с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1030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74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4"/>
          <w:w w:val="80"/>
        </w:rPr>
        <w:t>4</w:t>
      </w:r>
      <w:r>
        <w:rPr>
          <w:color w:val="231F20"/>
          <w:spacing w:val="-21"/>
          <w:w w:val="80"/>
        </w:rPr>
        <w:t>�</w:t>
      </w:r>
      <w:r>
        <w:rPr>
          <w:color w:val="231F20"/>
          <w:spacing w:val="-4"/>
          <w:w w:val="80"/>
        </w:rPr>
        <w:t>4</w:t>
      </w:r>
      <w:r>
        <w:rPr>
          <w:color w:val="231F20"/>
          <w:w w:val="80"/>
        </w:rPr>
        <w:t>�</w:t>
      </w:r>
      <w:r>
        <w:rPr>
          <w:color w:val="231F20"/>
          <w:spacing w:val="11"/>
          <w:w w:val="80"/>
        </w:rPr>
        <w:t> </w:t>
      </w:r>
      <w:r>
        <w:rPr>
          <w:color w:val="231F20"/>
          <w:w w:val="90"/>
        </w:rPr>
        <w:t>Б</w:t>
      </w:r>
      <w:r>
        <w:rPr>
          <w:color w:val="231F20"/>
          <w:spacing w:val="7"/>
          <w:w w:val="90"/>
        </w:rPr>
        <w:t>а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8"/>
          <w:w w:val="90"/>
        </w:rPr>
        <w:t>а</w:t>
      </w:r>
      <w:r>
        <w:rPr>
          <w:color w:val="231F20"/>
          <w:w w:val="90"/>
        </w:rPr>
        <w:t>я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3"/>
          <w:w w:val="90"/>
        </w:rPr>
        <w:t>п</w:t>
      </w:r>
      <w:r>
        <w:rPr>
          <w:color w:val="231F20"/>
          <w:spacing w:val="5"/>
          <w:w w:val="90"/>
        </w:rPr>
        <w:t>о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1"/>
          <w:w w:val="90"/>
        </w:rPr>
        <w:t>е</w:t>
      </w:r>
      <w:r>
        <w:rPr>
          <w:color w:val="231F20"/>
          <w:spacing w:val="-4"/>
          <w:w w:val="90"/>
        </w:rPr>
        <w:t>б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4"/>
          <w:w w:val="90"/>
        </w:rPr>
        <w:t>ь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5"/>
          <w:w w:val="90"/>
        </w:rPr>
        <w:t>к</w:t>
      </w:r>
      <w:r>
        <w:rPr>
          <w:color w:val="231F20"/>
          <w:spacing w:val="8"/>
          <w:w w:val="90"/>
        </w:rPr>
        <w:t>а</w:t>
      </w:r>
      <w:r>
        <w:rPr>
          <w:color w:val="231F20"/>
          <w:w w:val="90"/>
        </w:rPr>
        <w:t>я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1"/>
          <w:w w:val="90"/>
        </w:rPr>
        <w:t>ф</w:t>
      </w:r>
      <w:r>
        <w:rPr>
          <w:color w:val="231F20"/>
          <w:spacing w:val="9"/>
          <w:w w:val="90"/>
        </w:rPr>
        <w:t>л</w:t>
      </w:r>
      <w:r>
        <w:rPr>
          <w:color w:val="231F20"/>
          <w:spacing w:val="5"/>
          <w:w w:val="90"/>
        </w:rPr>
        <w:t>я</w:t>
      </w:r>
      <w:r>
        <w:rPr>
          <w:color w:val="231F20"/>
          <w:spacing w:val="6"/>
          <w:w w:val="90"/>
        </w:rPr>
        <w:t>ц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1030" w:right="0"/>
        <w:jc w:val="left"/>
      </w:pPr>
      <w:r>
        <w:rPr>
          <w:color w:val="231F20"/>
          <w:w w:val="95"/>
        </w:rPr>
        <w:t>в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74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25"/>
          <w:w w:val="90"/>
        </w:rPr>
        <w:t> </w:t>
      </w:r>
      <w:r>
        <w:rPr>
          <w:color w:val="231F20"/>
          <w:spacing w:val="-4"/>
          <w:w w:val="80"/>
        </w:rPr>
        <w:t>4</w:t>
      </w:r>
      <w:r>
        <w:rPr>
          <w:color w:val="231F20"/>
          <w:spacing w:val="-9"/>
          <w:w w:val="80"/>
        </w:rPr>
        <w:t>�</w:t>
      </w:r>
      <w:r>
        <w:rPr>
          <w:color w:val="231F20"/>
          <w:spacing w:val="-7"/>
          <w:w w:val="80"/>
        </w:rPr>
        <w:t>5</w:t>
      </w:r>
      <w:r>
        <w:rPr>
          <w:color w:val="231F20"/>
          <w:w w:val="80"/>
        </w:rPr>
        <w:t>�</w:t>
      </w:r>
      <w:r>
        <w:rPr>
          <w:color w:val="231F20"/>
          <w:spacing w:val="36"/>
          <w:w w:val="80"/>
        </w:rPr>
        <w:t> </w:t>
      </w:r>
      <w:r>
        <w:rPr>
          <w:color w:val="231F20"/>
          <w:spacing w:val="-7"/>
          <w:w w:val="90"/>
        </w:rPr>
        <w:t>П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к</w:t>
      </w:r>
      <w:r>
        <w:rPr>
          <w:color w:val="231F20"/>
          <w:spacing w:val="7"/>
          <w:w w:val="90"/>
        </w:rPr>
        <w:t>а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5"/>
          <w:w w:val="90"/>
        </w:rPr>
        <w:t>л</w:t>
      </w:r>
      <w:r>
        <w:rPr>
          <w:color w:val="231F20"/>
          <w:w w:val="90"/>
        </w:rPr>
        <w:t>и</w:t>
      </w:r>
      <w:r>
        <w:rPr>
          <w:color w:val="231F20"/>
          <w:spacing w:val="25"/>
          <w:w w:val="90"/>
        </w:rPr>
        <w:t> </w:t>
      </w:r>
      <w:r>
        <w:rPr>
          <w:color w:val="231F20"/>
          <w:spacing w:val="5"/>
          <w:w w:val="90"/>
        </w:rPr>
        <w:t>к</w:t>
      </w:r>
      <w:r>
        <w:rPr>
          <w:color w:val="231F20"/>
          <w:spacing w:val="-5"/>
          <w:w w:val="90"/>
        </w:rPr>
        <w:t>а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3"/>
          <w:w w:val="90"/>
        </w:rPr>
        <w:t>в</w:t>
      </w:r>
      <w:r>
        <w:rPr>
          <w:color w:val="231F20"/>
          <w:w w:val="90"/>
        </w:rPr>
        <w:t>а</w:t>
      </w:r>
      <w:r>
        <w:rPr>
          <w:color w:val="231F20"/>
          <w:spacing w:val="26"/>
          <w:w w:val="90"/>
        </w:rPr>
        <w:t> </w:t>
      </w:r>
      <w:r>
        <w:rPr>
          <w:color w:val="231F20"/>
          <w:spacing w:val="-12"/>
          <w:w w:val="90"/>
        </w:rPr>
        <w:t>(</w:t>
      </w:r>
      <w:r>
        <w:rPr>
          <w:color w:val="231F20"/>
          <w:spacing w:val="2"/>
          <w:w w:val="90"/>
        </w:rPr>
        <w:t>э</w:t>
      </w:r>
      <w:r>
        <w:rPr>
          <w:color w:val="231F20"/>
          <w:spacing w:val="2"/>
          <w:w w:val="90"/>
        </w:rPr>
        <w:t>ф</w:t>
      </w:r>
      <w:r>
        <w:rPr>
          <w:color w:val="231F20"/>
          <w:spacing w:val="3"/>
          <w:w w:val="90"/>
        </w:rPr>
        <w:t>ф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7"/>
          <w:w w:val="90"/>
        </w:rPr>
        <w:t>к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3"/>
          <w:w w:val="90"/>
        </w:rPr>
        <w:t>о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-12"/>
          <w:w w:val="90"/>
        </w:rPr>
        <w:t>и</w:t>
      </w:r>
      <w:r>
        <w:rPr>
          <w:color w:val="231F20"/>
          <w:w w:val="90"/>
        </w:rPr>
        <w:t>)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1030" w:right="0"/>
        <w:jc w:val="left"/>
      </w:pP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3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-3"/>
          <w:w w:val="95"/>
        </w:rPr>
        <w:t>ио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6"/>
          <w:w w:val="95"/>
        </w:rPr>
        <w:t>д</w:t>
      </w:r>
      <w:r>
        <w:rPr>
          <w:color w:val="231F20"/>
          <w:w w:val="95"/>
        </w:rPr>
        <w:t>ы</w:t>
      </w:r>
      <w:r>
        <w:rPr>
          <w:color w:val="231F20"/>
          <w:spacing w:val="-12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3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74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4"/>
          <w:w w:val="80"/>
        </w:rPr>
        <w:t>4</w:t>
      </w:r>
      <w:r>
        <w:rPr>
          <w:color w:val="231F20"/>
          <w:spacing w:val="-12"/>
          <w:w w:val="80"/>
        </w:rPr>
        <w:t>�</w:t>
      </w:r>
      <w:r>
        <w:rPr>
          <w:color w:val="231F20"/>
          <w:spacing w:val="-2"/>
          <w:w w:val="80"/>
        </w:rPr>
        <w:t>6</w:t>
      </w:r>
      <w:r>
        <w:rPr>
          <w:color w:val="231F20"/>
          <w:w w:val="80"/>
        </w:rPr>
        <w:t>�</w:t>
      </w:r>
      <w:r>
        <w:rPr>
          <w:color w:val="231F20"/>
          <w:spacing w:val="12"/>
          <w:w w:val="80"/>
        </w:rPr>
        <w:t> </w:t>
      </w:r>
      <w:r>
        <w:rPr>
          <w:color w:val="231F20"/>
          <w:spacing w:val="4"/>
          <w:w w:val="90"/>
        </w:rPr>
        <w:t>К</w:t>
      </w:r>
      <w:r>
        <w:rPr>
          <w:color w:val="231F20"/>
          <w:spacing w:val="-5"/>
          <w:w w:val="90"/>
        </w:rPr>
        <w:t>а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2"/>
          <w:w w:val="90"/>
        </w:rPr>
        <w:t>в</w:t>
      </w:r>
      <w:r>
        <w:rPr>
          <w:color w:val="231F20"/>
          <w:w w:val="90"/>
        </w:rPr>
        <w:t>о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2"/>
          <w:w w:val="90"/>
        </w:rPr>
        <w:t>в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6"/>
          <w:w w:val="90"/>
        </w:rPr>
        <w:t>ц</w:t>
      </w:r>
      <w:r>
        <w:rPr>
          <w:color w:val="231F20"/>
          <w:spacing w:val="-3"/>
          <w:w w:val="90"/>
        </w:rPr>
        <w:t>и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3"/>
          <w:w w:val="90"/>
        </w:rPr>
        <w:t>н</w:t>
      </w:r>
      <w:r>
        <w:rPr>
          <w:color w:val="231F20"/>
          <w:spacing w:val="-2"/>
          <w:w w:val="90"/>
        </w:rPr>
        <w:t>о</w:t>
      </w:r>
      <w:r>
        <w:rPr>
          <w:color w:val="231F20"/>
          <w:w w:val="90"/>
        </w:rPr>
        <w:t>й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5"/>
          <w:w w:val="90"/>
        </w:rPr>
        <w:t>д</w:t>
      </w:r>
      <w:r>
        <w:rPr>
          <w:color w:val="231F20"/>
          <w:w w:val="90"/>
        </w:rPr>
        <w:t>ы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2"/>
          <w:w w:val="90"/>
        </w:rPr>
        <w:t> </w:t>
      </w:r>
      <w:r>
        <w:rPr>
          <w:color w:val="231F20"/>
          <w:spacing w:val="12"/>
          <w:w w:val="90"/>
        </w:rPr>
        <w:t>к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-2"/>
          <w:w w:val="90"/>
        </w:rPr>
        <w:t>ю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3"/>
          <w:w w:val="90"/>
        </w:rPr>
        <w:t>в</w:t>
      </w:r>
      <w:r>
        <w:rPr>
          <w:color w:val="231F20"/>
          <w:spacing w:val="8"/>
          <w:w w:val="90"/>
        </w:rPr>
        <w:t>а</w:t>
      </w:r>
      <w:r>
        <w:rPr>
          <w:color w:val="231F20"/>
          <w:w w:val="90"/>
        </w:rPr>
        <w:t>я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1030" w:right="0"/>
        <w:jc w:val="left"/>
      </w:pPr>
      <w:r>
        <w:rPr>
          <w:color w:val="231F20"/>
          <w:spacing w:val="-3"/>
          <w:w w:val="95"/>
        </w:rPr>
        <w:t>с</w:t>
      </w:r>
      <w:r>
        <w:rPr>
          <w:color w:val="231F20"/>
          <w:spacing w:val="-2"/>
          <w:w w:val="95"/>
        </w:rPr>
        <w:t>т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8"/>
          <w:w w:val="95"/>
        </w:rPr>
        <w:t>в</w:t>
      </w:r>
      <w:r>
        <w:rPr>
          <w:color w:val="231F20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4"/>
          <w:w w:val="95"/>
        </w:rPr>
        <w:t>Ц</w:t>
      </w:r>
      <w:r>
        <w:rPr>
          <w:color w:val="231F20"/>
          <w:w w:val="95"/>
        </w:rPr>
        <w:t>Б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0"/>
          <w:w w:val="95"/>
        </w:rPr>
        <w:t>Р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-9"/>
          <w:w w:val="95"/>
        </w:rPr>
        <w:t>с</w:t>
      </w: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"/>
          <w:w w:val="95"/>
        </w:rPr>
        <w:t>М</w:t>
      </w:r>
      <w:r>
        <w:rPr>
          <w:color w:val="231F20"/>
          <w:w w:val="95"/>
        </w:rPr>
        <w:t>и</w:t>
      </w:r>
      <w:r>
        <w:rPr>
          <w:color w:val="231F20"/>
          <w:spacing w:val="-4"/>
          <w:w w:val="95"/>
        </w:rPr>
        <w:t>р</w:t>
      </w:r>
      <w:r>
        <w:rPr>
          <w:color w:val="231F20"/>
          <w:w w:val="95"/>
        </w:rPr>
        <w:t>е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15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7"/>
          <w:w w:val="95"/>
        </w:rPr>
        <w:t>ц</w:t>
      </w:r>
      <w:r>
        <w:rPr>
          <w:color w:val="231F20"/>
          <w:spacing w:val="-5"/>
          <w:w w:val="95"/>
        </w:rPr>
        <w:t>е</w:t>
      </w:r>
      <w:r>
        <w:rPr>
          <w:color w:val="231F20"/>
          <w:spacing w:val="-9"/>
          <w:w w:val="95"/>
        </w:rPr>
        <w:t>л</w:t>
      </w:r>
      <w:r>
        <w:rPr>
          <w:color w:val="231F20"/>
          <w:spacing w:val="-10"/>
          <w:w w:val="95"/>
        </w:rPr>
        <w:t>о</w:t>
      </w:r>
      <w:r>
        <w:rPr>
          <w:color w:val="231F20"/>
          <w:spacing w:val="-19"/>
          <w:w w:val="95"/>
        </w:rPr>
        <w:t>м</w:t>
      </w:r>
      <w:r>
        <w:rPr>
          <w:color w:val="231F20"/>
          <w:w w:val="95"/>
        </w:rPr>
        <w:t>)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д</w:t>
      </w:r>
      <w:r>
        <w:rPr>
          <w:color w:val="231F20"/>
          <w:spacing w:val="-9"/>
          <w:w w:val="95"/>
        </w:rPr>
        <w:t>р</w:t>
      </w:r>
      <w:r>
        <w:rPr>
          <w:color w:val="231F20"/>
          <w:spacing w:val="4"/>
          <w:w w:val="95"/>
        </w:rPr>
        <w:t>у</w:t>
      </w:r>
      <w:r>
        <w:rPr>
          <w:color w:val="231F20"/>
          <w:w w:val="95"/>
        </w:rPr>
        <w:t>г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2"/>
          <w:w w:val="95"/>
        </w:rPr>
        <w:t>т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4"/>
          <w:w w:val="95"/>
        </w:rPr>
        <w:t>н</w:t>
      </w:r>
      <w:r>
        <w:rPr>
          <w:color w:val="231F20"/>
          <w:spacing w:val="2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747" w:right="0"/>
        <w:jc w:val="left"/>
      </w:pPr>
      <w:r>
        <w:rPr>
          <w:color w:val="231F20"/>
          <w:w w:val="90"/>
        </w:rPr>
        <w:t>§</w:t>
      </w:r>
      <w:r>
        <w:rPr>
          <w:color w:val="231F20"/>
          <w:spacing w:val="22"/>
          <w:w w:val="90"/>
        </w:rPr>
        <w:t> </w:t>
      </w:r>
      <w:r>
        <w:rPr>
          <w:color w:val="231F20"/>
          <w:spacing w:val="-4"/>
          <w:w w:val="75"/>
        </w:rPr>
        <w:t>4</w:t>
      </w:r>
      <w:r>
        <w:rPr>
          <w:color w:val="231F20"/>
          <w:spacing w:val="-45"/>
          <w:w w:val="75"/>
        </w:rPr>
        <w:t>�</w:t>
      </w:r>
      <w:r>
        <w:rPr>
          <w:color w:val="231F20"/>
          <w:spacing w:val="-21"/>
          <w:w w:val="75"/>
        </w:rPr>
        <w:t>7</w:t>
      </w:r>
      <w:r>
        <w:rPr>
          <w:color w:val="231F20"/>
          <w:w w:val="75"/>
        </w:rPr>
        <w:t>�</w:t>
      </w:r>
      <w:r>
        <w:rPr>
          <w:color w:val="231F20"/>
          <w:spacing w:val="38"/>
          <w:w w:val="75"/>
        </w:rPr>
        <w:t> </w:t>
      </w:r>
      <w:r>
        <w:rPr>
          <w:color w:val="231F20"/>
          <w:spacing w:val="-4"/>
          <w:w w:val="90"/>
        </w:rPr>
        <w:t>Р</w:t>
      </w:r>
      <w:r>
        <w:rPr>
          <w:color w:val="231F20"/>
          <w:spacing w:val="-3"/>
          <w:w w:val="90"/>
        </w:rPr>
        <w:t>е</w:t>
      </w:r>
      <w:r>
        <w:rPr>
          <w:color w:val="231F20"/>
          <w:spacing w:val="6"/>
          <w:w w:val="90"/>
        </w:rPr>
        <w:t>й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6"/>
          <w:w w:val="90"/>
        </w:rPr>
        <w:t>г</w:t>
      </w:r>
      <w:r>
        <w:rPr>
          <w:color w:val="231F20"/>
          <w:w w:val="90"/>
        </w:rPr>
        <w:t>и</w:t>
      </w:r>
      <w:r>
        <w:rPr>
          <w:color w:val="231F20"/>
          <w:spacing w:val="22"/>
          <w:w w:val="90"/>
        </w:rPr>
        <w:t> </w:t>
      </w:r>
      <w:r>
        <w:rPr>
          <w:color w:val="231F20"/>
          <w:spacing w:val="-3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23"/>
          <w:w w:val="90"/>
        </w:rPr>
        <w:t> </w:t>
      </w:r>
      <w:r>
        <w:rPr>
          <w:color w:val="231F20"/>
          <w:spacing w:val="-3"/>
          <w:w w:val="90"/>
        </w:rPr>
        <w:t>п</w:t>
      </w:r>
      <w:r>
        <w:rPr>
          <w:color w:val="231F20"/>
          <w:spacing w:val="-4"/>
          <w:w w:val="90"/>
        </w:rPr>
        <w:t>о</w:t>
      </w:r>
      <w:r>
        <w:rPr>
          <w:color w:val="231F20"/>
          <w:spacing w:val="5"/>
          <w:w w:val="90"/>
        </w:rPr>
        <w:t>к</w:t>
      </w:r>
      <w:r>
        <w:rPr>
          <w:color w:val="231F20"/>
          <w:spacing w:val="7"/>
          <w:w w:val="90"/>
        </w:rPr>
        <w:t>а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-1"/>
          <w:w w:val="90"/>
        </w:rPr>
        <w:t>а</w:t>
      </w:r>
      <w:r>
        <w:rPr>
          <w:color w:val="231F20"/>
          <w:spacing w:val="4"/>
          <w:w w:val="90"/>
        </w:rPr>
        <w:t>т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9"/>
          <w:w w:val="90"/>
        </w:rPr>
        <w:t>л</w:t>
      </w:r>
      <w:r>
        <w:rPr>
          <w:color w:val="231F20"/>
          <w:spacing w:val="5"/>
          <w:w w:val="90"/>
        </w:rPr>
        <w:t>я</w:t>
      </w:r>
      <w:r>
        <w:rPr>
          <w:color w:val="231F20"/>
          <w:w w:val="90"/>
        </w:rPr>
        <w:t>м</w:t>
      </w:r>
      <w:r>
        <w:rPr>
          <w:color w:val="231F20"/>
          <w:spacing w:val="23"/>
          <w:w w:val="90"/>
        </w:rPr>
        <w:t> </w:t>
      </w:r>
      <w:r>
        <w:rPr>
          <w:color w:val="231F20"/>
          <w:spacing w:val="6"/>
          <w:w w:val="90"/>
        </w:rPr>
        <w:t>и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1"/>
          <w:w w:val="90"/>
        </w:rPr>
        <w:t>ф</w:t>
      </w:r>
      <w:r>
        <w:rPr>
          <w:color w:val="231F20"/>
          <w:spacing w:val="9"/>
          <w:w w:val="90"/>
        </w:rPr>
        <w:t>л</w:t>
      </w:r>
      <w:r>
        <w:rPr>
          <w:color w:val="231F20"/>
          <w:spacing w:val="5"/>
          <w:w w:val="90"/>
        </w:rPr>
        <w:t>я</w:t>
      </w:r>
      <w:r>
        <w:rPr>
          <w:color w:val="231F20"/>
          <w:spacing w:val="6"/>
          <w:w w:val="90"/>
        </w:rPr>
        <w:t>ц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и</w:t>
      </w:r>
      <w:r>
        <w:rPr>
          <w:color w:val="231F20"/>
          <w:spacing w:val="22"/>
          <w:w w:val="90"/>
        </w:rPr>
        <w:t> </w:t>
      </w:r>
      <w:r>
        <w:rPr>
          <w:color w:val="231F20"/>
          <w:spacing w:val="5"/>
          <w:w w:val="90"/>
        </w:rPr>
        <w:t>к</w:t>
      </w:r>
      <w:r>
        <w:rPr>
          <w:color w:val="231F20"/>
          <w:spacing w:val="-5"/>
          <w:w w:val="90"/>
        </w:rPr>
        <w:t>а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2"/>
          <w:w w:val="90"/>
        </w:rPr>
        <w:t>с</w:t>
      </w:r>
      <w:r>
        <w:rPr>
          <w:color w:val="231F20"/>
          <w:spacing w:val="6"/>
          <w:w w:val="90"/>
        </w:rPr>
        <w:t>т</w:t>
      </w:r>
      <w:r>
        <w:rPr>
          <w:color w:val="231F20"/>
          <w:spacing w:val="3"/>
          <w:w w:val="90"/>
        </w:rPr>
        <w:t>в</w:t>
      </w:r>
      <w:r>
        <w:rPr>
          <w:color w:val="231F20"/>
          <w:w w:val="90"/>
        </w:rPr>
        <w:t>а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1030" w:right="0"/>
        <w:jc w:val="left"/>
      </w:pPr>
      <w:r>
        <w:rPr>
          <w:color w:val="231F20"/>
          <w:spacing w:val="6"/>
          <w:w w:val="95"/>
        </w:rPr>
        <w:t>ин</w:t>
      </w:r>
      <w:r>
        <w:rPr>
          <w:color w:val="231F20"/>
          <w:spacing w:val="2"/>
          <w:w w:val="95"/>
        </w:rPr>
        <w:t>в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тиц</w:t>
      </w:r>
      <w:r>
        <w:rPr>
          <w:color w:val="231F20"/>
          <w:spacing w:val="-3"/>
          <w:w w:val="95"/>
        </w:rPr>
        <w:t>и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6"/>
          <w:w w:val="95"/>
        </w:rPr>
        <w:t>д</w:t>
      </w:r>
      <w:r>
        <w:rPr>
          <w:color w:val="231F20"/>
          <w:w w:val="95"/>
        </w:rPr>
        <w:t>ы</w:t>
      </w:r>
      <w:r>
        <w:rPr>
          <w:color w:val="231F20"/>
          <w:spacing w:val="-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4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6"/>
          <w:w w:val="95"/>
        </w:rPr>
        <w:t>ми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231F20"/>
          <w:spacing w:val="-3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ии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1030" w:right="0"/>
        <w:jc w:val="left"/>
      </w:pPr>
      <w:r>
        <w:rPr>
          <w:color w:val="231F20"/>
          <w:w w:val="95"/>
        </w:rPr>
        <w:t>и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000000"/>
          <w:w w:val="100"/>
        </w:rPr>
      </w:r>
    </w:p>
    <w:p>
      <w:pPr>
        <w:spacing w:line="150" w:lineRule="exact" w:before="1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spacing w:line="253" w:lineRule="auto"/>
        <w:ind w:left="463" w:right="106"/>
        <w:jc w:val="left"/>
        <w:rPr>
          <w:b w:val="0"/>
          <w:bCs w:val="0"/>
        </w:rPr>
      </w:pPr>
      <w:r>
        <w:rPr>
          <w:color w:val="231F20"/>
          <w:spacing w:val="-10"/>
          <w:w w:val="95"/>
        </w:rPr>
        <w:t>Г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в</w:t>
      </w:r>
      <w:r>
        <w:rPr>
          <w:color w:val="231F20"/>
          <w:w w:val="95"/>
        </w:rPr>
        <w:t>а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-4"/>
          <w:w w:val="95"/>
        </w:rPr>
        <w:t>5</w:t>
      </w:r>
      <w:r>
        <w:rPr>
          <w:color w:val="231F20"/>
          <w:w w:val="95"/>
        </w:rPr>
        <w:t>.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-6"/>
          <w:w w:val="95"/>
        </w:rPr>
        <w:t>М</w:t>
      </w:r>
      <w:r>
        <w:rPr>
          <w:color w:val="231F20"/>
          <w:spacing w:val="1"/>
          <w:w w:val="95"/>
        </w:rPr>
        <w:t>он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2"/>
          <w:w w:val="95"/>
        </w:rPr>
        <w:t>и</w:t>
      </w:r>
      <w:r>
        <w:rPr>
          <w:color w:val="231F20"/>
          <w:spacing w:val="2"/>
          <w:w w:val="95"/>
        </w:rPr>
        <w:t>з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7"/>
          <w:w w:val="95"/>
        </w:rPr>
        <w:t>ц</w:t>
      </w:r>
      <w:r>
        <w:rPr>
          <w:color w:val="231F20"/>
          <w:spacing w:val="7"/>
          <w:w w:val="95"/>
        </w:rPr>
        <w:t>и</w:t>
      </w:r>
      <w:r>
        <w:rPr>
          <w:color w:val="231F20"/>
          <w:w w:val="95"/>
        </w:rPr>
        <w:t>я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3"/>
          <w:w w:val="95"/>
        </w:rPr>
        <w:t>м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w w:val="95"/>
        </w:rPr>
        <w:t>э</w:t>
      </w:r>
      <w:r>
        <w:rPr>
          <w:color w:val="231F20"/>
          <w:spacing w:val="-5"/>
          <w:w w:val="95"/>
        </w:rPr>
        <w:t>к</w:t>
      </w:r>
      <w:r>
        <w:rPr>
          <w:color w:val="231F20"/>
          <w:spacing w:val="1"/>
          <w:w w:val="95"/>
        </w:rPr>
        <w:t>оно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9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7"/>
          <w:w w:val="95"/>
        </w:rPr>
        <w:t> </w:t>
      </w:r>
      <w:r>
        <w:rPr>
          <w:color w:val="231F20"/>
          <w:spacing w:val="2"/>
          <w:w w:val="95"/>
        </w:rPr>
        <w:t>е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вн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-2"/>
          <w:w w:val="95"/>
        </w:rPr>
        <w:t>ь</w:t>
      </w:r>
      <w:r>
        <w:rPr>
          <w:color w:val="231F20"/>
          <w:w w:val="95"/>
        </w:rPr>
        <w:t>.</w:t>
      </w:r>
      <w:r>
        <w:rPr>
          <w:color w:val="231F20"/>
          <w:w w:val="116"/>
        </w:rPr>
        <w:t> </w:t>
      </w:r>
      <w:r>
        <w:rPr>
          <w:color w:val="231F20"/>
          <w:w w:val="95"/>
        </w:rPr>
        <w:t>Об</w:t>
      </w:r>
      <w:r>
        <w:rPr>
          <w:color w:val="231F20"/>
          <w:spacing w:val="5"/>
          <w:w w:val="95"/>
        </w:rPr>
        <w:t>щ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1"/>
          <w:w w:val="95"/>
        </w:rPr>
        <w:t>е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вн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3"/>
          <w:w w:val="95"/>
        </w:rPr>
        <w:t>м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6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2"/>
          <w:w w:val="95"/>
        </w:rPr>
        <w:t>о</w:t>
      </w:r>
      <w:r>
        <w:rPr>
          <w:color w:val="231F20"/>
          <w:spacing w:val="1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w w:val="95"/>
        </w:rPr>
        <w:t>о</w:t>
      </w:r>
      <w:r>
        <w:rPr>
          <w:color w:val="231F20"/>
          <w:spacing w:val="1"/>
          <w:w w:val="95"/>
        </w:rPr>
        <w:t>но</w:t>
      </w:r>
      <w:r>
        <w:rPr>
          <w:color w:val="231F20"/>
          <w:spacing w:val="5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9"/>
          <w:w w:val="95"/>
        </w:rPr>
        <w:t>к</w:t>
      </w:r>
      <w:r>
        <w:rPr>
          <w:color w:val="231F20"/>
          <w:w w:val="95"/>
        </w:rPr>
        <w:t>и</w:t>
      </w:r>
      <w:r>
        <w:rPr>
          <w:b w:val="0"/>
          <w:bCs w:val="0"/>
          <w:color w:val="000000"/>
          <w:w w:val="100"/>
        </w:rPr>
      </w:r>
    </w:p>
    <w:p>
      <w:pPr>
        <w:pStyle w:val="BodyText"/>
        <w:spacing w:line="169" w:lineRule="auto" w:before="83"/>
        <w:ind w:left="1030" w:right="0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56"/>
          <w:w w:val="95"/>
        </w:rPr>
        <w:t> </w:t>
      </w:r>
      <w:r>
        <w:rPr>
          <w:color w:val="231F20"/>
          <w:spacing w:val="-7"/>
          <w:w w:val="80"/>
        </w:rPr>
        <w:t>5</w:t>
      </w:r>
      <w:r>
        <w:rPr>
          <w:color w:val="231F20"/>
          <w:spacing w:val="-48"/>
          <w:w w:val="80"/>
        </w:rPr>
        <w:t>�</w:t>
      </w:r>
      <w:r>
        <w:rPr>
          <w:color w:val="231F20"/>
          <w:spacing w:val="-12"/>
          <w:w w:val="80"/>
        </w:rPr>
        <w:t>1</w:t>
      </w:r>
      <w:r>
        <w:rPr>
          <w:color w:val="231F20"/>
          <w:w w:val="80"/>
        </w:rPr>
        <w:t>�</w:t>
      </w:r>
      <w:r>
        <w:rPr>
          <w:color w:val="231F20"/>
          <w:spacing w:val="-41"/>
          <w:w w:val="80"/>
        </w:rPr>
        <w:t> </w:t>
      </w:r>
      <w:r>
        <w:rPr>
          <w:color w:val="231F20"/>
          <w:spacing w:val="-5"/>
          <w:w w:val="95"/>
        </w:rPr>
        <w:t>Д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11"/>
          <w:w w:val="95"/>
        </w:rPr>
        <w:t>ж</w:t>
      </w:r>
      <w:r>
        <w:rPr>
          <w:color w:val="231F20"/>
          <w:w w:val="95"/>
        </w:rPr>
        <w:t>н</w:t>
      </w:r>
      <w:r>
        <w:rPr>
          <w:color w:val="231F20"/>
          <w:spacing w:val="8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56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с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а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56"/>
          <w:w w:val="95"/>
        </w:rPr>
        <w:t> 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9"/>
          <w:w w:val="95"/>
        </w:rPr>
        <w:t>г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3"/>
          <w:w w:val="95"/>
        </w:rPr>
        <w:t>г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-3"/>
          <w:w w:val="95"/>
        </w:rPr>
        <w:t>ы</w:t>
      </w:r>
      <w:r>
        <w:rPr>
          <w:color w:val="231F20"/>
          <w:w w:val="95"/>
        </w:rPr>
        <w:t>,</w:t>
      </w:r>
      <w:r>
        <w:rPr>
          <w:color w:val="231F20"/>
          <w:spacing w:val="-56"/>
          <w:w w:val="95"/>
        </w:rPr>
        <w:t> </w:t>
      </w:r>
      <w:r>
        <w:rPr>
          <w:color w:val="231F20"/>
          <w:w w:val="95"/>
        </w:rPr>
        <w:t>об</w:t>
      </w:r>
      <w:r>
        <w:rPr>
          <w:color w:val="231F20"/>
          <w:w w:val="95"/>
        </w:rPr>
        <w:t>с</w:t>
      </w:r>
      <w:r>
        <w:rPr>
          <w:color w:val="231F20"/>
          <w:spacing w:val="6"/>
          <w:w w:val="95"/>
        </w:rPr>
        <w:t>л</w:t>
      </w:r>
      <w:r>
        <w:rPr>
          <w:color w:val="231F20"/>
          <w:spacing w:val="9"/>
          <w:w w:val="95"/>
        </w:rPr>
        <w:t>у</w:t>
      </w:r>
      <w:r>
        <w:rPr>
          <w:color w:val="231F20"/>
          <w:spacing w:val="8"/>
          <w:w w:val="95"/>
        </w:rPr>
        <w:t>ж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-6"/>
          <w:w w:val="95"/>
        </w:rPr>
        <w:t>ю</w:t>
      </w:r>
      <w:r>
        <w:rPr>
          <w:color w:val="231F20"/>
          <w:spacing w:val="3"/>
          <w:w w:val="95"/>
        </w:rPr>
        <w:t>щ</w:t>
      </w:r>
      <w:r>
        <w:rPr>
          <w:color w:val="231F20"/>
          <w:spacing w:val="-5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w w:val="86"/>
        </w:rPr>
        <w:t> </w:t>
      </w:r>
      <w:r>
        <w:rPr>
          <w:color w:val="231F20"/>
          <w:w w:val="95"/>
        </w:rPr>
        <w:t>о</w:t>
      </w:r>
      <w:r>
        <w:rPr>
          <w:color w:val="231F20"/>
          <w:spacing w:val="-4"/>
          <w:w w:val="95"/>
        </w:rPr>
        <w:t>б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-4"/>
          <w:w w:val="95"/>
        </w:rPr>
        <w:t>щ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-5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-45"/>
          <w:w w:val="95"/>
        </w:rPr>
        <w:t> </w:t>
      </w:r>
      <w:r>
        <w:rPr>
          <w:color w:val="231F20"/>
          <w:spacing w:val="1"/>
          <w:w w:val="95"/>
        </w:rPr>
        <w:t>т</w:t>
      </w:r>
      <w:r>
        <w:rPr>
          <w:color w:val="231F20"/>
          <w:spacing w:val="-7"/>
          <w:w w:val="95"/>
        </w:rPr>
        <w:t>о</w:t>
      </w:r>
      <w:r>
        <w:rPr>
          <w:color w:val="231F20"/>
          <w:spacing w:val="1"/>
          <w:w w:val="95"/>
        </w:rPr>
        <w:t>в</w:t>
      </w:r>
      <w:r>
        <w:rPr>
          <w:color w:val="231F20"/>
          <w:spacing w:val="-3"/>
          <w:w w:val="95"/>
        </w:rPr>
        <w:t>а</w:t>
      </w:r>
      <w:r>
        <w:rPr>
          <w:color w:val="231F20"/>
          <w:w w:val="95"/>
        </w:rPr>
        <w:t>р</w:t>
      </w:r>
      <w:r>
        <w:rPr>
          <w:color w:val="231F20"/>
          <w:spacing w:val="-7"/>
          <w:w w:val="95"/>
        </w:rPr>
        <w:t>о</w:t>
      </w:r>
      <w:r>
        <w:rPr>
          <w:color w:val="231F20"/>
          <w:w w:val="95"/>
        </w:rPr>
        <w:t>в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5"/>
          <w:w w:val="95"/>
        </w:rPr>
        <w:t> </w:t>
      </w:r>
      <w:r>
        <w:rPr>
          <w:color w:val="231F20"/>
          <w:spacing w:val="-7"/>
          <w:w w:val="95"/>
        </w:rPr>
        <w:t>у</w:t>
      </w:r>
      <w:r>
        <w:rPr>
          <w:color w:val="231F20"/>
          <w:w w:val="95"/>
        </w:rPr>
        <w:t>с</w:t>
      </w:r>
      <w:r>
        <w:rPr>
          <w:color w:val="231F20"/>
          <w:spacing w:val="6"/>
          <w:w w:val="95"/>
        </w:rPr>
        <w:t>л</w:t>
      </w:r>
      <w:r>
        <w:rPr>
          <w:color w:val="231F20"/>
          <w:spacing w:val="7"/>
          <w:w w:val="95"/>
        </w:rPr>
        <w:t>у</w:t>
      </w:r>
      <w:r>
        <w:rPr>
          <w:color w:val="231F20"/>
          <w:w w:val="95"/>
        </w:rPr>
        <w:t>г</w:t>
      </w:r>
      <w:r>
        <w:rPr>
          <w:color w:val="000000"/>
          <w:w w:val="100"/>
        </w:rPr>
      </w:r>
    </w:p>
    <w:p>
      <w:pPr>
        <w:spacing w:after="0" w:line="169" w:lineRule="auto"/>
        <w:jc w:val="left"/>
        <w:sectPr>
          <w:headerReference w:type="default" r:id="rId186"/>
          <w:headerReference w:type="even" r:id="rId187"/>
          <w:footerReference w:type="default" r:id="rId188"/>
          <w:pgSz w:w="9355" w:h="13620"/>
          <w:pgMar w:header="775" w:footer="0" w:top="1180" w:bottom="280" w:left="500" w:right="740"/>
        </w:sectPr>
      </w:pPr>
    </w:p>
    <w:p>
      <w:pPr>
        <w:spacing w:line="110" w:lineRule="exact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line="169" w:lineRule="auto" w:before="22"/>
        <w:ind w:left="683" w:right="2049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68"/>
          <w:w w:val="95"/>
        </w:rPr>
        <w:t> </w:t>
      </w:r>
      <w:r>
        <w:rPr>
          <w:color w:val="231F20"/>
          <w:spacing w:val="-7"/>
          <w:w w:val="80"/>
        </w:rPr>
        <w:t>5</w:t>
      </w:r>
      <w:r>
        <w:rPr>
          <w:color w:val="231F20"/>
          <w:spacing w:val="-6"/>
          <w:w w:val="80"/>
        </w:rPr>
        <w:t>�</w:t>
      </w:r>
      <w:r>
        <w:rPr>
          <w:color w:val="231F20"/>
          <w:spacing w:val="2"/>
          <w:w w:val="80"/>
        </w:rPr>
        <w:t>2</w:t>
      </w:r>
      <w:r>
        <w:rPr>
          <w:color w:val="231F20"/>
          <w:w w:val="80"/>
        </w:rPr>
        <w:t>�</w:t>
      </w:r>
      <w:r>
        <w:rPr>
          <w:color w:val="231F20"/>
          <w:spacing w:val="-52"/>
          <w:w w:val="80"/>
        </w:rPr>
        <w:t> </w:t>
      </w:r>
      <w:r>
        <w:rPr>
          <w:color w:val="231F20"/>
          <w:spacing w:val="-8"/>
          <w:w w:val="95"/>
        </w:rPr>
        <w:t>М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-3"/>
          <w:w w:val="95"/>
        </w:rPr>
        <w:t>р</w:t>
      </w:r>
      <w:r>
        <w:rPr>
          <w:color w:val="231F20"/>
          <w:w w:val="95"/>
        </w:rPr>
        <w:t>н</w:t>
      </w:r>
      <w:r>
        <w:rPr>
          <w:color w:val="231F20"/>
          <w:spacing w:val="8"/>
          <w:w w:val="95"/>
        </w:rPr>
        <w:t>а</w:t>
      </w:r>
      <w:r>
        <w:rPr>
          <w:color w:val="231F20"/>
          <w:w w:val="95"/>
        </w:rPr>
        <w:t>я</w:t>
      </w:r>
      <w:r>
        <w:rPr>
          <w:color w:val="231F20"/>
          <w:spacing w:val="-67"/>
          <w:w w:val="95"/>
        </w:rPr>
        <w:t> 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67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9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w w:val="99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8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7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169" w:lineRule="auto"/>
        <w:ind w:left="683" w:right="2472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-6"/>
          <w:w w:val="75"/>
        </w:rPr>
        <w:t>5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3</w:t>
      </w:r>
      <w:r>
        <w:rPr>
          <w:color w:val="231F20"/>
          <w:w w:val="75"/>
        </w:rPr>
        <w:t>�</w:t>
      </w:r>
      <w:r>
        <w:rPr>
          <w:color w:val="231F20"/>
          <w:spacing w:val="-26"/>
          <w:w w:val="75"/>
        </w:rPr>
        <w:t> </w:t>
      </w:r>
      <w:r>
        <w:rPr>
          <w:color w:val="231F20"/>
          <w:spacing w:val="-7"/>
          <w:w w:val="95"/>
        </w:rPr>
        <w:t>П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5"/>
          <w:w w:val="95"/>
        </w:rPr>
        <w:t>к</w:t>
      </w:r>
      <w:r>
        <w:rPr>
          <w:color w:val="231F20"/>
          <w:spacing w:val="7"/>
          <w:w w:val="95"/>
        </w:rPr>
        <w:t>а</w:t>
      </w:r>
      <w:r>
        <w:rPr>
          <w:color w:val="231F20"/>
          <w:spacing w:val="3"/>
          <w:w w:val="95"/>
        </w:rPr>
        <w:t>з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5"/>
          <w:w w:val="95"/>
        </w:rPr>
        <w:t>л</w:t>
      </w:r>
      <w:r>
        <w:rPr>
          <w:color w:val="231F20"/>
          <w:w w:val="95"/>
        </w:rPr>
        <w:t>и</w:t>
      </w:r>
      <w:r>
        <w:rPr>
          <w:color w:val="231F20"/>
          <w:spacing w:val="-46"/>
          <w:w w:val="95"/>
        </w:rPr>
        <w:t> 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3"/>
          <w:w w:val="95"/>
        </w:rPr>
        <w:t>ф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8"/>
          <w:w w:val="95"/>
        </w:rPr>
        <w:t>к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w w:val="99"/>
        </w:rPr>
        <w:t> </w:t>
      </w:r>
      <w:r>
        <w:rPr>
          <w:color w:val="231F20"/>
          <w:spacing w:val="6"/>
          <w:w w:val="95"/>
        </w:rPr>
        <w:t>ш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9"/>
          <w:w w:val="95"/>
        </w:rPr>
        <w:t> </w:t>
      </w:r>
      <w:r>
        <w:rPr>
          <w:color w:val="231F20"/>
          <w:spacing w:val="-5"/>
          <w:w w:val="95"/>
        </w:rPr>
        <w:t>д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8"/>
          <w:w w:val="95"/>
        </w:rPr>
        <w:t>ж</w:t>
      </w:r>
      <w:r>
        <w:rPr>
          <w:color w:val="231F20"/>
          <w:spacing w:val="-6"/>
          <w:w w:val="95"/>
        </w:rPr>
        <w:t>н</w:t>
      </w:r>
      <w:r>
        <w:rPr>
          <w:color w:val="231F20"/>
          <w:spacing w:val="-5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-1"/>
          <w:w w:val="95"/>
        </w:rPr>
        <w:t>м</w:t>
      </w:r>
      <w:r>
        <w:rPr>
          <w:color w:val="231F20"/>
          <w:spacing w:val="-2"/>
          <w:w w:val="95"/>
        </w:rPr>
        <w:t>а</w:t>
      </w:r>
      <w:r>
        <w:rPr>
          <w:color w:val="231F20"/>
          <w:w w:val="95"/>
        </w:rPr>
        <w:t>с</w:t>
      </w:r>
      <w:r>
        <w:rPr>
          <w:color w:val="231F20"/>
          <w:spacing w:val="-6"/>
          <w:w w:val="95"/>
        </w:rPr>
        <w:t>с</w:t>
      </w:r>
      <w:r>
        <w:rPr>
          <w:color w:val="231F20"/>
          <w:w w:val="95"/>
        </w:rPr>
        <w:t>ы</w:t>
      </w:r>
      <w:r>
        <w:rPr>
          <w:color w:val="231F20"/>
          <w:spacing w:val="-16"/>
          <w:w w:val="95"/>
        </w:rPr>
        <w:t> </w:t>
      </w:r>
      <w:r>
        <w:rPr>
          <w:color w:val="231F20"/>
          <w:spacing w:val="-15"/>
          <w:w w:val="95"/>
        </w:rPr>
        <w:t>(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р</w:t>
      </w:r>
      <w:r>
        <w:rPr>
          <w:color w:val="231F20"/>
          <w:spacing w:val="-7"/>
          <w:w w:val="95"/>
        </w:rPr>
        <w:t>е</w:t>
      </w:r>
      <w:r>
        <w:rPr>
          <w:color w:val="231F20"/>
          <w:spacing w:val="1"/>
          <w:w w:val="95"/>
        </w:rPr>
        <w:t>г</w:t>
      </w:r>
      <w:r>
        <w:rPr>
          <w:color w:val="231F20"/>
          <w:spacing w:val="-5"/>
          <w:w w:val="95"/>
        </w:rPr>
        <w:t>а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-4"/>
          <w:w w:val="95"/>
        </w:rPr>
        <w:t>М</w:t>
      </w:r>
      <w:r>
        <w:rPr>
          <w:color w:val="231F20"/>
          <w:spacing w:val="-17"/>
          <w:w w:val="95"/>
        </w:rPr>
        <w:t>3</w:t>
      </w:r>
      <w:r>
        <w:rPr>
          <w:color w:val="231F20"/>
          <w:w w:val="95"/>
        </w:rPr>
        <w:t>)</w:t>
      </w:r>
      <w:r>
        <w:rPr>
          <w:color w:val="231F20"/>
          <w:w w:val="121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1"/>
          <w:w w:val="95"/>
        </w:rPr>
        <w:t> </w:t>
      </w:r>
      <w:r>
        <w:rPr>
          <w:color w:val="231F20"/>
          <w:spacing w:val="-1"/>
          <w:w w:val="95"/>
        </w:rPr>
        <w:t>м</w:t>
      </w:r>
      <w:r>
        <w:rPr>
          <w:color w:val="231F20"/>
          <w:spacing w:val="2"/>
          <w:w w:val="95"/>
        </w:rPr>
        <w:t>а</w:t>
      </w:r>
      <w:r>
        <w:rPr>
          <w:color w:val="231F20"/>
          <w:spacing w:val="4"/>
          <w:w w:val="95"/>
        </w:rPr>
        <w:t>к</w:t>
      </w:r>
      <w:r>
        <w:rPr>
          <w:color w:val="231F20"/>
          <w:w w:val="95"/>
        </w:rPr>
        <w:t>р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6"/>
          <w:w w:val="95"/>
        </w:rPr>
        <w:t>э</w:t>
      </w:r>
      <w:r>
        <w:rPr>
          <w:color w:val="231F20"/>
          <w:spacing w:val="-7"/>
          <w:w w:val="95"/>
        </w:rPr>
        <w:t>к</w:t>
      </w:r>
      <w:r>
        <w:rPr>
          <w:color w:val="231F20"/>
          <w:spacing w:val="-7"/>
          <w:w w:val="95"/>
        </w:rPr>
        <w:t>оно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-5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000000"/>
          <w:w w:val="100"/>
        </w:rPr>
      </w:r>
    </w:p>
    <w:p>
      <w:pPr>
        <w:pStyle w:val="BodyText"/>
        <w:spacing w:line="169" w:lineRule="auto"/>
        <w:ind w:left="683" w:right="1323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-7"/>
          <w:w w:val="80"/>
        </w:rPr>
        <w:t>5</w:t>
      </w:r>
      <w:r>
        <w:rPr>
          <w:color w:val="231F20"/>
          <w:spacing w:val="-21"/>
          <w:w w:val="80"/>
        </w:rPr>
        <w:t>�</w:t>
      </w:r>
      <w:r>
        <w:rPr>
          <w:color w:val="231F20"/>
          <w:spacing w:val="-4"/>
          <w:w w:val="80"/>
        </w:rPr>
        <w:t>4</w:t>
      </w:r>
      <w:r>
        <w:rPr>
          <w:color w:val="231F20"/>
          <w:w w:val="80"/>
        </w:rPr>
        <w:t>�</w:t>
      </w:r>
      <w:r>
        <w:rPr>
          <w:color w:val="231F20"/>
          <w:spacing w:val="-32"/>
          <w:w w:val="80"/>
        </w:rPr>
        <w:t> </w:t>
      </w:r>
      <w:r>
        <w:rPr>
          <w:color w:val="231F20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3"/>
          <w:w w:val="95"/>
        </w:rPr>
        <w:t>ф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8"/>
          <w:w w:val="95"/>
        </w:rPr>
        <w:t>к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ь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6"/>
          <w:w w:val="95"/>
        </w:rPr>
        <w:t>ш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11"/>
          <w:w w:val="95"/>
        </w:rPr>
        <w:t>ж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47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w w:val="95"/>
        </w:rPr>
        <w:t>ы</w:t>
      </w:r>
      <w:r>
        <w:rPr>
          <w:color w:val="231F20"/>
          <w:w w:val="99"/>
        </w:rPr>
        <w:t> </w:t>
      </w:r>
      <w:r>
        <w:rPr>
          <w:color w:val="231F20"/>
          <w:spacing w:val="-13"/>
          <w:w w:val="95"/>
        </w:rPr>
        <w:t>(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9"/>
          <w:w w:val="95"/>
        </w:rPr>
        <w:t>г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3"/>
          <w:w w:val="95"/>
        </w:rPr>
        <w:t>г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1"/>
          <w:w w:val="95"/>
        </w:rPr>
        <w:t>М</w:t>
      </w:r>
      <w:r>
        <w:rPr>
          <w:color w:val="231F20"/>
          <w:spacing w:val="-14"/>
          <w:w w:val="95"/>
        </w:rPr>
        <w:t>3</w:t>
      </w:r>
      <w:r>
        <w:rPr>
          <w:color w:val="231F20"/>
          <w:w w:val="95"/>
        </w:rPr>
        <w:t>)</w:t>
      </w:r>
      <w:r>
        <w:rPr>
          <w:color w:val="231F20"/>
          <w:spacing w:val="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231F20"/>
          <w:spacing w:val="6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w w:val="89"/>
        </w:rPr>
        <w:t> </w:t>
      </w:r>
      <w:r>
        <w:rPr>
          <w:color w:val="231F20"/>
          <w:spacing w:val="-11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-1"/>
          <w:w w:val="95"/>
        </w:rPr>
        <w:t>ц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л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14"/>
          <w:w w:val="95"/>
        </w:rPr>
        <w:t>м</w:t>
      </w:r>
      <w:r>
        <w:rPr>
          <w:color w:val="231F20"/>
          <w:w w:val="95"/>
        </w:rPr>
        <w:t>)</w:t>
      </w:r>
      <w:r>
        <w:rPr>
          <w:color w:val="231F20"/>
          <w:spacing w:val="-1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2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000000"/>
          <w:w w:val="100"/>
        </w:rPr>
      </w:r>
    </w:p>
    <w:p>
      <w:pPr>
        <w:pStyle w:val="BodyText"/>
        <w:spacing w:line="169" w:lineRule="auto"/>
        <w:ind w:left="683" w:right="773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6"/>
          <w:w w:val="75"/>
        </w:rPr>
        <w:t>5</w:t>
      </w:r>
      <w:r>
        <w:rPr>
          <w:color w:val="231F20"/>
          <w:spacing w:val="-9"/>
          <w:w w:val="75"/>
        </w:rPr>
        <w:t>�</w:t>
      </w:r>
      <w:r>
        <w:rPr>
          <w:color w:val="231F20"/>
          <w:spacing w:val="-6"/>
          <w:w w:val="75"/>
        </w:rPr>
        <w:t>5</w:t>
      </w:r>
      <w:r>
        <w:rPr>
          <w:color w:val="231F20"/>
          <w:w w:val="75"/>
        </w:rPr>
        <w:t>�</w:t>
      </w:r>
      <w:r>
        <w:rPr>
          <w:color w:val="231F20"/>
          <w:spacing w:val="-11"/>
          <w:w w:val="75"/>
        </w:rPr>
        <w:t> </w:t>
      </w:r>
      <w:r>
        <w:rPr>
          <w:color w:val="231F20"/>
          <w:spacing w:val="-4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6"/>
          <w:w w:val="95"/>
        </w:rPr>
        <w:t>й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и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3"/>
          <w:w w:val="95"/>
        </w:rPr>
        <w:t>ф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8"/>
          <w:w w:val="95"/>
        </w:rPr>
        <w:t>к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-30"/>
          <w:w w:val="95"/>
        </w:rPr>
        <w:t> </w:t>
      </w:r>
      <w:r>
        <w:rPr>
          <w:color w:val="231F20"/>
          <w:spacing w:val="6"/>
          <w:w w:val="95"/>
        </w:rPr>
        <w:t>ш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3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spacing w:val="-31"/>
          <w:w w:val="95"/>
        </w:rPr>
        <w:t> 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-2"/>
          <w:w w:val="95"/>
        </w:rPr>
        <w:t>н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11"/>
          <w:w w:val="95"/>
        </w:rPr>
        <w:t>ж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й</w:t>
      </w:r>
      <w:r>
        <w:rPr>
          <w:color w:val="231F20"/>
          <w:w w:val="99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1"/>
          <w:w w:val="95"/>
        </w:rPr>
        <w:t>а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w w:val="95"/>
        </w:rPr>
        <w:t>ы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13"/>
          <w:w w:val="95"/>
        </w:rPr>
        <w:t>(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9"/>
          <w:w w:val="95"/>
        </w:rPr>
        <w:t>г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3"/>
          <w:w w:val="95"/>
        </w:rPr>
        <w:t>г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2"/>
          <w:w w:val="95"/>
        </w:rPr>
        <w:t>т</w:t>
      </w:r>
      <w:r>
        <w:rPr>
          <w:color w:val="231F20"/>
          <w:w w:val="95"/>
        </w:rPr>
        <w:t>а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1"/>
          <w:w w:val="95"/>
        </w:rPr>
        <w:t>М</w:t>
      </w:r>
      <w:r>
        <w:rPr>
          <w:color w:val="231F20"/>
          <w:spacing w:val="-14"/>
          <w:w w:val="95"/>
        </w:rPr>
        <w:t>3</w:t>
      </w:r>
      <w:r>
        <w:rPr>
          <w:color w:val="231F20"/>
          <w:w w:val="95"/>
        </w:rPr>
        <w:t>)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е</w:t>
      </w:r>
      <w:r>
        <w:rPr>
          <w:color w:val="231F20"/>
          <w:spacing w:val="4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w w:val="140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-11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-1"/>
          <w:w w:val="95"/>
        </w:rPr>
        <w:t>ц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л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14"/>
          <w:w w:val="95"/>
        </w:rPr>
        <w:t>м</w:t>
      </w:r>
      <w:r>
        <w:rPr>
          <w:color w:val="231F20"/>
          <w:w w:val="95"/>
        </w:rPr>
        <w:t>)</w:t>
      </w:r>
      <w:r>
        <w:rPr>
          <w:color w:val="231F20"/>
          <w:spacing w:val="-1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1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10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000000"/>
          <w:w w:val="100"/>
        </w:rPr>
      </w:r>
    </w:p>
    <w:p>
      <w:pPr>
        <w:pStyle w:val="BodyText"/>
        <w:spacing w:line="169" w:lineRule="auto"/>
        <w:ind w:left="683" w:right="0" w:hanging="284"/>
        <w:jc w:val="left"/>
      </w:pPr>
      <w:r>
        <w:rPr>
          <w:color w:val="231F20"/>
          <w:w w:val="95"/>
        </w:rPr>
        <w:t>§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-7"/>
          <w:w w:val="80"/>
        </w:rPr>
        <w:t>5</w:t>
      </w:r>
      <w:r>
        <w:rPr>
          <w:color w:val="231F20"/>
          <w:spacing w:val="-12"/>
          <w:w w:val="80"/>
        </w:rPr>
        <w:t>�</w:t>
      </w:r>
      <w:r>
        <w:rPr>
          <w:color w:val="231F20"/>
          <w:spacing w:val="-2"/>
          <w:w w:val="80"/>
        </w:rPr>
        <w:t>6</w:t>
      </w:r>
      <w:r>
        <w:rPr>
          <w:color w:val="231F20"/>
          <w:w w:val="80"/>
        </w:rPr>
        <w:t>�</w:t>
      </w:r>
      <w:r>
        <w:rPr>
          <w:color w:val="231F20"/>
          <w:spacing w:val="-19"/>
          <w:w w:val="80"/>
        </w:rPr>
        <w:t> </w:t>
      </w:r>
      <w:r>
        <w:rPr>
          <w:color w:val="231F20"/>
          <w:spacing w:val="-4"/>
          <w:w w:val="95"/>
        </w:rPr>
        <w:t>Р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6"/>
          <w:w w:val="95"/>
        </w:rPr>
        <w:t>й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г</w:t>
      </w:r>
      <w:r>
        <w:rPr>
          <w:color w:val="231F20"/>
          <w:w w:val="95"/>
        </w:rPr>
        <w:t>и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-3"/>
          <w:w w:val="95"/>
        </w:rPr>
        <w:t>б</w:t>
      </w:r>
      <w:r>
        <w:rPr>
          <w:color w:val="231F20"/>
          <w:spacing w:val="-1"/>
          <w:w w:val="95"/>
        </w:rPr>
        <w:t>щ</w:t>
      </w:r>
      <w:r>
        <w:rPr>
          <w:color w:val="231F20"/>
          <w:spacing w:val="-3"/>
          <w:w w:val="95"/>
        </w:rPr>
        <w:t>е</w:t>
      </w:r>
      <w:r>
        <w:rPr>
          <w:color w:val="231F20"/>
          <w:w w:val="95"/>
        </w:rPr>
        <w:t>й</w:t>
      </w:r>
      <w:r>
        <w:rPr>
          <w:color w:val="231F20"/>
          <w:spacing w:val="-34"/>
          <w:w w:val="95"/>
        </w:rPr>
        <w:t> </w:t>
      </w:r>
      <w:r>
        <w:rPr>
          <w:color w:val="231F20"/>
          <w:spacing w:val="2"/>
          <w:w w:val="95"/>
        </w:rPr>
        <w:t>э</w:t>
      </w:r>
      <w:r>
        <w:rPr>
          <w:color w:val="231F20"/>
          <w:spacing w:val="2"/>
          <w:w w:val="95"/>
        </w:rPr>
        <w:t>ф</w:t>
      </w:r>
      <w:r>
        <w:rPr>
          <w:color w:val="231F20"/>
          <w:spacing w:val="3"/>
          <w:w w:val="95"/>
        </w:rPr>
        <w:t>ф</w:t>
      </w:r>
      <w:r>
        <w:rPr>
          <w:color w:val="231F20"/>
          <w:spacing w:val="-3"/>
          <w:w w:val="95"/>
        </w:rPr>
        <w:t>е</w:t>
      </w:r>
      <w:r>
        <w:rPr>
          <w:color w:val="231F20"/>
          <w:spacing w:val="8"/>
          <w:w w:val="95"/>
        </w:rPr>
        <w:t>к</w:t>
      </w:r>
      <w:r>
        <w:rPr>
          <w:color w:val="231F20"/>
          <w:spacing w:val="6"/>
          <w:w w:val="95"/>
        </w:rPr>
        <w:t>т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в</w:t>
      </w:r>
      <w:r>
        <w:rPr>
          <w:color w:val="231F20"/>
          <w:spacing w:val="-3"/>
          <w:w w:val="95"/>
        </w:rPr>
        <w:t>н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6"/>
          <w:w w:val="95"/>
        </w:rPr>
        <w:t>т</w:t>
      </w:r>
      <w:r>
        <w:rPr>
          <w:color w:val="231F20"/>
          <w:w w:val="95"/>
        </w:rPr>
        <w:t>и</w:t>
      </w:r>
      <w:r>
        <w:rPr>
          <w:color w:val="231F20"/>
          <w:spacing w:val="-35"/>
          <w:w w:val="95"/>
        </w:rPr>
        <w:t> </w:t>
      </w:r>
      <w:r>
        <w:rPr>
          <w:color w:val="231F20"/>
          <w:spacing w:val="1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7"/>
          <w:w w:val="95"/>
        </w:rPr>
        <w:t>к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-3"/>
          <w:w w:val="95"/>
        </w:rPr>
        <w:t>э</w:t>
      </w:r>
      <w:r>
        <w:rPr>
          <w:color w:val="231F20"/>
          <w:spacing w:val="-4"/>
          <w:w w:val="95"/>
        </w:rPr>
        <w:t>к</w:t>
      </w:r>
      <w:r>
        <w:rPr>
          <w:color w:val="231F20"/>
          <w:spacing w:val="-4"/>
          <w:w w:val="95"/>
        </w:rPr>
        <w:t>оно</w:t>
      </w:r>
      <w:r>
        <w:rPr>
          <w:color w:val="231F20"/>
          <w:spacing w:val="7"/>
          <w:w w:val="95"/>
        </w:rPr>
        <w:t>м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9"/>
          <w:w w:val="95"/>
        </w:rPr>
        <w:t>к</w:t>
      </w:r>
      <w:r>
        <w:rPr>
          <w:color w:val="231F20"/>
          <w:w w:val="95"/>
        </w:rPr>
        <w:t>и</w:t>
      </w:r>
      <w:r>
        <w:rPr>
          <w:color w:val="231F20"/>
          <w:w w:val="99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,</w:t>
      </w:r>
      <w:r>
        <w:rPr>
          <w:color w:val="231F20"/>
          <w:spacing w:val="-2"/>
          <w:w w:val="95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5"/>
          <w:w w:val="95"/>
        </w:rPr>
        <w:t>и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11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-1"/>
          <w:w w:val="95"/>
        </w:rPr>
        <w:t>ц</w:t>
      </w:r>
      <w:r>
        <w:rPr>
          <w:color w:val="231F20"/>
          <w:spacing w:val="2"/>
          <w:w w:val="95"/>
        </w:rPr>
        <w:t>е</w:t>
      </w:r>
      <w:r>
        <w:rPr>
          <w:color w:val="231F20"/>
          <w:spacing w:val="-3"/>
          <w:w w:val="95"/>
        </w:rPr>
        <w:t>л</w:t>
      </w:r>
      <w:r>
        <w:rPr>
          <w:color w:val="231F20"/>
          <w:spacing w:val="-4"/>
          <w:w w:val="95"/>
        </w:rPr>
        <w:t>о</w:t>
      </w:r>
      <w:r>
        <w:rPr>
          <w:color w:val="231F20"/>
          <w:spacing w:val="-14"/>
          <w:w w:val="95"/>
        </w:rPr>
        <w:t>м</w:t>
      </w:r>
      <w:r>
        <w:rPr>
          <w:color w:val="231F20"/>
          <w:w w:val="95"/>
        </w:rPr>
        <w:t>)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5"/>
          <w:w w:val="95"/>
        </w:rPr>
        <w:t>д</w:t>
      </w:r>
      <w:r>
        <w:rPr>
          <w:color w:val="231F20"/>
          <w:spacing w:val="-3"/>
          <w:w w:val="95"/>
        </w:rPr>
        <w:t>р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г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1"/>
          <w:w w:val="95"/>
        </w:rPr>
        <w:t> 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8"/>
          <w:w w:val="95"/>
        </w:rPr>
        <w:t>т</w:t>
      </w:r>
      <w:r>
        <w:rPr>
          <w:color w:val="231F20"/>
          <w:spacing w:val="1"/>
          <w:w w:val="95"/>
        </w:rPr>
        <w:t>р</w:t>
      </w:r>
      <w:r>
        <w:rPr>
          <w:color w:val="231F20"/>
          <w:spacing w:val="5"/>
          <w:w w:val="95"/>
        </w:rPr>
        <w:t>а</w:t>
      </w:r>
      <w:r>
        <w:rPr>
          <w:color w:val="231F20"/>
          <w:w w:val="95"/>
        </w:rPr>
        <w:t>н</w:t>
      </w:r>
      <w:r>
        <w:rPr>
          <w:color w:val="000000"/>
          <w:w w:val="100"/>
        </w:rPr>
      </w:r>
    </w:p>
    <w:p>
      <w:pPr>
        <w:spacing w:line="140" w:lineRule="exact" w:before="1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118" w:right="0"/>
        <w:jc w:val="left"/>
        <w:rPr>
          <w:b w:val="0"/>
          <w:bCs w:val="0"/>
        </w:rPr>
      </w:pPr>
      <w:r>
        <w:rPr>
          <w:color w:val="231F20"/>
          <w:spacing w:val="3"/>
          <w:w w:val="100"/>
        </w:rPr>
        <w:t>П</w:t>
      </w:r>
      <w:r>
        <w:rPr>
          <w:color w:val="231F20"/>
          <w:spacing w:val="-3"/>
          <w:w w:val="100"/>
        </w:rPr>
        <w:t>Р</w:t>
      </w:r>
      <w:r>
        <w:rPr>
          <w:color w:val="231F20"/>
          <w:spacing w:val="9"/>
          <w:w w:val="100"/>
        </w:rPr>
        <w:t>И</w:t>
      </w:r>
      <w:r>
        <w:rPr>
          <w:color w:val="231F20"/>
          <w:spacing w:val="-10"/>
          <w:w w:val="100"/>
        </w:rPr>
        <w:t>Л</w:t>
      </w:r>
      <w:r>
        <w:rPr>
          <w:color w:val="231F20"/>
          <w:spacing w:val="-10"/>
          <w:w w:val="100"/>
        </w:rPr>
        <w:t>О</w:t>
      </w:r>
      <w:r>
        <w:rPr>
          <w:color w:val="231F20"/>
          <w:spacing w:val="11"/>
          <w:w w:val="100"/>
        </w:rPr>
        <w:t>Ж</w:t>
      </w:r>
      <w:r>
        <w:rPr>
          <w:color w:val="231F20"/>
          <w:spacing w:val="1"/>
          <w:w w:val="100"/>
        </w:rPr>
        <w:t>Е</w:t>
      </w:r>
      <w:r>
        <w:rPr>
          <w:color w:val="231F20"/>
          <w:spacing w:val="3"/>
          <w:w w:val="100"/>
        </w:rPr>
        <w:t>Н</w:t>
      </w:r>
      <w:r>
        <w:rPr>
          <w:color w:val="231F20"/>
          <w:spacing w:val="9"/>
          <w:w w:val="100"/>
        </w:rPr>
        <w:t>И</w:t>
      </w:r>
      <w:r>
        <w:rPr>
          <w:color w:val="231F20"/>
          <w:w w:val="100"/>
        </w:rPr>
        <w:t>Я</w:t>
      </w:r>
      <w:r>
        <w:rPr>
          <w:b w:val="0"/>
          <w:bCs w:val="0"/>
          <w:color w:val="000000"/>
          <w:w w:val="100"/>
        </w:rPr>
      </w:r>
    </w:p>
    <w:p>
      <w:pPr>
        <w:spacing w:line="180" w:lineRule="exact" w:before="8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53" w:lineRule="auto"/>
        <w:ind w:left="117" w:right="112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-3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-1"/>
          <w:w w:val="95"/>
          <w:sz w:val="28"/>
          <w:szCs w:val="28"/>
        </w:rPr>
        <w:t>ж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9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1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8"/>
          <w:w w:val="95"/>
          <w:sz w:val="28"/>
          <w:szCs w:val="28"/>
        </w:rPr>
        <w:t>1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color w:val="231F20"/>
          <w:spacing w:val="1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1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6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9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9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12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по</w:t>
      </w:r>
      <w:r>
        <w:rPr>
          <w:rFonts w:ascii="Times New Roman" w:hAnsi="Times New Roman" w:cs="Times New Roman" w:eastAsia="Times New Roman"/>
          <w:b/>
          <w:bCs/>
          <w:color w:val="231F20"/>
          <w:spacing w:val="8"/>
          <w:w w:val="9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spacing w:val="9"/>
          <w:w w:val="95"/>
          <w:sz w:val="28"/>
          <w:szCs w:val="28"/>
        </w:rPr>
        <w:t>у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9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9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4"/>
          <w:w w:val="95"/>
          <w:sz w:val="28"/>
          <w:szCs w:val="28"/>
        </w:rPr>
        <w:t>ь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9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color w:val="231F20"/>
          <w:spacing w:val="11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бн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2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6"/>
          <w:w w:val="95"/>
          <w:sz w:val="28"/>
          <w:szCs w:val="28"/>
        </w:rPr>
        <w:t>т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w w:val="9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д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7"/>
          <w:w w:val="9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л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3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2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8"/>
          <w:w w:val="95"/>
          <w:sz w:val="28"/>
          <w:szCs w:val="28"/>
        </w:rPr>
        <w:t>Ш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А</w:t>
      </w:r>
      <w:r>
        <w:rPr>
          <w:rFonts w:ascii="Times New Roman" w:hAnsi="Times New Roman" w:cs="Times New Roman" w:eastAsia="Times New Roman"/>
          <w:b/>
          <w:bCs/>
          <w:color w:val="231F20"/>
          <w:spacing w:val="3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3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й</w:t>
      </w:r>
      <w:r>
        <w:rPr>
          <w:rFonts w:ascii="Times New Roman" w:hAnsi="Times New Roman" w:cs="Times New Roman" w:eastAsia="Times New Roman"/>
          <w:b/>
          <w:bCs/>
          <w:color w:val="231F20"/>
          <w:spacing w:val="3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5"/>
          <w:w w:val="95"/>
          <w:sz w:val="28"/>
          <w:szCs w:val="28"/>
        </w:rPr>
        <w:t>к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о</w:t>
      </w:r>
      <w:r>
        <w:rPr>
          <w:rFonts w:ascii="Times New Roman" w:hAnsi="Times New Roman" w:cs="Times New Roman" w:eastAsia="Times New Roman"/>
          <w:b/>
          <w:bCs/>
          <w:color w:val="231F20"/>
          <w:spacing w:val="3"/>
          <w:w w:val="95"/>
          <w:sz w:val="28"/>
          <w:szCs w:val="28"/>
        </w:rPr>
        <w:t>р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з</w:t>
      </w:r>
      <w:r>
        <w:rPr>
          <w:rFonts w:ascii="Times New Roman" w:hAnsi="Times New Roman" w:cs="Times New Roman" w:eastAsia="Times New Roman"/>
          <w:b/>
          <w:bCs/>
          <w:color w:val="231F20"/>
          <w:spacing w:val="5"/>
          <w:w w:val="95"/>
          <w:sz w:val="28"/>
          <w:szCs w:val="28"/>
        </w:rPr>
        <w:t>и</w:t>
      </w:r>
      <w:r>
        <w:rPr>
          <w:rFonts w:ascii="Times New Roman" w:hAnsi="Times New Roman" w:cs="Times New Roman" w:eastAsia="Times New Roman"/>
          <w:b/>
          <w:bCs/>
          <w:color w:val="231F20"/>
          <w:spacing w:val="1"/>
          <w:w w:val="95"/>
          <w:sz w:val="28"/>
          <w:szCs w:val="28"/>
        </w:rPr>
        <w:t>н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е</w:t>
      </w:r>
      <w:r>
        <w:rPr>
          <w:rFonts w:ascii="Times New Roman" w:hAnsi="Times New Roman" w:cs="Times New Roman" w:eastAsia="Times New Roman"/>
          <w:b/>
          <w:bCs/>
          <w:color w:val="231F20"/>
          <w:spacing w:val="3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11"/>
          <w:w w:val="9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-11"/>
          <w:w w:val="9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36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spacing w:val="-8"/>
          <w:w w:val="95"/>
          <w:sz w:val="28"/>
          <w:szCs w:val="28"/>
        </w:rPr>
        <w:t>[</w:t>
      </w:r>
      <w:r>
        <w:rPr>
          <w:rFonts w:ascii="Times New Roman" w:hAnsi="Times New Roman" w:cs="Times New Roman" w:eastAsia="Times New Roman"/>
          <w:b/>
          <w:bCs/>
          <w:color w:val="231F20"/>
          <w:spacing w:val="-6"/>
          <w:w w:val="95"/>
          <w:sz w:val="28"/>
          <w:szCs w:val="28"/>
        </w:rPr>
        <w:t>$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-10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С</w:t>
      </w:r>
      <w:r>
        <w:rPr>
          <w:rFonts w:ascii="Times New Roman" w:hAnsi="Times New Roman" w:cs="Times New Roman" w:eastAsia="Times New Roman"/>
          <w:b/>
          <w:bCs/>
          <w:color w:val="231F20"/>
          <w:spacing w:val="37"/>
          <w:w w:val="9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(</w:t>
      </w:r>
      <w:r>
        <w:rPr>
          <w:rFonts w:ascii="Times New Roman" w:hAnsi="Times New Roman" w:cs="Times New Roman" w:eastAsia="Times New Roman"/>
          <w:b/>
          <w:bCs/>
          <w:color w:val="231F20"/>
          <w:spacing w:val="-10"/>
          <w:w w:val="9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-11"/>
          <w:w w:val="95"/>
          <w:sz w:val="28"/>
          <w:szCs w:val="28"/>
        </w:rPr>
        <w:t>В</w:t>
      </w:r>
      <w:r>
        <w:rPr>
          <w:rFonts w:ascii="Times New Roman" w:hAnsi="Times New Roman" w:cs="Times New Roman" w:eastAsia="Times New Roman"/>
          <w:b/>
          <w:bCs/>
          <w:color w:val="231F20"/>
          <w:spacing w:val="6"/>
          <w:w w:val="95"/>
          <w:sz w:val="28"/>
          <w:szCs w:val="28"/>
        </w:rPr>
        <w:t>П</w:t>
      </w:r>
      <w:r>
        <w:rPr>
          <w:rFonts w:ascii="Times New Roman" w:hAnsi="Times New Roman" w:cs="Times New Roman" w:eastAsia="Times New Roman"/>
          <w:b/>
          <w:bCs/>
          <w:color w:val="231F20"/>
          <w:spacing w:val="-16"/>
          <w:w w:val="95"/>
          <w:sz w:val="28"/>
          <w:szCs w:val="28"/>
        </w:rPr>
        <w:t>)</w:t>
      </w:r>
      <w:r>
        <w:rPr>
          <w:rFonts w:ascii="Times New Roman" w:hAnsi="Times New Roman" w:cs="Times New Roman" w:eastAsia="Times New Roman"/>
          <w:b/>
          <w:bCs/>
          <w:color w:val="231F20"/>
          <w:w w:val="95"/>
          <w:sz w:val="28"/>
          <w:szCs w:val="28"/>
        </w:rPr>
        <w:t>]</w:t>
      </w:r>
      <w:r>
        <w:rPr>
          <w:rFonts w:ascii="Times New Roman" w:hAnsi="Times New Roman" w:cs="Times New Roman" w:eastAsia="Times New Roman"/>
          <w:color w:val="000000"/>
          <w:w w:val="100"/>
          <w:sz w:val="28"/>
          <w:szCs w:val="28"/>
        </w:rPr>
      </w:r>
    </w:p>
    <w:p>
      <w:pPr>
        <w:pStyle w:val="BodyText"/>
        <w:spacing w:line="330" w:lineRule="exact"/>
        <w:ind w:left="400" w:right="0"/>
        <w:jc w:val="left"/>
      </w:pPr>
      <w:r>
        <w:rPr>
          <w:color w:val="231F20"/>
          <w:spacing w:val="-7"/>
          <w:w w:val="85"/>
        </w:rPr>
        <w:t>П</w:t>
      </w:r>
      <w:r>
        <w:rPr>
          <w:color w:val="231F20"/>
          <w:spacing w:val="-13"/>
          <w:w w:val="85"/>
        </w:rPr>
        <w:t>1</w:t>
      </w:r>
      <w:r>
        <w:rPr>
          <w:color w:val="231F20"/>
          <w:spacing w:val="-51"/>
          <w:w w:val="85"/>
        </w:rPr>
        <w:t>�</w:t>
      </w:r>
      <w:r>
        <w:rPr>
          <w:color w:val="231F20"/>
          <w:spacing w:val="-13"/>
          <w:w w:val="85"/>
        </w:rPr>
        <w:t>1</w:t>
      </w:r>
      <w:r>
        <w:rPr>
          <w:color w:val="231F20"/>
          <w:w w:val="85"/>
        </w:rPr>
        <w:t>�</w:t>
      </w:r>
      <w:r>
        <w:rPr>
          <w:color w:val="231F20"/>
          <w:spacing w:val="50"/>
          <w:w w:val="85"/>
        </w:rPr>
        <w:t> </w:t>
      </w:r>
      <w:r>
        <w:rPr>
          <w:color w:val="231F20"/>
          <w:w w:val="85"/>
        </w:rPr>
        <w:t>О</w:t>
      </w:r>
      <w:r>
        <w:rPr>
          <w:color w:val="231F20"/>
          <w:spacing w:val="-3"/>
          <w:w w:val="85"/>
        </w:rPr>
        <w:t>с</w:t>
      </w:r>
      <w:r>
        <w:rPr>
          <w:color w:val="231F20"/>
          <w:spacing w:val="-3"/>
          <w:w w:val="85"/>
        </w:rPr>
        <w:t>но</w:t>
      </w:r>
      <w:r>
        <w:rPr>
          <w:color w:val="231F20"/>
          <w:spacing w:val="-2"/>
          <w:w w:val="85"/>
        </w:rPr>
        <w:t>в</w:t>
      </w:r>
      <w:r>
        <w:rPr>
          <w:color w:val="231F20"/>
          <w:spacing w:val="5"/>
          <w:w w:val="85"/>
        </w:rPr>
        <w:t>н</w:t>
      </w:r>
      <w:r>
        <w:rPr>
          <w:color w:val="231F20"/>
          <w:spacing w:val="-2"/>
          <w:w w:val="85"/>
        </w:rPr>
        <w:t>ы</w:t>
      </w:r>
      <w:r>
        <w:rPr>
          <w:color w:val="231F20"/>
          <w:w w:val="85"/>
        </w:rPr>
        <w:t>е</w:t>
      </w:r>
      <w:r>
        <w:rPr>
          <w:color w:val="231F20"/>
          <w:spacing w:val="50"/>
          <w:w w:val="85"/>
        </w:rPr>
        <w:t> </w:t>
      </w:r>
      <w:r>
        <w:rPr>
          <w:color w:val="231F20"/>
          <w:spacing w:val="-3"/>
          <w:w w:val="85"/>
        </w:rPr>
        <w:t>по</w:t>
      </w:r>
      <w:r>
        <w:rPr>
          <w:color w:val="231F20"/>
          <w:spacing w:val="8"/>
          <w:w w:val="85"/>
        </w:rPr>
        <w:t>н</w:t>
      </w:r>
      <w:r>
        <w:rPr>
          <w:color w:val="231F20"/>
          <w:spacing w:val="5"/>
          <w:w w:val="85"/>
        </w:rPr>
        <w:t>я</w:t>
      </w:r>
      <w:r>
        <w:rPr>
          <w:color w:val="231F20"/>
          <w:spacing w:val="5"/>
          <w:w w:val="85"/>
        </w:rPr>
        <w:t>т</w:t>
      </w:r>
      <w:r>
        <w:rPr>
          <w:color w:val="231F20"/>
          <w:spacing w:val="8"/>
          <w:w w:val="85"/>
        </w:rPr>
        <w:t>и</w:t>
      </w:r>
      <w:r>
        <w:rPr>
          <w:color w:val="231F20"/>
          <w:w w:val="85"/>
        </w:rPr>
        <w:t>я</w:t>
      </w:r>
      <w:r>
        <w:rPr>
          <w:color w:val="231F20"/>
          <w:spacing w:val="50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52"/>
          <w:w w:val="85"/>
        </w:rPr>
        <w:t> </w:t>
      </w:r>
      <w:r>
        <w:rPr>
          <w:color w:val="231F20"/>
          <w:spacing w:val="-3"/>
          <w:w w:val="85"/>
        </w:rPr>
        <w:t>о</w:t>
      </w:r>
      <w:r>
        <w:rPr>
          <w:color w:val="231F20"/>
          <w:spacing w:val="5"/>
          <w:w w:val="85"/>
        </w:rPr>
        <w:t>п</w:t>
      </w:r>
      <w:r>
        <w:rPr>
          <w:color w:val="231F20"/>
          <w:spacing w:val="2"/>
          <w:w w:val="85"/>
        </w:rPr>
        <w:t>р</w:t>
      </w:r>
      <w:r>
        <w:rPr>
          <w:color w:val="231F20"/>
          <w:spacing w:val="-2"/>
          <w:w w:val="85"/>
        </w:rPr>
        <w:t>е</w:t>
      </w:r>
      <w:r>
        <w:rPr>
          <w:color w:val="231F20"/>
          <w:spacing w:val="-2"/>
          <w:w w:val="85"/>
        </w:rPr>
        <w:t>д</w:t>
      </w:r>
      <w:r>
        <w:rPr>
          <w:color w:val="231F20"/>
          <w:spacing w:val="1"/>
          <w:w w:val="85"/>
        </w:rPr>
        <w:t>е</w:t>
      </w:r>
      <w:r>
        <w:rPr>
          <w:color w:val="231F20"/>
          <w:spacing w:val="-2"/>
          <w:w w:val="85"/>
        </w:rPr>
        <w:t>л</w:t>
      </w:r>
      <w:r>
        <w:rPr>
          <w:color w:val="231F20"/>
          <w:spacing w:val="-3"/>
          <w:w w:val="85"/>
        </w:rPr>
        <w:t>е</w:t>
      </w:r>
      <w:r>
        <w:rPr>
          <w:color w:val="231F20"/>
          <w:spacing w:val="6"/>
          <w:w w:val="85"/>
        </w:rPr>
        <w:t>н</w:t>
      </w:r>
      <w:r>
        <w:rPr>
          <w:color w:val="231F20"/>
          <w:spacing w:val="8"/>
          <w:w w:val="85"/>
        </w:rPr>
        <w:t>и</w:t>
      </w:r>
      <w:r>
        <w:rPr>
          <w:color w:val="231F20"/>
          <w:w w:val="85"/>
        </w:rPr>
        <w:t>я</w:t>
      </w:r>
      <w:r>
        <w:rPr>
          <w:color w:val="000000"/>
          <w:w w:val="100"/>
        </w:rPr>
      </w:r>
    </w:p>
    <w:p>
      <w:pPr>
        <w:pStyle w:val="BodyText"/>
        <w:spacing w:line="340" w:lineRule="exact"/>
        <w:ind w:left="400" w:right="0"/>
        <w:jc w:val="left"/>
      </w:pPr>
      <w:r>
        <w:rPr>
          <w:color w:val="231F20"/>
          <w:spacing w:val="-7"/>
          <w:w w:val="85"/>
        </w:rPr>
        <w:t>П</w:t>
      </w:r>
      <w:r>
        <w:rPr>
          <w:color w:val="231F20"/>
          <w:spacing w:val="-13"/>
          <w:w w:val="85"/>
        </w:rPr>
        <w:t>1</w:t>
      </w:r>
      <w:r>
        <w:rPr>
          <w:color w:val="231F20"/>
          <w:spacing w:val="-7"/>
          <w:w w:val="85"/>
        </w:rPr>
        <w:t>�</w:t>
      </w:r>
      <w:r>
        <w:rPr>
          <w:color w:val="231F20"/>
          <w:spacing w:val="2"/>
          <w:w w:val="85"/>
        </w:rPr>
        <w:t>2</w:t>
      </w:r>
      <w:r>
        <w:rPr>
          <w:color w:val="231F20"/>
          <w:w w:val="85"/>
        </w:rPr>
        <w:t>�</w:t>
      </w:r>
      <w:r>
        <w:rPr>
          <w:color w:val="231F20"/>
          <w:spacing w:val="-15"/>
          <w:w w:val="85"/>
        </w:rPr>
        <w:t> </w:t>
      </w:r>
      <w:r>
        <w:rPr>
          <w:color w:val="231F20"/>
          <w:spacing w:val="-11"/>
          <w:w w:val="95"/>
        </w:rPr>
        <w:t>В</w:t>
      </w:r>
      <w:r>
        <w:rPr>
          <w:color w:val="231F20"/>
          <w:spacing w:val="-11"/>
          <w:w w:val="95"/>
        </w:rPr>
        <w:t>В</w:t>
      </w:r>
      <w:r>
        <w:rPr>
          <w:color w:val="231F20"/>
          <w:w w:val="95"/>
        </w:rPr>
        <w:t>П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10"/>
          <w:w w:val="95"/>
        </w:rPr>
        <w:t>к</w:t>
      </w:r>
      <w:r>
        <w:rPr>
          <w:color w:val="231F20"/>
          <w:spacing w:val="10"/>
          <w:w w:val="95"/>
        </w:rPr>
        <w:t>у</w:t>
      </w:r>
      <w:r>
        <w:rPr>
          <w:color w:val="231F20"/>
          <w:spacing w:val="6"/>
          <w:w w:val="95"/>
        </w:rPr>
        <w:t>щ</w:t>
      </w:r>
      <w:r>
        <w:rPr>
          <w:color w:val="231F20"/>
          <w:spacing w:val="8"/>
          <w:w w:val="95"/>
        </w:rPr>
        <w:t>и</w:t>
      </w:r>
      <w:r>
        <w:rPr>
          <w:color w:val="231F20"/>
          <w:w w:val="95"/>
        </w:rPr>
        <w:t>х</w:t>
      </w:r>
      <w:r>
        <w:rPr>
          <w:color w:val="231F20"/>
          <w:spacing w:val="-2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4"/>
          <w:w w:val="95"/>
        </w:rPr>
        <w:t> </w:t>
      </w:r>
      <w:r>
        <w:rPr>
          <w:color w:val="231F20"/>
          <w:spacing w:val="-3"/>
          <w:w w:val="95"/>
        </w:rPr>
        <w:t>п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2"/>
          <w:w w:val="95"/>
        </w:rPr>
        <w:t>с</w:t>
      </w:r>
      <w:r>
        <w:rPr>
          <w:color w:val="231F20"/>
          <w:spacing w:val="4"/>
          <w:w w:val="95"/>
        </w:rPr>
        <w:t>т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5"/>
          <w:w w:val="95"/>
        </w:rPr>
        <w:t>я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6"/>
          <w:w w:val="95"/>
        </w:rPr>
        <w:t>н</w:t>
      </w:r>
      <w:r>
        <w:rPr>
          <w:color w:val="231F20"/>
          <w:spacing w:val="8"/>
          <w:w w:val="95"/>
        </w:rPr>
        <w:t>ы</w:t>
      </w:r>
      <w:r>
        <w:rPr>
          <w:color w:val="231F20"/>
          <w:w w:val="95"/>
        </w:rPr>
        <w:t>х</w:t>
      </w:r>
      <w:r>
        <w:rPr>
          <w:color w:val="231F20"/>
          <w:spacing w:val="-25"/>
          <w:w w:val="95"/>
        </w:rPr>
        <w:t> </w:t>
      </w:r>
      <w:r>
        <w:rPr>
          <w:color w:val="231F20"/>
          <w:spacing w:val="-1"/>
          <w:w w:val="95"/>
        </w:rPr>
        <w:t>ц</w:t>
      </w:r>
      <w:r>
        <w:rPr>
          <w:color w:val="231F20"/>
          <w:spacing w:val="-4"/>
          <w:w w:val="95"/>
        </w:rPr>
        <w:t>е</w:t>
      </w:r>
      <w:r>
        <w:rPr>
          <w:color w:val="231F20"/>
          <w:w w:val="95"/>
        </w:rPr>
        <w:t>н</w:t>
      </w:r>
      <w:r>
        <w:rPr>
          <w:color w:val="231F20"/>
          <w:spacing w:val="7"/>
          <w:w w:val="95"/>
        </w:rPr>
        <w:t>а</w:t>
      </w:r>
      <w:r>
        <w:rPr>
          <w:color w:val="231F20"/>
          <w:w w:val="95"/>
        </w:rPr>
        <w:t>х</w:t>
      </w:r>
      <w:r>
        <w:rPr>
          <w:color w:val="000000"/>
          <w:w w:val="100"/>
        </w:rPr>
      </w:r>
    </w:p>
    <w:p>
      <w:pPr>
        <w:pStyle w:val="BodyText"/>
        <w:spacing w:line="399" w:lineRule="exact"/>
        <w:ind w:left="400" w:right="0" w:firstLine="283"/>
        <w:jc w:val="left"/>
      </w:pPr>
      <w:r>
        <w:rPr>
          <w:color w:val="231F20"/>
          <w:w w:val="105"/>
        </w:rPr>
        <w:t>в</w:t>
      </w:r>
      <w:r>
        <w:rPr>
          <w:color w:val="231F20"/>
          <w:spacing w:val="-39"/>
          <w:w w:val="105"/>
        </w:rPr>
        <w:t> </w:t>
      </w:r>
      <w:r>
        <w:rPr>
          <w:color w:val="231F20"/>
          <w:spacing w:val="-3"/>
          <w:w w:val="105"/>
        </w:rPr>
        <w:t>р</w:t>
      </w:r>
      <w:r>
        <w:rPr>
          <w:color w:val="231F20"/>
          <w:spacing w:val="7"/>
          <w:w w:val="105"/>
        </w:rPr>
        <w:t>у</w:t>
      </w:r>
      <w:r>
        <w:rPr>
          <w:color w:val="231F20"/>
          <w:spacing w:val="1"/>
          <w:w w:val="105"/>
        </w:rPr>
        <w:t>б</w:t>
      </w:r>
      <w:r>
        <w:rPr>
          <w:color w:val="231F20"/>
          <w:spacing w:val="10"/>
          <w:w w:val="105"/>
        </w:rPr>
        <w:t>л</w:t>
      </w:r>
      <w:r>
        <w:rPr>
          <w:color w:val="231F20"/>
          <w:spacing w:val="9"/>
          <w:w w:val="105"/>
        </w:rPr>
        <w:t>я</w:t>
      </w:r>
      <w:r>
        <w:rPr>
          <w:color w:val="231F20"/>
          <w:spacing w:val="1"/>
          <w:w w:val="105"/>
        </w:rPr>
        <w:t>х</w:t>
      </w:r>
      <w:r>
        <w:rPr>
          <w:color w:val="231F20"/>
          <w:w w:val="105"/>
        </w:rPr>
        <w:t>,</w:t>
      </w:r>
      <w:r>
        <w:rPr>
          <w:color w:val="231F20"/>
          <w:spacing w:val="-39"/>
          <w:w w:val="105"/>
        </w:rPr>
        <w:t> </w:t>
      </w:r>
      <w:r>
        <w:rPr>
          <w:color w:val="231F20"/>
          <w:spacing w:val="-3"/>
          <w:w w:val="105"/>
        </w:rPr>
        <w:t>д</w:t>
      </w:r>
      <w:r>
        <w:rPr>
          <w:color w:val="231F20"/>
          <w:spacing w:val="1"/>
          <w:w w:val="105"/>
        </w:rPr>
        <w:t>о</w:t>
      </w:r>
      <w:r>
        <w:rPr>
          <w:color w:val="231F20"/>
          <w:spacing w:val="11"/>
          <w:w w:val="105"/>
        </w:rPr>
        <w:t>л</w:t>
      </w:r>
      <w:r>
        <w:rPr>
          <w:color w:val="231F20"/>
          <w:spacing w:val="1"/>
          <w:w w:val="105"/>
        </w:rPr>
        <w:t>л</w:t>
      </w:r>
      <w:r>
        <w:rPr>
          <w:color w:val="231F20"/>
          <w:w w:val="105"/>
        </w:rPr>
        <w:t>а</w:t>
      </w:r>
      <w:r>
        <w:rPr>
          <w:color w:val="231F20"/>
          <w:spacing w:val="1"/>
          <w:w w:val="105"/>
        </w:rPr>
        <w:t>р</w:t>
      </w:r>
      <w:r>
        <w:rPr>
          <w:color w:val="231F20"/>
          <w:spacing w:val="8"/>
          <w:w w:val="105"/>
        </w:rPr>
        <w:t>а</w:t>
      </w:r>
      <w:r>
        <w:rPr>
          <w:color w:val="231F20"/>
          <w:w w:val="105"/>
        </w:rPr>
        <w:t>х</w:t>
      </w:r>
      <w:r>
        <w:rPr>
          <w:color w:val="231F20"/>
          <w:spacing w:val="-39"/>
          <w:w w:val="105"/>
        </w:rPr>
        <w:t> </w:t>
      </w:r>
      <w:r>
        <w:rPr>
          <w:color w:val="231F20"/>
          <w:w w:val="105"/>
        </w:rPr>
        <w:t>П</w:t>
      </w:r>
      <w:r>
        <w:rPr>
          <w:color w:val="231F20"/>
          <w:spacing w:val="-13"/>
          <w:w w:val="105"/>
        </w:rPr>
        <w:t>П</w:t>
      </w:r>
      <w:r>
        <w:rPr>
          <w:color w:val="231F20"/>
          <w:w w:val="105"/>
        </w:rPr>
        <w:t>С</w:t>
      </w:r>
      <w:r>
        <w:rPr>
          <w:color w:val="231F20"/>
          <w:spacing w:val="-38"/>
          <w:w w:val="105"/>
        </w:rPr>
        <w:t> </w:t>
      </w:r>
      <w:r>
        <w:rPr>
          <w:color w:val="231F20"/>
          <w:spacing w:val="-12"/>
          <w:w w:val="105"/>
        </w:rPr>
        <w:t>(</w:t>
      </w:r>
      <w:r>
        <w:rPr>
          <w:color w:val="231F20"/>
          <w:spacing w:val="-10"/>
          <w:w w:val="105"/>
        </w:rPr>
        <w:t>$</w:t>
      </w:r>
      <w:r>
        <w:rPr>
          <w:color w:val="231F20"/>
          <w:w w:val="105"/>
        </w:rPr>
        <w:t>П</w:t>
      </w:r>
      <w:r>
        <w:rPr>
          <w:color w:val="231F20"/>
          <w:spacing w:val="-13"/>
          <w:w w:val="105"/>
        </w:rPr>
        <w:t>П</w:t>
      </w:r>
      <w:r>
        <w:rPr>
          <w:color w:val="231F20"/>
          <w:spacing w:val="-10"/>
          <w:w w:val="105"/>
        </w:rPr>
        <w:t>С</w:t>
      </w:r>
      <w:r>
        <w:rPr>
          <w:color w:val="231F20"/>
          <w:w w:val="105"/>
        </w:rPr>
        <w:t>,</w:t>
      </w:r>
      <w:r>
        <w:rPr>
          <w:color w:val="231F20"/>
          <w:spacing w:val="-39"/>
          <w:w w:val="105"/>
        </w:rPr>
        <w:t> </w:t>
      </w:r>
      <w:r>
        <w:rPr>
          <w:color w:val="231F20"/>
          <w:spacing w:val="-9"/>
          <w:w w:val="105"/>
        </w:rPr>
        <w:t>$</w:t>
      </w:r>
      <w:r>
        <w:rPr>
          <w:color w:val="231F20"/>
          <w:spacing w:val="3"/>
          <w:w w:val="105"/>
          <w:position w:val="-8"/>
          <w:sz w:val="16"/>
          <w:szCs w:val="16"/>
        </w:rPr>
        <w:t>П</w:t>
      </w:r>
      <w:r>
        <w:rPr>
          <w:color w:val="231F20"/>
          <w:w w:val="105"/>
        </w:rPr>
        <w:t>)</w:t>
      </w:r>
      <w:r>
        <w:rPr>
          <w:color w:val="231F20"/>
          <w:spacing w:val="-39"/>
          <w:w w:val="105"/>
        </w:rPr>
        <w:t> </w:t>
      </w:r>
      <w:r>
        <w:rPr>
          <w:color w:val="231F20"/>
          <w:w w:val="105"/>
        </w:rPr>
        <w:t>и</w:t>
      </w:r>
      <w:r>
        <w:rPr>
          <w:color w:val="231F20"/>
          <w:spacing w:val="-38"/>
          <w:w w:val="105"/>
        </w:rPr>
        <w:t> </w:t>
      </w:r>
      <w:r>
        <w:rPr>
          <w:color w:val="231F20"/>
          <w:spacing w:val="1"/>
          <w:w w:val="105"/>
        </w:rPr>
        <w:t>Ц</w:t>
      </w:r>
      <w:r>
        <w:rPr>
          <w:color w:val="231F20"/>
          <w:w w:val="105"/>
        </w:rPr>
        <w:t>Б</w:t>
      </w:r>
      <w:r>
        <w:rPr>
          <w:color w:val="231F20"/>
          <w:spacing w:val="-39"/>
          <w:w w:val="105"/>
        </w:rPr>
        <w:t> </w:t>
      </w:r>
      <w:r>
        <w:rPr>
          <w:color w:val="231F20"/>
          <w:spacing w:val="-12"/>
          <w:w w:val="105"/>
        </w:rPr>
        <w:t>(</w:t>
      </w:r>
      <w:r>
        <w:rPr>
          <w:color w:val="231F20"/>
          <w:spacing w:val="-9"/>
          <w:w w:val="105"/>
        </w:rPr>
        <w:t>$</w:t>
      </w:r>
      <w:r>
        <w:rPr>
          <w:color w:val="231F20"/>
          <w:spacing w:val="1"/>
          <w:w w:val="105"/>
        </w:rPr>
        <w:t>Ц</w:t>
      </w:r>
      <w:r>
        <w:rPr>
          <w:color w:val="231F20"/>
          <w:spacing w:val="-11"/>
          <w:w w:val="105"/>
        </w:rPr>
        <w:t>Б</w:t>
      </w:r>
      <w:r>
        <w:rPr>
          <w:color w:val="231F20"/>
          <w:w w:val="105"/>
        </w:rPr>
        <w:t>,</w:t>
      </w:r>
      <w:r>
        <w:rPr>
          <w:color w:val="231F20"/>
          <w:spacing w:val="-39"/>
          <w:w w:val="105"/>
        </w:rPr>
        <w:t> </w:t>
      </w:r>
      <w:r>
        <w:rPr>
          <w:color w:val="231F20"/>
          <w:spacing w:val="-10"/>
          <w:w w:val="105"/>
        </w:rPr>
        <w:t>$</w:t>
      </w:r>
      <w:r>
        <w:rPr>
          <w:color w:val="231F20"/>
          <w:spacing w:val="-2"/>
          <w:w w:val="105"/>
          <w:position w:val="-8"/>
          <w:sz w:val="16"/>
          <w:szCs w:val="16"/>
        </w:rPr>
        <w:t>Б</w:t>
      </w:r>
      <w:r>
        <w:rPr>
          <w:color w:val="231F20"/>
          <w:w w:val="105"/>
        </w:rPr>
        <w:t>)</w:t>
      </w:r>
      <w:r>
        <w:rPr>
          <w:color w:val="000000"/>
          <w:w w:val="100"/>
        </w:rPr>
      </w:r>
    </w:p>
    <w:p>
      <w:pPr>
        <w:pStyle w:val="BodyText"/>
        <w:spacing w:line="281" w:lineRule="exact"/>
        <w:ind w:left="400" w:right="0"/>
        <w:jc w:val="left"/>
      </w:pPr>
      <w:r>
        <w:rPr>
          <w:color w:val="231F20"/>
          <w:spacing w:val="-7"/>
          <w:w w:val="85"/>
        </w:rPr>
        <w:t>П</w:t>
      </w:r>
      <w:r>
        <w:rPr>
          <w:color w:val="231F20"/>
          <w:spacing w:val="-13"/>
          <w:w w:val="85"/>
        </w:rPr>
        <w:t>1</w:t>
      </w:r>
      <w:r>
        <w:rPr>
          <w:color w:val="231F20"/>
          <w:spacing w:val="-10"/>
          <w:w w:val="85"/>
        </w:rPr>
        <w:t>�</w:t>
      </w:r>
      <w:r>
        <w:rPr>
          <w:color w:val="231F20"/>
          <w:spacing w:val="-7"/>
          <w:w w:val="85"/>
        </w:rPr>
        <w:t>3</w:t>
      </w:r>
      <w:r>
        <w:rPr>
          <w:color w:val="231F20"/>
          <w:w w:val="85"/>
        </w:rPr>
        <w:t>�</w:t>
      </w:r>
      <w:r>
        <w:rPr>
          <w:color w:val="231F20"/>
          <w:spacing w:val="52"/>
          <w:w w:val="85"/>
        </w:rPr>
        <w:t> </w:t>
      </w:r>
      <w:r>
        <w:rPr>
          <w:color w:val="231F20"/>
          <w:spacing w:val="2"/>
          <w:w w:val="85"/>
        </w:rPr>
        <w:t>С</w:t>
      </w:r>
      <w:r>
        <w:rPr>
          <w:color w:val="231F20"/>
          <w:spacing w:val="2"/>
          <w:w w:val="85"/>
        </w:rPr>
        <w:t>о</w:t>
      </w:r>
      <w:r>
        <w:rPr>
          <w:color w:val="231F20"/>
          <w:spacing w:val="4"/>
          <w:w w:val="85"/>
        </w:rPr>
        <w:t>о</w:t>
      </w:r>
      <w:r>
        <w:rPr>
          <w:color w:val="231F20"/>
          <w:spacing w:val="5"/>
          <w:w w:val="85"/>
        </w:rPr>
        <w:t>т</w:t>
      </w:r>
      <w:r>
        <w:rPr>
          <w:color w:val="231F20"/>
          <w:spacing w:val="-3"/>
          <w:w w:val="85"/>
        </w:rPr>
        <w:t>но</w:t>
      </w:r>
      <w:r>
        <w:rPr>
          <w:color w:val="231F20"/>
          <w:spacing w:val="-2"/>
          <w:w w:val="85"/>
        </w:rPr>
        <w:t>ш</w:t>
      </w:r>
      <w:r>
        <w:rPr>
          <w:color w:val="231F20"/>
          <w:spacing w:val="-3"/>
          <w:w w:val="85"/>
        </w:rPr>
        <w:t>е</w:t>
      </w:r>
      <w:r>
        <w:rPr>
          <w:color w:val="231F20"/>
          <w:spacing w:val="6"/>
          <w:w w:val="85"/>
        </w:rPr>
        <w:t>н</w:t>
      </w:r>
      <w:r>
        <w:rPr>
          <w:color w:val="231F20"/>
          <w:spacing w:val="-2"/>
          <w:w w:val="85"/>
        </w:rPr>
        <w:t>и</w:t>
      </w:r>
      <w:r>
        <w:rPr>
          <w:color w:val="231F20"/>
          <w:w w:val="85"/>
        </w:rPr>
        <w:t>е</w:t>
      </w:r>
      <w:r>
        <w:rPr>
          <w:color w:val="231F20"/>
          <w:spacing w:val="53"/>
          <w:w w:val="85"/>
        </w:rPr>
        <w:t> </w:t>
      </w:r>
      <w:r>
        <w:rPr>
          <w:color w:val="231F20"/>
          <w:spacing w:val="-2"/>
          <w:w w:val="85"/>
        </w:rPr>
        <w:t>м</w:t>
      </w:r>
      <w:r>
        <w:rPr>
          <w:color w:val="231F20"/>
          <w:spacing w:val="-3"/>
          <w:w w:val="85"/>
        </w:rPr>
        <w:t>е</w:t>
      </w:r>
      <w:r>
        <w:rPr>
          <w:color w:val="231F20"/>
          <w:spacing w:val="14"/>
          <w:w w:val="85"/>
        </w:rPr>
        <w:t>ж</w:t>
      </w:r>
      <w:r>
        <w:rPr>
          <w:color w:val="231F20"/>
          <w:spacing w:val="9"/>
          <w:w w:val="85"/>
        </w:rPr>
        <w:t>д</w:t>
      </w:r>
      <w:r>
        <w:rPr>
          <w:color w:val="231F20"/>
          <w:w w:val="85"/>
        </w:rPr>
        <w:t>у</w:t>
      </w:r>
      <w:r>
        <w:rPr>
          <w:color w:val="231F20"/>
          <w:spacing w:val="52"/>
          <w:w w:val="85"/>
        </w:rPr>
        <w:t> </w:t>
      </w:r>
      <w:r>
        <w:rPr>
          <w:color w:val="231F20"/>
          <w:spacing w:val="3"/>
          <w:w w:val="85"/>
        </w:rPr>
        <w:t>в</w:t>
      </w:r>
      <w:r>
        <w:rPr>
          <w:color w:val="231F20"/>
          <w:spacing w:val="13"/>
          <w:w w:val="85"/>
        </w:rPr>
        <w:t>а</w:t>
      </w:r>
      <w:r>
        <w:rPr>
          <w:color w:val="231F20"/>
          <w:spacing w:val="5"/>
          <w:w w:val="85"/>
        </w:rPr>
        <w:t>л</w:t>
      </w:r>
      <w:r>
        <w:rPr>
          <w:color w:val="231F20"/>
          <w:spacing w:val="4"/>
          <w:w w:val="85"/>
        </w:rPr>
        <w:t>ю</w:t>
      </w:r>
      <w:r>
        <w:rPr>
          <w:color w:val="231F20"/>
          <w:spacing w:val="5"/>
          <w:w w:val="85"/>
        </w:rPr>
        <w:t>т</w:t>
      </w:r>
      <w:r>
        <w:rPr>
          <w:color w:val="231F20"/>
          <w:spacing w:val="5"/>
          <w:w w:val="85"/>
        </w:rPr>
        <w:t>н</w:t>
      </w:r>
      <w:r>
        <w:rPr>
          <w:color w:val="231F20"/>
          <w:spacing w:val="6"/>
          <w:w w:val="85"/>
        </w:rPr>
        <w:t>ы</w:t>
      </w:r>
      <w:r>
        <w:rPr>
          <w:color w:val="231F20"/>
          <w:w w:val="85"/>
        </w:rPr>
        <w:t>м</w:t>
      </w:r>
      <w:r>
        <w:rPr>
          <w:color w:val="000000"/>
          <w:w w:val="100"/>
        </w:rPr>
      </w:r>
    </w:p>
    <w:p>
      <w:pPr>
        <w:pStyle w:val="BodyText"/>
        <w:spacing w:line="399" w:lineRule="exact"/>
        <w:ind w:left="400" w:right="0" w:firstLine="283"/>
        <w:jc w:val="left"/>
      </w:pPr>
      <w:r>
        <w:rPr>
          <w:color w:val="231F20"/>
          <w:spacing w:val="11"/>
          <w:w w:val="100"/>
        </w:rPr>
        <w:t>к</w:t>
      </w:r>
      <w:r>
        <w:rPr>
          <w:color w:val="231F20"/>
          <w:spacing w:val="10"/>
          <w:w w:val="100"/>
        </w:rPr>
        <w:t>у</w:t>
      </w:r>
      <w:r>
        <w:rPr>
          <w:color w:val="231F20"/>
          <w:spacing w:val="3"/>
          <w:w w:val="100"/>
        </w:rPr>
        <w:t>р</w:t>
      </w:r>
      <w:r>
        <w:rPr>
          <w:color w:val="231F20"/>
          <w:spacing w:val="2"/>
          <w:w w:val="100"/>
        </w:rPr>
        <w:t>с</w:t>
      </w:r>
      <w:r>
        <w:rPr>
          <w:color w:val="231F20"/>
          <w:spacing w:val="-4"/>
          <w:w w:val="100"/>
        </w:rPr>
        <w:t>о</w:t>
      </w:r>
      <w:r>
        <w:rPr>
          <w:color w:val="231F20"/>
          <w:w w:val="100"/>
        </w:rPr>
        <w:t>м</w:t>
      </w:r>
      <w:r>
        <w:rPr>
          <w:color w:val="231F20"/>
          <w:spacing w:val="-34"/>
          <w:w w:val="100"/>
        </w:rPr>
        <w:t> </w:t>
      </w:r>
      <w:r>
        <w:rPr>
          <w:color w:val="231F20"/>
          <w:spacing w:val="-3"/>
          <w:w w:val="100"/>
        </w:rPr>
        <w:t>д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11"/>
          <w:w w:val="100"/>
        </w:rPr>
        <w:t>л</w:t>
      </w:r>
      <w:r>
        <w:rPr>
          <w:color w:val="231F20"/>
          <w:spacing w:val="1"/>
          <w:w w:val="100"/>
        </w:rPr>
        <w:t>л</w:t>
      </w:r>
      <w:r>
        <w:rPr>
          <w:color w:val="231F20"/>
          <w:w w:val="100"/>
        </w:rPr>
        <w:t>а</w:t>
      </w:r>
      <w:r>
        <w:rPr>
          <w:color w:val="231F20"/>
          <w:spacing w:val="1"/>
          <w:w w:val="100"/>
        </w:rPr>
        <w:t>р</w:t>
      </w:r>
      <w:r>
        <w:rPr>
          <w:color w:val="231F20"/>
          <w:w w:val="100"/>
        </w:rPr>
        <w:t>а</w:t>
      </w:r>
      <w:r>
        <w:rPr>
          <w:color w:val="231F20"/>
          <w:spacing w:val="-33"/>
          <w:w w:val="100"/>
        </w:rPr>
        <w:t> </w:t>
      </w:r>
      <w:r>
        <w:rPr>
          <w:color w:val="231F20"/>
          <w:w w:val="100"/>
        </w:rPr>
        <w:t>Ц</w:t>
      </w:r>
      <w:r>
        <w:rPr>
          <w:color w:val="231F20"/>
          <w:w w:val="100"/>
        </w:rPr>
        <w:t>Б</w:t>
      </w:r>
      <w:r>
        <w:rPr>
          <w:color w:val="231F20"/>
          <w:spacing w:val="-34"/>
          <w:w w:val="100"/>
        </w:rPr>
        <w:t> </w:t>
      </w:r>
      <w:r>
        <w:rPr>
          <w:color w:val="231F20"/>
          <w:spacing w:val="-11"/>
          <w:w w:val="100"/>
        </w:rPr>
        <w:t>(</w:t>
      </w:r>
      <w:r>
        <w:rPr>
          <w:color w:val="231F20"/>
          <w:spacing w:val="-10"/>
          <w:w w:val="100"/>
        </w:rPr>
        <w:t>$</w:t>
      </w:r>
      <w:r>
        <w:rPr>
          <w:color w:val="231F20"/>
          <w:spacing w:val="-2"/>
          <w:w w:val="100"/>
          <w:position w:val="-8"/>
          <w:sz w:val="16"/>
          <w:szCs w:val="16"/>
        </w:rPr>
        <w:t>Б</w:t>
      </w:r>
      <w:r>
        <w:rPr>
          <w:color w:val="231F20"/>
          <w:w w:val="100"/>
        </w:rPr>
        <w:t>)</w:t>
      </w:r>
      <w:r>
        <w:rPr>
          <w:color w:val="231F20"/>
          <w:spacing w:val="-33"/>
          <w:w w:val="100"/>
        </w:rPr>
        <w:t> </w:t>
      </w:r>
      <w:r>
        <w:rPr>
          <w:color w:val="231F20"/>
          <w:w w:val="100"/>
        </w:rPr>
        <w:t>и</w:t>
      </w:r>
      <w:r>
        <w:rPr>
          <w:color w:val="231F20"/>
          <w:spacing w:val="-33"/>
          <w:w w:val="100"/>
        </w:rPr>
        <w:t> </w:t>
      </w:r>
      <w:r>
        <w:rPr>
          <w:color w:val="231F20"/>
          <w:spacing w:val="-3"/>
          <w:w w:val="100"/>
        </w:rPr>
        <w:t>д</w:t>
      </w:r>
      <w:r>
        <w:rPr>
          <w:color w:val="231F20"/>
          <w:spacing w:val="1"/>
          <w:w w:val="100"/>
        </w:rPr>
        <w:t>о</w:t>
      </w:r>
      <w:r>
        <w:rPr>
          <w:color w:val="231F20"/>
          <w:spacing w:val="11"/>
          <w:w w:val="100"/>
        </w:rPr>
        <w:t>л</w:t>
      </w:r>
      <w:r>
        <w:rPr>
          <w:color w:val="231F20"/>
          <w:spacing w:val="1"/>
          <w:w w:val="100"/>
        </w:rPr>
        <w:t>л</w:t>
      </w:r>
      <w:r>
        <w:rPr>
          <w:color w:val="231F20"/>
          <w:w w:val="100"/>
        </w:rPr>
        <w:t>а</w:t>
      </w:r>
      <w:r>
        <w:rPr>
          <w:color w:val="231F20"/>
          <w:spacing w:val="3"/>
          <w:w w:val="100"/>
        </w:rPr>
        <w:t>р</w:t>
      </w:r>
      <w:r>
        <w:rPr>
          <w:color w:val="231F20"/>
          <w:spacing w:val="-4"/>
          <w:w w:val="100"/>
        </w:rPr>
        <w:t>о</w:t>
      </w:r>
      <w:r>
        <w:rPr>
          <w:color w:val="231F20"/>
          <w:w w:val="100"/>
        </w:rPr>
        <w:t>м</w:t>
      </w:r>
      <w:r>
        <w:rPr>
          <w:color w:val="231F20"/>
          <w:spacing w:val="-34"/>
          <w:w w:val="100"/>
        </w:rPr>
        <w:t> </w:t>
      </w:r>
      <w:r>
        <w:rPr>
          <w:color w:val="231F20"/>
          <w:w w:val="100"/>
        </w:rPr>
        <w:t>П</w:t>
      </w:r>
      <w:r>
        <w:rPr>
          <w:color w:val="231F20"/>
          <w:spacing w:val="-12"/>
          <w:w w:val="100"/>
        </w:rPr>
        <w:t>П</w:t>
      </w:r>
      <w:r>
        <w:rPr>
          <w:color w:val="231F20"/>
          <w:w w:val="100"/>
        </w:rPr>
        <w:t>С</w:t>
      </w:r>
      <w:r>
        <w:rPr>
          <w:color w:val="231F20"/>
          <w:spacing w:val="-33"/>
          <w:w w:val="100"/>
        </w:rPr>
        <w:t> </w:t>
      </w:r>
      <w:r>
        <w:rPr>
          <w:color w:val="231F20"/>
          <w:spacing w:val="-11"/>
          <w:w w:val="100"/>
        </w:rPr>
        <w:t>(</w:t>
      </w:r>
      <w:r>
        <w:rPr>
          <w:color w:val="231F20"/>
          <w:spacing w:val="-10"/>
          <w:w w:val="100"/>
        </w:rPr>
        <w:t>$</w:t>
      </w:r>
      <w:r>
        <w:rPr>
          <w:color w:val="231F20"/>
          <w:spacing w:val="3"/>
          <w:w w:val="100"/>
          <w:position w:val="-8"/>
          <w:sz w:val="16"/>
          <w:szCs w:val="16"/>
        </w:rPr>
        <w:t>П</w:t>
      </w:r>
      <w:r>
        <w:rPr>
          <w:color w:val="231F20"/>
          <w:w w:val="100"/>
        </w:rPr>
        <w:t>)</w:t>
      </w:r>
      <w:r>
        <w:rPr>
          <w:color w:val="000000"/>
          <w:w w:val="100"/>
        </w:rPr>
      </w:r>
    </w:p>
    <w:p>
      <w:pPr>
        <w:pStyle w:val="BodyText"/>
        <w:spacing w:line="281" w:lineRule="exact"/>
        <w:ind w:left="400" w:right="0"/>
        <w:jc w:val="left"/>
      </w:pPr>
      <w:r>
        <w:rPr>
          <w:color w:val="231F20"/>
          <w:spacing w:val="-8"/>
          <w:w w:val="90"/>
        </w:rPr>
        <w:t>П</w:t>
      </w:r>
      <w:r>
        <w:rPr>
          <w:color w:val="231F20"/>
          <w:spacing w:val="-13"/>
          <w:w w:val="90"/>
        </w:rPr>
        <w:t>1</w:t>
      </w:r>
      <w:r>
        <w:rPr>
          <w:color w:val="231F20"/>
          <w:spacing w:val="-24"/>
          <w:w w:val="90"/>
        </w:rPr>
        <w:t>�</w:t>
      </w:r>
      <w:r>
        <w:rPr>
          <w:color w:val="231F20"/>
          <w:spacing w:val="-4"/>
          <w:w w:val="90"/>
        </w:rPr>
        <w:t>4</w:t>
      </w:r>
      <w:r>
        <w:rPr>
          <w:color w:val="231F20"/>
          <w:w w:val="90"/>
        </w:rPr>
        <w:t>�</w:t>
      </w:r>
      <w:r>
        <w:rPr>
          <w:color w:val="231F20"/>
          <w:spacing w:val="-1"/>
          <w:w w:val="90"/>
        </w:rPr>
        <w:t> </w:t>
      </w:r>
      <w:r>
        <w:rPr>
          <w:color w:val="231F20"/>
          <w:spacing w:val="1"/>
          <w:w w:val="90"/>
        </w:rPr>
        <w:t>Э</w:t>
      </w:r>
      <w:r>
        <w:rPr>
          <w:color w:val="231F20"/>
          <w:spacing w:val="-4"/>
          <w:w w:val="90"/>
        </w:rPr>
        <w:t>к</w:t>
      </w:r>
      <w:r>
        <w:rPr>
          <w:color w:val="231F20"/>
          <w:spacing w:val="-3"/>
          <w:w w:val="90"/>
        </w:rPr>
        <w:t>оно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8"/>
          <w:w w:val="90"/>
        </w:rPr>
        <w:t>и</w:t>
      </w:r>
      <w:r>
        <w:rPr>
          <w:color w:val="231F20"/>
          <w:spacing w:val="-2"/>
          <w:w w:val="90"/>
        </w:rPr>
        <w:t>ч</w:t>
      </w:r>
      <w:r>
        <w:rPr>
          <w:color w:val="231F20"/>
          <w:spacing w:val="2"/>
          <w:w w:val="90"/>
        </w:rPr>
        <w:t>е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9"/>
          <w:w w:val="90"/>
        </w:rPr>
        <w:t>к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й</w:t>
      </w:r>
      <w:r>
        <w:rPr>
          <w:color w:val="231F20"/>
          <w:spacing w:val="-1"/>
          <w:w w:val="90"/>
        </w:rPr>
        <w:t> 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6"/>
          <w:w w:val="90"/>
        </w:rPr>
        <w:t>м</w:t>
      </w:r>
      <w:r>
        <w:rPr>
          <w:color w:val="231F20"/>
          <w:spacing w:val="-2"/>
          <w:w w:val="90"/>
        </w:rPr>
        <w:t>ы</w:t>
      </w:r>
      <w:r>
        <w:rPr>
          <w:color w:val="231F20"/>
          <w:spacing w:val="2"/>
          <w:w w:val="90"/>
        </w:rPr>
        <w:t>с</w:t>
      </w:r>
      <w:r>
        <w:rPr>
          <w:color w:val="231F20"/>
          <w:w w:val="90"/>
        </w:rPr>
        <w:t>л</w:t>
      </w:r>
      <w:r>
        <w:rPr>
          <w:color w:val="231F20"/>
          <w:spacing w:val="-1"/>
          <w:w w:val="90"/>
        </w:rPr>
        <w:t> </w:t>
      </w:r>
      <w:r>
        <w:rPr>
          <w:color w:val="231F20"/>
          <w:spacing w:val="-2"/>
          <w:w w:val="90"/>
        </w:rPr>
        <w:t>и</w:t>
      </w:r>
      <w:r>
        <w:rPr>
          <w:color w:val="231F20"/>
          <w:spacing w:val="-3"/>
          <w:w w:val="90"/>
        </w:rPr>
        <w:t>с</w:t>
      </w:r>
      <w:r>
        <w:rPr>
          <w:color w:val="231F20"/>
          <w:spacing w:val="-3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5"/>
          <w:w w:val="90"/>
        </w:rPr>
        <w:t>л</w:t>
      </w:r>
      <w:r>
        <w:rPr>
          <w:color w:val="231F20"/>
          <w:spacing w:val="6"/>
          <w:w w:val="90"/>
        </w:rPr>
        <w:t>ь</w:t>
      </w:r>
      <w:r>
        <w:rPr>
          <w:color w:val="231F20"/>
          <w:spacing w:val="2"/>
          <w:w w:val="90"/>
        </w:rPr>
        <w:t>з</w:t>
      </w:r>
      <w:r>
        <w:rPr>
          <w:color w:val="231F20"/>
          <w:spacing w:val="-3"/>
          <w:w w:val="90"/>
        </w:rPr>
        <w:t>о</w:t>
      </w:r>
      <w:r>
        <w:rPr>
          <w:color w:val="231F20"/>
          <w:spacing w:val="4"/>
          <w:w w:val="90"/>
        </w:rPr>
        <w:t>в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9"/>
          <w:w w:val="90"/>
        </w:rPr>
        <w:t>и</w:t>
      </w:r>
      <w:r>
        <w:rPr>
          <w:color w:val="231F20"/>
          <w:w w:val="90"/>
        </w:rPr>
        <w:t>я</w:t>
      </w:r>
      <w:r>
        <w:rPr>
          <w:color w:val="000000"/>
          <w:w w:val="100"/>
        </w:rPr>
      </w:r>
    </w:p>
    <w:p>
      <w:pPr>
        <w:pStyle w:val="BodyText"/>
        <w:spacing w:line="150" w:lineRule="auto" w:before="13"/>
        <w:ind w:left="400" w:right="4462" w:firstLine="283"/>
        <w:jc w:val="left"/>
      </w:pPr>
      <w:r>
        <w:rPr>
          <w:color w:val="231F20"/>
          <w:spacing w:val="-3"/>
          <w:w w:val="95"/>
        </w:rPr>
        <w:t>д</w:t>
      </w:r>
      <w:r>
        <w:rPr>
          <w:color w:val="231F20"/>
          <w:spacing w:val="1"/>
          <w:w w:val="95"/>
        </w:rPr>
        <w:t>о</w:t>
      </w:r>
      <w:r>
        <w:rPr>
          <w:color w:val="231F20"/>
          <w:spacing w:val="10"/>
          <w:w w:val="95"/>
        </w:rPr>
        <w:t>л</w:t>
      </w:r>
      <w:r>
        <w:rPr>
          <w:color w:val="231F20"/>
          <w:w w:val="95"/>
        </w:rPr>
        <w:t>л</w:t>
      </w:r>
      <w:r>
        <w:rPr>
          <w:color w:val="231F20"/>
          <w:w w:val="95"/>
        </w:rPr>
        <w:t>а</w:t>
      </w:r>
      <w:r>
        <w:rPr>
          <w:color w:val="231F20"/>
          <w:spacing w:val="1"/>
          <w:w w:val="95"/>
        </w:rPr>
        <w:t>р</w:t>
      </w:r>
      <w:r>
        <w:rPr>
          <w:color w:val="231F20"/>
          <w:w w:val="95"/>
        </w:rPr>
        <w:t>а</w:t>
      </w:r>
      <w:r>
        <w:rPr>
          <w:color w:val="231F20"/>
          <w:spacing w:val="46"/>
          <w:w w:val="95"/>
        </w:rPr>
        <w:t> </w:t>
      </w:r>
      <w:r>
        <w:rPr>
          <w:color w:val="231F20"/>
          <w:w w:val="95"/>
        </w:rPr>
        <w:t>П</w:t>
      </w:r>
      <w:r>
        <w:rPr>
          <w:color w:val="231F20"/>
          <w:spacing w:val="-11"/>
          <w:w w:val="95"/>
        </w:rPr>
        <w:t>П</w:t>
      </w:r>
      <w:r>
        <w:rPr>
          <w:color w:val="231F20"/>
          <w:w w:val="95"/>
        </w:rPr>
        <w:t>С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-11"/>
          <w:w w:val="95"/>
        </w:rPr>
        <w:t>(</w:t>
      </w:r>
      <w:r>
        <w:rPr>
          <w:color w:val="231F20"/>
          <w:spacing w:val="-9"/>
          <w:w w:val="95"/>
        </w:rPr>
        <w:t>$</w:t>
      </w:r>
      <w:r>
        <w:rPr>
          <w:color w:val="231F20"/>
          <w:spacing w:val="3"/>
          <w:w w:val="95"/>
          <w:position w:val="-8"/>
          <w:sz w:val="16"/>
          <w:szCs w:val="16"/>
        </w:rPr>
        <w:t>П</w:t>
      </w:r>
      <w:r>
        <w:rPr>
          <w:color w:val="231F20"/>
          <w:w w:val="95"/>
        </w:rPr>
        <w:t>)</w:t>
      </w:r>
      <w:r>
        <w:rPr>
          <w:color w:val="231F20"/>
          <w:w w:val="121"/>
        </w:rPr>
        <w:t> </w:t>
      </w:r>
      <w:r>
        <w:rPr>
          <w:color w:val="231F20"/>
          <w:spacing w:val="-7"/>
          <w:w w:val="80"/>
        </w:rPr>
        <w:t>П</w:t>
      </w:r>
      <w:r>
        <w:rPr>
          <w:color w:val="231F20"/>
          <w:spacing w:val="-12"/>
          <w:w w:val="80"/>
        </w:rPr>
        <w:t>1</w:t>
      </w:r>
      <w:r>
        <w:rPr>
          <w:color w:val="231F20"/>
          <w:spacing w:val="-9"/>
          <w:w w:val="80"/>
        </w:rPr>
        <w:t>�</w:t>
      </w:r>
      <w:r>
        <w:rPr>
          <w:color w:val="231F20"/>
          <w:spacing w:val="-7"/>
          <w:w w:val="80"/>
        </w:rPr>
        <w:t>5</w:t>
      </w:r>
      <w:r>
        <w:rPr>
          <w:color w:val="231F20"/>
          <w:w w:val="80"/>
        </w:rPr>
        <w:t>�</w:t>
      </w:r>
      <w:r>
        <w:rPr>
          <w:color w:val="231F20"/>
          <w:spacing w:val="-39"/>
          <w:w w:val="80"/>
        </w:rPr>
        <w:t> </w:t>
      </w:r>
      <w:r>
        <w:rPr>
          <w:color w:val="231F20"/>
          <w:spacing w:val="4"/>
          <w:w w:val="95"/>
        </w:rPr>
        <w:t>И</w:t>
      </w:r>
      <w:r>
        <w:rPr>
          <w:color w:val="231F20"/>
          <w:spacing w:val="9"/>
          <w:w w:val="95"/>
        </w:rPr>
        <w:t>н</w:t>
      </w:r>
      <w:r>
        <w:rPr>
          <w:color w:val="231F20"/>
          <w:spacing w:val="-3"/>
          <w:w w:val="95"/>
        </w:rPr>
        <w:t>д</w:t>
      </w:r>
      <w:r>
        <w:rPr>
          <w:color w:val="231F20"/>
          <w:spacing w:val="-4"/>
          <w:w w:val="95"/>
        </w:rPr>
        <w:t>е</w:t>
      </w:r>
      <w:r>
        <w:rPr>
          <w:color w:val="231F20"/>
          <w:spacing w:val="-3"/>
          <w:w w:val="95"/>
        </w:rPr>
        <w:t>к</w:t>
      </w:r>
      <w:r>
        <w:rPr>
          <w:color w:val="231F20"/>
          <w:w w:val="95"/>
        </w:rPr>
        <w:t>с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12"/>
          <w:w w:val="95"/>
        </w:rPr>
        <w:t>«</w:t>
      </w:r>
      <w:r>
        <w:rPr>
          <w:color w:val="231F20"/>
          <w:spacing w:val="-5"/>
          <w:w w:val="95"/>
        </w:rPr>
        <w:t>Б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г</w:t>
      </w:r>
      <w:r>
        <w:rPr>
          <w:color w:val="231F20"/>
          <w:spacing w:val="-53"/>
          <w:w w:val="95"/>
        </w:rPr>
        <w:t> </w:t>
      </w:r>
      <w:r>
        <w:rPr>
          <w:color w:val="231F20"/>
          <w:w w:val="95"/>
        </w:rPr>
        <w:t>М</w:t>
      </w:r>
      <w:r>
        <w:rPr>
          <w:color w:val="231F20"/>
          <w:spacing w:val="5"/>
          <w:w w:val="95"/>
        </w:rPr>
        <w:t>а</w:t>
      </w:r>
      <w:r>
        <w:rPr>
          <w:color w:val="231F20"/>
          <w:spacing w:val="5"/>
          <w:w w:val="95"/>
        </w:rPr>
        <w:t>к</w:t>
      </w:r>
      <w:r>
        <w:rPr>
          <w:color w:val="231F20"/>
          <w:spacing w:val="6"/>
          <w:w w:val="95"/>
        </w:rPr>
        <w:t>а</w:t>
      </w:r>
      <w:r>
        <w:rPr>
          <w:color w:val="231F20"/>
          <w:w w:val="95"/>
        </w:rPr>
        <w:t>»</w:t>
      </w:r>
      <w:r>
        <w:rPr>
          <w:color w:val="000000"/>
          <w:w w:val="100"/>
        </w:rPr>
      </w:r>
    </w:p>
    <w:p>
      <w:pPr>
        <w:pStyle w:val="BodyText"/>
        <w:spacing w:line="169" w:lineRule="auto" w:before="5"/>
        <w:ind w:left="683" w:right="2561" w:hanging="284"/>
        <w:jc w:val="left"/>
      </w:pPr>
      <w:r>
        <w:rPr>
          <w:color w:val="231F20"/>
          <w:spacing w:val="-8"/>
          <w:w w:val="90"/>
        </w:rPr>
        <w:t>П</w:t>
      </w:r>
      <w:r>
        <w:rPr>
          <w:color w:val="231F20"/>
          <w:spacing w:val="-13"/>
          <w:w w:val="90"/>
        </w:rPr>
        <w:t>1</w:t>
      </w:r>
      <w:r>
        <w:rPr>
          <w:color w:val="231F20"/>
          <w:spacing w:val="-14"/>
          <w:w w:val="90"/>
        </w:rPr>
        <w:t>�</w:t>
      </w:r>
      <w:r>
        <w:rPr>
          <w:color w:val="231F20"/>
          <w:spacing w:val="-2"/>
          <w:w w:val="90"/>
        </w:rPr>
        <w:t>6</w:t>
      </w:r>
      <w:r>
        <w:rPr>
          <w:color w:val="231F20"/>
          <w:w w:val="90"/>
        </w:rPr>
        <w:t>�</w:t>
      </w:r>
      <w:r>
        <w:rPr>
          <w:color w:val="231F20"/>
          <w:spacing w:val="-29"/>
          <w:w w:val="90"/>
        </w:rPr>
        <w:t> </w:t>
      </w:r>
      <w:r>
        <w:rPr>
          <w:color w:val="231F20"/>
          <w:spacing w:val="-1"/>
          <w:w w:val="90"/>
        </w:rPr>
        <w:t>С</w:t>
      </w:r>
      <w:r>
        <w:rPr>
          <w:color w:val="231F20"/>
          <w:spacing w:val="1"/>
          <w:w w:val="90"/>
        </w:rPr>
        <w:t>р</w:t>
      </w:r>
      <w:r>
        <w:rPr>
          <w:color w:val="231F20"/>
          <w:spacing w:val="5"/>
          <w:w w:val="90"/>
        </w:rPr>
        <w:t>а</w:t>
      </w:r>
      <w:r>
        <w:rPr>
          <w:color w:val="231F20"/>
          <w:spacing w:val="-2"/>
          <w:w w:val="90"/>
        </w:rPr>
        <w:t>в</w:t>
      </w:r>
      <w:r>
        <w:rPr>
          <w:color w:val="231F20"/>
          <w:spacing w:val="-2"/>
          <w:w w:val="90"/>
        </w:rPr>
        <w:t>н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6"/>
          <w:w w:val="90"/>
        </w:rPr>
        <w:t>н</w:t>
      </w:r>
      <w:r>
        <w:rPr>
          <w:color w:val="231F20"/>
          <w:spacing w:val="-2"/>
          <w:w w:val="90"/>
        </w:rPr>
        <w:t>и</w:t>
      </w:r>
      <w:r>
        <w:rPr>
          <w:color w:val="231F20"/>
          <w:w w:val="90"/>
        </w:rPr>
        <w:t>е</w:t>
      </w:r>
      <w:r>
        <w:rPr>
          <w:color w:val="231F20"/>
          <w:spacing w:val="-28"/>
          <w:w w:val="90"/>
        </w:rPr>
        <w:t> </w:t>
      </w:r>
      <w:r>
        <w:rPr>
          <w:color w:val="231F20"/>
          <w:spacing w:val="-1"/>
          <w:w w:val="90"/>
        </w:rPr>
        <w:t>ц</w:t>
      </w:r>
      <w:r>
        <w:rPr>
          <w:color w:val="231F20"/>
          <w:spacing w:val="-4"/>
          <w:w w:val="90"/>
        </w:rPr>
        <w:t>е</w:t>
      </w:r>
      <w:r>
        <w:rPr>
          <w:color w:val="231F20"/>
          <w:w w:val="90"/>
        </w:rPr>
        <w:t>н</w:t>
      </w:r>
      <w:r>
        <w:rPr>
          <w:color w:val="231F20"/>
          <w:spacing w:val="-28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а</w:t>
      </w:r>
      <w:r>
        <w:rPr>
          <w:color w:val="231F20"/>
          <w:spacing w:val="-28"/>
          <w:w w:val="90"/>
        </w:rPr>
        <w:t> </w:t>
      </w:r>
      <w:r>
        <w:rPr>
          <w:color w:val="231F20"/>
          <w:w w:val="90"/>
        </w:rPr>
        <w:t>э</w:t>
      </w:r>
      <w:r>
        <w:rPr>
          <w:color w:val="231F20"/>
          <w:spacing w:val="-2"/>
          <w:w w:val="90"/>
        </w:rPr>
        <w:t>л</w:t>
      </w:r>
      <w:r>
        <w:rPr>
          <w:color w:val="231F20"/>
          <w:spacing w:val="-4"/>
          <w:w w:val="90"/>
        </w:rPr>
        <w:t>е</w:t>
      </w:r>
      <w:r>
        <w:rPr>
          <w:color w:val="231F20"/>
          <w:spacing w:val="7"/>
          <w:w w:val="90"/>
        </w:rPr>
        <w:t>к</w:t>
      </w:r>
      <w:r>
        <w:rPr>
          <w:color w:val="231F20"/>
          <w:spacing w:val="7"/>
          <w:w w:val="90"/>
        </w:rPr>
        <w:t>т</w:t>
      </w:r>
      <w:r>
        <w:rPr>
          <w:color w:val="231F20"/>
          <w:spacing w:val="3"/>
          <w:w w:val="90"/>
        </w:rPr>
        <w:t>р</w:t>
      </w:r>
      <w:r>
        <w:rPr>
          <w:color w:val="231F20"/>
          <w:spacing w:val="1"/>
          <w:w w:val="90"/>
        </w:rPr>
        <w:t>о</w:t>
      </w:r>
      <w:r>
        <w:rPr>
          <w:color w:val="231F20"/>
          <w:spacing w:val="-3"/>
          <w:w w:val="90"/>
        </w:rPr>
        <w:t>э</w:t>
      </w:r>
      <w:r>
        <w:rPr>
          <w:color w:val="231F20"/>
          <w:spacing w:val="-2"/>
          <w:w w:val="90"/>
        </w:rPr>
        <w:t>н</w:t>
      </w:r>
      <w:r>
        <w:rPr>
          <w:color w:val="231F20"/>
          <w:w w:val="90"/>
        </w:rPr>
        <w:t>е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6"/>
          <w:w w:val="90"/>
        </w:rPr>
        <w:t>г</w:t>
      </w:r>
      <w:r>
        <w:rPr>
          <w:color w:val="231F20"/>
          <w:spacing w:val="6"/>
          <w:w w:val="90"/>
        </w:rPr>
        <w:t>и</w:t>
      </w:r>
      <w:r>
        <w:rPr>
          <w:color w:val="231F20"/>
          <w:w w:val="90"/>
        </w:rPr>
        <w:t>ю</w:t>
      </w:r>
      <w:r>
        <w:rPr>
          <w:color w:val="231F20"/>
          <w:w w:val="93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-6"/>
          <w:w w:val="95"/>
        </w:rPr>
        <w:t>Р</w:t>
      </w:r>
      <w:r>
        <w:rPr>
          <w:color w:val="231F20"/>
          <w:spacing w:val="3"/>
          <w:w w:val="95"/>
        </w:rPr>
        <w:t>о</w:t>
      </w:r>
      <w:r>
        <w:rPr>
          <w:color w:val="231F20"/>
          <w:spacing w:val="1"/>
          <w:w w:val="95"/>
        </w:rPr>
        <w:t>с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6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-3"/>
          <w:w w:val="95"/>
        </w:rPr>
        <w:t>С</w:t>
      </w:r>
      <w:r>
        <w:rPr>
          <w:color w:val="231F20"/>
          <w:spacing w:val="9"/>
          <w:w w:val="95"/>
        </w:rPr>
        <w:t>Ш</w:t>
      </w:r>
      <w:r>
        <w:rPr>
          <w:color w:val="231F20"/>
          <w:w w:val="95"/>
        </w:rPr>
        <w:t>А</w:t>
      </w:r>
      <w:r>
        <w:rPr>
          <w:color w:val="000000"/>
          <w:w w:val="100"/>
        </w:rPr>
      </w:r>
    </w:p>
    <w:p>
      <w:pPr>
        <w:spacing w:line="200" w:lineRule="exact" w:before="1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>
          <w:color w:val="231F20"/>
          <w:spacing w:val="-2"/>
          <w:w w:val="95"/>
        </w:rPr>
        <w:t>П</w:t>
      </w:r>
      <w:r>
        <w:rPr>
          <w:color w:val="231F20"/>
          <w:spacing w:val="3"/>
          <w:w w:val="95"/>
        </w:rPr>
        <w:t>р</w:t>
      </w:r>
      <w:r>
        <w:rPr>
          <w:color w:val="231F20"/>
          <w:spacing w:val="7"/>
          <w:w w:val="95"/>
        </w:rPr>
        <w:t>и</w:t>
      </w:r>
      <w:r>
        <w:rPr>
          <w:color w:val="231F20"/>
          <w:spacing w:val="1"/>
          <w:w w:val="95"/>
        </w:rPr>
        <w:t>л</w:t>
      </w:r>
      <w:r>
        <w:rPr>
          <w:color w:val="231F20"/>
          <w:spacing w:val="-3"/>
          <w:w w:val="95"/>
        </w:rPr>
        <w:t>о</w:t>
      </w:r>
      <w:r>
        <w:rPr>
          <w:color w:val="231F20"/>
          <w:spacing w:val="-1"/>
          <w:w w:val="95"/>
        </w:rPr>
        <w:t>ж</w:t>
      </w:r>
      <w:r>
        <w:rPr>
          <w:color w:val="231F20"/>
          <w:w w:val="95"/>
        </w:rPr>
        <w:t>е</w:t>
      </w:r>
      <w:r>
        <w:rPr>
          <w:color w:val="231F20"/>
          <w:spacing w:val="5"/>
          <w:w w:val="95"/>
        </w:rPr>
        <w:t>н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е</w:t>
      </w:r>
      <w:r>
        <w:rPr>
          <w:color w:val="231F20"/>
          <w:spacing w:val="31"/>
          <w:w w:val="95"/>
        </w:rPr>
        <w:t> </w:t>
      </w:r>
      <w:r>
        <w:rPr>
          <w:color w:val="231F20"/>
          <w:w w:val="95"/>
        </w:rPr>
        <w:t>2</w:t>
      </w:r>
      <w:r>
        <w:rPr>
          <w:b w:val="0"/>
          <w:bCs w:val="0"/>
          <w:color w:val="000000"/>
          <w:w w:val="100"/>
        </w:rPr>
      </w:r>
    </w:p>
    <w:p>
      <w:pPr>
        <w:spacing w:after="0"/>
        <w:jc w:val="left"/>
        <w:sectPr>
          <w:headerReference w:type="default" r:id="rId189"/>
          <w:footerReference w:type="default" r:id="rId190"/>
          <w:pgSz w:w="9355" w:h="13620"/>
          <w:pgMar w:header="775" w:footer="0" w:top="1180" w:bottom="280" w:left="620" w:right="520"/>
          <w:pgNumType w:start="93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46"/>
        <w:ind w:left="117" w:right="0" w:firstLine="0"/>
        <w:jc w:val="left"/>
        <w:rPr>
          <w:rFonts w:ascii="Arial" w:hAnsi="Arial" w:cs="Arial" w:eastAsia="Arial"/>
          <w:sz w:val="32"/>
          <w:szCs w:val="32"/>
        </w:rPr>
      </w:pPr>
      <w:r>
        <w:rPr>
          <w:rFonts w:ascii="Arial" w:hAnsi="Arial" w:cs="Arial" w:eastAsia="Arial"/>
          <w:b/>
          <w:bCs/>
          <w:color w:val="231F20"/>
          <w:spacing w:val="5"/>
          <w:w w:val="85"/>
          <w:sz w:val="32"/>
          <w:szCs w:val="32"/>
        </w:rPr>
        <w:t>А</w:t>
      </w:r>
      <w:r>
        <w:rPr>
          <w:rFonts w:ascii="Arial" w:hAnsi="Arial" w:cs="Arial" w:eastAsia="Arial"/>
          <w:b/>
          <w:bCs/>
          <w:color w:val="231F20"/>
          <w:spacing w:val="2"/>
          <w:w w:val="85"/>
          <w:sz w:val="32"/>
          <w:szCs w:val="32"/>
        </w:rPr>
        <w:t>В</w:t>
      </w:r>
      <w:r>
        <w:rPr>
          <w:rFonts w:ascii="Arial" w:hAnsi="Arial" w:cs="Arial" w:eastAsia="Arial"/>
          <w:b/>
          <w:bCs/>
          <w:color w:val="231F20"/>
          <w:spacing w:val="-2"/>
          <w:w w:val="85"/>
          <w:sz w:val="32"/>
          <w:szCs w:val="32"/>
        </w:rPr>
        <w:t>Т</w:t>
      </w:r>
      <w:r>
        <w:rPr>
          <w:rFonts w:ascii="Arial" w:hAnsi="Arial" w:cs="Arial" w:eastAsia="Arial"/>
          <w:b/>
          <w:bCs/>
          <w:color w:val="231F20"/>
          <w:w w:val="85"/>
          <w:sz w:val="32"/>
          <w:szCs w:val="32"/>
        </w:rPr>
        <w:t>О</w:t>
      </w:r>
      <w:r>
        <w:rPr>
          <w:rFonts w:ascii="Arial" w:hAnsi="Arial" w:cs="Arial" w:eastAsia="Arial"/>
          <w:b/>
          <w:bCs/>
          <w:color w:val="231F20"/>
          <w:spacing w:val="-1"/>
          <w:w w:val="85"/>
          <w:sz w:val="32"/>
          <w:szCs w:val="32"/>
        </w:rPr>
        <w:t>Р</w:t>
      </w:r>
      <w:r>
        <w:rPr>
          <w:rFonts w:ascii="Arial" w:hAnsi="Arial" w:cs="Arial" w:eastAsia="Arial"/>
          <w:b/>
          <w:bCs/>
          <w:color w:val="231F20"/>
          <w:w w:val="85"/>
          <w:sz w:val="32"/>
          <w:szCs w:val="32"/>
        </w:rPr>
        <w:t>Ы</w:t>
      </w:r>
      <w:r>
        <w:rPr>
          <w:rFonts w:ascii="Arial" w:hAnsi="Arial" w:cs="Arial" w:eastAsia="Arial"/>
          <w:color w:val="000000"/>
          <w:w w:val="100"/>
          <w:sz w:val="32"/>
          <w:szCs w:val="32"/>
        </w:rPr>
      </w:r>
    </w:p>
    <w:p>
      <w:pPr>
        <w:spacing w:line="140" w:lineRule="exact" w:before="2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399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НИ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28"/>
          <w:szCs w:val="28"/>
        </w:rPr>
        <w:t>Г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М</w:t>
      </w:r>
      <w:r>
        <w:rPr>
          <w:rFonts w:ascii="Arial" w:hAnsi="Arial" w:cs="Arial" w:eastAsia="Arial"/>
          <w:b/>
          <w:bCs/>
          <w:color w:val="231F20"/>
          <w:spacing w:val="-18"/>
          <w:w w:val="90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spacing w:val="7"/>
          <w:w w:val="90"/>
          <w:sz w:val="28"/>
          <w:szCs w:val="28"/>
        </w:rPr>
        <w:t>Т</w:t>
      </w:r>
      <w:r>
        <w:rPr>
          <w:rFonts w:ascii="Arial" w:hAnsi="Arial" w:cs="Arial" w:eastAsia="Arial"/>
          <w:b/>
          <w:bCs/>
          <w:color w:val="231F20"/>
          <w:spacing w:val="-6"/>
          <w:w w:val="90"/>
          <w:sz w:val="28"/>
          <w:szCs w:val="28"/>
        </w:rPr>
        <w:t>У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ЛИН</w:t>
      </w:r>
      <w:r>
        <w:rPr>
          <w:rFonts w:ascii="Arial" w:hAnsi="Arial" w:cs="Arial" w:eastAsia="Arial"/>
          <w:b/>
          <w:bCs/>
          <w:color w:val="231F20"/>
          <w:spacing w:val="32"/>
          <w:w w:val="90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spacing w:val="-8"/>
          <w:w w:val="90"/>
          <w:sz w:val="28"/>
          <w:szCs w:val="28"/>
        </w:rPr>
        <w:t>Б</w:t>
      </w:r>
      <w:r>
        <w:rPr>
          <w:rFonts w:ascii="Arial" w:hAnsi="Arial" w:cs="Arial" w:eastAsia="Arial"/>
          <w:b/>
          <w:bCs/>
          <w:color w:val="231F20"/>
          <w:spacing w:val="-6"/>
          <w:w w:val="90"/>
          <w:sz w:val="28"/>
          <w:szCs w:val="28"/>
        </w:rPr>
        <w:t>У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Л</w:t>
      </w:r>
      <w:r>
        <w:rPr>
          <w:rFonts w:ascii="Arial" w:hAnsi="Arial" w:cs="Arial" w:eastAsia="Arial"/>
          <w:b/>
          <w:bCs/>
          <w:color w:val="231F20"/>
          <w:spacing w:val="-19"/>
          <w:w w:val="90"/>
          <w:sz w:val="28"/>
          <w:szCs w:val="28"/>
        </w:rPr>
        <w:t>А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Т</w:t>
      </w:r>
      <w:r>
        <w:rPr>
          <w:rFonts w:ascii="Arial" w:hAnsi="Arial" w:cs="Arial" w:eastAsia="Arial"/>
          <w:b/>
          <w:bCs/>
          <w:color w:val="231F20"/>
          <w:spacing w:val="33"/>
          <w:w w:val="90"/>
          <w:sz w:val="28"/>
          <w:szCs w:val="28"/>
        </w:rPr>
        <w:t> 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ИС</w:t>
      </w:r>
      <w:r>
        <w:rPr>
          <w:rFonts w:ascii="Arial" w:hAnsi="Arial" w:cs="Arial" w:eastAsia="Arial"/>
          <w:b/>
          <w:bCs/>
          <w:color w:val="231F20"/>
          <w:spacing w:val="2"/>
          <w:w w:val="90"/>
          <w:sz w:val="28"/>
          <w:szCs w:val="28"/>
        </w:rPr>
        <w:t>К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АНДЕ</w:t>
      </w:r>
      <w:r>
        <w:rPr>
          <w:rFonts w:ascii="Arial" w:hAnsi="Arial" w:cs="Arial" w:eastAsia="Arial"/>
          <w:b/>
          <w:bCs/>
          <w:color w:val="231F20"/>
          <w:spacing w:val="-1"/>
          <w:w w:val="90"/>
          <w:sz w:val="28"/>
          <w:szCs w:val="28"/>
        </w:rPr>
        <w:t>Р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ОВ</w:t>
      </w:r>
      <w:r>
        <w:rPr>
          <w:rFonts w:ascii="Arial" w:hAnsi="Arial" w:cs="Arial" w:eastAsia="Arial"/>
          <w:b/>
          <w:bCs/>
          <w:color w:val="231F20"/>
          <w:spacing w:val="-2"/>
          <w:w w:val="90"/>
          <w:sz w:val="28"/>
          <w:szCs w:val="28"/>
        </w:rPr>
        <w:t>И</w:t>
      </w:r>
      <w:r>
        <w:rPr>
          <w:rFonts w:ascii="Arial" w:hAnsi="Arial" w:cs="Arial" w:eastAsia="Arial"/>
          <w:b/>
          <w:bCs/>
          <w:color w:val="231F20"/>
          <w:w w:val="90"/>
          <w:sz w:val="28"/>
          <w:szCs w:val="28"/>
        </w:rPr>
        <w:t>Ч</w:t>
      </w:r>
      <w:r>
        <w:rPr>
          <w:rFonts w:ascii="Arial" w:hAnsi="Arial" w:cs="Arial" w:eastAsia="Arial"/>
          <w:color w:val="000000"/>
          <w:w w:val="100"/>
          <w:sz w:val="28"/>
          <w:szCs w:val="28"/>
        </w:rPr>
      </w:r>
    </w:p>
    <w:p>
      <w:pPr>
        <w:spacing w:line="150" w:lineRule="exact" w:before="6"/>
        <w:rPr>
          <w:sz w:val="15"/>
          <w:szCs w:val="15"/>
        </w:rPr>
      </w:pPr>
      <w:r>
        <w:rPr>
          <w:sz w:val="15"/>
          <w:szCs w:val="15"/>
        </w:rPr>
      </w:r>
    </w:p>
    <w:p>
      <w:pPr>
        <w:pStyle w:val="BodyText"/>
        <w:spacing w:line="159" w:lineRule="auto"/>
        <w:ind w:left="2780" w:right="117" w:firstLine="283"/>
        <w:jc w:val="both"/>
      </w:pPr>
      <w:r>
        <w:rPr/>
        <w:pict>
          <v:shape style="position:absolute;margin-left:47.797241pt;margin-top:3.980041pt;width:121.889759pt;height:137.631pt;mso-position-horizontal-relative:page;mso-position-vertical-relative:paragraph;z-index:-12151" type="#_x0000_t75" stroked="false">
            <v:imagedata r:id="rId193" o:title=""/>
          </v:shape>
        </w:pict>
      </w:r>
      <w:r>
        <w:rPr>
          <w:color w:val="231F20"/>
          <w:spacing w:val="-7"/>
          <w:w w:val="90"/>
        </w:rPr>
        <w:t>Чл</w:t>
      </w:r>
      <w:r>
        <w:rPr>
          <w:color w:val="231F20"/>
          <w:spacing w:val="-7"/>
          <w:w w:val="90"/>
        </w:rPr>
        <w:t>ен</w:t>
      </w:r>
      <w:r>
        <w:rPr>
          <w:color w:val="231F20"/>
          <w:spacing w:val="-7"/>
          <w:w w:val="90"/>
        </w:rPr>
        <w:t>-ко</w:t>
      </w:r>
      <w:r>
        <w:rPr>
          <w:color w:val="231F20"/>
          <w:spacing w:val="-8"/>
          <w:w w:val="90"/>
        </w:rPr>
        <w:t>рре</w:t>
      </w:r>
      <w:r>
        <w:rPr>
          <w:color w:val="231F20"/>
          <w:spacing w:val="-7"/>
          <w:w w:val="90"/>
        </w:rPr>
        <w:t>спо</w:t>
      </w:r>
      <w:r>
        <w:rPr>
          <w:color w:val="231F20"/>
          <w:spacing w:val="-7"/>
          <w:w w:val="90"/>
        </w:rPr>
        <w:t>нд</w:t>
      </w:r>
      <w:r>
        <w:rPr>
          <w:color w:val="231F20"/>
          <w:spacing w:val="-7"/>
          <w:w w:val="90"/>
        </w:rPr>
        <w:t>ен</w:t>
      </w:r>
      <w:r>
        <w:rPr>
          <w:color w:val="231F20"/>
          <w:w w:val="90"/>
        </w:rPr>
        <w:t>т</w:t>
      </w:r>
      <w:r>
        <w:rPr>
          <w:color w:val="231F20"/>
          <w:spacing w:val="78"/>
          <w:w w:val="90"/>
        </w:rPr>
        <w:t> </w:t>
      </w:r>
      <w:r>
        <w:rPr>
          <w:color w:val="231F20"/>
          <w:spacing w:val="-6"/>
          <w:w w:val="90"/>
        </w:rPr>
        <w:t>РАН</w:t>
      </w:r>
      <w:r>
        <w:rPr>
          <w:color w:val="231F20"/>
          <w:w w:val="90"/>
        </w:rPr>
        <w:t>,</w:t>
      </w:r>
      <w:r>
        <w:rPr>
          <w:color w:val="231F20"/>
          <w:spacing w:val="78"/>
          <w:w w:val="90"/>
        </w:rPr>
        <w:t> </w:t>
      </w:r>
      <w:r>
        <w:rPr>
          <w:color w:val="231F20"/>
          <w:spacing w:val="-7"/>
          <w:w w:val="90"/>
        </w:rPr>
        <w:t>про</w:t>
      </w:r>
      <w:r>
        <w:rPr>
          <w:color w:val="231F20"/>
          <w:spacing w:val="-7"/>
          <w:w w:val="90"/>
        </w:rPr>
        <w:t>фес</w:t>
      </w:r>
      <w:r>
        <w:rPr>
          <w:color w:val="231F20"/>
          <w:spacing w:val="-7"/>
          <w:w w:val="90"/>
        </w:rPr>
        <w:t>со</w:t>
      </w:r>
      <w:r>
        <w:rPr>
          <w:color w:val="231F20"/>
          <w:spacing w:val="-7"/>
          <w:w w:val="90"/>
        </w:rPr>
        <w:t>р,</w:t>
      </w:r>
      <w:r>
        <w:rPr>
          <w:color w:val="231F20"/>
          <w:spacing w:val="-7"/>
          <w:w w:val="102"/>
        </w:rPr>
        <w:t> </w:t>
      </w:r>
      <w:r>
        <w:rPr>
          <w:color w:val="231F20"/>
          <w:spacing w:val="-5"/>
          <w:w w:val="90"/>
        </w:rPr>
        <w:t>докто</w:t>
      </w:r>
      <w:r>
        <w:rPr>
          <w:color w:val="231F20"/>
          <w:w w:val="90"/>
        </w:rPr>
        <w:t>р</w:t>
      </w:r>
      <w:r>
        <w:rPr>
          <w:color w:val="231F20"/>
          <w:spacing w:val="75"/>
          <w:w w:val="90"/>
        </w:rPr>
        <w:t> </w:t>
      </w:r>
      <w:r>
        <w:rPr>
          <w:color w:val="231F20"/>
          <w:spacing w:val="-5"/>
          <w:w w:val="90"/>
        </w:rPr>
        <w:t>технически</w:t>
      </w:r>
      <w:r>
        <w:rPr>
          <w:color w:val="231F20"/>
          <w:w w:val="90"/>
        </w:rPr>
        <w:t>х</w:t>
      </w:r>
      <w:r>
        <w:rPr>
          <w:color w:val="231F20"/>
          <w:spacing w:val="75"/>
          <w:w w:val="90"/>
        </w:rPr>
        <w:t> </w:t>
      </w:r>
      <w:r>
        <w:rPr>
          <w:color w:val="231F20"/>
          <w:spacing w:val="-5"/>
          <w:w w:val="90"/>
        </w:rPr>
        <w:t>наук</w:t>
      </w:r>
      <w:r>
        <w:rPr>
          <w:color w:val="231F20"/>
          <w:w w:val="90"/>
        </w:rPr>
        <w:t>,</w:t>
      </w:r>
      <w:r>
        <w:rPr>
          <w:color w:val="231F20"/>
          <w:spacing w:val="76"/>
          <w:w w:val="90"/>
        </w:rPr>
        <w:t> </w:t>
      </w:r>
      <w:r>
        <w:rPr>
          <w:color w:val="231F20"/>
          <w:spacing w:val="-5"/>
          <w:w w:val="90"/>
        </w:rPr>
        <w:t>ученый</w:t>
      </w:r>
      <w:r>
        <w:rPr>
          <w:color w:val="231F20"/>
          <w:w w:val="90"/>
        </w:rPr>
        <w:t>,</w:t>
      </w:r>
      <w:r>
        <w:rPr>
          <w:color w:val="231F20"/>
          <w:spacing w:val="75"/>
          <w:w w:val="90"/>
        </w:rPr>
        <w:t> </w:t>
      </w:r>
      <w:r>
        <w:rPr>
          <w:color w:val="231F20"/>
          <w:spacing w:val="-5"/>
          <w:w w:val="90"/>
        </w:rPr>
        <w:t>гос</w:t>
      </w:r>
      <w:r>
        <w:rPr>
          <w:color w:val="231F20"/>
          <w:spacing w:val="-8"/>
          <w:w w:val="90"/>
        </w:rPr>
        <w:t>у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5"/>
          <w:w w:val="90"/>
        </w:rPr>
        <w:t>дарственны</w:t>
      </w:r>
      <w:r>
        <w:rPr>
          <w:color w:val="231F20"/>
          <w:w w:val="90"/>
        </w:rPr>
        <w:t>й</w:t>
      </w:r>
      <w:r>
        <w:rPr>
          <w:color w:val="231F20"/>
          <w:spacing w:val="48"/>
          <w:w w:val="90"/>
        </w:rPr>
        <w:t> </w:t>
      </w:r>
      <w:r>
        <w:rPr>
          <w:color w:val="231F20"/>
          <w:spacing w:val="-5"/>
          <w:w w:val="90"/>
        </w:rPr>
        <w:t>деятель</w:t>
      </w:r>
      <w:r>
        <w:rPr>
          <w:color w:val="231F20"/>
          <w:w w:val="90"/>
        </w:rPr>
        <w:t>�</w:t>
      </w:r>
      <w:r>
        <w:rPr>
          <w:color w:val="231F20"/>
          <w:spacing w:val="48"/>
          <w:w w:val="90"/>
        </w:rPr>
        <w:t> </w:t>
      </w:r>
      <w:r>
        <w:rPr>
          <w:color w:val="231F20"/>
          <w:spacing w:val="-5"/>
          <w:w w:val="90"/>
        </w:rPr>
        <w:t>Выпускни</w:t>
      </w:r>
      <w:r>
        <w:rPr>
          <w:color w:val="231F20"/>
          <w:w w:val="90"/>
        </w:rPr>
        <w:t>к</w:t>
      </w:r>
      <w:r>
        <w:rPr>
          <w:color w:val="231F20"/>
          <w:spacing w:val="48"/>
          <w:w w:val="90"/>
        </w:rPr>
        <w:t> </w:t>
      </w:r>
      <w:r>
        <w:rPr>
          <w:color w:val="231F20"/>
          <w:spacing w:val="-5"/>
          <w:w w:val="90"/>
        </w:rPr>
        <w:t>эне</w:t>
      </w:r>
      <w:r>
        <w:rPr>
          <w:color w:val="231F20"/>
          <w:spacing w:val="-3"/>
          <w:w w:val="90"/>
        </w:rPr>
        <w:t>р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6"/>
          <w:w w:val="90"/>
        </w:rPr>
        <w:t>гомашиностроительног</w:t>
      </w:r>
      <w:r>
        <w:rPr>
          <w:color w:val="231F20"/>
          <w:w w:val="90"/>
        </w:rPr>
        <w:t>о</w:t>
      </w:r>
      <w:r>
        <w:rPr>
          <w:color w:val="231F20"/>
          <w:spacing w:val="83"/>
          <w:w w:val="90"/>
        </w:rPr>
        <w:t> </w:t>
      </w:r>
      <w:r>
        <w:rPr>
          <w:color w:val="231F20"/>
          <w:spacing w:val="-6"/>
          <w:w w:val="90"/>
        </w:rPr>
        <w:t>факультет</w:t>
      </w:r>
      <w:r>
        <w:rPr>
          <w:color w:val="231F20"/>
          <w:w w:val="90"/>
        </w:rPr>
        <w:t>а</w:t>
      </w:r>
      <w:r>
        <w:rPr>
          <w:color w:val="231F20"/>
          <w:spacing w:val="83"/>
          <w:w w:val="90"/>
        </w:rPr>
        <w:t> </w:t>
      </w:r>
      <w:r>
        <w:rPr>
          <w:color w:val="231F20"/>
          <w:spacing w:val="-6"/>
          <w:w w:val="90"/>
        </w:rPr>
        <w:t>М</w:t>
      </w:r>
      <w:r>
        <w:rPr>
          <w:color w:val="231F20"/>
          <w:spacing w:val="-8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6"/>
          <w:w w:val="90"/>
        </w:rPr>
        <w:t>сковског</w:t>
      </w:r>
      <w:r>
        <w:rPr>
          <w:color w:val="231F20"/>
          <w:w w:val="90"/>
        </w:rPr>
        <w:t>о</w:t>
      </w:r>
      <w:r>
        <w:rPr>
          <w:color w:val="231F20"/>
          <w:spacing w:val="75"/>
          <w:w w:val="90"/>
        </w:rPr>
        <w:t> </w:t>
      </w:r>
      <w:r>
        <w:rPr>
          <w:color w:val="231F20"/>
          <w:spacing w:val="-6"/>
          <w:w w:val="90"/>
        </w:rPr>
        <w:t>высшег</w:t>
      </w:r>
      <w:r>
        <w:rPr>
          <w:color w:val="231F20"/>
          <w:w w:val="90"/>
        </w:rPr>
        <w:t>о</w:t>
      </w:r>
      <w:r>
        <w:rPr>
          <w:color w:val="231F20"/>
          <w:spacing w:val="75"/>
          <w:w w:val="90"/>
        </w:rPr>
        <w:t> </w:t>
      </w:r>
      <w:r>
        <w:rPr>
          <w:color w:val="231F20"/>
          <w:spacing w:val="-6"/>
          <w:w w:val="90"/>
        </w:rPr>
        <w:t>техническог</w:t>
      </w:r>
      <w:r>
        <w:rPr>
          <w:color w:val="231F20"/>
          <w:w w:val="90"/>
        </w:rPr>
        <w:t>о</w:t>
      </w:r>
      <w:r>
        <w:rPr>
          <w:color w:val="231F20"/>
          <w:spacing w:val="76"/>
          <w:w w:val="90"/>
        </w:rPr>
        <w:t> </w:t>
      </w:r>
      <w:r>
        <w:rPr>
          <w:color w:val="231F20"/>
          <w:spacing w:val="-6"/>
          <w:w w:val="90"/>
        </w:rPr>
        <w:t>учил</w:t>
      </w:r>
      <w:r>
        <w:rPr>
          <w:color w:val="231F20"/>
          <w:spacing w:val="-7"/>
          <w:w w:val="90"/>
        </w:rPr>
        <w:t>и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5"/>
          <w:w w:val="90"/>
        </w:rPr>
        <w:t>щ</w:t>
      </w:r>
      <w:r>
        <w:rPr>
          <w:color w:val="231F20"/>
          <w:w w:val="90"/>
        </w:rPr>
        <w:t>а</w:t>
      </w:r>
      <w:r>
        <w:rPr>
          <w:color w:val="231F20"/>
          <w:spacing w:val="-37"/>
          <w:w w:val="90"/>
        </w:rPr>
        <w:t> </w:t>
      </w:r>
      <w:r>
        <w:rPr>
          <w:color w:val="231F20"/>
          <w:spacing w:val="-5"/>
          <w:w w:val="90"/>
        </w:rPr>
        <w:t>им</w:t>
      </w:r>
      <w:r>
        <w:rPr>
          <w:color w:val="231F20"/>
          <w:w w:val="90"/>
        </w:rPr>
        <w:t>�</w:t>
      </w:r>
      <w:r>
        <w:rPr>
          <w:color w:val="231F20"/>
          <w:spacing w:val="-36"/>
          <w:w w:val="90"/>
        </w:rPr>
        <w:t> </w:t>
      </w:r>
      <w:r>
        <w:rPr>
          <w:color w:val="231F20"/>
          <w:spacing w:val="-4"/>
          <w:w w:val="90"/>
        </w:rPr>
        <w:t>Н</w:t>
      </w:r>
      <w:r>
        <w:rPr>
          <w:color w:val="231F20"/>
          <w:spacing w:val="-17"/>
          <w:w w:val="90"/>
        </w:rPr>
        <w:t>�</w:t>
      </w:r>
      <w:r>
        <w:rPr>
          <w:color w:val="231F20"/>
          <w:spacing w:val="-4"/>
          <w:w w:val="90"/>
        </w:rPr>
        <w:t>Э</w:t>
      </w:r>
      <w:r>
        <w:rPr>
          <w:color w:val="231F20"/>
          <w:w w:val="90"/>
        </w:rPr>
        <w:t>�</w:t>
      </w:r>
      <w:r>
        <w:rPr>
          <w:color w:val="231F20"/>
          <w:spacing w:val="-36"/>
          <w:w w:val="90"/>
        </w:rPr>
        <w:t> </w:t>
      </w:r>
      <w:r>
        <w:rPr>
          <w:color w:val="231F20"/>
          <w:spacing w:val="-5"/>
          <w:w w:val="90"/>
        </w:rPr>
        <w:t>Бауман</w:t>
      </w:r>
      <w:r>
        <w:rPr>
          <w:color w:val="231F20"/>
          <w:w w:val="90"/>
        </w:rPr>
        <w:t>а</w:t>
      </w:r>
      <w:r>
        <w:rPr>
          <w:color w:val="231F20"/>
          <w:spacing w:val="-37"/>
          <w:w w:val="90"/>
        </w:rPr>
        <w:t> </w:t>
      </w:r>
      <w:r>
        <w:rPr>
          <w:color w:val="231F20"/>
          <w:spacing w:val="-5"/>
          <w:w w:val="90"/>
        </w:rPr>
        <w:t>(1967</w:t>
      </w:r>
      <w:r>
        <w:rPr>
          <w:color w:val="231F20"/>
          <w:w w:val="90"/>
        </w:rPr>
        <w:t>,</w:t>
      </w:r>
      <w:r>
        <w:rPr>
          <w:color w:val="231F20"/>
          <w:spacing w:val="-36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-36"/>
          <w:w w:val="90"/>
        </w:rPr>
        <w:t> </w:t>
      </w:r>
      <w:r>
        <w:rPr>
          <w:color w:val="231F20"/>
          <w:spacing w:val="-5"/>
          <w:w w:val="90"/>
        </w:rPr>
        <w:t>отличием)</w:t>
      </w:r>
      <w:r>
        <w:rPr>
          <w:color w:val="231F20"/>
          <w:spacing w:val="-5"/>
          <w:w w:val="96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67"/>
          <w:w w:val="90"/>
        </w:rPr>
        <w:t> </w:t>
      </w:r>
      <w:r>
        <w:rPr>
          <w:color w:val="231F20"/>
          <w:spacing w:val="-6"/>
          <w:w w:val="90"/>
        </w:rPr>
        <w:t>механико</w:t>
      </w:r>
      <w:r>
        <w:rPr>
          <w:color w:val="231F20"/>
          <w:spacing w:val="-6"/>
          <w:w w:val="90"/>
        </w:rPr>
        <w:t>-</w:t>
      </w:r>
      <w:r>
        <w:rPr>
          <w:color w:val="231F20"/>
          <w:spacing w:val="-6"/>
          <w:w w:val="90"/>
        </w:rPr>
        <w:t>математическог</w:t>
      </w:r>
      <w:r>
        <w:rPr>
          <w:color w:val="231F20"/>
          <w:w w:val="90"/>
        </w:rPr>
        <w:t>о</w:t>
      </w:r>
      <w:r>
        <w:rPr>
          <w:color w:val="231F20"/>
          <w:spacing w:val="67"/>
          <w:w w:val="90"/>
        </w:rPr>
        <w:t> </w:t>
      </w:r>
      <w:r>
        <w:rPr>
          <w:color w:val="231F20"/>
          <w:spacing w:val="-6"/>
          <w:w w:val="90"/>
        </w:rPr>
        <w:t>факультета</w:t>
      </w:r>
      <w:r>
        <w:rPr>
          <w:color w:val="231F20"/>
          <w:spacing w:val="-6"/>
          <w:w w:val="97"/>
        </w:rPr>
        <w:t> </w:t>
      </w:r>
      <w:r>
        <w:rPr>
          <w:color w:val="231F20"/>
          <w:spacing w:val="-4"/>
          <w:w w:val="90"/>
        </w:rPr>
        <w:t>Московског</w:t>
      </w:r>
      <w:r>
        <w:rPr>
          <w:color w:val="231F20"/>
          <w:w w:val="90"/>
        </w:rPr>
        <w:t>о</w:t>
      </w:r>
      <w:r>
        <w:rPr>
          <w:color w:val="231F20"/>
          <w:spacing w:val="30"/>
          <w:w w:val="90"/>
        </w:rPr>
        <w:t> </w:t>
      </w:r>
      <w:r>
        <w:rPr>
          <w:color w:val="231F20"/>
          <w:spacing w:val="-4"/>
          <w:w w:val="90"/>
        </w:rPr>
        <w:t>государственног</w:t>
      </w:r>
      <w:r>
        <w:rPr>
          <w:color w:val="231F20"/>
          <w:w w:val="90"/>
        </w:rPr>
        <w:t>о</w:t>
      </w:r>
      <w:r>
        <w:rPr>
          <w:color w:val="231F20"/>
          <w:spacing w:val="31"/>
          <w:w w:val="90"/>
        </w:rPr>
        <w:t> </w:t>
      </w:r>
      <w:r>
        <w:rPr>
          <w:color w:val="231F20"/>
          <w:spacing w:val="-4"/>
          <w:w w:val="90"/>
        </w:rPr>
        <w:t>униве</w:t>
      </w:r>
      <w:r>
        <w:rPr>
          <w:color w:val="231F20"/>
          <w:spacing w:val="-5"/>
          <w:w w:val="90"/>
        </w:rPr>
        <w:t>р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5"/>
          <w:w w:val="80"/>
        </w:rPr>
        <w:t>ситет</w:t>
      </w:r>
      <w:r>
        <w:rPr>
          <w:color w:val="231F20"/>
          <w:w w:val="80"/>
        </w:rPr>
        <w:t>а</w:t>
      </w:r>
      <w:r>
        <w:rPr>
          <w:color w:val="231F20"/>
          <w:spacing w:val="-1"/>
          <w:w w:val="80"/>
        </w:rPr>
        <w:t> </w:t>
      </w:r>
      <w:r>
        <w:rPr>
          <w:color w:val="231F20"/>
          <w:spacing w:val="-5"/>
          <w:w w:val="80"/>
        </w:rPr>
        <w:t>им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 </w:t>
      </w:r>
      <w:r>
        <w:rPr>
          <w:color w:val="231F20"/>
          <w:spacing w:val="-5"/>
          <w:w w:val="80"/>
        </w:rPr>
        <w:t>М</w:t>
      </w:r>
      <w:r>
        <w:rPr>
          <w:color w:val="231F20"/>
          <w:spacing w:val="-18"/>
          <w:w w:val="80"/>
        </w:rPr>
        <w:t>�</w:t>
      </w:r>
      <w:r>
        <w:rPr>
          <w:color w:val="231F20"/>
          <w:spacing w:val="-5"/>
          <w:w w:val="80"/>
        </w:rPr>
        <w:t>В</w:t>
      </w:r>
      <w:r>
        <w:rPr>
          <w:color w:val="231F20"/>
          <w:w w:val="80"/>
        </w:rPr>
        <w:t>�</w:t>
      </w:r>
      <w:r>
        <w:rPr>
          <w:color w:val="231F20"/>
          <w:w w:val="80"/>
        </w:rPr>
        <w:t> </w:t>
      </w:r>
      <w:r>
        <w:rPr>
          <w:color w:val="231F20"/>
          <w:spacing w:val="-6"/>
          <w:w w:val="80"/>
        </w:rPr>
        <w:t>Ломоносов</w:t>
      </w:r>
      <w:r>
        <w:rPr>
          <w:color w:val="231F20"/>
          <w:w w:val="80"/>
        </w:rPr>
        <w:t>а</w:t>
      </w:r>
      <w:r>
        <w:rPr>
          <w:color w:val="231F20"/>
          <w:w w:val="80"/>
        </w:rPr>
        <w:t> </w:t>
      </w:r>
      <w:r>
        <w:rPr>
          <w:color w:val="231F20"/>
          <w:spacing w:val="-5"/>
          <w:w w:val="80"/>
        </w:rPr>
        <w:t>(1969)</w:t>
      </w:r>
      <w:r>
        <w:rPr>
          <w:color w:val="231F20"/>
          <w:w w:val="8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115" w:right="110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настояще</w:t>
      </w:r>
      <w:r>
        <w:rPr>
          <w:color w:val="231F20"/>
          <w:w w:val="95"/>
        </w:rPr>
        <w:t>е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врем</w:t>
      </w:r>
      <w:r>
        <w:rPr>
          <w:color w:val="231F20"/>
          <w:w w:val="95"/>
        </w:rPr>
        <w:t>я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генеральны</w:t>
      </w:r>
      <w:r>
        <w:rPr>
          <w:color w:val="231F20"/>
          <w:w w:val="95"/>
        </w:rPr>
        <w:t>й</w:t>
      </w:r>
      <w:r>
        <w:rPr>
          <w:color w:val="231F20"/>
          <w:spacing w:val="24"/>
          <w:w w:val="95"/>
        </w:rPr>
        <w:t> </w:t>
      </w:r>
      <w:r>
        <w:rPr>
          <w:color w:val="231F20"/>
          <w:spacing w:val="1"/>
          <w:w w:val="95"/>
        </w:rPr>
        <w:t>директо</w:t>
      </w:r>
      <w:r>
        <w:rPr>
          <w:color w:val="231F20"/>
          <w:w w:val="95"/>
        </w:rPr>
        <w:t>р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5"/>
        </w:rPr>
        <w:t>Института</w:t>
      </w:r>
      <w:r>
        <w:rPr>
          <w:color w:val="231F20"/>
          <w:spacing w:val="1"/>
          <w:w w:val="101"/>
        </w:rPr>
        <w:t> </w:t>
      </w:r>
      <w:r>
        <w:rPr>
          <w:color w:val="231F20"/>
          <w:spacing w:val="1"/>
          <w:w w:val="95"/>
        </w:rPr>
        <w:t>пробле</w:t>
      </w:r>
      <w:r>
        <w:rPr>
          <w:color w:val="231F20"/>
          <w:w w:val="95"/>
        </w:rPr>
        <w:t>м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энергетики</w:t>
      </w:r>
      <w:r>
        <w:rPr>
          <w:color w:val="231F20"/>
          <w:w w:val="95"/>
        </w:rPr>
        <w:t>,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чле</w:t>
      </w:r>
      <w:r>
        <w:rPr>
          <w:color w:val="231F20"/>
          <w:w w:val="95"/>
        </w:rPr>
        <w:t>н</w:t>
      </w:r>
      <w:r>
        <w:rPr>
          <w:color w:val="231F20"/>
          <w:spacing w:val="25"/>
          <w:w w:val="95"/>
        </w:rPr>
        <w:t> </w:t>
      </w:r>
      <w:r>
        <w:rPr>
          <w:color w:val="231F20"/>
          <w:w w:val="95"/>
        </w:rPr>
        <w:t>Экспертног</w:t>
      </w:r>
      <w:r>
        <w:rPr>
          <w:color w:val="231F20"/>
          <w:w w:val="95"/>
        </w:rPr>
        <w:t>о</w:t>
      </w:r>
      <w:r>
        <w:rPr>
          <w:color w:val="231F20"/>
          <w:spacing w:val="25"/>
          <w:w w:val="95"/>
        </w:rPr>
        <w:t> </w:t>
      </w:r>
      <w:r>
        <w:rPr>
          <w:color w:val="231F20"/>
          <w:spacing w:val="1"/>
          <w:w w:val="95"/>
        </w:rPr>
        <w:t>совет</w:t>
      </w:r>
      <w:r>
        <w:rPr>
          <w:color w:val="231F20"/>
          <w:w w:val="95"/>
        </w:rPr>
        <w:t>а</w:t>
      </w:r>
      <w:r>
        <w:rPr>
          <w:color w:val="231F20"/>
          <w:spacing w:val="26"/>
          <w:w w:val="95"/>
        </w:rPr>
        <w:t> </w:t>
      </w:r>
      <w:r>
        <w:rPr>
          <w:color w:val="231F20"/>
          <w:spacing w:val="1"/>
          <w:w w:val="95"/>
        </w:rPr>
        <w:t>Правител</w:t>
      </w:r>
      <w:r>
        <w:rPr>
          <w:color w:val="231F20"/>
          <w:spacing w:val="-3"/>
          <w:w w:val="95"/>
        </w:rPr>
        <w:t>ь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ственной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комиссии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водородной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энергетике,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член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Нау</w:t>
      </w:r>
      <w:r>
        <w:rPr>
          <w:color w:val="231F20"/>
          <w:w w:val="95"/>
        </w:rPr>
        <w:t>ч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но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технического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совета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энергетике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Евразийской</w:t>
      </w:r>
      <w:r>
        <w:rPr>
          <w:color w:val="231F20"/>
          <w:spacing w:val="13"/>
          <w:w w:val="95"/>
        </w:rPr>
        <w:t> </w:t>
      </w:r>
      <w:r>
        <w:rPr>
          <w:color w:val="231F20"/>
          <w:w w:val="95"/>
        </w:rPr>
        <w:t>экон</w:t>
      </w:r>
      <w:r>
        <w:rPr>
          <w:color w:val="231F20"/>
          <w:spacing w:val="-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мической</w:t>
      </w:r>
      <w:r>
        <w:rPr>
          <w:color w:val="231F20"/>
          <w:spacing w:val="-28"/>
          <w:w w:val="90"/>
        </w:rPr>
        <w:t> </w:t>
      </w:r>
      <w:r>
        <w:rPr>
          <w:color w:val="231F20"/>
          <w:w w:val="90"/>
        </w:rPr>
        <w:t>комиссии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115" w:right="112" w:firstLine="283"/>
        <w:jc w:val="both"/>
      </w:pPr>
      <w:r>
        <w:rPr>
          <w:color w:val="231F20"/>
          <w:w w:val="95"/>
        </w:rPr>
        <w:t>Имеет</w:t>
      </w:r>
      <w:r>
        <w:rPr>
          <w:color w:val="231F20"/>
          <w:spacing w:val="-8"/>
          <w:w w:val="95"/>
        </w:rPr>
        <w:t> </w:t>
      </w:r>
      <w:r>
        <w:rPr>
          <w:color w:val="231F20"/>
          <w:w w:val="95"/>
        </w:rPr>
        <w:t>свыше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250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научных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трудов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безопасности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5"/>
        </w:rPr>
        <w:t>те</w:t>
      </w:r>
      <w:r>
        <w:rPr>
          <w:color w:val="231F20"/>
          <w:spacing w:val="4"/>
          <w:w w:val="95"/>
        </w:rPr>
        <w:t>х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нологиям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АЭС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ТЭС,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теплофизике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механике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гетероге</w:t>
      </w:r>
      <w:r>
        <w:rPr>
          <w:color w:val="231F20"/>
          <w:spacing w:val="-3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ны</w:t>
      </w:r>
      <w:r>
        <w:rPr>
          <w:color w:val="231F20"/>
          <w:w w:val="95"/>
        </w:rPr>
        <w:t>х</w:t>
      </w:r>
      <w:r>
        <w:rPr>
          <w:color w:val="231F20"/>
          <w:spacing w:val="4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40"/>
          <w:w w:val="95"/>
        </w:rPr>
        <w:t> </w:t>
      </w:r>
      <w:r>
        <w:rPr>
          <w:color w:val="231F20"/>
          <w:w w:val="95"/>
        </w:rPr>
        <w:t>многофазны</w:t>
      </w:r>
      <w:r>
        <w:rPr>
          <w:color w:val="231F20"/>
          <w:w w:val="95"/>
        </w:rPr>
        <w:t>х</w:t>
      </w:r>
      <w:r>
        <w:rPr>
          <w:color w:val="231F20"/>
          <w:spacing w:val="40"/>
          <w:w w:val="95"/>
        </w:rPr>
        <w:t> </w:t>
      </w:r>
      <w:r>
        <w:rPr>
          <w:color w:val="231F20"/>
          <w:w w:val="95"/>
        </w:rPr>
        <w:t>систем</w:t>
      </w:r>
      <w:r>
        <w:rPr>
          <w:color w:val="231F20"/>
          <w:w w:val="95"/>
        </w:rPr>
        <w:t>,</w:t>
      </w:r>
      <w:r>
        <w:rPr>
          <w:color w:val="231F20"/>
          <w:spacing w:val="40"/>
          <w:w w:val="95"/>
        </w:rPr>
        <w:t> </w:t>
      </w:r>
      <w:r>
        <w:rPr>
          <w:color w:val="231F20"/>
          <w:w w:val="95"/>
        </w:rPr>
        <w:t>экономик</w:t>
      </w:r>
      <w:r>
        <w:rPr>
          <w:color w:val="231F20"/>
          <w:w w:val="95"/>
        </w:rPr>
        <w:t>е</w:t>
      </w:r>
      <w:r>
        <w:rPr>
          <w:color w:val="231F20"/>
          <w:spacing w:val="40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1"/>
          <w:w w:val="95"/>
        </w:rPr>
        <w:t>стратегия</w:t>
      </w:r>
      <w:r>
        <w:rPr>
          <w:color w:val="231F20"/>
          <w:w w:val="95"/>
        </w:rPr>
        <w:t>м</w:t>
      </w:r>
      <w:r>
        <w:rPr>
          <w:color w:val="231F20"/>
          <w:spacing w:val="40"/>
          <w:w w:val="95"/>
        </w:rPr>
        <w:t> </w:t>
      </w:r>
      <w:r>
        <w:rPr>
          <w:color w:val="231F20"/>
          <w:spacing w:val="1"/>
          <w:w w:val="95"/>
        </w:rPr>
        <w:t>ра</w:t>
      </w:r>
      <w:r>
        <w:rPr>
          <w:color w:val="231F20"/>
          <w:w w:val="95"/>
        </w:rPr>
        <w:t>з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вития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атомной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энергетики,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электроэнергетики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энергом</w:t>
      </w:r>
      <w:r>
        <w:rPr>
          <w:color w:val="231F20"/>
          <w:spacing w:val="1"/>
          <w:w w:val="95"/>
        </w:rPr>
        <w:t>а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шиностроения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странах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w w:val="95"/>
        </w:rPr>
        <w:t> </w:t>
      </w:r>
      <w:r>
        <w:rPr>
          <w:color w:val="231F20"/>
          <w:w w:val="95"/>
        </w:rPr>
        <w:t>потенциальных</w:t>
      </w:r>
      <w:r>
        <w:rPr>
          <w:color w:val="231F20"/>
          <w:spacing w:val="1"/>
          <w:w w:val="95"/>
        </w:rPr>
        <w:t> </w:t>
      </w:r>
      <w:r>
        <w:rPr>
          <w:color w:val="231F20"/>
          <w:w w:val="95"/>
        </w:rPr>
        <w:t>участ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ница</w:t>
      </w:r>
      <w:r>
        <w:rPr>
          <w:color w:val="231F20"/>
          <w:w w:val="95"/>
        </w:rPr>
        <w:t>х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рынко</w:t>
      </w:r>
      <w:r>
        <w:rPr>
          <w:color w:val="231F20"/>
          <w:w w:val="95"/>
        </w:rPr>
        <w:t>в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строительств</w:t>
      </w:r>
      <w:r>
        <w:rPr>
          <w:color w:val="231F20"/>
          <w:w w:val="95"/>
        </w:rPr>
        <w:t>а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АЭС</w:t>
      </w:r>
      <w:r>
        <w:rPr>
          <w:color w:val="231F20"/>
          <w:w w:val="95"/>
        </w:rPr>
        <w:t>,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боле</w:t>
      </w:r>
      <w:r>
        <w:rPr>
          <w:color w:val="231F20"/>
          <w:w w:val="95"/>
        </w:rPr>
        <w:t>е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1</w:t>
      </w:r>
      <w:r>
        <w:rPr>
          <w:color w:val="231F20"/>
          <w:w w:val="95"/>
        </w:rPr>
        <w:t>0</w:t>
      </w:r>
      <w:r>
        <w:rPr>
          <w:color w:val="231F20"/>
          <w:spacing w:val="14"/>
          <w:w w:val="95"/>
        </w:rPr>
        <w:t> </w:t>
      </w:r>
      <w:r>
        <w:rPr>
          <w:color w:val="231F20"/>
          <w:w w:val="95"/>
        </w:rPr>
        <w:t>научны</w:t>
      </w:r>
      <w:r>
        <w:rPr>
          <w:color w:val="231F20"/>
          <w:w w:val="95"/>
        </w:rPr>
        <w:t>х</w:t>
      </w:r>
      <w:r>
        <w:rPr>
          <w:color w:val="231F20"/>
          <w:spacing w:val="14"/>
          <w:w w:val="95"/>
        </w:rPr>
        <w:t> </w:t>
      </w:r>
      <w:r>
        <w:rPr>
          <w:color w:val="231F20"/>
          <w:spacing w:val="1"/>
          <w:w w:val="95"/>
        </w:rPr>
        <w:t>работ</w:t>
      </w:r>
      <w:r>
        <w:rPr>
          <w:color w:val="231F20"/>
          <w:spacing w:val="1"/>
          <w:w w:val="91"/>
        </w:rPr>
        <w:t> </w:t>
      </w:r>
      <w:r>
        <w:rPr>
          <w:color w:val="231F20"/>
          <w:w w:val="95"/>
        </w:rPr>
        <w:t>по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макроэкономике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России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63"/>
          <w:w w:val="95"/>
        </w:rPr>
        <w:t> </w:t>
      </w:r>
      <w:r>
        <w:rPr>
          <w:color w:val="231F20"/>
          <w:w w:val="95"/>
        </w:rPr>
        <w:t>мира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115" w:right="117" w:firstLine="283"/>
        <w:jc w:val="both"/>
      </w:pPr>
      <w:r>
        <w:rPr>
          <w:color w:val="231F20"/>
          <w:spacing w:val="1"/>
          <w:w w:val="95"/>
        </w:rPr>
        <w:t>Авто</w:t>
      </w:r>
      <w:r>
        <w:rPr>
          <w:color w:val="231F20"/>
          <w:w w:val="95"/>
        </w:rPr>
        <w:t>р</w:t>
      </w:r>
      <w:r>
        <w:rPr>
          <w:color w:val="231F20"/>
          <w:spacing w:val="93"/>
          <w:w w:val="95"/>
        </w:rPr>
        <w:t> </w:t>
      </w:r>
      <w:r>
        <w:rPr>
          <w:color w:val="231F20"/>
          <w:spacing w:val="1"/>
          <w:w w:val="95"/>
        </w:rPr>
        <w:t>учебник</w:t>
      </w:r>
      <w:r>
        <w:rPr>
          <w:color w:val="231F20"/>
          <w:w w:val="95"/>
        </w:rPr>
        <w:t>а</w:t>
      </w:r>
      <w:r>
        <w:rPr>
          <w:color w:val="231F20"/>
          <w:spacing w:val="93"/>
          <w:w w:val="95"/>
        </w:rPr>
        <w:t> </w:t>
      </w:r>
      <w:r>
        <w:rPr>
          <w:color w:val="231F20"/>
          <w:spacing w:val="1"/>
          <w:w w:val="95"/>
        </w:rPr>
        <w:t>«Ядерны</w:t>
      </w:r>
      <w:r>
        <w:rPr>
          <w:color w:val="231F20"/>
          <w:w w:val="95"/>
        </w:rPr>
        <w:t>е</w:t>
      </w:r>
      <w:r>
        <w:rPr>
          <w:color w:val="231F20"/>
          <w:spacing w:val="93"/>
          <w:w w:val="95"/>
        </w:rPr>
        <w:t> </w:t>
      </w:r>
      <w:r>
        <w:rPr>
          <w:color w:val="231F20"/>
          <w:spacing w:val="1"/>
          <w:w w:val="95"/>
        </w:rPr>
        <w:t>энергетически</w:t>
      </w:r>
      <w:r>
        <w:rPr>
          <w:color w:val="231F20"/>
          <w:w w:val="95"/>
        </w:rPr>
        <w:t>е</w:t>
      </w:r>
      <w:r>
        <w:rPr>
          <w:color w:val="231F20"/>
          <w:spacing w:val="93"/>
          <w:w w:val="95"/>
        </w:rPr>
        <w:t> </w:t>
      </w:r>
      <w:r>
        <w:rPr>
          <w:color w:val="231F20"/>
          <w:spacing w:val="1"/>
          <w:w w:val="95"/>
        </w:rPr>
        <w:t>установки»</w:t>
      </w:r>
      <w:r>
        <w:rPr>
          <w:color w:val="231F20"/>
          <w:spacing w:val="1"/>
          <w:w w:val="96"/>
        </w:rPr>
        <w:t> </w:t>
      </w:r>
      <w:r>
        <w:rPr>
          <w:color w:val="231F20"/>
          <w:spacing w:val="-3"/>
          <w:w w:val="95"/>
        </w:rPr>
        <w:t>(1986)</w:t>
      </w:r>
      <w:r>
        <w:rPr>
          <w:color w:val="231F20"/>
          <w:w w:val="95"/>
        </w:rPr>
        <w:t>,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4"/>
          <w:w w:val="95"/>
        </w:rPr>
        <w:t>соавто</w:t>
      </w:r>
      <w:r>
        <w:rPr>
          <w:color w:val="231F20"/>
          <w:w w:val="95"/>
        </w:rPr>
        <w:t>р</w:t>
      </w:r>
      <w:r>
        <w:rPr>
          <w:color w:val="231F20"/>
          <w:spacing w:val="-40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3"/>
          <w:w w:val="90"/>
        </w:rPr>
        <w:t>Р</w:t>
      </w:r>
      <w:r>
        <w:rPr>
          <w:color w:val="231F20"/>
          <w:spacing w:val="-10"/>
          <w:w w:val="90"/>
        </w:rPr>
        <w:t>�</w:t>
      </w:r>
      <w:r>
        <w:rPr>
          <w:color w:val="231F20"/>
          <w:spacing w:val="-3"/>
          <w:w w:val="90"/>
        </w:rPr>
        <w:t>И</w:t>
      </w:r>
      <w:r>
        <w:rPr>
          <w:color w:val="231F20"/>
          <w:w w:val="90"/>
        </w:rPr>
        <w:t>�</w:t>
      </w:r>
      <w:r>
        <w:rPr>
          <w:color w:val="231F20"/>
          <w:spacing w:val="-35"/>
          <w:w w:val="90"/>
        </w:rPr>
        <w:t> </w:t>
      </w:r>
      <w:r>
        <w:rPr>
          <w:color w:val="231F20"/>
          <w:spacing w:val="-3"/>
          <w:w w:val="95"/>
        </w:rPr>
        <w:t>Нигматулины</w:t>
      </w:r>
      <w:r>
        <w:rPr>
          <w:color w:val="231F20"/>
          <w:w w:val="95"/>
        </w:rPr>
        <w:t>м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3"/>
          <w:w w:val="95"/>
        </w:rPr>
        <w:t>монографи</w:t>
      </w:r>
      <w:r>
        <w:rPr>
          <w:color w:val="231F20"/>
          <w:w w:val="95"/>
        </w:rPr>
        <w:t>и</w:t>
      </w:r>
      <w:r>
        <w:rPr>
          <w:color w:val="231F20"/>
          <w:spacing w:val="-40"/>
          <w:w w:val="95"/>
        </w:rPr>
        <w:t> </w:t>
      </w:r>
      <w:r>
        <w:rPr>
          <w:color w:val="231F20"/>
          <w:spacing w:val="-3"/>
          <w:w w:val="95"/>
        </w:rPr>
        <w:t>«Динами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2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2"/>
          <w:w w:val="95"/>
        </w:rPr>
        <w:t>многофазны</w:t>
      </w:r>
      <w:r>
        <w:rPr>
          <w:color w:val="231F20"/>
          <w:w w:val="95"/>
        </w:rPr>
        <w:t>х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3"/>
          <w:w w:val="95"/>
        </w:rPr>
        <w:t>сред</w:t>
      </w:r>
      <w:r>
        <w:rPr>
          <w:color w:val="231F20"/>
          <w:w w:val="95"/>
        </w:rPr>
        <w:t>»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2"/>
          <w:w w:val="95"/>
        </w:rPr>
        <w:t>(1987</w:t>
      </w:r>
      <w:r>
        <w:rPr>
          <w:color w:val="231F20"/>
          <w:w w:val="95"/>
        </w:rPr>
        <w:t>)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3"/>
          <w:w w:val="95"/>
        </w:rPr>
        <w:t>брошюр</w:t>
      </w:r>
      <w:r>
        <w:rPr>
          <w:color w:val="231F20"/>
          <w:w w:val="95"/>
        </w:rPr>
        <w:t>ы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2"/>
          <w:w w:val="95"/>
        </w:rPr>
        <w:t>«Кризи</w:t>
      </w:r>
      <w:r>
        <w:rPr>
          <w:color w:val="231F20"/>
          <w:w w:val="95"/>
        </w:rPr>
        <w:t>с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"/>
          <w:w w:val="95"/>
        </w:rPr>
        <w:t> </w:t>
      </w:r>
      <w:r>
        <w:rPr>
          <w:color w:val="231F20"/>
          <w:spacing w:val="-3"/>
          <w:w w:val="95"/>
        </w:rPr>
        <w:t>моде</w:t>
      </w:r>
      <w:r>
        <w:rPr>
          <w:color w:val="231F20"/>
          <w:spacing w:val="-4"/>
          <w:w w:val="95"/>
        </w:rPr>
        <w:t>р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низаци</w:t>
      </w:r>
      <w:r>
        <w:rPr>
          <w:color w:val="231F20"/>
          <w:w w:val="95"/>
        </w:rPr>
        <w:t>я</w:t>
      </w:r>
      <w:r>
        <w:rPr>
          <w:color w:val="231F20"/>
          <w:spacing w:val="-46"/>
          <w:w w:val="95"/>
        </w:rPr>
        <w:t> </w:t>
      </w:r>
      <w:r>
        <w:rPr>
          <w:color w:val="231F20"/>
          <w:spacing w:val="-3"/>
          <w:w w:val="95"/>
        </w:rPr>
        <w:t>Росси</w:t>
      </w:r>
      <w:r>
        <w:rPr>
          <w:color w:val="231F20"/>
          <w:w w:val="95"/>
        </w:rPr>
        <w:t>и</w:t>
      </w:r>
      <w:r>
        <w:rPr>
          <w:color w:val="231F20"/>
          <w:spacing w:val="-46"/>
          <w:w w:val="95"/>
        </w:rPr>
        <w:t> </w:t>
      </w:r>
      <w:r>
        <w:rPr>
          <w:color w:val="231F20"/>
          <w:w w:val="95"/>
        </w:rPr>
        <w:t>—</w:t>
      </w:r>
      <w:r>
        <w:rPr>
          <w:color w:val="231F20"/>
          <w:spacing w:val="-46"/>
          <w:w w:val="95"/>
        </w:rPr>
        <w:t> </w:t>
      </w:r>
      <w:r>
        <w:rPr>
          <w:color w:val="231F20"/>
          <w:spacing w:val="-3"/>
          <w:w w:val="95"/>
        </w:rPr>
        <w:t>тринадцат</w:t>
      </w:r>
      <w:r>
        <w:rPr>
          <w:color w:val="231F20"/>
          <w:w w:val="95"/>
        </w:rPr>
        <w:t>ь</w:t>
      </w:r>
      <w:r>
        <w:rPr>
          <w:color w:val="231F20"/>
          <w:spacing w:val="-46"/>
          <w:w w:val="95"/>
        </w:rPr>
        <w:t> </w:t>
      </w:r>
      <w:r>
        <w:rPr>
          <w:color w:val="231F20"/>
          <w:spacing w:val="-4"/>
          <w:w w:val="95"/>
        </w:rPr>
        <w:t>теорем</w:t>
      </w:r>
      <w:r>
        <w:rPr>
          <w:color w:val="231F20"/>
          <w:w w:val="95"/>
        </w:rPr>
        <w:t>»</w:t>
      </w:r>
      <w:r>
        <w:rPr>
          <w:color w:val="231F20"/>
          <w:spacing w:val="-46"/>
          <w:w w:val="95"/>
        </w:rPr>
        <w:t> </w:t>
      </w:r>
      <w:r>
        <w:rPr>
          <w:color w:val="231F20"/>
          <w:spacing w:val="-3"/>
          <w:w w:val="95"/>
        </w:rPr>
        <w:t>(2010)</w:t>
      </w:r>
      <w:r>
        <w:rPr>
          <w:color w:val="231F20"/>
          <w:w w:val="95"/>
        </w:rPr>
        <w:t>�</w:t>
      </w:r>
      <w:r>
        <w:rPr>
          <w:color w:val="231F20"/>
          <w:spacing w:val="-46"/>
          <w:w w:val="95"/>
        </w:rPr>
        <w:t> </w:t>
      </w:r>
      <w:r>
        <w:rPr>
          <w:color w:val="231F20"/>
          <w:spacing w:val="-3"/>
          <w:w w:val="95"/>
        </w:rPr>
        <w:t>Авто</w:t>
      </w:r>
      <w:r>
        <w:rPr>
          <w:color w:val="231F20"/>
          <w:w w:val="95"/>
        </w:rPr>
        <w:t>р</w:t>
      </w:r>
      <w:r>
        <w:rPr>
          <w:color w:val="231F20"/>
          <w:spacing w:val="-46"/>
          <w:w w:val="95"/>
        </w:rPr>
        <w:t> </w:t>
      </w:r>
      <w:r>
        <w:rPr>
          <w:color w:val="231F20"/>
          <w:spacing w:val="-4"/>
          <w:w w:val="95"/>
        </w:rPr>
        <w:t>сборни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-4"/>
          <w:w w:val="95"/>
        </w:rPr>
        <w:t>трудо</w:t>
      </w:r>
      <w:r>
        <w:rPr>
          <w:color w:val="231F20"/>
          <w:w w:val="95"/>
        </w:rPr>
        <w:t>в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-3"/>
          <w:w w:val="95"/>
        </w:rPr>
        <w:t>«Теплофизик</w:t>
      </w:r>
      <w:r>
        <w:rPr>
          <w:color w:val="231F20"/>
          <w:w w:val="95"/>
        </w:rPr>
        <w:t>а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-3"/>
          <w:w w:val="95"/>
        </w:rPr>
        <w:t>ЯЭС</w:t>
      </w:r>
      <w:r>
        <w:rPr>
          <w:color w:val="231F20"/>
          <w:w w:val="95"/>
        </w:rPr>
        <w:t>,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-4"/>
          <w:w w:val="95"/>
        </w:rPr>
        <w:t>безопасност</w:t>
      </w:r>
      <w:r>
        <w:rPr>
          <w:color w:val="231F20"/>
          <w:w w:val="95"/>
        </w:rPr>
        <w:t>ь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-3"/>
          <w:w w:val="95"/>
        </w:rPr>
        <w:t>АЭС</w:t>
      </w:r>
      <w:r>
        <w:rPr>
          <w:color w:val="231F20"/>
          <w:w w:val="95"/>
        </w:rPr>
        <w:t>,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-4"/>
          <w:w w:val="95"/>
        </w:rPr>
        <w:t>проблемы</w:t>
      </w:r>
      <w:r>
        <w:rPr>
          <w:color w:val="231F20"/>
          <w:spacing w:val="-3"/>
          <w:w w:val="93"/>
        </w:rPr>
        <w:t> </w:t>
      </w:r>
      <w:r>
        <w:rPr>
          <w:color w:val="231F20"/>
          <w:w w:val="95"/>
        </w:rPr>
        <w:t>развития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экономики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России,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электроэнергетики</w:t>
      </w:r>
      <w:r>
        <w:rPr>
          <w:color w:val="231F20"/>
          <w:spacing w:val="18"/>
          <w:w w:val="95"/>
        </w:rPr>
        <w:t> </w:t>
      </w:r>
      <w:r>
        <w:rPr>
          <w:color w:val="231F20"/>
          <w:w w:val="95"/>
        </w:rPr>
        <w:t>России,</w:t>
      </w:r>
      <w:r>
        <w:rPr>
          <w:color w:val="231F20"/>
          <w:w w:val="101"/>
        </w:rPr>
        <w:t> </w:t>
      </w:r>
      <w:r>
        <w:rPr>
          <w:color w:val="231F20"/>
          <w:spacing w:val="-3"/>
          <w:w w:val="95"/>
        </w:rPr>
        <w:t>атомно</w:t>
      </w:r>
      <w:r>
        <w:rPr>
          <w:color w:val="231F20"/>
          <w:w w:val="95"/>
        </w:rPr>
        <w:t>й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3"/>
          <w:w w:val="95"/>
        </w:rPr>
        <w:t>энергетик</w:t>
      </w:r>
      <w:r>
        <w:rPr>
          <w:color w:val="231F20"/>
          <w:w w:val="95"/>
        </w:rPr>
        <w:t>и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3"/>
          <w:w w:val="95"/>
        </w:rPr>
        <w:t>России</w:t>
      </w:r>
      <w:r>
        <w:rPr>
          <w:color w:val="231F20"/>
          <w:w w:val="95"/>
        </w:rPr>
        <w:t>»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3"/>
          <w:w w:val="95"/>
        </w:rPr>
        <w:t>(2012)</w:t>
      </w:r>
      <w:r>
        <w:rPr>
          <w:color w:val="231F20"/>
          <w:w w:val="95"/>
        </w:rPr>
        <w:t>�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3"/>
          <w:w w:val="95"/>
        </w:rPr>
        <w:t>Оди</w:t>
      </w:r>
      <w:r>
        <w:rPr>
          <w:color w:val="231F20"/>
          <w:w w:val="95"/>
        </w:rPr>
        <w:t>н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3"/>
          <w:w w:val="95"/>
        </w:rPr>
        <w:t>и</w:t>
      </w:r>
      <w:r>
        <w:rPr>
          <w:color w:val="231F20"/>
          <w:w w:val="95"/>
        </w:rPr>
        <w:t>з</w:t>
      </w:r>
      <w:r>
        <w:rPr>
          <w:color w:val="231F20"/>
          <w:spacing w:val="-53"/>
          <w:w w:val="95"/>
        </w:rPr>
        <w:t> </w:t>
      </w:r>
      <w:r>
        <w:rPr>
          <w:color w:val="231F20"/>
          <w:spacing w:val="-4"/>
          <w:w w:val="95"/>
        </w:rPr>
        <w:t>авторо</w:t>
      </w:r>
      <w:r>
        <w:rPr>
          <w:color w:val="231F20"/>
          <w:w w:val="95"/>
        </w:rPr>
        <w:t>в</w:t>
      </w:r>
      <w:r>
        <w:rPr>
          <w:color w:val="231F20"/>
          <w:spacing w:val="-54"/>
          <w:w w:val="95"/>
        </w:rPr>
        <w:t> </w:t>
      </w:r>
      <w:r>
        <w:rPr>
          <w:color w:val="231F20"/>
          <w:spacing w:val="-4"/>
          <w:w w:val="95"/>
        </w:rPr>
        <w:t>учебно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spacing w:after="0" w:line="159" w:lineRule="auto"/>
        <w:jc w:val="both"/>
        <w:sectPr>
          <w:headerReference w:type="default" r:id="rId191"/>
          <w:footerReference w:type="default" r:id="rId192"/>
          <w:pgSz w:w="9355" w:h="13620"/>
          <w:pgMar w:header="0" w:footer="0" w:top="1260" w:bottom="280" w:left="840" w:right="620"/>
        </w:sectPr>
      </w:pPr>
    </w:p>
    <w:p>
      <w:pPr>
        <w:tabs>
          <w:tab w:pos="913" w:val="left" w:leader="none"/>
        </w:tabs>
        <w:spacing w:before="52"/>
        <w:ind w:left="0" w:right="119" w:firstLine="0"/>
        <w:jc w:val="right"/>
        <w:rPr>
          <w:rFonts w:ascii="Arial" w:hAnsi="Arial" w:cs="Arial" w:eastAsia="Arial"/>
          <w:sz w:val="26"/>
          <w:szCs w:val="26"/>
        </w:rPr>
      </w:pPr>
      <w:r>
        <w:rPr/>
        <w:pict>
          <v:group style="position:absolute;margin-left:419.602386pt;margin-top:.921127pt;width:.1pt;height:19.842pt;mso-position-horizontal-relative:page;mso-position-vertical-relative:paragraph;z-index:-12150" coordorigin="8392,18" coordsize="2,397">
            <v:shape style="position:absolute;left:8392;top:18;width:2;height:397" coordorigin="8392,18" coordsize="0,397" path="m8392,18l8392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ы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ab/>
      </w:r>
      <w:r>
        <w:rPr>
          <w:rFonts w:ascii="Arial" w:hAnsi="Arial" w:cs="Arial" w:eastAsia="Arial"/>
          <w:b/>
          <w:bCs/>
          <w:color w:val="231F20"/>
          <w:spacing w:val="-2"/>
          <w:w w:val="75"/>
          <w:sz w:val="26"/>
          <w:szCs w:val="26"/>
        </w:rPr>
        <w:t>95</w:t>
      </w:r>
      <w:r>
        <w:rPr>
          <w:rFonts w:ascii="Arial" w:hAnsi="Arial" w:cs="Arial" w:eastAsia="Arial"/>
          <w:color w:val="000000"/>
          <w:w w:val="100"/>
          <w:sz w:val="26"/>
          <w:szCs w:val="26"/>
        </w:rPr>
      </w:r>
    </w:p>
    <w:p>
      <w:pPr>
        <w:spacing w:line="220" w:lineRule="exact" w:before="4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159" w:lineRule="auto"/>
        <w:ind w:right="459"/>
        <w:jc w:val="both"/>
      </w:pPr>
      <w:r>
        <w:rPr>
          <w:color w:val="231F20"/>
          <w:spacing w:val="-4"/>
          <w:w w:val="85"/>
        </w:rPr>
        <w:t>г</w:t>
      </w:r>
      <w:r>
        <w:rPr>
          <w:color w:val="231F20"/>
          <w:w w:val="85"/>
        </w:rPr>
        <w:t>о</w:t>
      </w:r>
      <w:r>
        <w:rPr>
          <w:color w:val="231F20"/>
          <w:spacing w:val="66"/>
          <w:w w:val="85"/>
        </w:rPr>
        <w:t> </w:t>
      </w:r>
      <w:r>
        <w:rPr>
          <w:color w:val="231F20"/>
          <w:spacing w:val="-4"/>
          <w:w w:val="85"/>
        </w:rPr>
        <w:t>пособи</w:t>
      </w:r>
      <w:r>
        <w:rPr>
          <w:color w:val="231F20"/>
          <w:w w:val="85"/>
        </w:rPr>
        <w:t>я</w:t>
      </w:r>
      <w:r>
        <w:rPr>
          <w:color w:val="231F20"/>
          <w:spacing w:val="67"/>
          <w:w w:val="85"/>
        </w:rPr>
        <w:t> </w:t>
      </w:r>
      <w:r>
        <w:rPr>
          <w:color w:val="231F20"/>
          <w:spacing w:val="-4"/>
          <w:w w:val="85"/>
        </w:rPr>
        <w:t>«Экономик</w:t>
      </w:r>
      <w:r>
        <w:rPr>
          <w:color w:val="231F20"/>
          <w:w w:val="85"/>
        </w:rPr>
        <w:t>а</w:t>
      </w:r>
      <w:r>
        <w:rPr>
          <w:color w:val="231F20"/>
          <w:spacing w:val="67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66"/>
          <w:w w:val="85"/>
        </w:rPr>
        <w:t> </w:t>
      </w:r>
      <w:r>
        <w:rPr>
          <w:color w:val="231F20"/>
          <w:spacing w:val="-4"/>
          <w:w w:val="85"/>
        </w:rPr>
        <w:t>управлени</w:t>
      </w:r>
      <w:r>
        <w:rPr>
          <w:color w:val="231F20"/>
          <w:w w:val="85"/>
        </w:rPr>
        <w:t>е</w:t>
      </w:r>
      <w:r>
        <w:rPr>
          <w:color w:val="231F20"/>
          <w:spacing w:val="67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67"/>
          <w:w w:val="85"/>
        </w:rPr>
        <w:t> </w:t>
      </w:r>
      <w:r>
        <w:rPr>
          <w:color w:val="231F20"/>
          <w:spacing w:val="-4"/>
          <w:w w:val="85"/>
        </w:rPr>
        <w:t>современно</w:t>
      </w:r>
      <w:r>
        <w:rPr>
          <w:color w:val="231F20"/>
          <w:w w:val="85"/>
        </w:rPr>
        <w:t>й</w:t>
      </w:r>
      <w:r>
        <w:rPr>
          <w:color w:val="231F20"/>
          <w:spacing w:val="67"/>
          <w:w w:val="85"/>
        </w:rPr>
        <w:t> </w:t>
      </w:r>
      <w:r>
        <w:rPr>
          <w:color w:val="231F20"/>
          <w:spacing w:val="-4"/>
          <w:w w:val="85"/>
        </w:rPr>
        <w:t>электр</w:t>
      </w:r>
      <w:r>
        <w:rPr>
          <w:color w:val="231F20"/>
          <w:spacing w:val="-8"/>
          <w:w w:val="85"/>
        </w:rPr>
        <w:t>о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85"/>
        </w:rPr>
        <w:t>энергетик</w:t>
      </w:r>
      <w:r>
        <w:rPr>
          <w:color w:val="231F20"/>
          <w:w w:val="85"/>
        </w:rPr>
        <w:t>е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-3"/>
          <w:w w:val="85"/>
        </w:rPr>
        <w:t>России</w:t>
      </w:r>
      <w:r>
        <w:rPr>
          <w:color w:val="231F20"/>
          <w:w w:val="85"/>
        </w:rPr>
        <w:t>»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-3"/>
          <w:w w:val="85"/>
        </w:rPr>
        <w:t>(2019)</w:t>
      </w:r>
      <w:r>
        <w:rPr>
          <w:color w:val="231F20"/>
          <w:w w:val="85"/>
        </w:rPr>
        <w:t>�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-3"/>
          <w:w w:val="85"/>
        </w:rPr>
        <w:t>Авто</w:t>
      </w:r>
      <w:r>
        <w:rPr>
          <w:color w:val="231F20"/>
          <w:w w:val="85"/>
        </w:rPr>
        <w:t>р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-3"/>
          <w:w w:val="85"/>
        </w:rPr>
        <w:t>тре</w:t>
      </w:r>
      <w:r>
        <w:rPr>
          <w:color w:val="231F20"/>
          <w:w w:val="85"/>
        </w:rPr>
        <w:t>х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-3"/>
          <w:w w:val="85"/>
        </w:rPr>
        <w:t>монографий</w:t>
      </w:r>
      <w:r>
        <w:rPr>
          <w:color w:val="231F20"/>
          <w:w w:val="85"/>
        </w:rPr>
        <w:t>:</w:t>
      </w:r>
      <w:r>
        <w:rPr>
          <w:color w:val="231F20"/>
          <w:spacing w:val="4"/>
          <w:w w:val="85"/>
        </w:rPr>
        <w:t> </w:t>
      </w:r>
      <w:r>
        <w:rPr>
          <w:color w:val="231F20"/>
          <w:spacing w:val="-3"/>
          <w:w w:val="85"/>
        </w:rPr>
        <w:t>«Макро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85"/>
        </w:rPr>
        <w:t>экономик</w:t>
      </w:r>
      <w:r>
        <w:rPr>
          <w:color w:val="231F20"/>
          <w:w w:val="85"/>
        </w:rPr>
        <w:t>а</w:t>
      </w:r>
      <w:r>
        <w:rPr>
          <w:color w:val="231F20"/>
          <w:spacing w:val="16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-3"/>
          <w:w w:val="85"/>
        </w:rPr>
        <w:t>электроэнергетик</w:t>
      </w:r>
      <w:r>
        <w:rPr>
          <w:color w:val="231F20"/>
          <w:w w:val="85"/>
        </w:rPr>
        <w:t>а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-3"/>
          <w:w w:val="85"/>
        </w:rPr>
        <w:t>мира</w:t>
      </w:r>
      <w:r>
        <w:rPr>
          <w:color w:val="231F20"/>
          <w:w w:val="85"/>
        </w:rPr>
        <w:t>�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-3"/>
          <w:w w:val="85"/>
        </w:rPr>
        <w:t>Состояни</w:t>
      </w:r>
      <w:r>
        <w:rPr>
          <w:color w:val="231F20"/>
          <w:w w:val="85"/>
        </w:rPr>
        <w:t>е</w:t>
      </w:r>
      <w:r>
        <w:rPr>
          <w:color w:val="231F20"/>
          <w:spacing w:val="17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16"/>
          <w:w w:val="85"/>
        </w:rPr>
        <w:t> </w:t>
      </w:r>
      <w:r>
        <w:rPr>
          <w:color w:val="231F20"/>
          <w:spacing w:val="-3"/>
          <w:w w:val="85"/>
        </w:rPr>
        <w:t>прогноз:</w:t>
      </w:r>
      <w:r>
        <w:rPr>
          <w:color w:val="231F20"/>
          <w:spacing w:val="-3"/>
          <w:w w:val="96"/>
        </w:rPr>
        <w:t> </w:t>
      </w:r>
      <w:r>
        <w:rPr>
          <w:color w:val="231F20"/>
          <w:spacing w:val="-3"/>
          <w:w w:val="85"/>
        </w:rPr>
        <w:t>1970–2017–205</w:t>
      </w:r>
      <w:r>
        <w:rPr>
          <w:color w:val="231F20"/>
          <w:w w:val="85"/>
        </w:rPr>
        <w:t>0</w:t>
      </w:r>
      <w:r>
        <w:rPr>
          <w:color w:val="231F20"/>
          <w:spacing w:val="43"/>
          <w:w w:val="85"/>
        </w:rPr>
        <w:t> </w:t>
      </w:r>
      <w:r>
        <w:rPr>
          <w:color w:val="231F20"/>
          <w:spacing w:val="-3"/>
          <w:w w:val="85"/>
        </w:rPr>
        <w:t>гг</w:t>
      </w:r>
      <w:r>
        <w:rPr>
          <w:color w:val="231F20"/>
          <w:spacing w:val="-10"/>
          <w:w w:val="85"/>
        </w:rPr>
        <w:t>�</w:t>
      </w:r>
      <w:r>
        <w:rPr>
          <w:color w:val="231F20"/>
          <w:w w:val="85"/>
        </w:rPr>
        <w:t>»</w:t>
      </w:r>
      <w:r>
        <w:rPr>
          <w:color w:val="231F20"/>
          <w:spacing w:val="44"/>
          <w:w w:val="85"/>
        </w:rPr>
        <w:t> </w:t>
      </w:r>
      <w:r>
        <w:rPr>
          <w:color w:val="231F20"/>
          <w:spacing w:val="-3"/>
          <w:w w:val="85"/>
        </w:rPr>
        <w:t>(2019)</w:t>
      </w:r>
      <w:r>
        <w:rPr>
          <w:color w:val="231F20"/>
          <w:w w:val="85"/>
        </w:rPr>
        <w:t>,</w:t>
      </w:r>
      <w:r>
        <w:rPr>
          <w:color w:val="231F20"/>
          <w:spacing w:val="43"/>
          <w:w w:val="85"/>
        </w:rPr>
        <w:t> </w:t>
      </w:r>
      <w:r>
        <w:rPr>
          <w:color w:val="231F20"/>
          <w:spacing w:val="-3"/>
          <w:w w:val="85"/>
        </w:rPr>
        <w:t>«Атомна</w:t>
      </w:r>
      <w:r>
        <w:rPr>
          <w:color w:val="231F20"/>
          <w:w w:val="85"/>
        </w:rPr>
        <w:t>я</w:t>
      </w:r>
      <w:r>
        <w:rPr>
          <w:color w:val="231F20"/>
          <w:spacing w:val="44"/>
          <w:w w:val="85"/>
        </w:rPr>
        <w:t> </w:t>
      </w:r>
      <w:r>
        <w:rPr>
          <w:color w:val="231F20"/>
          <w:spacing w:val="-3"/>
          <w:w w:val="85"/>
        </w:rPr>
        <w:t>энергетик</w:t>
      </w:r>
      <w:r>
        <w:rPr>
          <w:color w:val="231F20"/>
          <w:w w:val="85"/>
        </w:rPr>
        <w:t>а</w:t>
      </w:r>
      <w:r>
        <w:rPr>
          <w:color w:val="231F20"/>
          <w:spacing w:val="43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44"/>
          <w:w w:val="85"/>
        </w:rPr>
        <w:t> </w:t>
      </w:r>
      <w:r>
        <w:rPr>
          <w:color w:val="231F20"/>
          <w:spacing w:val="-3"/>
          <w:w w:val="85"/>
        </w:rPr>
        <w:t>мире</w:t>
      </w:r>
      <w:r>
        <w:rPr>
          <w:color w:val="231F20"/>
          <w:w w:val="85"/>
        </w:rPr>
        <w:t>�</w:t>
      </w:r>
      <w:r>
        <w:rPr>
          <w:color w:val="231F20"/>
          <w:spacing w:val="43"/>
          <w:w w:val="85"/>
        </w:rPr>
        <w:t> </w:t>
      </w:r>
      <w:r>
        <w:rPr>
          <w:color w:val="231F20"/>
          <w:spacing w:val="-3"/>
          <w:w w:val="85"/>
        </w:rPr>
        <w:t>М</w:t>
      </w:r>
      <w:r>
        <w:rPr>
          <w:color w:val="231F20"/>
          <w:spacing w:val="-4"/>
          <w:w w:val="85"/>
        </w:rPr>
        <w:t>е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4"/>
          <w:w w:val="85"/>
        </w:rPr>
        <w:t>ст</w:t>
      </w:r>
      <w:r>
        <w:rPr>
          <w:color w:val="231F20"/>
          <w:w w:val="85"/>
        </w:rPr>
        <w:t>о</w:t>
      </w:r>
      <w:r>
        <w:rPr>
          <w:color w:val="231F20"/>
          <w:spacing w:val="55"/>
          <w:w w:val="85"/>
        </w:rPr>
        <w:t> </w:t>
      </w:r>
      <w:r>
        <w:rPr>
          <w:color w:val="231F20"/>
          <w:spacing w:val="-4"/>
          <w:w w:val="85"/>
        </w:rPr>
        <w:t>России</w:t>
      </w:r>
      <w:r>
        <w:rPr>
          <w:color w:val="231F20"/>
          <w:w w:val="85"/>
        </w:rPr>
        <w:t>�</w:t>
      </w:r>
      <w:r>
        <w:rPr>
          <w:color w:val="231F20"/>
          <w:spacing w:val="56"/>
          <w:w w:val="85"/>
        </w:rPr>
        <w:t> </w:t>
      </w:r>
      <w:r>
        <w:rPr>
          <w:color w:val="231F20"/>
          <w:spacing w:val="-4"/>
          <w:w w:val="85"/>
        </w:rPr>
        <w:t>Состояни</w:t>
      </w:r>
      <w:r>
        <w:rPr>
          <w:color w:val="231F20"/>
          <w:w w:val="85"/>
        </w:rPr>
        <w:t>е</w:t>
      </w:r>
      <w:r>
        <w:rPr>
          <w:color w:val="231F20"/>
          <w:spacing w:val="55"/>
          <w:w w:val="85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56"/>
          <w:w w:val="85"/>
        </w:rPr>
        <w:t> </w:t>
      </w:r>
      <w:r>
        <w:rPr>
          <w:color w:val="231F20"/>
          <w:spacing w:val="-4"/>
          <w:w w:val="85"/>
        </w:rPr>
        <w:t>прогноз</w:t>
      </w:r>
      <w:r>
        <w:rPr>
          <w:color w:val="231F20"/>
          <w:w w:val="85"/>
        </w:rPr>
        <w:t>:</w:t>
      </w:r>
      <w:r>
        <w:rPr>
          <w:color w:val="231F20"/>
          <w:spacing w:val="55"/>
          <w:w w:val="85"/>
        </w:rPr>
        <w:t> </w:t>
      </w:r>
      <w:r>
        <w:rPr>
          <w:color w:val="231F20"/>
          <w:spacing w:val="-4"/>
          <w:w w:val="85"/>
        </w:rPr>
        <w:t>1970–2017–205</w:t>
      </w:r>
      <w:r>
        <w:rPr>
          <w:color w:val="231F20"/>
          <w:w w:val="85"/>
        </w:rPr>
        <w:t>0</w:t>
      </w:r>
      <w:r>
        <w:rPr>
          <w:color w:val="231F20"/>
          <w:spacing w:val="56"/>
          <w:w w:val="85"/>
        </w:rPr>
        <w:t> </w:t>
      </w:r>
      <w:r>
        <w:rPr>
          <w:color w:val="231F20"/>
          <w:spacing w:val="-4"/>
          <w:w w:val="85"/>
        </w:rPr>
        <w:t>гг</w:t>
      </w:r>
      <w:r>
        <w:rPr>
          <w:color w:val="231F20"/>
          <w:spacing w:val="-13"/>
          <w:w w:val="85"/>
        </w:rPr>
        <w:t>�</w:t>
      </w:r>
      <w:r>
        <w:rPr>
          <w:color w:val="231F20"/>
          <w:w w:val="85"/>
        </w:rPr>
        <w:t>»</w:t>
      </w:r>
      <w:r>
        <w:rPr>
          <w:color w:val="231F20"/>
          <w:spacing w:val="55"/>
          <w:w w:val="85"/>
        </w:rPr>
        <w:t> </w:t>
      </w:r>
      <w:r>
        <w:rPr>
          <w:color w:val="231F20"/>
          <w:spacing w:val="-4"/>
          <w:w w:val="85"/>
        </w:rPr>
        <w:t>(2019),</w:t>
      </w:r>
      <w:r>
        <w:rPr>
          <w:color w:val="231F20"/>
          <w:spacing w:val="-4"/>
          <w:w w:val="100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18"/>
          <w:w w:val="85"/>
        </w:rPr>
        <w:t> </w:t>
      </w:r>
      <w:r>
        <w:rPr>
          <w:color w:val="231F20"/>
          <w:w w:val="85"/>
        </w:rPr>
        <w:t>соавторстве</w:t>
      </w:r>
      <w:r>
        <w:rPr>
          <w:color w:val="231F20"/>
          <w:spacing w:val="19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19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И</w:t>
      </w:r>
      <w:r>
        <w:rPr>
          <w:color w:val="231F20"/>
          <w:w w:val="85"/>
        </w:rPr>
        <w:t>�</w:t>
      </w:r>
      <w:r>
        <w:rPr>
          <w:color w:val="231F20"/>
          <w:spacing w:val="19"/>
          <w:w w:val="85"/>
        </w:rPr>
        <w:t> </w:t>
      </w:r>
      <w:r>
        <w:rPr>
          <w:color w:val="231F20"/>
          <w:w w:val="85"/>
        </w:rPr>
        <w:t>Пивоваровым</w:t>
      </w:r>
      <w:r>
        <w:rPr>
          <w:color w:val="231F20"/>
          <w:spacing w:val="19"/>
          <w:w w:val="85"/>
        </w:rPr>
        <w:t> </w:t>
      </w:r>
      <w:r>
        <w:rPr>
          <w:color w:val="231F20"/>
          <w:w w:val="85"/>
        </w:rPr>
        <w:t>«Реакторы</w:t>
      </w:r>
      <w:r>
        <w:rPr>
          <w:color w:val="231F20"/>
          <w:spacing w:val="17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19"/>
          <w:w w:val="85"/>
        </w:rPr>
        <w:t> </w:t>
      </w:r>
      <w:r>
        <w:rPr>
          <w:color w:val="231F20"/>
          <w:w w:val="85"/>
        </w:rPr>
        <w:t>тяжелым</w:t>
      </w:r>
      <w:r>
        <w:rPr>
          <w:color w:val="231F20"/>
          <w:w w:val="96"/>
        </w:rPr>
        <w:t> </w:t>
      </w:r>
      <w:r>
        <w:rPr>
          <w:color w:val="231F20"/>
          <w:w w:val="85"/>
        </w:rPr>
        <w:t>жидкометаллически</w:t>
      </w:r>
      <w:r>
        <w:rPr>
          <w:color w:val="231F20"/>
          <w:w w:val="85"/>
        </w:rPr>
        <w:t>м</w:t>
      </w:r>
      <w:r>
        <w:rPr>
          <w:color w:val="231F20"/>
          <w:w w:val="85"/>
        </w:rPr>
        <w:t>   </w:t>
      </w:r>
      <w:r>
        <w:rPr>
          <w:color w:val="231F20"/>
          <w:spacing w:val="21"/>
          <w:w w:val="85"/>
        </w:rPr>
        <w:t> </w:t>
      </w:r>
      <w:r>
        <w:rPr>
          <w:color w:val="231F20"/>
          <w:w w:val="85"/>
        </w:rPr>
        <w:t>теплоносителем</w:t>
      </w:r>
      <w:r>
        <w:rPr>
          <w:color w:val="231F20"/>
          <w:w w:val="85"/>
        </w:rPr>
        <w:t>�</w:t>
      </w:r>
      <w:r>
        <w:rPr>
          <w:color w:val="231F20"/>
          <w:w w:val="85"/>
        </w:rPr>
        <w:t>   </w:t>
      </w:r>
      <w:r>
        <w:rPr>
          <w:color w:val="231F20"/>
          <w:spacing w:val="22"/>
          <w:w w:val="85"/>
        </w:rPr>
        <w:t> </w:t>
      </w:r>
      <w:r>
        <w:rPr>
          <w:color w:val="231F20"/>
          <w:w w:val="85"/>
        </w:rPr>
        <w:t>Истори</w:t>
      </w:r>
      <w:r>
        <w:rPr>
          <w:color w:val="231F20"/>
          <w:w w:val="85"/>
        </w:rPr>
        <w:t>я</w:t>
      </w:r>
      <w:r>
        <w:rPr>
          <w:color w:val="231F20"/>
          <w:w w:val="85"/>
        </w:rPr>
        <w:t>   </w:t>
      </w:r>
      <w:r>
        <w:rPr>
          <w:color w:val="231F20"/>
          <w:spacing w:val="22"/>
          <w:w w:val="85"/>
        </w:rPr>
        <w:t> </w:t>
      </w:r>
      <w:r>
        <w:rPr>
          <w:color w:val="231F20"/>
          <w:w w:val="85"/>
        </w:rPr>
        <w:t>трагедии</w:t>
      </w:r>
      <w:r>
        <w:rPr>
          <w:color w:val="231F20"/>
          <w:spacing w:val="1"/>
          <w:w w:val="94"/>
        </w:rPr>
        <w:t> </w:t>
      </w:r>
      <w:r>
        <w:rPr>
          <w:color w:val="231F20"/>
          <w:w w:val="85"/>
        </w:rPr>
        <w:t>и</w:t>
      </w:r>
      <w:r>
        <w:rPr>
          <w:color w:val="231F20"/>
          <w:spacing w:val="22"/>
          <w:w w:val="85"/>
        </w:rPr>
        <w:t> </w:t>
      </w:r>
      <w:r>
        <w:rPr>
          <w:color w:val="231F20"/>
          <w:spacing w:val="-3"/>
          <w:w w:val="85"/>
        </w:rPr>
        <w:t>фарса</w:t>
      </w:r>
      <w:r>
        <w:rPr>
          <w:color w:val="231F20"/>
          <w:w w:val="85"/>
        </w:rPr>
        <w:t>»</w:t>
      </w:r>
      <w:r>
        <w:rPr>
          <w:color w:val="231F20"/>
          <w:spacing w:val="23"/>
          <w:w w:val="85"/>
        </w:rPr>
        <w:t> </w:t>
      </w:r>
      <w:r>
        <w:rPr>
          <w:color w:val="231F20"/>
          <w:spacing w:val="-3"/>
          <w:w w:val="85"/>
        </w:rPr>
        <w:t>(2023)</w:t>
      </w:r>
      <w:r>
        <w:rPr>
          <w:color w:val="231F20"/>
          <w:w w:val="85"/>
        </w:rPr>
        <w:t>�</w:t>
      </w:r>
      <w:r>
        <w:rPr>
          <w:color w:val="231F20"/>
          <w:spacing w:val="23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23"/>
          <w:w w:val="85"/>
        </w:rPr>
        <w:t> </w:t>
      </w:r>
      <w:r>
        <w:rPr>
          <w:color w:val="231F20"/>
          <w:spacing w:val="-3"/>
          <w:w w:val="85"/>
        </w:rPr>
        <w:t>соавторств</w:t>
      </w:r>
      <w:r>
        <w:rPr>
          <w:color w:val="231F20"/>
          <w:w w:val="85"/>
        </w:rPr>
        <w:t>е</w:t>
      </w:r>
      <w:r>
        <w:rPr>
          <w:color w:val="231F20"/>
          <w:spacing w:val="23"/>
          <w:w w:val="85"/>
        </w:rPr>
        <w:t> </w:t>
      </w:r>
      <w:r>
        <w:rPr>
          <w:color w:val="231F20"/>
          <w:w w:val="85"/>
        </w:rPr>
        <w:t>с</w:t>
      </w:r>
      <w:r>
        <w:rPr>
          <w:color w:val="231F20"/>
          <w:spacing w:val="23"/>
          <w:w w:val="85"/>
        </w:rPr>
        <w:t> </w:t>
      </w:r>
      <w:r>
        <w:rPr>
          <w:color w:val="231F20"/>
          <w:spacing w:val="-3"/>
          <w:w w:val="85"/>
        </w:rPr>
        <w:t>Р</w:t>
      </w:r>
      <w:r>
        <w:rPr>
          <w:color w:val="231F20"/>
          <w:spacing w:val="-10"/>
          <w:w w:val="85"/>
        </w:rPr>
        <w:t>�</w:t>
      </w:r>
      <w:r>
        <w:rPr>
          <w:color w:val="231F20"/>
          <w:spacing w:val="-3"/>
          <w:w w:val="85"/>
        </w:rPr>
        <w:t>И</w:t>
      </w:r>
      <w:r>
        <w:rPr>
          <w:color w:val="231F20"/>
          <w:w w:val="85"/>
        </w:rPr>
        <w:t>�</w:t>
      </w:r>
      <w:r>
        <w:rPr>
          <w:color w:val="231F20"/>
          <w:spacing w:val="23"/>
          <w:w w:val="85"/>
        </w:rPr>
        <w:t> </w:t>
      </w:r>
      <w:r>
        <w:rPr>
          <w:color w:val="231F20"/>
          <w:spacing w:val="-3"/>
          <w:w w:val="85"/>
        </w:rPr>
        <w:t>Нигматулины</w:t>
      </w:r>
      <w:r>
        <w:rPr>
          <w:color w:val="231F20"/>
          <w:w w:val="85"/>
        </w:rPr>
        <w:t>м</w:t>
      </w:r>
      <w:r>
        <w:rPr>
          <w:color w:val="231F20"/>
          <w:spacing w:val="23"/>
          <w:w w:val="85"/>
        </w:rPr>
        <w:t> </w:t>
      </w:r>
      <w:r>
        <w:rPr>
          <w:color w:val="231F20"/>
          <w:spacing w:val="-3"/>
          <w:w w:val="85"/>
        </w:rPr>
        <w:t>брошю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4"/>
          <w:w w:val="85"/>
        </w:rPr>
        <w:t>р</w:t>
      </w:r>
      <w:r>
        <w:rPr>
          <w:color w:val="231F20"/>
          <w:w w:val="85"/>
        </w:rPr>
        <w:t>ы</w:t>
      </w:r>
      <w:r>
        <w:rPr>
          <w:color w:val="231F20"/>
          <w:spacing w:val="58"/>
          <w:w w:val="85"/>
        </w:rPr>
        <w:t> </w:t>
      </w:r>
      <w:r>
        <w:rPr>
          <w:color w:val="231F20"/>
          <w:spacing w:val="-4"/>
          <w:w w:val="85"/>
        </w:rPr>
        <w:t>п</w:t>
      </w:r>
      <w:r>
        <w:rPr>
          <w:color w:val="231F20"/>
          <w:w w:val="85"/>
        </w:rPr>
        <w:t>о</w:t>
      </w:r>
      <w:r>
        <w:rPr>
          <w:color w:val="231F20"/>
          <w:spacing w:val="59"/>
          <w:w w:val="85"/>
        </w:rPr>
        <w:t> </w:t>
      </w:r>
      <w:r>
        <w:rPr>
          <w:color w:val="231F20"/>
          <w:spacing w:val="-4"/>
          <w:w w:val="85"/>
        </w:rPr>
        <w:t>макроэкономик</w:t>
      </w:r>
      <w:r>
        <w:rPr>
          <w:color w:val="231F20"/>
          <w:w w:val="85"/>
        </w:rPr>
        <w:t>е</w:t>
      </w:r>
      <w:r>
        <w:rPr>
          <w:color w:val="231F20"/>
          <w:spacing w:val="59"/>
          <w:w w:val="85"/>
        </w:rPr>
        <w:t> </w:t>
      </w:r>
      <w:r>
        <w:rPr>
          <w:color w:val="231F20"/>
          <w:spacing w:val="-4"/>
          <w:w w:val="85"/>
        </w:rPr>
        <w:t>России</w:t>
      </w:r>
      <w:r>
        <w:rPr>
          <w:color w:val="231F20"/>
          <w:w w:val="85"/>
        </w:rPr>
        <w:t>:</w:t>
      </w:r>
      <w:r>
        <w:rPr>
          <w:color w:val="231F20"/>
          <w:spacing w:val="59"/>
          <w:w w:val="85"/>
        </w:rPr>
        <w:t> </w:t>
      </w:r>
      <w:r>
        <w:rPr>
          <w:color w:val="231F20"/>
          <w:spacing w:val="-4"/>
          <w:w w:val="85"/>
        </w:rPr>
        <w:t>«Пандеми</w:t>
      </w:r>
      <w:r>
        <w:rPr>
          <w:color w:val="231F20"/>
          <w:w w:val="85"/>
        </w:rPr>
        <w:t>я</w:t>
      </w:r>
      <w:r>
        <w:rPr>
          <w:color w:val="231F20"/>
          <w:spacing w:val="58"/>
          <w:w w:val="85"/>
        </w:rPr>
        <w:t> </w:t>
      </w:r>
      <w:r>
        <w:rPr>
          <w:color w:val="231F20"/>
          <w:spacing w:val="-4"/>
          <w:w w:val="85"/>
        </w:rPr>
        <w:t>2020</w:t>
      </w:r>
      <w:r>
        <w:rPr>
          <w:color w:val="231F20"/>
          <w:w w:val="85"/>
        </w:rPr>
        <w:t>�</w:t>
      </w:r>
      <w:r>
        <w:rPr>
          <w:color w:val="231F20"/>
          <w:spacing w:val="59"/>
          <w:w w:val="85"/>
        </w:rPr>
        <w:t> </w:t>
      </w:r>
      <w:r>
        <w:rPr>
          <w:color w:val="231F20"/>
          <w:spacing w:val="-4"/>
          <w:w w:val="85"/>
        </w:rPr>
        <w:t>Экономич</w:t>
      </w:r>
      <w:r>
        <w:rPr>
          <w:color w:val="231F20"/>
          <w:spacing w:val="-8"/>
          <w:w w:val="85"/>
        </w:rPr>
        <w:t>е</w:t>
      </w:r>
      <w:r>
        <w:rPr>
          <w:color w:val="231F20"/>
          <w:w w:val="8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3"/>
          <w:w w:val="85"/>
        </w:rPr>
        <w:t>ски</w:t>
      </w:r>
      <w:r>
        <w:rPr>
          <w:color w:val="231F20"/>
          <w:w w:val="85"/>
        </w:rPr>
        <w:t>й</w:t>
      </w:r>
      <w:r>
        <w:rPr>
          <w:color w:val="231F20"/>
          <w:spacing w:val="61"/>
          <w:w w:val="85"/>
        </w:rPr>
        <w:t> </w:t>
      </w:r>
      <w:r>
        <w:rPr>
          <w:color w:val="231F20"/>
          <w:spacing w:val="-3"/>
          <w:w w:val="85"/>
        </w:rPr>
        <w:t>кризи</w:t>
      </w:r>
      <w:r>
        <w:rPr>
          <w:color w:val="231F20"/>
          <w:w w:val="85"/>
        </w:rPr>
        <w:t>с</w:t>
      </w:r>
      <w:r>
        <w:rPr>
          <w:color w:val="231F20"/>
          <w:spacing w:val="62"/>
          <w:w w:val="85"/>
        </w:rPr>
        <w:t> </w:t>
      </w:r>
      <w:r>
        <w:rPr>
          <w:color w:val="231F20"/>
          <w:w w:val="85"/>
        </w:rPr>
        <w:t>в</w:t>
      </w:r>
      <w:r>
        <w:rPr>
          <w:color w:val="231F20"/>
          <w:spacing w:val="62"/>
          <w:w w:val="85"/>
        </w:rPr>
        <w:t> </w:t>
      </w:r>
      <w:r>
        <w:rPr>
          <w:color w:val="231F20"/>
          <w:spacing w:val="-3"/>
          <w:w w:val="85"/>
        </w:rPr>
        <w:t>России</w:t>
      </w:r>
      <w:r>
        <w:rPr>
          <w:color w:val="231F20"/>
          <w:w w:val="85"/>
        </w:rPr>
        <w:t>�</w:t>
      </w:r>
      <w:r>
        <w:rPr>
          <w:color w:val="231F20"/>
          <w:spacing w:val="62"/>
          <w:w w:val="85"/>
        </w:rPr>
        <w:t> </w:t>
      </w:r>
      <w:r>
        <w:rPr>
          <w:color w:val="231F20"/>
          <w:spacing w:val="-3"/>
          <w:w w:val="85"/>
        </w:rPr>
        <w:t>Чт</w:t>
      </w:r>
      <w:r>
        <w:rPr>
          <w:color w:val="231F20"/>
          <w:w w:val="85"/>
        </w:rPr>
        <w:t>о</w:t>
      </w:r>
      <w:r>
        <w:rPr>
          <w:color w:val="231F20"/>
          <w:spacing w:val="62"/>
          <w:w w:val="85"/>
        </w:rPr>
        <w:t> </w:t>
      </w:r>
      <w:r>
        <w:rPr>
          <w:color w:val="231F20"/>
          <w:spacing w:val="-3"/>
          <w:w w:val="85"/>
        </w:rPr>
        <w:t>на</w:t>
      </w:r>
      <w:r>
        <w:rPr>
          <w:color w:val="231F20"/>
          <w:w w:val="85"/>
        </w:rPr>
        <w:t>м</w:t>
      </w:r>
      <w:r>
        <w:rPr>
          <w:color w:val="231F20"/>
          <w:spacing w:val="62"/>
          <w:w w:val="85"/>
        </w:rPr>
        <w:t> </w:t>
      </w:r>
      <w:r>
        <w:rPr>
          <w:color w:val="231F20"/>
          <w:spacing w:val="-3"/>
          <w:w w:val="85"/>
        </w:rPr>
        <w:t>делать</w:t>
      </w:r>
      <w:r>
        <w:rPr>
          <w:color w:val="231F20"/>
          <w:w w:val="85"/>
        </w:rPr>
        <w:t>»</w:t>
      </w:r>
      <w:r>
        <w:rPr>
          <w:color w:val="231F20"/>
          <w:spacing w:val="62"/>
          <w:w w:val="85"/>
        </w:rPr>
        <w:t> </w:t>
      </w:r>
      <w:r>
        <w:rPr>
          <w:color w:val="231F20"/>
          <w:spacing w:val="-3"/>
          <w:w w:val="85"/>
        </w:rPr>
        <w:t>(2020)</w:t>
      </w:r>
      <w:r>
        <w:rPr>
          <w:color w:val="231F20"/>
          <w:w w:val="85"/>
        </w:rPr>
        <w:t>,</w:t>
      </w:r>
      <w:r>
        <w:rPr>
          <w:color w:val="231F20"/>
          <w:spacing w:val="62"/>
          <w:w w:val="85"/>
        </w:rPr>
        <w:t> </w:t>
      </w:r>
      <w:r>
        <w:rPr>
          <w:color w:val="231F20"/>
          <w:spacing w:val="-3"/>
          <w:w w:val="85"/>
        </w:rPr>
        <w:t>«О</w:t>
      </w:r>
      <w:r>
        <w:rPr>
          <w:color w:val="231F20"/>
          <w:w w:val="85"/>
        </w:rPr>
        <w:t>т</w:t>
      </w:r>
      <w:r>
        <w:rPr>
          <w:color w:val="231F20"/>
          <w:spacing w:val="62"/>
          <w:w w:val="85"/>
        </w:rPr>
        <w:t> </w:t>
      </w:r>
      <w:r>
        <w:rPr>
          <w:color w:val="231F20"/>
          <w:spacing w:val="-3"/>
          <w:w w:val="85"/>
        </w:rPr>
        <w:t>стагнации</w:t>
      </w:r>
      <w:r>
        <w:rPr>
          <w:color w:val="231F20"/>
          <w:spacing w:val="-3"/>
          <w:w w:val="98"/>
        </w:rPr>
        <w:t> </w:t>
      </w:r>
      <w:r>
        <w:rPr>
          <w:color w:val="231F20"/>
          <w:w w:val="85"/>
        </w:rPr>
        <w:t>к</w:t>
      </w:r>
      <w:r>
        <w:rPr>
          <w:color w:val="231F20"/>
          <w:spacing w:val="8"/>
          <w:w w:val="85"/>
        </w:rPr>
        <w:t> </w:t>
      </w:r>
      <w:r>
        <w:rPr>
          <w:color w:val="231F20"/>
          <w:spacing w:val="-4"/>
          <w:w w:val="85"/>
        </w:rPr>
        <w:t>устойчивом</w:t>
      </w:r>
      <w:r>
        <w:rPr>
          <w:color w:val="231F20"/>
          <w:w w:val="85"/>
        </w:rPr>
        <w:t>у</w:t>
      </w:r>
      <w:r>
        <w:rPr>
          <w:color w:val="231F20"/>
          <w:spacing w:val="9"/>
          <w:w w:val="85"/>
        </w:rPr>
        <w:t> </w:t>
      </w:r>
      <w:r>
        <w:rPr>
          <w:color w:val="231F20"/>
          <w:spacing w:val="-4"/>
          <w:w w:val="85"/>
        </w:rPr>
        <w:t>социально</w:t>
      </w:r>
      <w:r>
        <w:rPr>
          <w:color w:val="231F20"/>
          <w:spacing w:val="-4"/>
          <w:w w:val="85"/>
        </w:rPr>
        <w:t>-</w:t>
      </w:r>
      <w:r>
        <w:rPr>
          <w:color w:val="231F20"/>
          <w:spacing w:val="-4"/>
          <w:w w:val="85"/>
        </w:rPr>
        <w:t>экономическом</w:t>
      </w:r>
      <w:r>
        <w:rPr>
          <w:color w:val="231F20"/>
          <w:w w:val="85"/>
        </w:rPr>
        <w:t>у</w:t>
      </w:r>
      <w:r>
        <w:rPr>
          <w:color w:val="231F20"/>
          <w:spacing w:val="8"/>
          <w:w w:val="85"/>
        </w:rPr>
        <w:t> </w:t>
      </w:r>
      <w:r>
        <w:rPr>
          <w:color w:val="231F20"/>
          <w:spacing w:val="-4"/>
          <w:w w:val="85"/>
        </w:rPr>
        <w:t>развити</w:t>
      </w:r>
      <w:r>
        <w:rPr>
          <w:color w:val="231F20"/>
          <w:w w:val="85"/>
        </w:rPr>
        <w:t>ю</w:t>
      </w:r>
      <w:r>
        <w:rPr>
          <w:color w:val="231F20"/>
          <w:spacing w:val="9"/>
          <w:w w:val="85"/>
        </w:rPr>
        <w:t> </w:t>
      </w:r>
      <w:r>
        <w:rPr>
          <w:color w:val="231F20"/>
          <w:spacing w:val="-4"/>
          <w:w w:val="85"/>
        </w:rPr>
        <w:t>России</w:t>
      </w:r>
      <w:r>
        <w:rPr>
          <w:color w:val="231F20"/>
          <w:w w:val="85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-3"/>
          <w:w w:val="85"/>
        </w:rPr>
        <w:t>Необходимы</w:t>
      </w:r>
      <w:r>
        <w:rPr>
          <w:color w:val="231F20"/>
          <w:w w:val="85"/>
        </w:rPr>
        <w:t>е</w:t>
      </w:r>
      <w:r>
        <w:rPr>
          <w:color w:val="231F20"/>
          <w:spacing w:val="-22"/>
          <w:w w:val="85"/>
        </w:rPr>
        <w:t> </w:t>
      </w:r>
      <w:r>
        <w:rPr>
          <w:color w:val="231F20"/>
          <w:spacing w:val="-3"/>
          <w:w w:val="85"/>
        </w:rPr>
        <w:t>меры</w:t>
      </w:r>
      <w:r>
        <w:rPr>
          <w:color w:val="231F20"/>
          <w:w w:val="85"/>
        </w:rPr>
        <w:t>�</w:t>
      </w:r>
      <w:r>
        <w:rPr>
          <w:color w:val="231F20"/>
          <w:spacing w:val="-21"/>
          <w:w w:val="85"/>
        </w:rPr>
        <w:t> </w:t>
      </w:r>
      <w:r>
        <w:rPr>
          <w:color w:val="231F20"/>
          <w:spacing w:val="-3"/>
          <w:w w:val="85"/>
        </w:rPr>
        <w:t>Июл</w:t>
      </w:r>
      <w:r>
        <w:rPr>
          <w:color w:val="231F20"/>
          <w:w w:val="85"/>
        </w:rPr>
        <w:t>ь</w:t>
      </w:r>
      <w:r>
        <w:rPr>
          <w:color w:val="231F20"/>
          <w:spacing w:val="-22"/>
          <w:w w:val="85"/>
        </w:rPr>
        <w:t> </w:t>
      </w:r>
      <w:r>
        <w:rPr>
          <w:color w:val="231F20"/>
          <w:spacing w:val="-3"/>
          <w:w w:val="85"/>
        </w:rPr>
        <w:t>202</w:t>
      </w:r>
      <w:r>
        <w:rPr>
          <w:color w:val="231F20"/>
          <w:w w:val="85"/>
        </w:rPr>
        <w:t>1</w:t>
      </w:r>
      <w:r>
        <w:rPr>
          <w:color w:val="231F20"/>
          <w:spacing w:val="-21"/>
          <w:w w:val="85"/>
        </w:rPr>
        <w:t> </w:t>
      </w:r>
      <w:r>
        <w:rPr>
          <w:color w:val="231F20"/>
          <w:spacing w:val="-3"/>
          <w:w w:val="85"/>
        </w:rPr>
        <w:t>г</w:t>
      </w:r>
      <w:r>
        <w:rPr>
          <w:color w:val="231F20"/>
          <w:spacing w:val="-10"/>
          <w:w w:val="85"/>
        </w:rPr>
        <w:t>�</w:t>
      </w:r>
      <w:r>
        <w:rPr>
          <w:color w:val="231F20"/>
          <w:w w:val="85"/>
        </w:rPr>
        <w:t>»</w:t>
      </w:r>
      <w:r>
        <w:rPr>
          <w:color w:val="231F20"/>
          <w:spacing w:val="-21"/>
          <w:w w:val="85"/>
        </w:rPr>
        <w:t> </w:t>
      </w:r>
      <w:r>
        <w:rPr>
          <w:color w:val="231F20"/>
          <w:spacing w:val="-3"/>
          <w:w w:val="85"/>
        </w:rPr>
        <w:t>(2021)</w:t>
      </w:r>
      <w:r>
        <w:rPr>
          <w:color w:val="231F20"/>
          <w:w w:val="8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right="463" w:firstLine="283"/>
        <w:jc w:val="both"/>
      </w:pPr>
      <w:r>
        <w:rPr>
          <w:color w:val="231F20"/>
          <w:spacing w:val="-6"/>
          <w:w w:val="90"/>
        </w:rPr>
        <w:t>Б</w:t>
      </w:r>
      <w:r>
        <w:rPr>
          <w:color w:val="231F20"/>
          <w:spacing w:val="-24"/>
          <w:w w:val="90"/>
        </w:rPr>
        <w:t>�</w:t>
      </w:r>
      <w:r>
        <w:rPr>
          <w:color w:val="231F20"/>
          <w:spacing w:val="-6"/>
          <w:w w:val="90"/>
        </w:rPr>
        <w:t>И</w:t>
      </w:r>
      <w:r>
        <w:rPr>
          <w:color w:val="231F20"/>
          <w:w w:val="90"/>
        </w:rPr>
        <w:t>�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7"/>
          <w:w w:val="90"/>
        </w:rPr>
        <w:t>Нигматули</w:t>
      </w:r>
      <w:r>
        <w:rPr>
          <w:color w:val="231F20"/>
          <w:w w:val="90"/>
        </w:rPr>
        <w:t>н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7"/>
          <w:w w:val="90"/>
        </w:rPr>
        <w:t>занимае</w:t>
      </w:r>
      <w:r>
        <w:rPr>
          <w:color w:val="231F20"/>
          <w:w w:val="90"/>
        </w:rPr>
        <w:t>т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7"/>
          <w:w w:val="90"/>
        </w:rPr>
        <w:t>активну</w:t>
      </w:r>
      <w:r>
        <w:rPr>
          <w:color w:val="231F20"/>
          <w:w w:val="90"/>
        </w:rPr>
        <w:t>ю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7"/>
          <w:w w:val="90"/>
        </w:rPr>
        <w:t>социальну</w:t>
      </w:r>
      <w:r>
        <w:rPr>
          <w:color w:val="231F20"/>
          <w:w w:val="90"/>
        </w:rPr>
        <w:t>ю</w:t>
      </w:r>
      <w:r>
        <w:rPr>
          <w:color w:val="231F20"/>
          <w:spacing w:val="33"/>
          <w:w w:val="90"/>
        </w:rPr>
        <w:t> </w:t>
      </w:r>
      <w:r>
        <w:rPr>
          <w:color w:val="231F20"/>
          <w:spacing w:val="-7"/>
          <w:w w:val="90"/>
        </w:rPr>
        <w:t>позицию</w:t>
      </w:r>
      <w:r>
        <w:rPr>
          <w:color w:val="231F20"/>
          <w:spacing w:val="-7"/>
          <w:w w:val="95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6"/>
          <w:w w:val="90"/>
        </w:rPr>
        <w:t> </w:t>
      </w:r>
      <w:r>
        <w:rPr>
          <w:color w:val="231F20"/>
          <w:spacing w:val="-9"/>
          <w:w w:val="90"/>
        </w:rPr>
        <w:t>регулярн</w:t>
      </w:r>
      <w:r>
        <w:rPr>
          <w:color w:val="231F20"/>
          <w:w w:val="90"/>
        </w:rPr>
        <w:t>о</w:t>
      </w:r>
      <w:r>
        <w:rPr>
          <w:color w:val="231F20"/>
          <w:spacing w:val="37"/>
          <w:w w:val="90"/>
        </w:rPr>
        <w:t> </w:t>
      </w:r>
      <w:r>
        <w:rPr>
          <w:color w:val="231F20"/>
          <w:spacing w:val="-9"/>
          <w:w w:val="90"/>
        </w:rPr>
        <w:t>участвуе</w:t>
      </w:r>
      <w:r>
        <w:rPr>
          <w:color w:val="231F20"/>
          <w:w w:val="90"/>
        </w:rPr>
        <w:t>т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37"/>
          <w:w w:val="90"/>
        </w:rPr>
        <w:t> </w:t>
      </w:r>
      <w:r>
        <w:rPr>
          <w:color w:val="231F20"/>
          <w:spacing w:val="-9"/>
          <w:w w:val="90"/>
        </w:rPr>
        <w:t>пленарным</w:t>
      </w:r>
      <w:r>
        <w:rPr>
          <w:color w:val="231F20"/>
          <w:w w:val="90"/>
        </w:rPr>
        <w:t>и</w:t>
      </w:r>
      <w:r>
        <w:rPr>
          <w:color w:val="231F20"/>
          <w:spacing w:val="37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7"/>
          <w:w w:val="90"/>
        </w:rPr>
        <w:t> </w:t>
      </w:r>
      <w:r>
        <w:rPr>
          <w:color w:val="231F20"/>
          <w:spacing w:val="-9"/>
          <w:w w:val="90"/>
        </w:rPr>
        <w:t>приглашенным</w:t>
      </w:r>
      <w:r>
        <w:rPr>
          <w:color w:val="231F20"/>
          <w:w w:val="90"/>
        </w:rPr>
        <w:t>и</w:t>
      </w:r>
      <w:r>
        <w:rPr>
          <w:color w:val="231F20"/>
          <w:spacing w:val="37"/>
          <w:w w:val="90"/>
        </w:rPr>
        <w:t> </w:t>
      </w:r>
      <w:r>
        <w:rPr>
          <w:color w:val="231F20"/>
          <w:spacing w:val="-9"/>
          <w:w w:val="90"/>
        </w:rPr>
        <w:t>докла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7"/>
          <w:w w:val="90"/>
        </w:rPr>
        <w:t>дам</w:t>
      </w:r>
      <w:r>
        <w:rPr>
          <w:color w:val="231F20"/>
          <w:w w:val="90"/>
        </w:rPr>
        <w:t>и</w:t>
      </w:r>
      <w:r>
        <w:rPr>
          <w:color w:val="231F20"/>
          <w:spacing w:val="78"/>
          <w:w w:val="90"/>
        </w:rPr>
        <w:t> </w:t>
      </w:r>
      <w:r>
        <w:rPr>
          <w:color w:val="231F20"/>
          <w:spacing w:val="-7"/>
          <w:w w:val="90"/>
        </w:rPr>
        <w:t>п</w:t>
      </w:r>
      <w:r>
        <w:rPr>
          <w:color w:val="231F20"/>
          <w:w w:val="90"/>
        </w:rPr>
        <w:t>о</w:t>
      </w:r>
      <w:r>
        <w:rPr>
          <w:color w:val="231F20"/>
          <w:spacing w:val="79"/>
          <w:w w:val="90"/>
        </w:rPr>
        <w:t> </w:t>
      </w:r>
      <w:r>
        <w:rPr>
          <w:color w:val="231F20"/>
          <w:spacing w:val="-7"/>
          <w:w w:val="90"/>
        </w:rPr>
        <w:t>энергетик</w:t>
      </w:r>
      <w:r>
        <w:rPr>
          <w:color w:val="231F20"/>
          <w:w w:val="90"/>
        </w:rPr>
        <w:t>е</w:t>
      </w:r>
      <w:r>
        <w:rPr>
          <w:color w:val="231F20"/>
          <w:spacing w:val="79"/>
          <w:w w:val="90"/>
        </w:rPr>
        <w:t> </w:t>
      </w:r>
      <w:r>
        <w:rPr>
          <w:color w:val="231F20"/>
          <w:spacing w:val="-7"/>
          <w:w w:val="90"/>
        </w:rPr>
        <w:t>(включа</w:t>
      </w:r>
      <w:r>
        <w:rPr>
          <w:color w:val="231F20"/>
          <w:w w:val="90"/>
        </w:rPr>
        <w:t>я</w:t>
      </w:r>
      <w:r>
        <w:rPr>
          <w:color w:val="231F20"/>
          <w:spacing w:val="79"/>
          <w:w w:val="90"/>
        </w:rPr>
        <w:t> </w:t>
      </w:r>
      <w:r>
        <w:rPr>
          <w:color w:val="231F20"/>
          <w:spacing w:val="-7"/>
          <w:w w:val="90"/>
        </w:rPr>
        <w:t>атомную</w:t>
      </w:r>
      <w:r>
        <w:rPr>
          <w:color w:val="231F20"/>
          <w:w w:val="90"/>
        </w:rPr>
        <w:t>)</w:t>
      </w:r>
      <w:r>
        <w:rPr>
          <w:color w:val="231F20"/>
          <w:spacing w:val="78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79"/>
          <w:w w:val="90"/>
        </w:rPr>
        <w:t> </w:t>
      </w:r>
      <w:r>
        <w:rPr>
          <w:color w:val="231F20"/>
          <w:spacing w:val="-7"/>
          <w:w w:val="90"/>
        </w:rPr>
        <w:t>экономик</w:t>
      </w:r>
      <w:r>
        <w:rPr>
          <w:color w:val="231F20"/>
          <w:w w:val="90"/>
        </w:rPr>
        <w:t>е</w:t>
      </w:r>
      <w:r>
        <w:rPr>
          <w:color w:val="231F20"/>
          <w:spacing w:val="79"/>
          <w:w w:val="90"/>
        </w:rPr>
        <w:t> </w:t>
      </w:r>
      <w:r>
        <w:rPr>
          <w:color w:val="231F20"/>
          <w:spacing w:val="-7"/>
          <w:w w:val="90"/>
        </w:rPr>
        <w:t>России</w:t>
      </w:r>
      <w:r>
        <w:rPr>
          <w:color w:val="231F20"/>
          <w:spacing w:val="-7"/>
          <w:w w:val="99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9"/>
          <w:w w:val="90"/>
        </w:rPr>
        <w:t>мир</w:t>
      </w:r>
      <w:r>
        <w:rPr>
          <w:color w:val="231F20"/>
          <w:w w:val="90"/>
        </w:rPr>
        <w:t>а</w:t>
      </w:r>
      <w:r>
        <w:rPr>
          <w:color w:val="231F20"/>
          <w:w w:val="90"/>
        </w:rPr>
        <w:t> </w:t>
      </w:r>
      <w:r>
        <w:rPr>
          <w:color w:val="231F20"/>
          <w:spacing w:val="-9"/>
          <w:w w:val="90"/>
        </w:rPr>
        <w:t>в</w:t>
      </w:r>
      <w:r>
        <w:rPr>
          <w:color w:val="231F20"/>
          <w:w w:val="90"/>
        </w:rPr>
        <w:t>о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9"/>
          <w:w w:val="90"/>
        </w:rPr>
        <w:t>многи</w:t>
      </w:r>
      <w:r>
        <w:rPr>
          <w:color w:val="231F20"/>
          <w:w w:val="90"/>
        </w:rPr>
        <w:t>х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9"/>
          <w:w w:val="90"/>
        </w:rPr>
        <w:t>российски</w:t>
      </w:r>
      <w:r>
        <w:rPr>
          <w:color w:val="231F20"/>
          <w:w w:val="90"/>
        </w:rPr>
        <w:t>х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9"/>
          <w:w w:val="90"/>
        </w:rPr>
        <w:t>международны</w:t>
      </w:r>
      <w:r>
        <w:rPr>
          <w:color w:val="231F20"/>
          <w:w w:val="90"/>
        </w:rPr>
        <w:t>х</w:t>
      </w:r>
      <w:r>
        <w:rPr>
          <w:color w:val="231F20"/>
          <w:spacing w:val="1"/>
          <w:w w:val="90"/>
        </w:rPr>
        <w:t> </w:t>
      </w:r>
      <w:r>
        <w:rPr>
          <w:color w:val="231F20"/>
          <w:spacing w:val="-9"/>
          <w:w w:val="90"/>
        </w:rPr>
        <w:t>конференциях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400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 w:cs="Arial" w:eastAsia="Arial"/>
          <w:color w:val="231F20"/>
          <w:w w:val="90"/>
        </w:rPr>
        <w:t>НИ</w:t>
      </w:r>
      <w:r>
        <w:rPr>
          <w:rFonts w:ascii="Arial" w:hAnsi="Arial" w:cs="Arial" w:eastAsia="Arial"/>
          <w:color w:val="231F20"/>
          <w:spacing w:val="-2"/>
          <w:w w:val="90"/>
        </w:rPr>
        <w:t>Г</w:t>
      </w:r>
      <w:r>
        <w:rPr>
          <w:rFonts w:ascii="Arial" w:hAnsi="Arial" w:cs="Arial" w:eastAsia="Arial"/>
          <w:color w:val="231F20"/>
          <w:w w:val="90"/>
        </w:rPr>
        <w:t>М</w:t>
      </w:r>
      <w:r>
        <w:rPr>
          <w:rFonts w:ascii="Arial" w:hAnsi="Arial" w:cs="Arial" w:eastAsia="Arial"/>
          <w:color w:val="231F20"/>
          <w:spacing w:val="-18"/>
          <w:w w:val="90"/>
        </w:rPr>
        <w:t>А</w:t>
      </w:r>
      <w:r>
        <w:rPr>
          <w:rFonts w:ascii="Arial" w:hAnsi="Arial" w:cs="Arial" w:eastAsia="Arial"/>
          <w:color w:val="231F20"/>
          <w:spacing w:val="7"/>
          <w:w w:val="90"/>
        </w:rPr>
        <w:t>Т</w:t>
      </w:r>
      <w:r>
        <w:rPr>
          <w:rFonts w:ascii="Arial" w:hAnsi="Arial" w:cs="Arial" w:eastAsia="Arial"/>
          <w:color w:val="231F20"/>
          <w:spacing w:val="-6"/>
          <w:w w:val="90"/>
        </w:rPr>
        <w:t>У</w:t>
      </w:r>
      <w:r>
        <w:rPr>
          <w:rFonts w:ascii="Arial" w:hAnsi="Arial" w:cs="Arial" w:eastAsia="Arial"/>
          <w:color w:val="231F20"/>
          <w:w w:val="90"/>
        </w:rPr>
        <w:t>ЛИН</w:t>
      </w:r>
      <w:r>
        <w:rPr>
          <w:rFonts w:ascii="Arial" w:hAnsi="Arial" w:cs="Arial" w:eastAsia="Arial"/>
          <w:color w:val="231F20"/>
          <w:spacing w:val="15"/>
          <w:w w:val="90"/>
        </w:rPr>
        <w:t> </w:t>
      </w:r>
      <w:r>
        <w:rPr>
          <w:rFonts w:ascii="Arial" w:hAnsi="Arial" w:cs="Arial" w:eastAsia="Arial"/>
          <w:color w:val="231F20"/>
          <w:spacing w:val="-2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ОБЕ</w:t>
      </w:r>
      <w:r>
        <w:rPr>
          <w:rFonts w:ascii="Arial" w:hAnsi="Arial" w:cs="Arial" w:eastAsia="Arial"/>
          <w:color w:val="231F20"/>
          <w:spacing w:val="2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Т</w:t>
      </w:r>
      <w:r>
        <w:rPr>
          <w:rFonts w:ascii="Arial" w:hAnsi="Arial" w:cs="Arial" w:eastAsia="Arial"/>
          <w:color w:val="231F20"/>
          <w:spacing w:val="16"/>
          <w:w w:val="90"/>
        </w:rPr>
        <w:t> </w:t>
      </w:r>
      <w:r>
        <w:rPr>
          <w:rFonts w:ascii="Arial" w:hAnsi="Arial" w:cs="Arial" w:eastAsia="Arial"/>
          <w:color w:val="231F20"/>
          <w:w w:val="90"/>
        </w:rPr>
        <w:t>ИС</w:t>
      </w:r>
      <w:r>
        <w:rPr>
          <w:rFonts w:ascii="Arial" w:hAnsi="Arial" w:cs="Arial" w:eastAsia="Arial"/>
          <w:color w:val="231F20"/>
          <w:spacing w:val="2"/>
          <w:w w:val="90"/>
        </w:rPr>
        <w:t>К</w:t>
      </w:r>
      <w:r>
        <w:rPr>
          <w:rFonts w:ascii="Arial" w:hAnsi="Arial" w:cs="Arial" w:eastAsia="Arial"/>
          <w:color w:val="231F20"/>
          <w:w w:val="90"/>
        </w:rPr>
        <w:t>АНДЕ</w:t>
      </w:r>
      <w:r>
        <w:rPr>
          <w:rFonts w:ascii="Arial" w:hAnsi="Arial" w:cs="Arial" w:eastAsia="Arial"/>
          <w:color w:val="231F20"/>
          <w:spacing w:val="-1"/>
          <w:w w:val="90"/>
        </w:rPr>
        <w:t>Р</w:t>
      </w:r>
      <w:r>
        <w:rPr>
          <w:rFonts w:ascii="Arial" w:hAnsi="Arial" w:cs="Arial" w:eastAsia="Arial"/>
          <w:color w:val="231F20"/>
          <w:w w:val="90"/>
        </w:rPr>
        <w:t>ОВ</w:t>
      </w:r>
      <w:r>
        <w:rPr>
          <w:rFonts w:ascii="Arial" w:hAnsi="Arial" w:cs="Arial" w:eastAsia="Arial"/>
          <w:color w:val="231F20"/>
          <w:spacing w:val="-2"/>
          <w:w w:val="90"/>
        </w:rPr>
        <w:t>И</w:t>
      </w:r>
      <w:r>
        <w:rPr>
          <w:rFonts w:ascii="Arial" w:hAnsi="Arial" w:cs="Arial" w:eastAsia="Arial"/>
          <w:color w:val="231F20"/>
          <w:w w:val="90"/>
        </w:rPr>
        <w:t>Ч</w:t>
      </w:r>
      <w:r>
        <w:rPr>
          <w:rFonts w:ascii="Arial" w:hAnsi="Arial" w:cs="Arial" w:eastAsia="Arial"/>
          <w:b w:val="0"/>
          <w:bCs w:val="0"/>
          <w:color w:val="000000"/>
          <w:w w:val="100"/>
        </w:rPr>
      </w:r>
    </w:p>
    <w:p>
      <w:pPr>
        <w:pStyle w:val="BodyText"/>
        <w:spacing w:line="161" w:lineRule="auto" w:before="99"/>
        <w:ind w:right="3429" w:firstLine="283"/>
        <w:jc w:val="both"/>
      </w:pPr>
      <w:r>
        <w:rPr/>
        <w:pict>
          <v:shape style="position:absolute;margin-left:282.471985pt;margin-top:9.636998pt;width:137.056pt;height:182.835pt;mso-position-horizontal-relative:page;mso-position-vertical-relative:paragraph;z-index:-12149" type="#_x0000_t75" stroked="false">
            <v:imagedata r:id="rId196" o:title=""/>
          </v:shape>
        </w:pict>
      </w:r>
      <w:r>
        <w:rPr>
          <w:color w:val="231F20"/>
          <w:spacing w:val="4"/>
          <w:w w:val="95"/>
        </w:rPr>
        <w:t>Учены</w:t>
      </w:r>
      <w:r>
        <w:rPr>
          <w:color w:val="231F20"/>
          <w:w w:val="95"/>
        </w:rPr>
        <w:t>й</w:t>
      </w:r>
      <w:r>
        <w:rPr>
          <w:color w:val="231F20"/>
          <w:spacing w:val="36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36"/>
          <w:w w:val="95"/>
        </w:rPr>
        <w:t> </w:t>
      </w:r>
      <w:r>
        <w:rPr>
          <w:color w:val="231F20"/>
          <w:spacing w:val="5"/>
          <w:w w:val="95"/>
        </w:rPr>
        <w:t>област</w:t>
      </w:r>
      <w:r>
        <w:rPr>
          <w:color w:val="231F20"/>
          <w:w w:val="95"/>
        </w:rPr>
        <w:t>и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5"/>
          <w:w w:val="95"/>
        </w:rPr>
        <w:t>прикладно</w:t>
      </w:r>
      <w:r>
        <w:rPr>
          <w:color w:val="231F20"/>
          <w:w w:val="95"/>
        </w:rPr>
        <w:t>й</w:t>
      </w:r>
      <w:r>
        <w:rPr>
          <w:color w:val="231F20"/>
          <w:w w:val="99"/>
        </w:rPr>
        <w:t> </w:t>
      </w:r>
      <w:r>
        <w:rPr>
          <w:color w:val="231F20"/>
          <w:spacing w:val="6"/>
          <w:w w:val="95"/>
        </w:rPr>
        <w:t>математик</w:t>
      </w:r>
      <w:r>
        <w:rPr>
          <w:color w:val="231F20"/>
          <w:w w:val="95"/>
        </w:rPr>
        <w:t>и</w:t>
      </w:r>
      <w:r>
        <w:rPr>
          <w:color w:val="231F20"/>
          <w:spacing w:val="8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85"/>
          <w:w w:val="95"/>
        </w:rPr>
        <w:t> </w:t>
      </w:r>
      <w:r>
        <w:rPr>
          <w:color w:val="231F20"/>
          <w:spacing w:val="6"/>
          <w:w w:val="95"/>
        </w:rPr>
        <w:t>механики</w:t>
      </w:r>
      <w:r>
        <w:rPr>
          <w:color w:val="231F20"/>
          <w:w w:val="95"/>
        </w:rPr>
        <w:t>,</w:t>
      </w:r>
      <w:r>
        <w:rPr>
          <w:color w:val="231F20"/>
          <w:spacing w:val="86"/>
          <w:w w:val="95"/>
        </w:rPr>
        <w:t> </w:t>
      </w:r>
      <w:r>
        <w:rPr>
          <w:color w:val="231F20"/>
          <w:spacing w:val="7"/>
          <w:w w:val="95"/>
        </w:rPr>
        <w:t>акад</w:t>
      </w:r>
      <w:r>
        <w:rPr>
          <w:color w:val="231F20"/>
          <w:spacing w:val="8"/>
          <w:w w:val="95"/>
        </w:rPr>
        <w:t>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мик</w:t>
      </w:r>
      <w:r>
        <w:rPr>
          <w:color w:val="231F20"/>
          <w:spacing w:val="40"/>
          <w:w w:val="95"/>
        </w:rPr>
        <w:t> </w:t>
      </w:r>
      <w:r>
        <w:rPr>
          <w:color w:val="231F20"/>
          <w:w w:val="95"/>
        </w:rPr>
        <w:t>РАН,</w:t>
      </w:r>
      <w:r>
        <w:rPr>
          <w:color w:val="231F20"/>
          <w:spacing w:val="40"/>
          <w:w w:val="95"/>
        </w:rPr>
        <w:t> </w:t>
      </w:r>
      <w:r>
        <w:rPr>
          <w:color w:val="231F20"/>
          <w:w w:val="95"/>
        </w:rPr>
        <w:t>доктор</w:t>
      </w:r>
      <w:r>
        <w:rPr>
          <w:color w:val="231F20"/>
          <w:spacing w:val="41"/>
          <w:w w:val="95"/>
        </w:rPr>
        <w:t> </w:t>
      </w:r>
      <w:r>
        <w:rPr>
          <w:color w:val="231F20"/>
          <w:w w:val="95"/>
        </w:rPr>
        <w:t>физико</w:t>
      </w:r>
      <w:r>
        <w:rPr>
          <w:color w:val="231F20"/>
          <w:w w:val="95"/>
        </w:rPr>
        <w:t>-</w:t>
      </w:r>
      <w:r>
        <w:rPr>
          <w:color w:val="231F20"/>
          <w:w w:val="95"/>
        </w:rPr>
        <w:t>математи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ческих</w:t>
      </w:r>
      <w:r>
        <w:rPr>
          <w:color w:val="231F20"/>
          <w:spacing w:val="-14"/>
          <w:w w:val="90"/>
        </w:rPr>
        <w:t> </w:t>
      </w:r>
      <w:r>
        <w:rPr>
          <w:color w:val="231F20"/>
          <w:w w:val="90"/>
        </w:rPr>
        <w:t>наук,</w:t>
      </w:r>
      <w:r>
        <w:rPr>
          <w:color w:val="231F20"/>
          <w:spacing w:val="-14"/>
          <w:w w:val="90"/>
        </w:rPr>
        <w:t> </w:t>
      </w:r>
      <w:r>
        <w:rPr>
          <w:color w:val="231F20"/>
          <w:w w:val="90"/>
        </w:rPr>
        <w:t>профессор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61" w:lineRule="auto"/>
        <w:ind w:right="3428" w:firstLine="283"/>
        <w:jc w:val="both"/>
      </w:pPr>
      <w:r>
        <w:rPr>
          <w:color w:val="231F20"/>
          <w:spacing w:val="1"/>
          <w:w w:val="95"/>
        </w:rPr>
        <w:t>Научны</w:t>
      </w:r>
      <w:r>
        <w:rPr>
          <w:color w:val="231F20"/>
          <w:w w:val="95"/>
        </w:rPr>
        <w:t>й</w:t>
      </w:r>
      <w:r>
        <w:rPr>
          <w:color w:val="231F20"/>
          <w:spacing w:val="86"/>
          <w:w w:val="95"/>
        </w:rPr>
        <w:t> </w:t>
      </w:r>
      <w:r>
        <w:rPr>
          <w:color w:val="231F20"/>
          <w:spacing w:val="2"/>
          <w:w w:val="95"/>
        </w:rPr>
        <w:t>руковод</w:t>
      </w:r>
      <w:r>
        <w:rPr>
          <w:color w:val="231F20"/>
          <w:spacing w:val="1"/>
          <w:w w:val="95"/>
        </w:rPr>
        <w:t>ител</w:t>
      </w:r>
      <w:r>
        <w:rPr>
          <w:color w:val="231F20"/>
          <w:w w:val="95"/>
        </w:rPr>
        <w:t>ь</w:t>
      </w:r>
      <w:r>
        <w:rPr>
          <w:color w:val="231F20"/>
          <w:spacing w:val="87"/>
          <w:w w:val="95"/>
        </w:rPr>
        <w:t> </w:t>
      </w:r>
      <w:r>
        <w:rPr>
          <w:color w:val="231F20"/>
          <w:spacing w:val="1"/>
          <w:w w:val="95"/>
        </w:rPr>
        <w:t>Инстит</w:t>
      </w:r>
      <w:r>
        <w:rPr>
          <w:color w:val="231F20"/>
          <w:w w:val="95"/>
        </w:rPr>
        <w:t>у-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т</w:t>
      </w:r>
      <w:r>
        <w:rPr>
          <w:color w:val="231F20"/>
          <w:w w:val="90"/>
        </w:rPr>
        <w:t>а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океанологи</w:t>
      </w:r>
      <w:r>
        <w:rPr>
          <w:color w:val="231F20"/>
          <w:w w:val="90"/>
        </w:rPr>
        <w:t>и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им</w:t>
      </w:r>
      <w:r>
        <w:rPr>
          <w:color w:val="231F20"/>
          <w:w w:val="90"/>
        </w:rPr>
        <w:t>�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П</w:t>
      </w:r>
      <w:r>
        <w:rPr>
          <w:color w:val="231F20"/>
          <w:spacing w:val="3"/>
          <w:w w:val="90"/>
        </w:rPr>
        <w:t>�</w:t>
      </w:r>
      <w:r>
        <w:rPr>
          <w:color w:val="231F20"/>
          <w:w w:val="90"/>
        </w:rPr>
        <w:t>П</w:t>
      </w:r>
      <w:r>
        <w:rPr>
          <w:color w:val="231F20"/>
          <w:w w:val="90"/>
        </w:rPr>
        <w:t>�</w:t>
      </w:r>
      <w:r>
        <w:rPr>
          <w:color w:val="231F20"/>
          <w:spacing w:val="-20"/>
          <w:w w:val="90"/>
        </w:rPr>
        <w:t> </w:t>
      </w:r>
      <w:r>
        <w:rPr>
          <w:color w:val="231F20"/>
          <w:w w:val="90"/>
        </w:rPr>
        <w:t>Ширшова</w:t>
      </w:r>
      <w:r>
        <w:rPr>
          <w:color w:val="231F20"/>
          <w:spacing w:val="1"/>
          <w:w w:val="98"/>
        </w:rPr>
        <w:t> </w:t>
      </w:r>
      <w:r>
        <w:rPr>
          <w:color w:val="231F20"/>
          <w:spacing w:val="1"/>
          <w:w w:val="95"/>
        </w:rPr>
        <w:t>РАН</w:t>
      </w:r>
      <w:r>
        <w:rPr>
          <w:color w:val="231F20"/>
          <w:w w:val="95"/>
        </w:rPr>
        <w:t>,</w:t>
      </w:r>
      <w:r>
        <w:rPr>
          <w:color w:val="231F20"/>
          <w:spacing w:val="83"/>
          <w:w w:val="95"/>
        </w:rPr>
        <w:t> </w:t>
      </w:r>
      <w:r>
        <w:rPr>
          <w:color w:val="231F20"/>
          <w:spacing w:val="2"/>
          <w:w w:val="95"/>
        </w:rPr>
        <w:t>чле</w:t>
      </w:r>
      <w:r>
        <w:rPr>
          <w:color w:val="231F20"/>
          <w:w w:val="95"/>
        </w:rPr>
        <w:t>н</w:t>
      </w:r>
      <w:r>
        <w:rPr>
          <w:color w:val="231F20"/>
          <w:spacing w:val="83"/>
          <w:w w:val="95"/>
        </w:rPr>
        <w:t> </w:t>
      </w:r>
      <w:r>
        <w:rPr>
          <w:color w:val="231F20"/>
          <w:spacing w:val="2"/>
          <w:w w:val="95"/>
        </w:rPr>
        <w:t>Президиум</w:t>
      </w:r>
      <w:r>
        <w:rPr>
          <w:color w:val="231F20"/>
          <w:w w:val="95"/>
        </w:rPr>
        <w:t>а</w:t>
      </w:r>
      <w:r>
        <w:rPr>
          <w:color w:val="231F20"/>
          <w:spacing w:val="84"/>
          <w:w w:val="95"/>
        </w:rPr>
        <w:t> </w:t>
      </w:r>
      <w:r>
        <w:rPr>
          <w:color w:val="231F20"/>
          <w:spacing w:val="1"/>
          <w:w w:val="95"/>
        </w:rPr>
        <w:t>РАН</w:t>
      </w:r>
      <w:r>
        <w:rPr>
          <w:color w:val="231F20"/>
          <w:w w:val="95"/>
        </w:rPr>
        <w:t>,</w:t>
      </w:r>
      <w:r>
        <w:rPr>
          <w:color w:val="231F20"/>
          <w:spacing w:val="83"/>
          <w:w w:val="95"/>
        </w:rPr>
        <w:t> </w:t>
      </w:r>
      <w:r>
        <w:rPr>
          <w:color w:val="231F20"/>
          <w:spacing w:val="2"/>
          <w:w w:val="95"/>
        </w:rPr>
        <w:t>член</w:t>
      </w:r>
      <w:r>
        <w:rPr>
          <w:color w:val="231F20"/>
          <w:spacing w:val="2"/>
          <w:w w:val="93"/>
        </w:rPr>
        <w:t> </w:t>
      </w:r>
      <w:r>
        <w:rPr>
          <w:color w:val="231F20"/>
          <w:spacing w:val="3"/>
          <w:w w:val="95"/>
        </w:rPr>
        <w:t>А</w:t>
      </w:r>
      <w:r>
        <w:rPr>
          <w:color w:val="231F20"/>
          <w:spacing w:val="3"/>
          <w:w w:val="95"/>
        </w:rPr>
        <w:t>к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4"/>
          <w:w w:val="95"/>
        </w:rPr>
        <w:t>д</w:t>
      </w:r>
      <w:r>
        <w:rPr>
          <w:color w:val="231F20"/>
          <w:spacing w:val="4"/>
          <w:w w:val="95"/>
        </w:rPr>
        <w:t>е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и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3"/>
          <w:w w:val="95"/>
        </w:rPr>
        <w:t>н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3"/>
          <w:w w:val="95"/>
        </w:rPr>
        <w:t>у</w:t>
      </w:r>
      <w:r>
        <w:rPr>
          <w:color w:val="231F20"/>
          <w:w w:val="95"/>
        </w:rPr>
        <w:t>к</w:t>
      </w:r>
      <w:r>
        <w:rPr>
          <w:color w:val="231F20"/>
          <w:spacing w:val="47"/>
          <w:w w:val="95"/>
        </w:rPr>
        <w:t> 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3"/>
          <w:w w:val="95"/>
        </w:rPr>
        <w:t>с</w:t>
      </w:r>
      <w:r>
        <w:rPr>
          <w:color w:val="231F20"/>
          <w:spacing w:val="3"/>
          <w:w w:val="95"/>
        </w:rPr>
        <w:t>л</w:t>
      </w:r>
      <w:r>
        <w:rPr>
          <w:color w:val="231F20"/>
          <w:spacing w:val="4"/>
          <w:w w:val="95"/>
        </w:rPr>
        <w:t>а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3"/>
          <w:w w:val="95"/>
        </w:rPr>
        <w:t>с</w:t>
      </w:r>
      <w:r>
        <w:rPr>
          <w:color w:val="231F20"/>
          <w:spacing w:val="3"/>
          <w:w w:val="95"/>
        </w:rPr>
        <w:t>к</w:t>
      </w:r>
      <w:r>
        <w:rPr>
          <w:color w:val="231F20"/>
          <w:spacing w:val="4"/>
          <w:w w:val="95"/>
        </w:rPr>
        <w:t>о</w:t>
      </w:r>
      <w:r>
        <w:rPr>
          <w:color w:val="231F20"/>
          <w:spacing w:val="3"/>
          <w:w w:val="95"/>
        </w:rPr>
        <w:t>г</w:t>
      </w:r>
      <w:r>
        <w:rPr>
          <w:color w:val="231F20"/>
          <w:w w:val="95"/>
        </w:rPr>
        <w:t>о</w:t>
      </w:r>
      <w:r>
        <w:rPr>
          <w:color w:val="231F20"/>
          <w:spacing w:val="48"/>
          <w:w w:val="95"/>
        </w:rPr>
        <w:t> </w:t>
      </w:r>
      <w:r>
        <w:rPr>
          <w:color w:val="231F20"/>
          <w:spacing w:val="4"/>
          <w:w w:val="95"/>
        </w:rPr>
        <w:t>м</w:t>
      </w:r>
      <w:r>
        <w:rPr>
          <w:color w:val="231F20"/>
          <w:spacing w:val="3"/>
          <w:w w:val="95"/>
        </w:rPr>
        <w:t>и</w:t>
      </w:r>
      <w:r>
        <w:rPr>
          <w:color w:val="231F20"/>
          <w:spacing w:val="4"/>
          <w:w w:val="95"/>
        </w:rPr>
        <w:t>р</w:t>
      </w:r>
      <w:r>
        <w:rPr>
          <w:color w:val="231F20"/>
          <w:spacing w:val="8"/>
          <w:w w:val="95"/>
        </w:rPr>
        <w:t>а</w:t>
      </w:r>
      <w:r>
        <w:rPr>
          <w:color w:val="231F20"/>
          <w:w w:val="95"/>
        </w:rPr>
        <w:t>�</w:t>
      </w:r>
      <w:r>
        <w:rPr>
          <w:color w:val="231F20"/>
          <w:w w:val="27"/>
        </w:rPr>
        <w:t> </w:t>
      </w:r>
      <w:r>
        <w:rPr>
          <w:color w:val="231F20"/>
          <w:spacing w:val="3"/>
          <w:w w:val="95"/>
        </w:rPr>
        <w:t>Действительны</w:t>
      </w:r>
      <w:r>
        <w:rPr>
          <w:color w:val="231F20"/>
          <w:w w:val="95"/>
        </w:rPr>
        <w:t>й</w:t>
      </w:r>
      <w:r>
        <w:rPr>
          <w:color w:val="231F20"/>
          <w:spacing w:val="37"/>
          <w:w w:val="95"/>
        </w:rPr>
        <w:t> </w:t>
      </w:r>
      <w:r>
        <w:rPr>
          <w:color w:val="231F20"/>
          <w:spacing w:val="4"/>
          <w:w w:val="95"/>
        </w:rPr>
        <w:t>чле</w:t>
      </w:r>
      <w:r>
        <w:rPr>
          <w:color w:val="231F20"/>
          <w:w w:val="95"/>
        </w:rPr>
        <w:t>н</w:t>
      </w:r>
      <w:r>
        <w:rPr>
          <w:color w:val="231F20"/>
          <w:spacing w:val="38"/>
          <w:w w:val="95"/>
        </w:rPr>
        <w:t> </w:t>
      </w:r>
      <w:r>
        <w:rPr>
          <w:color w:val="231F20"/>
          <w:spacing w:val="3"/>
          <w:w w:val="95"/>
        </w:rPr>
        <w:t>Российской</w:t>
      </w:r>
      <w:r>
        <w:rPr>
          <w:color w:val="231F20"/>
          <w:spacing w:val="4"/>
          <w:w w:val="98"/>
        </w:rPr>
        <w:t> </w:t>
      </w:r>
      <w:r>
        <w:rPr>
          <w:color w:val="231F20"/>
          <w:w w:val="90"/>
        </w:rPr>
        <w:t>инженерной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академии</w:t>
      </w:r>
      <w:r>
        <w:rPr>
          <w:color w:val="231F20"/>
          <w:w w:val="90"/>
        </w:rPr>
        <w:t>�</w:t>
      </w:r>
      <w:r>
        <w:rPr>
          <w:color w:val="231F20"/>
          <w:spacing w:val="6"/>
          <w:w w:val="90"/>
        </w:rPr>
        <w:t> </w:t>
      </w:r>
      <w:r>
        <w:rPr>
          <w:color w:val="231F20"/>
          <w:w w:val="90"/>
        </w:rPr>
        <w:t>Заведующий</w:t>
      </w:r>
      <w:r>
        <w:rPr>
          <w:color w:val="231F20"/>
          <w:w w:val="94"/>
        </w:rPr>
        <w:t> </w:t>
      </w:r>
      <w:r>
        <w:rPr>
          <w:color w:val="231F20"/>
          <w:spacing w:val="3"/>
          <w:w w:val="95"/>
        </w:rPr>
        <w:t>кафедро</w:t>
      </w:r>
      <w:r>
        <w:rPr>
          <w:color w:val="231F20"/>
          <w:w w:val="95"/>
        </w:rPr>
        <w:t>й</w:t>
      </w:r>
      <w:r>
        <w:rPr>
          <w:color w:val="231F20"/>
          <w:spacing w:val="52"/>
          <w:w w:val="95"/>
        </w:rPr>
        <w:t> </w:t>
      </w:r>
      <w:r>
        <w:rPr>
          <w:color w:val="231F20"/>
          <w:spacing w:val="3"/>
          <w:w w:val="95"/>
        </w:rPr>
        <w:t>газово</w:t>
      </w:r>
      <w:r>
        <w:rPr>
          <w:color w:val="231F20"/>
          <w:w w:val="95"/>
        </w:rPr>
        <w:t>й</w:t>
      </w:r>
      <w:r>
        <w:rPr>
          <w:color w:val="231F20"/>
          <w:spacing w:val="5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3"/>
          <w:w w:val="95"/>
        </w:rPr>
        <w:t>волново</w:t>
      </w:r>
      <w:r>
        <w:rPr>
          <w:color w:val="231F20"/>
          <w:w w:val="95"/>
        </w:rPr>
        <w:t>й</w:t>
      </w:r>
      <w:r>
        <w:rPr>
          <w:color w:val="231F20"/>
          <w:spacing w:val="53"/>
          <w:w w:val="95"/>
        </w:rPr>
        <w:t> </w:t>
      </w:r>
      <w:r>
        <w:rPr>
          <w:color w:val="231F20"/>
          <w:spacing w:val="3"/>
          <w:w w:val="95"/>
        </w:rPr>
        <w:t>д</w:t>
      </w:r>
      <w:r>
        <w:rPr>
          <w:color w:val="231F20"/>
          <w:spacing w:val="5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4"/>
          <w:w w:val="95"/>
        </w:rPr>
        <w:t>намик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 </w:t>
      </w:r>
      <w:r>
        <w:rPr>
          <w:color w:val="231F20"/>
          <w:spacing w:val="60"/>
          <w:w w:val="95"/>
        </w:rPr>
        <w:t> </w:t>
      </w:r>
      <w:r>
        <w:rPr>
          <w:color w:val="231F20"/>
          <w:spacing w:val="5"/>
          <w:w w:val="95"/>
        </w:rPr>
        <w:t>механико</w:t>
      </w:r>
      <w:r>
        <w:rPr>
          <w:color w:val="231F20"/>
          <w:spacing w:val="4"/>
          <w:w w:val="95"/>
        </w:rPr>
        <w:t>-</w:t>
      </w:r>
      <w:r>
        <w:rPr>
          <w:color w:val="231F20"/>
          <w:spacing w:val="5"/>
          <w:w w:val="95"/>
        </w:rPr>
        <w:t>математическ</w:t>
      </w:r>
      <w:r>
        <w:rPr>
          <w:color w:val="231F20"/>
          <w:spacing w:val="4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161" w:lineRule="auto"/>
        <w:ind w:right="468"/>
        <w:jc w:val="both"/>
      </w:pPr>
      <w:r>
        <w:rPr>
          <w:color w:val="231F20"/>
          <w:w w:val="90"/>
        </w:rPr>
        <w:t>го</w:t>
      </w:r>
      <w:r>
        <w:rPr>
          <w:color w:val="231F20"/>
          <w:spacing w:val="86"/>
          <w:w w:val="90"/>
        </w:rPr>
        <w:t> </w:t>
      </w:r>
      <w:r>
        <w:rPr>
          <w:color w:val="231F20"/>
          <w:w w:val="90"/>
        </w:rPr>
        <w:t>факультета</w:t>
      </w:r>
      <w:r>
        <w:rPr>
          <w:color w:val="231F20"/>
          <w:spacing w:val="86"/>
          <w:w w:val="90"/>
        </w:rPr>
        <w:t> </w:t>
      </w:r>
      <w:r>
        <w:rPr>
          <w:color w:val="231F20"/>
          <w:w w:val="90"/>
        </w:rPr>
        <w:t>Московского</w:t>
      </w:r>
      <w:r>
        <w:rPr>
          <w:color w:val="231F20"/>
          <w:spacing w:val="86"/>
          <w:w w:val="90"/>
        </w:rPr>
        <w:t> </w:t>
      </w:r>
      <w:r>
        <w:rPr>
          <w:color w:val="231F20"/>
          <w:w w:val="90"/>
        </w:rPr>
        <w:t>государственного</w:t>
      </w:r>
      <w:r>
        <w:rPr>
          <w:color w:val="231F20"/>
          <w:spacing w:val="87"/>
          <w:w w:val="90"/>
        </w:rPr>
        <w:t> </w:t>
      </w:r>
      <w:r>
        <w:rPr>
          <w:color w:val="231F20"/>
          <w:w w:val="90"/>
        </w:rPr>
        <w:t>университета</w:t>
      </w:r>
      <w:r>
        <w:rPr>
          <w:color w:val="231F20"/>
          <w:w w:val="95"/>
        </w:rPr>
        <w:t> </w:t>
      </w:r>
      <w:r>
        <w:rPr>
          <w:color w:val="231F20"/>
          <w:w w:val="75"/>
        </w:rPr>
        <w:t>им</w:t>
      </w:r>
      <w:r>
        <w:rPr>
          <w:color w:val="231F20"/>
          <w:w w:val="75"/>
        </w:rPr>
        <w:t>�</w:t>
      </w:r>
      <w:r>
        <w:rPr>
          <w:color w:val="231F20"/>
          <w:spacing w:val="-12"/>
          <w:w w:val="75"/>
        </w:rPr>
        <w:t> </w:t>
      </w:r>
      <w:r>
        <w:rPr>
          <w:color w:val="231F20"/>
          <w:w w:val="75"/>
        </w:rPr>
        <w:t>М</w:t>
      </w:r>
      <w:r>
        <w:rPr>
          <w:color w:val="231F20"/>
          <w:w w:val="75"/>
        </w:rPr>
        <w:t>�</w:t>
      </w:r>
      <w:r>
        <w:rPr>
          <w:color w:val="231F20"/>
          <w:w w:val="75"/>
        </w:rPr>
        <w:t>В</w:t>
      </w:r>
      <w:r>
        <w:rPr>
          <w:color w:val="231F20"/>
          <w:w w:val="75"/>
        </w:rPr>
        <w:t>�</w:t>
      </w:r>
      <w:r>
        <w:rPr>
          <w:color w:val="231F20"/>
          <w:spacing w:val="-11"/>
          <w:w w:val="75"/>
        </w:rPr>
        <w:t> </w:t>
      </w:r>
      <w:r>
        <w:rPr>
          <w:color w:val="231F20"/>
          <w:w w:val="75"/>
        </w:rPr>
        <w:t>Ломоносова</w:t>
      </w:r>
      <w:r>
        <w:rPr>
          <w:color w:val="231F20"/>
          <w:w w:val="7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342" w:lineRule="exact"/>
        <w:ind w:left="400" w:right="0"/>
        <w:jc w:val="left"/>
      </w:pPr>
      <w:r>
        <w:rPr>
          <w:color w:val="231F20"/>
          <w:w w:val="95"/>
        </w:rPr>
        <w:t>Выпускник</w:t>
      </w:r>
      <w:r>
        <w:rPr>
          <w:color w:val="231F20"/>
          <w:spacing w:val="42"/>
          <w:w w:val="95"/>
        </w:rPr>
        <w:t> </w:t>
      </w:r>
      <w:r>
        <w:rPr>
          <w:color w:val="231F20"/>
          <w:w w:val="95"/>
        </w:rPr>
        <w:t>энергомашиностроительного</w:t>
      </w:r>
      <w:r>
        <w:rPr>
          <w:color w:val="231F20"/>
          <w:spacing w:val="43"/>
          <w:w w:val="95"/>
        </w:rPr>
        <w:t> </w:t>
      </w:r>
      <w:r>
        <w:rPr>
          <w:color w:val="231F20"/>
          <w:w w:val="95"/>
        </w:rPr>
        <w:t>факультета</w:t>
      </w:r>
      <w:r>
        <w:rPr>
          <w:color w:val="231F20"/>
          <w:spacing w:val="43"/>
          <w:w w:val="95"/>
        </w:rPr>
        <w:t> </w:t>
      </w:r>
      <w:r>
        <w:rPr>
          <w:color w:val="231F20"/>
          <w:w w:val="95"/>
        </w:rPr>
        <w:t>Мо</w:t>
      </w:r>
      <w:r>
        <w:rPr>
          <w:color w:val="231F20"/>
          <w:w w:val="95"/>
        </w:rPr>
        <w:t>-</w:t>
      </w:r>
      <w:r>
        <w:rPr>
          <w:color w:val="000000"/>
          <w:w w:val="100"/>
        </w:rPr>
      </w:r>
    </w:p>
    <w:p>
      <w:pPr>
        <w:pStyle w:val="BodyText"/>
        <w:spacing w:line="320" w:lineRule="exact"/>
        <w:ind w:right="463"/>
        <w:jc w:val="both"/>
      </w:pPr>
      <w:r>
        <w:rPr>
          <w:color w:val="231F20"/>
          <w:w w:val="90"/>
        </w:rPr>
        <w:t>сковского</w:t>
      </w:r>
      <w:r>
        <w:rPr>
          <w:color w:val="231F20"/>
          <w:spacing w:val="-29"/>
          <w:w w:val="90"/>
        </w:rPr>
        <w:t> </w:t>
      </w:r>
      <w:r>
        <w:rPr>
          <w:color w:val="231F20"/>
          <w:w w:val="90"/>
        </w:rPr>
        <w:t>высшего</w:t>
      </w:r>
      <w:r>
        <w:rPr>
          <w:color w:val="231F20"/>
          <w:spacing w:val="-28"/>
          <w:w w:val="90"/>
        </w:rPr>
        <w:t> </w:t>
      </w:r>
      <w:r>
        <w:rPr>
          <w:color w:val="231F20"/>
          <w:w w:val="90"/>
        </w:rPr>
        <w:t>технического</w:t>
      </w:r>
      <w:r>
        <w:rPr>
          <w:color w:val="231F20"/>
          <w:spacing w:val="-28"/>
          <w:w w:val="90"/>
        </w:rPr>
        <w:t> </w:t>
      </w:r>
      <w:r>
        <w:rPr>
          <w:color w:val="231F20"/>
          <w:w w:val="90"/>
        </w:rPr>
        <w:t>училища</w:t>
      </w:r>
      <w:r>
        <w:rPr>
          <w:color w:val="231F20"/>
          <w:spacing w:val="-29"/>
          <w:w w:val="90"/>
        </w:rPr>
        <w:t> </w:t>
      </w:r>
      <w:r>
        <w:rPr>
          <w:color w:val="231F20"/>
          <w:w w:val="90"/>
        </w:rPr>
        <w:t>им</w:t>
      </w:r>
      <w:r>
        <w:rPr>
          <w:color w:val="231F20"/>
          <w:w w:val="90"/>
        </w:rPr>
        <w:t>�</w:t>
      </w:r>
      <w:r>
        <w:rPr>
          <w:color w:val="231F20"/>
          <w:spacing w:val="-27"/>
          <w:w w:val="90"/>
        </w:rPr>
        <w:t> </w:t>
      </w:r>
      <w:r>
        <w:rPr>
          <w:color w:val="231F20"/>
          <w:w w:val="90"/>
        </w:rPr>
        <w:t>Н</w:t>
      </w:r>
      <w:r>
        <w:rPr>
          <w:color w:val="231F20"/>
          <w:w w:val="90"/>
        </w:rPr>
        <w:t>�</w:t>
      </w:r>
      <w:r>
        <w:rPr>
          <w:color w:val="231F20"/>
          <w:w w:val="90"/>
        </w:rPr>
        <w:t>Э</w:t>
      </w:r>
      <w:r>
        <w:rPr>
          <w:color w:val="231F20"/>
          <w:w w:val="90"/>
        </w:rPr>
        <w:t>�</w:t>
      </w:r>
      <w:r>
        <w:rPr>
          <w:color w:val="231F20"/>
          <w:spacing w:val="-28"/>
          <w:w w:val="90"/>
        </w:rPr>
        <w:t> </w:t>
      </w:r>
      <w:r>
        <w:rPr>
          <w:color w:val="231F20"/>
          <w:w w:val="90"/>
        </w:rPr>
        <w:t>Баумана</w:t>
      </w:r>
      <w:r>
        <w:rPr>
          <w:color w:val="000000"/>
          <w:w w:val="100"/>
        </w:rPr>
      </w:r>
    </w:p>
    <w:p>
      <w:pPr>
        <w:spacing w:after="0" w:line="320" w:lineRule="exact"/>
        <w:jc w:val="both"/>
        <w:sectPr>
          <w:headerReference w:type="even" r:id="rId194"/>
          <w:footerReference w:type="even" r:id="rId195"/>
          <w:pgSz w:w="9355" w:h="13620"/>
          <w:pgMar w:header="0" w:footer="0" w:top="760" w:bottom="280" w:left="620" w:right="500"/>
        </w:sectPr>
      </w:pPr>
    </w:p>
    <w:p>
      <w:pPr>
        <w:spacing w:before="52"/>
        <w:ind w:left="111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pict>
          <v:group style="position:absolute;margin-left:47.905499pt;margin-top:.921127pt;width:.1pt;height:19.842pt;mso-position-horizontal-relative:page;mso-position-vertical-relative:paragraph;z-index:-12148" coordorigin="958,18" coordsize="2,397">
            <v:shape style="position:absolute;left:958;top:18;width:2;height:397" coordorigin="958,18" coordsize="0,397" path="m958,18l958,415e" filled="f" stroked="t" strokeweight="1pt" strokecolor="#231F20">
              <v:path arrowok="t"/>
            </v:shape>
            <w10:wrap type="none"/>
          </v:group>
        </w:pict>
      </w:r>
      <w:r>
        <w:rPr>
          <w:rFonts w:ascii="Arial" w:hAnsi="Arial" w:cs="Arial" w:eastAsia="Arial"/>
          <w:b/>
          <w:bCs/>
          <w:color w:val="231F20"/>
          <w:spacing w:val="-1"/>
          <w:w w:val="80"/>
          <w:sz w:val="26"/>
          <w:szCs w:val="26"/>
        </w:rPr>
        <w:t>9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6</w:t>
      </w:r>
      <w:r>
        <w:rPr>
          <w:rFonts w:ascii="Arial" w:hAnsi="Arial" w:cs="Arial" w:eastAsia="Arial"/>
          <w:b/>
          <w:bCs/>
          <w:color w:val="231F20"/>
          <w:w w:val="80"/>
          <w:sz w:val="26"/>
          <w:szCs w:val="26"/>
        </w:rPr>
        <w:t>  </w:t>
      </w:r>
      <w:r>
        <w:rPr>
          <w:rFonts w:ascii="Arial" w:hAnsi="Arial" w:cs="Arial" w:eastAsia="Arial"/>
          <w:b/>
          <w:bCs/>
          <w:color w:val="231F20"/>
          <w:spacing w:val="19"/>
          <w:w w:val="80"/>
          <w:sz w:val="26"/>
          <w:szCs w:val="26"/>
        </w:rPr>
        <w:t> 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А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в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т</w:t>
      </w:r>
      <w:r>
        <w:rPr>
          <w:rFonts w:ascii="Arial" w:hAnsi="Arial" w:cs="Arial" w:eastAsia="Arial"/>
          <w:color w:val="231F20"/>
          <w:spacing w:val="-3"/>
          <w:w w:val="80"/>
          <w:sz w:val="24"/>
          <w:szCs w:val="24"/>
        </w:rPr>
        <w:t>о</w:t>
      </w:r>
      <w:r>
        <w:rPr>
          <w:rFonts w:ascii="Arial" w:hAnsi="Arial" w:cs="Arial" w:eastAsia="Arial"/>
          <w:color w:val="231F20"/>
          <w:spacing w:val="-2"/>
          <w:w w:val="80"/>
          <w:sz w:val="24"/>
          <w:szCs w:val="24"/>
        </w:rPr>
        <w:t>р</w:t>
      </w:r>
      <w:r>
        <w:rPr>
          <w:rFonts w:ascii="Arial" w:hAnsi="Arial" w:cs="Arial" w:eastAsia="Arial"/>
          <w:color w:val="231F20"/>
          <w:w w:val="80"/>
          <w:sz w:val="24"/>
          <w:szCs w:val="24"/>
        </w:rPr>
        <w:t>ы</w:t>
      </w:r>
      <w:r>
        <w:rPr>
          <w:rFonts w:ascii="Arial" w:hAnsi="Arial" w:cs="Arial" w:eastAsia="Arial"/>
          <w:color w:val="000000"/>
          <w:w w:val="100"/>
          <w:sz w:val="24"/>
          <w:szCs w:val="24"/>
        </w:rPr>
      </w:r>
    </w:p>
    <w:p>
      <w:pPr>
        <w:spacing w:line="220" w:lineRule="exact" w:before="4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spacing w:line="159" w:lineRule="auto"/>
        <w:ind w:left="463" w:right="117"/>
        <w:jc w:val="both"/>
      </w:pPr>
      <w:r>
        <w:rPr>
          <w:color w:val="231F20"/>
          <w:w w:val="90"/>
        </w:rPr>
        <w:t>(1963,</w:t>
      </w:r>
      <w:r>
        <w:rPr>
          <w:color w:val="231F20"/>
          <w:spacing w:val="69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69"/>
          <w:w w:val="90"/>
        </w:rPr>
        <w:t> </w:t>
      </w:r>
      <w:r>
        <w:rPr>
          <w:color w:val="231F20"/>
          <w:w w:val="90"/>
        </w:rPr>
        <w:t>отличием)</w:t>
      </w:r>
      <w:r>
        <w:rPr>
          <w:color w:val="231F20"/>
          <w:spacing w:val="69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70"/>
          <w:w w:val="90"/>
        </w:rPr>
        <w:t> </w:t>
      </w:r>
      <w:r>
        <w:rPr>
          <w:color w:val="231F20"/>
          <w:w w:val="90"/>
        </w:rPr>
        <w:t>механико</w:t>
      </w:r>
      <w:r>
        <w:rPr>
          <w:color w:val="231F20"/>
          <w:w w:val="90"/>
        </w:rPr>
        <w:t>-</w:t>
      </w:r>
      <w:r>
        <w:rPr>
          <w:color w:val="231F20"/>
          <w:w w:val="90"/>
        </w:rPr>
        <w:t>математического</w:t>
      </w:r>
      <w:r>
        <w:rPr>
          <w:color w:val="231F20"/>
          <w:spacing w:val="69"/>
          <w:w w:val="90"/>
        </w:rPr>
        <w:t> </w:t>
      </w:r>
      <w:r>
        <w:rPr>
          <w:color w:val="231F20"/>
          <w:w w:val="90"/>
        </w:rPr>
        <w:t>факультета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Московског</w:t>
      </w:r>
      <w:r>
        <w:rPr>
          <w:color w:val="231F20"/>
          <w:w w:val="90"/>
        </w:rPr>
        <w:t>о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государственног</w:t>
      </w:r>
      <w:r>
        <w:rPr>
          <w:color w:val="231F20"/>
          <w:w w:val="90"/>
        </w:rPr>
        <w:t>о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университет</w:t>
      </w:r>
      <w:r>
        <w:rPr>
          <w:color w:val="231F20"/>
          <w:w w:val="90"/>
        </w:rPr>
        <w:t>а</w:t>
      </w:r>
      <w:r>
        <w:rPr>
          <w:color w:val="231F20"/>
          <w:spacing w:val="1"/>
          <w:w w:val="90"/>
        </w:rPr>
        <w:t> </w:t>
      </w:r>
      <w:r>
        <w:rPr>
          <w:color w:val="231F20"/>
          <w:w w:val="90"/>
        </w:rPr>
        <w:t>им</w:t>
      </w:r>
      <w:r>
        <w:rPr>
          <w:color w:val="231F20"/>
          <w:w w:val="90"/>
        </w:rPr>
        <w:t>�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М</w:t>
      </w:r>
      <w:r>
        <w:rPr>
          <w:color w:val="231F20"/>
          <w:spacing w:val="3"/>
          <w:w w:val="90"/>
        </w:rPr>
        <w:t>�</w:t>
      </w:r>
      <w:r>
        <w:rPr>
          <w:color w:val="231F20"/>
          <w:w w:val="90"/>
        </w:rPr>
        <w:t>В</w:t>
      </w:r>
      <w:r>
        <w:rPr>
          <w:color w:val="231F20"/>
          <w:w w:val="90"/>
        </w:rPr>
        <w:t>�</w:t>
      </w:r>
      <w:r>
        <w:rPr>
          <w:color w:val="231F20"/>
          <w:spacing w:val="2"/>
          <w:w w:val="90"/>
        </w:rPr>
        <w:t> </w:t>
      </w:r>
      <w:r>
        <w:rPr>
          <w:color w:val="231F20"/>
          <w:w w:val="90"/>
        </w:rPr>
        <w:t>Л</w:t>
      </w:r>
      <w:r>
        <w:rPr>
          <w:color w:val="231F20"/>
          <w:w w:val="90"/>
        </w:rPr>
        <w:t>о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моносова</w:t>
      </w:r>
      <w:r>
        <w:rPr>
          <w:color w:val="231F20"/>
          <w:spacing w:val="-16"/>
          <w:w w:val="90"/>
        </w:rPr>
        <w:t> </w:t>
      </w:r>
      <w:r>
        <w:rPr>
          <w:color w:val="231F20"/>
          <w:w w:val="90"/>
        </w:rPr>
        <w:t>(1965,</w:t>
      </w:r>
      <w:r>
        <w:rPr>
          <w:color w:val="231F20"/>
          <w:spacing w:val="-16"/>
          <w:w w:val="90"/>
        </w:rPr>
        <w:t> </w:t>
      </w:r>
      <w:r>
        <w:rPr>
          <w:color w:val="231F20"/>
          <w:w w:val="90"/>
        </w:rPr>
        <w:t>с</w:t>
      </w:r>
      <w:r>
        <w:rPr>
          <w:color w:val="231F20"/>
          <w:spacing w:val="-15"/>
          <w:w w:val="90"/>
        </w:rPr>
        <w:t> </w:t>
      </w:r>
      <w:r>
        <w:rPr>
          <w:color w:val="231F20"/>
          <w:w w:val="90"/>
        </w:rPr>
        <w:t>отличием)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463" w:right="109" w:firstLine="283"/>
        <w:jc w:val="both"/>
      </w:pPr>
      <w:r>
        <w:rPr>
          <w:color w:val="231F20"/>
          <w:w w:val="90"/>
        </w:rPr>
        <w:t>Приглашенны</w:t>
      </w:r>
      <w:r>
        <w:rPr>
          <w:color w:val="231F20"/>
          <w:w w:val="90"/>
        </w:rPr>
        <w:t>й</w:t>
      </w:r>
      <w:r>
        <w:rPr>
          <w:color w:val="231F20"/>
          <w:spacing w:val="61"/>
          <w:w w:val="90"/>
        </w:rPr>
        <w:t> </w:t>
      </w:r>
      <w:r>
        <w:rPr>
          <w:color w:val="231F20"/>
          <w:w w:val="90"/>
        </w:rPr>
        <w:t>профессо</w:t>
      </w:r>
      <w:r>
        <w:rPr>
          <w:color w:val="231F20"/>
          <w:w w:val="90"/>
        </w:rPr>
        <w:t>р</w:t>
      </w:r>
      <w:r>
        <w:rPr>
          <w:color w:val="231F20"/>
          <w:spacing w:val="62"/>
          <w:w w:val="90"/>
        </w:rPr>
        <w:t> </w:t>
      </w:r>
      <w:r>
        <w:rPr>
          <w:color w:val="231F20"/>
          <w:w w:val="90"/>
        </w:rPr>
        <w:t>Ренсселаировског</w:t>
      </w:r>
      <w:r>
        <w:rPr>
          <w:color w:val="231F20"/>
          <w:w w:val="90"/>
        </w:rPr>
        <w:t>о</w:t>
      </w:r>
      <w:r>
        <w:rPr>
          <w:color w:val="231F20"/>
          <w:spacing w:val="62"/>
          <w:w w:val="90"/>
        </w:rPr>
        <w:t> </w:t>
      </w:r>
      <w:r>
        <w:rPr>
          <w:color w:val="231F20"/>
          <w:w w:val="90"/>
        </w:rPr>
        <w:t>полите</w:t>
      </w:r>
      <w:r>
        <w:rPr>
          <w:color w:val="231F20"/>
          <w:spacing w:val="2"/>
          <w:w w:val="90"/>
        </w:rPr>
        <w:t>х</w:t>
      </w:r>
      <w:r>
        <w:rPr>
          <w:color w:val="231F20"/>
          <w:w w:val="90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нического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института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(Трой,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Нью</w:t>
      </w:r>
      <w:r>
        <w:rPr>
          <w:color w:val="231F20"/>
          <w:w w:val="90"/>
        </w:rPr>
        <w:t>-Йорк,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5"/>
        </w:rPr>
        <w:t>США,</w:t>
      </w:r>
      <w:r>
        <w:rPr>
          <w:color w:val="231F20"/>
          <w:spacing w:val="24"/>
          <w:w w:val="95"/>
        </w:rPr>
        <w:t> </w:t>
      </w:r>
      <w:r>
        <w:rPr>
          <w:color w:val="231F20"/>
          <w:w w:val="90"/>
        </w:rPr>
        <w:t>1993–2004),</w:t>
      </w:r>
      <w:r>
        <w:rPr>
          <w:color w:val="231F20"/>
          <w:w w:val="98"/>
        </w:rPr>
        <w:t> </w:t>
      </w:r>
      <w:r>
        <w:rPr>
          <w:color w:val="231F20"/>
          <w:w w:val="90"/>
        </w:rPr>
        <w:t>Университета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им</w:t>
      </w:r>
      <w:r>
        <w:rPr>
          <w:color w:val="231F20"/>
          <w:w w:val="90"/>
        </w:rPr>
        <w:t>�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Пьера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Марии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Кюри</w:t>
      </w:r>
      <w:r>
        <w:rPr>
          <w:color w:val="231F20"/>
          <w:spacing w:val="35"/>
          <w:w w:val="90"/>
        </w:rPr>
        <w:t> </w:t>
      </w:r>
      <w:r>
        <w:rPr>
          <w:color w:val="231F20"/>
          <w:w w:val="90"/>
        </w:rPr>
        <w:t>(Сорбонна,</w:t>
      </w:r>
      <w:r>
        <w:rPr>
          <w:color w:val="231F20"/>
          <w:spacing w:val="34"/>
          <w:w w:val="90"/>
        </w:rPr>
        <w:t> </w:t>
      </w:r>
      <w:r>
        <w:rPr>
          <w:color w:val="231F20"/>
          <w:w w:val="90"/>
        </w:rPr>
        <w:t>Париж,</w:t>
      </w:r>
      <w:r>
        <w:rPr>
          <w:color w:val="231F20"/>
          <w:w w:val="100"/>
        </w:rPr>
        <w:t> </w:t>
      </w:r>
      <w:r>
        <w:rPr>
          <w:color w:val="231F20"/>
          <w:spacing w:val="2"/>
          <w:w w:val="90"/>
        </w:rPr>
        <w:t>Франция</w:t>
      </w:r>
      <w:r>
        <w:rPr>
          <w:color w:val="231F20"/>
          <w:w w:val="90"/>
        </w:rPr>
        <w:t>,</w:t>
      </w:r>
      <w:r>
        <w:rPr>
          <w:color w:val="231F20"/>
          <w:spacing w:val="42"/>
          <w:w w:val="90"/>
        </w:rPr>
        <w:t> </w:t>
      </w:r>
      <w:r>
        <w:rPr>
          <w:color w:val="231F20"/>
          <w:spacing w:val="2"/>
          <w:w w:val="90"/>
        </w:rPr>
        <w:t>1993–1998</w:t>
      </w:r>
      <w:r>
        <w:rPr>
          <w:color w:val="231F20"/>
          <w:w w:val="90"/>
        </w:rPr>
        <w:t>)</w:t>
      </w:r>
      <w:r>
        <w:rPr>
          <w:color w:val="231F20"/>
          <w:spacing w:val="43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2"/>
          <w:w w:val="90"/>
        </w:rPr>
        <w:t> </w:t>
      </w:r>
      <w:r>
        <w:rPr>
          <w:color w:val="231F20"/>
          <w:spacing w:val="2"/>
          <w:w w:val="90"/>
        </w:rPr>
        <w:t>Институт</w:t>
      </w:r>
      <w:r>
        <w:rPr>
          <w:color w:val="231F20"/>
          <w:w w:val="90"/>
        </w:rPr>
        <w:t>а</w:t>
      </w:r>
      <w:r>
        <w:rPr>
          <w:color w:val="231F20"/>
          <w:spacing w:val="43"/>
          <w:w w:val="90"/>
        </w:rPr>
        <w:t> </w:t>
      </w:r>
      <w:r>
        <w:rPr>
          <w:color w:val="231F20"/>
          <w:spacing w:val="2"/>
          <w:w w:val="90"/>
        </w:rPr>
        <w:t>им</w:t>
      </w:r>
      <w:r>
        <w:rPr>
          <w:color w:val="231F20"/>
          <w:w w:val="90"/>
        </w:rPr>
        <w:t>�</w:t>
      </w:r>
      <w:r>
        <w:rPr>
          <w:color w:val="231F20"/>
          <w:spacing w:val="43"/>
          <w:w w:val="90"/>
        </w:rPr>
        <w:t> </w:t>
      </w:r>
      <w:r>
        <w:rPr>
          <w:color w:val="231F20"/>
          <w:spacing w:val="2"/>
          <w:w w:val="90"/>
        </w:rPr>
        <w:t>Исаак</w:t>
      </w:r>
      <w:r>
        <w:rPr>
          <w:color w:val="231F20"/>
          <w:w w:val="90"/>
        </w:rPr>
        <w:t>а</w:t>
      </w:r>
      <w:r>
        <w:rPr>
          <w:color w:val="231F20"/>
          <w:spacing w:val="42"/>
          <w:w w:val="90"/>
        </w:rPr>
        <w:t> </w:t>
      </w:r>
      <w:r>
        <w:rPr>
          <w:color w:val="231F20"/>
          <w:spacing w:val="2"/>
          <w:w w:val="90"/>
        </w:rPr>
        <w:t>Ньютона</w:t>
      </w:r>
      <w:r>
        <w:rPr>
          <w:color w:val="231F20"/>
          <w:spacing w:val="3"/>
          <w:w w:val="98"/>
        </w:rPr>
        <w:t> </w:t>
      </w:r>
      <w:r>
        <w:rPr>
          <w:color w:val="231F20"/>
          <w:w w:val="90"/>
        </w:rPr>
        <w:t>(Кембридж,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Великобритания,</w:t>
      </w:r>
      <w:r>
        <w:rPr>
          <w:color w:val="231F20"/>
          <w:spacing w:val="67"/>
          <w:w w:val="90"/>
        </w:rPr>
        <w:t> </w:t>
      </w:r>
      <w:r>
        <w:rPr>
          <w:color w:val="231F20"/>
          <w:w w:val="90"/>
        </w:rPr>
        <w:t>2002)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463" w:right="117" w:firstLine="283"/>
        <w:jc w:val="both"/>
      </w:pPr>
      <w:r>
        <w:rPr>
          <w:color w:val="231F20"/>
          <w:w w:val="95"/>
        </w:rPr>
        <w:t>В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качеств</w:t>
      </w:r>
      <w:r>
        <w:rPr>
          <w:color w:val="231F20"/>
          <w:w w:val="95"/>
        </w:rPr>
        <w:t>е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приглашенног</w:t>
      </w:r>
      <w:r>
        <w:rPr>
          <w:color w:val="231F20"/>
          <w:w w:val="95"/>
        </w:rPr>
        <w:t>о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пленарног</w:t>
      </w:r>
      <w:r>
        <w:rPr>
          <w:color w:val="231F20"/>
          <w:w w:val="95"/>
        </w:rPr>
        <w:t>о</w:t>
      </w:r>
      <w:r>
        <w:rPr>
          <w:color w:val="231F20"/>
          <w:spacing w:val="17"/>
          <w:w w:val="95"/>
        </w:rPr>
        <w:t> </w:t>
      </w:r>
      <w:r>
        <w:rPr>
          <w:color w:val="231F20"/>
          <w:spacing w:val="1"/>
          <w:w w:val="95"/>
        </w:rPr>
        <w:t>лектор</w:t>
      </w:r>
      <w:r>
        <w:rPr>
          <w:color w:val="231F20"/>
          <w:w w:val="95"/>
        </w:rPr>
        <w:t>а</w:t>
      </w:r>
      <w:r>
        <w:rPr>
          <w:color w:val="231F20"/>
          <w:spacing w:val="17"/>
          <w:w w:val="95"/>
        </w:rPr>
        <w:t> </w:t>
      </w:r>
      <w:r>
        <w:rPr>
          <w:color w:val="231F20"/>
          <w:w w:val="95"/>
        </w:rPr>
        <w:t>выст</w:t>
      </w:r>
      <w:r>
        <w:rPr>
          <w:color w:val="231F20"/>
          <w:spacing w:val="4"/>
          <w:w w:val="95"/>
        </w:rPr>
        <w:t>у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пал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на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многих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международных</w:t>
      </w:r>
      <w:r>
        <w:rPr>
          <w:color w:val="231F20"/>
          <w:spacing w:val="-65"/>
          <w:w w:val="95"/>
        </w:rPr>
        <w:t> </w:t>
      </w:r>
      <w:r>
        <w:rPr>
          <w:color w:val="231F20"/>
          <w:w w:val="95"/>
        </w:rPr>
        <w:t>конференциях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463" w:right="113" w:firstLine="283"/>
        <w:jc w:val="both"/>
      </w:pPr>
      <w:r>
        <w:rPr>
          <w:color w:val="231F20"/>
          <w:spacing w:val="1"/>
          <w:w w:val="95"/>
        </w:rPr>
        <w:t>Област</w:t>
      </w:r>
      <w:r>
        <w:rPr>
          <w:color w:val="231F20"/>
          <w:w w:val="95"/>
        </w:rPr>
        <w:t>ь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научно</w:t>
      </w:r>
      <w:r>
        <w:rPr>
          <w:color w:val="231F20"/>
          <w:w w:val="95"/>
        </w:rPr>
        <w:t>й</w:t>
      </w:r>
      <w:r>
        <w:rPr>
          <w:color w:val="231F20"/>
          <w:spacing w:val="29"/>
          <w:w w:val="95"/>
        </w:rPr>
        <w:t> </w:t>
      </w:r>
      <w:r>
        <w:rPr>
          <w:color w:val="231F20"/>
          <w:spacing w:val="1"/>
          <w:w w:val="95"/>
        </w:rPr>
        <w:t>деятельности</w:t>
      </w:r>
      <w:r>
        <w:rPr>
          <w:color w:val="231F20"/>
          <w:w w:val="95"/>
        </w:rPr>
        <w:t>: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прикладна</w:t>
      </w:r>
      <w:r>
        <w:rPr>
          <w:color w:val="231F20"/>
          <w:w w:val="95"/>
        </w:rPr>
        <w:t>я</w:t>
      </w:r>
      <w:r>
        <w:rPr>
          <w:color w:val="231F20"/>
          <w:spacing w:val="29"/>
          <w:w w:val="95"/>
        </w:rPr>
        <w:t> </w:t>
      </w:r>
      <w:r>
        <w:rPr>
          <w:color w:val="231F20"/>
          <w:w w:val="95"/>
        </w:rPr>
        <w:t>математика,</w:t>
      </w:r>
      <w:r>
        <w:rPr>
          <w:color w:val="231F20"/>
          <w:spacing w:val="1"/>
          <w:w w:val="97"/>
        </w:rPr>
        <w:t> </w:t>
      </w:r>
      <w:r>
        <w:rPr>
          <w:color w:val="231F20"/>
          <w:spacing w:val="-1"/>
          <w:w w:val="95"/>
        </w:rPr>
        <w:t>м</w:t>
      </w:r>
      <w:r>
        <w:rPr>
          <w:color w:val="231F20"/>
          <w:spacing w:val="-1"/>
          <w:w w:val="95"/>
        </w:rPr>
        <w:t>ех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ка</w:t>
      </w:r>
      <w:r>
        <w:rPr>
          <w:color w:val="231F20"/>
          <w:w w:val="95"/>
        </w:rPr>
        <w:t>,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-1"/>
          <w:w w:val="95"/>
        </w:rPr>
        <w:t>т</w:t>
      </w:r>
      <w:r>
        <w:rPr>
          <w:color w:val="231F20"/>
          <w:spacing w:val="-2"/>
          <w:w w:val="95"/>
        </w:rPr>
        <w:t>е</w:t>
      </w:r>
      <w:r>
        <w:rPr>
          <w:color w:val="231F20"/>
          <w:spacing w:val="-1"/>
          <w:w w:val="95"/>
        </w:rPr>
        <w:t>п</w:t>
      </w:r>
      <w:r>
        <w:rPr>
          <w:color w:val="231F20"/>
          <w:spacing w:val="-2"/>
          <w:w w:val="95"/>
        </w:rPr>
        <w:t>ло</w:t>
      </w:r>
      <w:r>
        <w:rPr>
          <w:color w:val="231F20"/>
          <w:spacing w:val="-1"/>
          <w:w w:val="95"/>
        </w:rPr>
        <w:t>ф</w:t>
      </w:r>
      <w:r>
        <w:rPr>
          <w:color w:val="231F20"/>
          <w:spacing w:val="-1"/>
          <w:w w:val="95"/>
        </w:rPr>
        <w:t>из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к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spacing w:val="10"/>
          <w:w w:val="95"/>
        </w:rPr>
        <w:t> </w:t>
      </w:r>
      <w:r>
        <w:rPr>
          <w:color w:val="231F20"/>
          <w:spacing w:val="-1"/>
          <w:w w:val="95"/>
        </w:rPr>
        <w:t>э</w:t>
      </w:r>
      <w:r>
        <w:rPr>
          <w:color w:val="231F20"/>
          <w:spacing w:val="-1"/>
          <w:w w:val="95"/>
        </w:rPr>
        <w:t>ко</w:t>
      </w:r>
      <w:r>
        <w:rPr>
          <w:color w:val="231F20"/>
          <w:spacing w:val="-1"/>
          <w:w w:val="95"/>
        </w:rPr>
        <w:t>л</w:t>
      </w:r>
      <w:r>
        <w:rPr>
          <w:color w:val="231F20"/>
          <w:spacing w:val="-1"/>
          <w:w w:val="95"/>
        </w:rPr>
        <w:t>ог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я</w:t>
      </w:r>
      <w:r>
        <w:rPr>
          <w:color w:val="231F20"/>
          <w:w w:val="95"/>
        </w:rPr>
        <w:t>,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-1"/>
          <w:w w:val="95"/>
        </w:rPr>
        <w:t>ф</w:t>
      </w:r>
      <w:r>
        <w:rPr>
          <w:color w:val="231F20"/>
          <w:spacing w:val="-1"/>
          <w:w w:val="95"/>
        </w:rPr>
        <w:t>из</w:t>
      </w:r>
      <w:r>
        <w:rPr>
          <w:color w:val="231F20"/>
          <w:spacing w:val="-1"/>
          <w:w w:val="95"/>
        </w:rPr>
        <w:t>и</w:t>
      </w:r>
      <w:r>
        <w:rPr>
          <w:color w:val="231F20"/>
          <w:spacing w:val="-1"/>
          <w:w w:val="95"/>
        </w:rPr>
        <w:t>к</w:t>
      </w:r>
      <w:r>
        <w:rPr>
          <w:color w:val="231F20"/>
          <w:w w:val="95"/>
        </w:rPr>
        <w:t>а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ке</w:t>
      </w:r>
      <w:r>
        <w:rPr>
          <w:color w:val="231F20"/>
          <w:spacing w:val="-2"/>
          <w:w w:val="95"/>
        </w:rPr>
        <w:t>а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1"/>
          <w:w w:val="95"/>
        </w:rPr>
        <w:t>а</w:t>
      </w:r>
      <w:r>
        <w:rPr>
          <w:color w:val="231F20"/>
          <w:w w:val="95"/>
        </w:rPr>
        <w:t>,</w:t>
      </w:r>
      <w:r>
        <w:rPr>
          <w:color w:val="231F20"/>
          <w:spacing w:val="9"/>
          <w:w w:val="95"/>
        </w:rPr>
        <w:t> </w:t>
      </w:r>
      <w:r>
        <w:rPr>
          <w:color w:val="231F20"/>
          <w:spacing w:val="-1"/>
          <w:w w:val="95"/>
        </w:rPr>
        <w:t>эк</w:t>
      </w:r>
      <w:r>
        <w:rPr>
          <w:color w:val="231F20"/>
          <w:spacing w:val="-2"/>
          <w:w w:val="95"/>
        </w:rPr>
        <w:t>о</w:t>
      </w:r>
      <w:r>
        <w:rPr>
          <w:color w:val="231F20"/>
          <w:spacing w:val="-1"/>
          <w:w w:val="95"/>
        </w:rPr>
        <w:t>н</w:t>
      </w:r>
      <w:r>
        <w:rPr>
          <w:color w:val="231F20"/>
          <w:spacing w:val="-2"/>
          <w:w w:val="95"/>
        </w:rPr>
        <w:t>ом</w:t>
      </w:r>
      <w:r>
        <w:rPr>
          <w:color w:val="231F20"/>
          <w:spacing w:val="1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че</w:t>
      </w:r>
      <w:r>
        <w:rPr>
          <w:color w:val="231F20"/>
          <w:w w:val="95"/>
        </w:rPr>
        <w:t>ск</w:t>
      </w:r>
      <w:r>
        <w:rPr>
          <w:color w:val="231F20"/>
          <w:w w:val="95"/>
        </w:rPr>
        <w:t>ая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т</w:t>
      </w:r>
      <w:r>
        <w:rPr>
          <w:color w:val="231F20"/>
          <w:w w:val="95"/>
        </w:rPr>
        <w:t>ео</w:t>
      </w:r>
      <w:r>
        <w:rPr>
          <w:color w:val="231F20"/>
          <w:w w:val="95"/>
        </w:rPr>
        <w:t>рия</w:t>
      </w:r>
      <w:r>
        <w:rPr>
          <w:color w:val="231F20"/>
          <w:w w:val="95"/>
        </w:rPr>
        <w:t>�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Ра</w:t>
      </w:r>
      <w:r>
        <w:rPr>
          <w:color w:val="231F20"/>
          <w:w w:val="95"/>
        </w:rPr>
        <w:t>зв</w:t>
      </w:r>
      <w:r>
        <w:rPr>
          <w:color w:val="231F20"/>
          <w:w w:val="95"/>
        </w:rPr>
        <w:t>ил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тео</w:t>
      </w:r>
      <w:r>
        <w:rPr>
          <w:color w:val="231F20"/>
          <w:w w:val="95"/>
        </w:rPr>
        <w:t>рию</w:t>
      </w:r>
      <w:r>
        <w:rPr>
          <w:color w:val="231F20"/>
          <w:spacing w:val="-2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w w:val="95"/>
        </w:rPr>
        <w:t>ил</w:t>
      </w:r>
      <w:r>
        <w:rPr>
          <w:color w:val="231F20"/>
          <w:w w:val="95"/>
        </w:rPr>
        <w:t>ьно</w:t>
      </w:r>
      <w:r>
        <w:rPr>
          <w:color w:val="231F20"/>
          <w:w w:val="95"/>
        </w:rPr>
        <w:t>го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вз</w:t>
      </w:r>
      <w:r>
        <w:rPr>
          <w:color w:val="231F20"/>
          <w:w w:val="95"/>
        </w:rPr>
        <w:t>рыв</w:t>
      </w:r>
      <w:r>
        <w:rPr>
          <w:color w:val="231F20"/>
          <w:w w:val="95"/>
        </w:rPr>
        <w:t>а,</w:t>
      </w:r>
      <w:r>
        <w:rPr>
          <w:color w:val="231F20"/>
          <w:spacing w:val="-28"/>
          <w:w w:val="95"/>
        </w:rPr>
        <w:t> </w:t>
      </w:r>
      <w:r>
        <w:rPr>
          <w:color w:val="231F20"/>
          <w:w w:val="95"/>
        </w:rPr>
        <w:t>ку</w:t>
      </w:r>
      <w:r>
        <w:rPr>
          <w:color w:val="231F20"/>
          <w:w w:val="95"/>
        </w:rPr>
        <w:t>му</w:t>
      </w:r>
      <w:r>
        <w:rPr>
          <w:color w:val="231F20"/>
          <w:w w:val="95"/>
        </w:rPr>
        <w:t>ляц</w:t>
      </w:r>
      <w:r>
        <w:rPr>
          <w:color w:val="231F20"/>
          <w:w w:val="95"/>
        </w:rPr>
        <w:t>ии</w:t>
      </w:r>
      <w:r>
        <w:rPr>
          <w:color w:val="231F20"/>
          <w:w w:val="99"/>
        </w:rPr>
        <w:t> </w:t>
      </w:r>
      <w:r>
        <w:rPr>
          <w:color w:val="231F20"/>
          <w:spacing w:val="2"/>
          <w:w w:val="95"/>
        </w:rPr>
        <w:t>ударны</w:t>
      </w:r>
      <w:r>
        <w:rPr>
          <w:color w:val="231F20"/>
          <w:w w:val="95"/>
        </w:rPr>
        <w:t>х</w:t>
      </w:r>
      <w:r>
        <w:rPr>
          <w:color w:val="231F20"/>
          <w:spacing w:val="7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74"/>
          <w:w w:val="95"/>
        </w:rPr>
        <w:t> </w:t>
      </w:r>
      <w:r>
        <w:rPr>
          <w:color w:val="231F20"/>
          <w:spacing w:val="1"/>
          <w:w w:val="95"/>
        </w:rPr>
        <w:t>детонационны</w:t>
      </w:r>
      <w:r>
        <w:rPr>
          <w:color w:val="231F20"/>
          <w:w w:val="95"/>
        </w:rPr>
        <w:t>х</w:t>
      </w:r>
      <w:r>
        <w:rPr>
          <w:color w:val="231F20"/>
          <w:spacing w:val="73"/>
          <w:w w:val="95"/>
        </w:rPr>
        <w:t> </w:t>
      </w:r>
      <w:r>
        <w:rPr>
          <w:color w:val="231F20"/>
          <w:spacing w:val="1"/>
          <w:w w:val="95"/>
        </w:rPr>
        <w:t>волн</w:t>
      </w:r>
      <w:r>
        <w:rPr>
          <w:color w:val="231F20"/>
          <w:w w:val="95"/>
        </w:rPr>
        <w:t>,</w:t>
      </w:r>
      <w:r>
        <w:rPr>
          <w:color w:val="231F20"/>
          <w:spacing w:val="74"/>
          <w:w w:val="95"/>
        </w:rPr>
        <w:t> </w:t>
      </w:r>
      <w:r>
        <w:rPr>
          <w:color w:val="231F20"/>
          <w:spacing w:val="1"/>
          <w:w w:val="95"/>
        </w:rPr>
        <w:t>механик</w:t>
      </w:r>
      <w:r>
        <w:rPr>
          <w:color w:val="231F20"/>
          <w:w w:val="95"/>
        </w:rPr>
        <w:t>у</w:t>
      </w:r>
      <w:r>
        <w:rPr>
          <w:color w:val="231F20"/>
          <w:spacing w:val="74"/>
          <w:w w:val="95"/>
        </w:rPr>
        <w:t> </w:t>
      </w:r>
      <w:r>
        <w:rPr>
          <w:color w:val="231F20"/>
          <w:spacing w:val="1"/>
          <w:w w:val="95"/>
        </w:rPr>
        <w:t>многофазных</w:t>
      </w:r>
      <w:r>
        <w:rPr>
          <w:color w:val="231F20"/>
          <w:spacing w:val="2"/>
          <w:w w:val="97"/>
        </w:rPr>
        <w:t> </w:t>
      </w:r>
      <w:r>
        <w:rPr>
          <w:color w:val="231F20"/>
          <w:spacing w:val="1"/>
          <w:w w:val="95"/>
        </w:rPr>
        <w:t>систем</w:t>
      </w:r>
      <w:r>
        <w:rPr>
          <w:color w:val="231F20"/>
          <w:w w:val="95"/>
        </w:rPr>
        <w:t>�</w:t>
      </w:r>
      <w:r>
        <w:rPr>
          <w:color w:val="231F20"/>
          <w:spacing w:val="-58"/>
          <w:w w:val="95"/>
        </w:rPr>
        <w:t> </w:t>
      </w:r>
      <w:r>
        <w:rPr>
          <w:color w:val="231F20"/>
          <w:spacing w:val="1"/>
          <w:w w:val="95"/>
        </w:rPr>
        <w:t>Разработа</w:t>
      </w:r>
      <w:r>
        <w:rPr>
          <w:color w:val="231F20"/>
          <w:w w:val="95"/>
        </w:rPr>
        <w:t>л</w:t>
      </w:r>
      <w:r>
        <w:rPr>
          <w:color w:val="231F20"/>
          <w:spacing w:val="-58"/>
          <w:w w:val="95"/>
        </w:rPr>
        <w:t> </w:t>
      </w:r>
      <w:r>
        <w:rPr>
          <w:color w:val="231F20"/>
          <w:spacing w:val="1"/>
          <w:w w:val="95"/>
        </w:rPr>
        <w:t>математическо</w:t>
      </w:r>
      <w:r>
        <w:rPr>
          <w:color w:val="231F20"/>
          <w:w w:val="95"/>
        </w:rPr>
        <w:t>е</w:t>
      </w:r>
      <w:r>
        <w:rPr>
          <w:color w:val="231F20"/>
          <w:spacing w:val="-57"/>
          <w:w w:val="95"/>
        </w:rPr>
        <w:t> </w:t>
      </w:r>
      <w:r>
        <w:rPr>
          <w:color w:val="231F20"/>
          <w:spacing w:val="1"/>
          <w:w w:val="95"/>
        </w:rPr>
        <w:t>моделировани</w:t>
      </w:r>
      <w:r>
        <w:rPr>
          <w:color w:val="231F20"/>
          <w:w w:val="95"/>
        </w:rPr>
        <w:t>е</w:t>
      </w:r>
      <w:r>
        <w:rPr>
          <w:color w:val="231F20"/>
          <w:spacing w:val="-58"/>
          <w:w w:val="95"/>
        </w:rPr>
        <w:t> </w:t>
      </w:r>
      <w:r>
        <w:rPr>
          <w:color w:val="231F20"/>
          <w:spacing w:val="1"/>
          <w:w w:val="95"/>
        </w:rPr>
        <w:t>мног</w:t>
      </w:r>
      <w:r>
        <w:rPr>
          <w:color w:val="231F20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фазных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сред;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создал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основы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современной</w:t>
      </w:r>
      <w:r>
        <w:rPr>
          <w:color w:val="231F20"/>
          <w:spacing w:val="-2"/>
          <w:w w:val="95"/>
        </w:rPr>
        <w:t> </w:t>
      </w:r>
      <w:r>
        <w:rPr>
          <w:color w:val="231F20"/>
          <w:w w:val="95"/>
        </w:rPr>
        <w:t>гидро-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3"/>
          <w:w w:val="95"/>
        </w:rPr>
        <w:t> </w:t>
      </w:r>
      <w:r>
        <w:rPr>
          <w:color w:val="231F20"/>
          <w:w w:val="95"/>
        </w:rPr>
        <w:t>газод</w:t>
      </w:r>
      <w:r>
        <w:rPr>
          <w:color w:val="231F20"/>
          <w:spacing w:val="3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намики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паро-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газожидкостных</w:t>
      </w:r>
      <w:r>
        <w:rPr>
          <w:color w:val="231F20"/>
          <w:spacing w:val="-13"/>
          <w:w w:val="95"/>
        </w:rPr>
        <w:t> </w:t>
      </w:r>
      <w:r>
        <w:rPr>
          <w:color w:val="231F20"/>
          <w:w w:val="95"/>
        </w:rPr>
        <w:t>систем;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разработал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теорию</w:t>
      </w:r>
      <w:r>
        <w:rPr>
          <w:color w:val="231F20"/>
          <w:w w:val="93"/>
        </w:rPr>
        <w:t> </w:t>
      </w:r>
      <w:r>
        <w:rPr>
          <w:color w:val="231F20"/>
          <w:w w:val="95"/>
        </w:rPr>
        <w:t>горения,</w:t>
      </w:r>
      <w:r>
        <w:rPr>
          <w:color w:val="231F20"/>
          <w:spacing w:val="-26"/>
          <w:w w:val="95"/>
        </w:rPr>
        <w:t> </w:t>
      </w:r>
      <w:r>
        <w:rPr>
          <w:color w:val="231F20"/>
          <w:w w:val="95"/>
        </w:rPr>
        <w:t>детонации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взрыва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дисперсных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средах;</w:t>
      </w:r>
      <w:r>
        <w:rPr>
          <w:color w:val="231F20"/>
          <w:spacing w:val="-25"/>
          <w:w w:val="95"/>
        </w:rPr>
        <w:t> </w:t>
      </w:r>
      <w:r>
        <w:rPr>
          <w:color w:val="231F20"/>
          <w:w w:val="95"/>
        </w:rPr>
        <w:t>разраб</w:t>
      </w:r>
      <w:r>
        <w:rPr>
          <w:color w:val="231F20"/>
          <w:spacing w:val="-2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тал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новые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подходы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теории</w:t>
      </w:r>
      <w:r>
        <w:rPr>
          <w:color w:val="231F20"/>
          <w:spacing w:val="-21"/>
          <w:w w:val="95"/>
        </w:rPr>
        <w:t> </w:t>
      </w:r>
      <w:r>
        <w:rPr>
          <w:color w:val="231F20"/>
          <w:w w:val="95"/>
        </w:rPr>
        <w:t>фильтрации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многофазных</w:t>
      </w:r>
      <w:r>
        <w:rPr>
          <w:color w:val="231F20"/>
          <w:spacing w:val="-20"/>
          <w:w w:val="95"/>
        </w:rPr>
        <w:t> </w:t>
      </w:r>
      <w:r>
        <w:rPr>
          <w:color w:val="231F20"/>
          <w:w w:val="95"/>
        </w:rPr>
        <w:t>жи</w:t>
      </w:r>
      <w:r>
        <w:rPr>
          <w:color w:val="231F20"/>
          <w:spacing w:val="-1"/>
          <w:w w:val="95"/>
        </w:rPr>
        <w:t>д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spacing w:val="-1"/>
          <w:w w:val="95"/>
        </w:rPr>
        <w:t>косте</w:t>
      </w:r>
      <w:r>
        <w:rPr>
          <w:color w:val="231F20"/>
          <w:w w:val="95"/>
        </w:rPr>
        <w:t>й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механик</w:t>
      </w:r>
      <w:r>
        <w:rPr>
          <w:color w:val="231F20"/>
          <w:w w:val="95"/>
        </w:rPr>
        <w:t>е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упругопластически</w:t>
      </w:r>
      <w:r>
        <w:rPr>
          <w:color w:val="231F20"/>
          <w:w w:val="95"/>
        </w:rPr>
        <w:t>х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2"/>
          <w:w w:val="95"/>
        </w:rPr>
        <w:t>сре</w:t>
      </w:r>
      <w:r>
        <w:rPr>
          <w:color w:val="231F20"/>
          <w:w w:val="95"/>
        </w:rPr>
        <w:t>д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</w:t>
      </w:r>
      <w:r>
        <w:rPr>
          <w:color w:val="231F20"/>
          <w:spacing w:val="-17"/>
          <w:w w:val="95"/>
        </w:rPr>
        <w:t> </w:t>
      </w:r>
      <w:r>
        <w:rPr>
          <w:color w:val="231F20"/>
          <w:spacing w:val="-1"/>
          <w:w w:val="95"/>
        </w:rPr>
        <w:t>физико</w:t>
      </w:r>
      <w:r>
        <w:rPr>
          <w:color w:val="231F20"/>
          <w:spacing w:val="-1"/>
          <w:w w:val="95"/>
        </w:rPr>
        <w:t>-</w:t>
      </w:r>
      <w:r>
        <w:rPr>
          <w:color w:val="231F20"/>
          <w:spacing w:val="-1"/>
          <w:w w:val="95"/>
        </w:rPr>
        <w:t>хим</w:t>
      </w:r>
      <w:r>
        <w:rPr>
          <w:color w:val="231F20"/>
          <w:spacing w:val="-2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ческими</w:t>
      </w:r>
      <w:r>
        <w:rPr>
          <w:color w:val="231F20"/>
          <w:spacing w:val="-50"/>
          <w:w w:val="95"/>
        </w:rPr>
        <w:t> </w:t>
      </w:r>
      <w:r>
        <w:rPr>
          <w:color w:val="231F20"/>
          <w:w w:val="95"/>
        </w:rPr>
        <w:t>превращениями</w:t>
      </w:r>
      <w:r>
        <w:rPr>
          <w:color w:val="231F20"/>
          <w:w w:val="95"/>
        </w:rPr>
        <w:t>�</w:t>
      </w:r>
      <w:r>
        <w:rPr>
          <w:color w:val="231F20"/>
          <w:spacing w:val="-50"/>
          <w:w w:val="95"/>
        </w:rPr>
        <w:t> </w:t>
      </w:r>
      <w:r>
        <w:rPr>
          <w:color w:val="231F20"/>
          <w:w w:val="95"/>
        </w:rPr>
        <w:t>Им</w:t>
      </w:r>
      <w:r>
        <w:rPr>
          <w:color w:val="231F20"/>
          <w:spacing w:val="-50"/>
          <w:w w:val="95"/>
        </w:rPr>
        <w:t> </w:t>
      </w:r>
      <w:r>
        <w:rPr>
          <w:color w:val="231F20"/>
          <w:w w:val="95"/>
        </w:rPr>
        <w:t>развиты</w:t>
      </w:r>
      <w:r>
        <w:rPr>
          <w:color w:val="231F20"/>
          <w:spacing w:val="-50"/>
          <w:w w:val="95"/>
        </w:rPr>
        <w:t> </w:t>
      </w:r>
      <w:r>
        <w:rPr>
          <w:color w:val="231F20"/>
          <w:w w:val="95"/>
        </w:rPr>
        <w:t>методы</w:t>
      </w:r>
      <w:r>
        <w:rPr>
          <w:color w:val="231F20"/>
          <w:spacing w:val="-49"/>
          <w:w w:val="95"/>
        </w:rPr>
        <w:t> </w:t>
      </w:r>
      <w:r>
        <w:rPr>
          <w:color w:val="231F20"/>
          <w:w w:val="95"/>
        </w:rPr>
        <w:t>оптимальных</w:t>
      </w:r>
      <w:r>
        <w:rPr>
          <w:color w:val="231F20"/>
          <w:w w:val="97"/>
        </w:rPr>
        <w:t> </w:t>
      </w:r>
      <w:r>
        <w:rPr>
          <w:color w:val="231F20"/>
          <w:w w:val="90"/>
        </w:rPr>
        <w:t>балансов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в</w:t>
      </w:r>
      <w:r>
        <w:rPr>
          <w:color w:val="231F20"/>
          <w:spacing w:val="-10"/>
          <w:w w:val="90"/>
        </w:rPr>
        <w:t> </w:t>
      </w:r>
      <w:r>
        <w:rPr>
          <w:color w:val="231F20"/>
          <w:w w:val="90"/>
        </w:rPr>
        <w:t>экономической</w:t>
      </w:r>
      <w:r>
        <w:rPr>
          <w:color w:val="231F20"/>
          <w:spacing w:val="-9"/>
          <w:w w:val="90"/>
        </w:rPr>
        <w:t> </w:t>
      </w:r>
      <w:r>
        <w:rPr>
          <w:color w:val="231F20"/>
          <w:w w:val="90"/>
        </w:rPr>
        <w:t>теории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463" w:right="112" w:firstLine="283"/>
        <w:jc w:val="both"/>
      </w:pPr>
      <w:r>
        <w:rPr>
          <w:color w:val="231F20"/>
          <w:spacing w:val="1"/>
          <w:w w:val="95"/>
        </w:rPr>
        <w:t>Имее</w:t>
      </w:r>
      <w:r>
        <w:rPr>
          <w:color w:val="231F20"/>
          <w:w w:val="95"/>
        </w:rPr>
        <w:t>т</w:t>
      </w:r>
      <w:r>
        <w:rPr>
          <w:color w:val="231F20"/>
          <w:spacing w:val="45"/>
          <w:w w:val="95"/>
        </w:rPr>
        <w:t> </w:t>
      </w:r>
      <w:r>
        <w:rPr>
          <w:color w:val="231F20"/>
          <w:spacing w:val="1"/>
          <w:w w:val="95"/>
        </w:rPr>
        <w:t>свыш</w:t>
      </w:r>
      <w:r>
        <w:rPr>
          <w:color w:val="231F20"/>
          <w:w w:val="95"/>
        </w:rPr>
        <w:t>е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22</w:t>
      </w:r>
      <w:r>
        <w:rPr>
          <w:color w:val="231F20"/>
          <w:w w:val="95"/>
        </w:rPr>
        <w:t>0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научны</w:t>
      </w:r>
      <w:r>
        <w:rPr>
          <w:color w:val="231F20"/>
          <w:w w:val="95"/>
        </w:rPr>
        <w:t>х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публикаций</w:t>
      </w:r>
      <w:r>
        <w:rPr>
          <w:color w:val="231F20"/>
          <w:w w:val="95"/>
        </w:rPr>
        <w:t>,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2"/>
          <w:w w:val="95"/>
        </w:rPr>
        <w:t>сред</w:t>
      </w:r>
      <w:r>
        <w:rPr>
          <w:color w:val="231F20"/>
          <w:w w:val="95"/>
        </w:rPr>
        <w:t>и</w:t>
      </w:r>
      <w:r>
        <w:rPr>
          <w:color w:val="231F20"/>
          <w:spacing w:val="46"/>
          <w:w w:val="95"/>
        </w:rPr>
        <w:t> </w:t>
      </w:r>
      <w:r>
        <w:rPr>
          <w:color w:val="231F20"/>
          <w:spacing w:val="1"/>
          <w:w w:val="95"/>
        </w:rPr>
        <w:t>которых</w:t>
      </w:r>
      <w:r>
        <w:rPr>
          <w:color w:val="231F20"/>
          <w:spacing w:val="2"/>
          <w:w w:val="96"/>
        </w:rPr>
        <w:t> </w:t>
      </w:r>
      <w:r>
        <w:rPr>
          <w:color w:val="231F20"/>
          <w:spacing w:val="1"/>
          <w:w w:val="95"/>
        </w:rPr>
        <w:t>1</w:t>
      </w:r>
      <w:r>
        <w:rPr>
          <w:color w:val="231F20"/>
          <w:w w:val="95"/>
        </w:rPr>
        <w:t>0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книг</w:t>
      </w:r>
      <w:r>
        <w:rPr>
          <w:color w:val="231F20"/>
          <w:w w:val="95"/>
        </w:rPr>
        <w:t>,</w:t>
      </w:r>
      <w:r>
        <w:rPr>
          <w:color w:val="231F20"/>
          <w:spacing w:val="28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7"/>
          <w:w w:val="95"/>
        </w:rPr>
        <w:t> </w:t>
      </w:r>
      <w:r>
        <w:rPr>
          <w:color w:val="231F20"/>
          <w:spacing w:val="1"/>
          <w:w w:val="95"/>
        </w:rPr>
        <w:t>то</w:t>
      </w:r>
      <w:r>
        <w:rPr>
          <w:color w:val="231F20"/>
          <w:w w:val="95"/>
        </w:rPr>
        <w:t>м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числ</w:t>
      </w:r>
      <w:r>
        <w:rPr>
          <w:color w:val="231F20"/>
          <w:w w:val="95"/>
        </w:rPr>
        <w:t>е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книг</w:t>
      </w:r>
      <w:r>
        <w:rPr>
          <w:color w:val="231F20"/>
          <w:w w:val="95"/>
        </w:rPr>
        <w:t>и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«Основ</w:t>
      </w:r>
      <w:r>
        <w:rPr>
          <w:color w:val="231F20"/>
          <w:w w:val="95"/>
        </w:rPr>
        <w:t>ы</w:t>
      </w:r>
      <w:r>
        <w:rPr>
          <w:color w:val="231F20"/>
          <w:spacing w:val="27"/>
          <w:w w:val="95"/>
        </w:rPr>
        <w:t> </w:t>
      </w:r>
      <w:r>
        <w:rPr>
          <w:color w:val="231F20"/>
          <w:w w:val="95"/>
        </w:rPr>
        <w:t>механик</w:t>
      </w:r>
      <w:r>
        <w:rPr>
          <w:color w:val="231F20"/>
          <w:w w:val="95"/>
        </w:rPr>
        <w:t>и</w:t>
      </w:r>
      <w:r>
        <w:rPr>
          <w:color w:val="231F20"/>
          <w:spacing w:val="28"/>
          <w:w w:val="95"/>
        </w:rPr>
        <w:t> </w:t>
      </w:r>
      <w:r>
        <w:rPr>
          <w:color w:val="231F20"/>
          <w:spacing w:val="1"/>
          <w:w w:val="95"/>
        </w:rPr>
        <w:t>гетероге</w:t>
      </w:r>
      <w:r>
        <w:rPr>
          <w:color w:val="231F20"/>
          <w:spacing w:val="4"/>
          <w:w w:val="95"/>
        </w:rPr>
        <w:t>н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ны</w:t>
      </w:r>
      <w:r>
        <w:rPr>
          <w:color w:val="231F20"/>
          <w:w w:val="95"/>
        </w:rPr>
        <w:t>х</w:t>
      </w:r>
      <w:r>
        <w:rPr>
          <w:color w:val="231F20"/>
          <w:spacing w:val="32"/>
          <w:w w:val="95"/>
        </w:rPr>
        <w:t> </w:t>
      </w:r>
      <w:r>
        <w:rPr>
          <w:color w:val="231F20"/>
          <w:spacing w:val="1"/>
          <w:w w:val="95"/>
        </w:rPr>
        <w:t>сред»</w:t>
      </w:r>
      <w:r>
        <w:rPr>
          <w:color w:val="231F20"/>
          <w:w w:val="95"/>
        </w:rPr>
        <w:t>,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«Динамик</w:t>
      </w:r>
      <w:r>
        <w:rPr>
          <w:color w:val="231F20"/>
          <w:w w:val="95"/>
        </w:rPr>
        <w:t>а</w:t>
      </w:r>
      <w:r>
        <w:rPr>
          <w:color w:val="231F20"/>
          <w:spacing w:val="32"/>
          <w:w w:val="95"/>
        </w:rPr>
        <w:t> </w:t>
      </w:r>
      <w:r>
        <w:rPr>
          <w:color w:val="231F20"/>
          <w:w w:val="95"/>
        </w:rPr>
        <w:t>многофазны</w:t>
      </w:r>
      <w:r>
        <w:rPr>
          <w:color w:val="231F20"/>
          <w:w w:val="95"/>
        </w:rPr>
        <w:t>х</w:t>
      </w:r>
      <w:r>
        <w:rPr>
          <w:color w:val="231F20"/>
          <w:spacing w:val="31"/>
          <w:w w:val="95"/>
        </w:rPr>
        <w:t> </w:t>
      </w:r>
      <w:r>
        <w:rPr>
          <w:color w:val="231F20"/>
          <w:spacing w:val="1"/>
          <w:w w:val="95"/>
        </w:rPr>
        <w:t>сред</w:t>
      </w:r>
      <w:r>
        <w:rPr>
          <w:color w:val="231F20"/>
          <w:w w:val="95"/>
        </w:rPr>
        <w:t>»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(</w:t>
      </w:r>
      <w:r>
        <w:rPr>
          <w:color w:val="231F20"/>
          <w:w w:val="95"/>
        </w:rPr>
        <w:t>в</w:t>
      </w:r>
      <w:r>
        <w:rPr>
          <w:color w:val="231F20"/>
          <w:spacing w:val="33"/>
          <w:w w:val="95"/>
        </w:rPr>
        <w:t> </w:t>
      </w:r>
      <w:r>
        <w:rPr>
          <w:color w:val="231F20"/>
          <w:spacing w:val="1"/>
          <w:w w:val="95"/>
        </w:rPr>
        <w:t>дву</w:t>
      </w:r>
      <w:r>
        <w:rPr>
          <w:color w:val="231F20"/>
          <w:w w:val="95"/>
        </w:rPr>
        <w:t>х</w:t>
      </w:r>
      <w:r>
        <w:rPr>
          <w:color w:val="231F20"/>
          <w:spacing w:val="33"/>
          <w:w w:val="95"/>
        </w:rPr>
        <w:t> </w:t>
      </w:r>
      <w:r>
        <w:rPr>
          <w:color w:val="231F20"/>
          <w:w w:val="95"/>
        </w:rPr>
        <w:t>частях)</w:t>
      </w:r>
      <w:r>
        <w:rPr>
          <w:color w:val="231F20"/>
          <w:spacing w:val="1"/>
          <w:w w:val="99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учебни</w:t>
      </w:r>
      <w:r>
        <w:rPr>
          <w:color w:val="231F20"/>
          <w:w w:val="95"/>
        </w:rPr>
        <w:t>к</w:t>
      </w:r>
      <w:r>
        <w:rPr>
          <w:color w:val="231F20"/>
          <w:spacing w:val="-15"/>
          <w:w w:val="95"/>
        </w:rPr>
        <w:t> </w:t>
      </w:r>
      <w:r>
        <w:rPr>
          <w:color w:val="231F20"/>
          <w:w w:val="95"/>
        </w:rPr>
        <w:t>«Механик</w:t>
      </w:r>
      <w:r>
        <w:rPr>
          <w:color w:val="231F20"/>
          <w:w w:val="95"/>
        </w:rPr>
        <w:t>а</w:t>
      </w:r>
      <w:r>
        <w:rPr>
          <w:color w:val="231F20"/>
          <w:spacing w:val="-14"/>
          <w:w w:val="95"/>
        </w:rPr>
        <w:t> </w:t>
      </w:r>
      <w:r>
        <w:rPr>
          <w:color w:val="231F20"/>
          <w:w w:val="95"/>
        </w:rPr>
        <w:t>сплошно</w:t>
      </w:r>
      <w:r>
        <w:rPr>
          <w:color w:val="231F20"/>
          <w:w w:val="95"/>
        </w:rPr>
        <w:t>й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среды»</w:t>
      </w:r>
      <w:r>
        <w:rPr>
          <w:color w:val="231F20"/>
          <w:w w:val="95"/>
        </w:rPr>
        <w:t>�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Сред</w:t>
      </w:r>
      <w:r>
        <w:rPr>
          <w:color w:val="231F20"/>
          <w:w w:val="95"/>
        </w:rPr>
        <w:t>и</w:t>
      </w:r>
      <w:r>
        <w:rPr>
          <w:color w:val="231F20"/>
          <w:spacing w:val="-15"/>
          <w:w w:val="95"/>
        </w:rPr>
        <w:t> </w:t>
      </w:r>
      <w:r>
        <w:rPr>
          <w:color w:val="231F20"/>
          <w:spacing w:val="1"/>
          <w:w w:val="95"/>
        </w:rPr>
        <w:t>ег</w:t>
      </w:r>
      <w:r>
        <w:rPr>
          <w:color w:val="231F20"/>
          <w:w w:val="95"/>
        </w:rPr>
        <w:t>о</w:t>
      </w:r>
      <w:r>
        <w:rPr>
          <w:color w:val="231F20"/>
          <w:spacing w:val="-14"/>
          <w:w w:val="95"/>
        </w:rPr>
        <w:t> </w:t>
      </w:r>
      <w:r>
        <w:rPr>
          <w:color w:val="231F20"/>
          <w:spacing w:val="1"/>
          <w:w w:val="95"/>
        </w:rPr>
        <w:t>учен</w:t>
      </w:r>
      <w:r>
        <w:rPr>
          <w:color w:val="231F20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ков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30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докторов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наук</w:t>
      </w:r>
      <w:r>
        <w:rPr>
          <w:color w:val="231F20"/>
          <w:w w:val="95"/>
        </w:rPr>
        <w:t>�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Является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автором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21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авторского</w:t>
      </w:r>
      <w:r>
        <w:rPr>
          <w:color w:val="231F20"/>
          <w:spacing w:val="-32"/>
          <w:w w:val="95"/>
        </w:rPr>
        <w:t> </w:t>
      </w:r>
      <w:r>
        <w:rPr>
          <w:color w:val="231F20"/>
          <w:w w:val="95"/>
        </w:rPr>
        <w:t>св</w:t>
      </w:r>
      <w:r>
        <w:rPr>
          <w:color w:val="231F20"/>
          <w:spacing w:val="2"/>
          <w:w w:val="95"/>
        </w:rPr>
        <w:t>и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детельства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(патента)</w:t>
      </w:r>
      <w:r>
        <w:rPr>
          <w:color w:val="231F20"/>
          <w:w w:val="95"/>
        </w:rPr>
        <w:t>�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Член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редколлегий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-45"/>
          <w:w w:val="95"/>
        </w:rPr>
        <w:t> </w:t>
      </w:r>
      <w:r>
        <w:rPr>
          <w:color w:val="231F20"/>
          <w:w w:val="95"/>
        </w:rPr>
        <w:t>редакционных</w:t>
      </w:r>
      <w:r>
        <w:rPr>
          <w:color w:val="231F20"/>
          <w:spacing w:val="-44"/>
          <w:w w:val="95"/>
        </w:rPr>
        <w:t> </w:t>
      </w:r>
      <w:r>
        <w:rPr>
          <w:color w:val="231F20"/>
          <w:w w:val="95"/>
        </w:rPr>
        <w:t>со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0"/>
        </w:rPr>
        <w:t>ветов</w:t>
      </w:r>
      <w:r>
        <w:rPr>
          <w:color w:val="231F20"/>
          <w:spacing w:val="3"/>
          <w:w w:val="90"/>
        </w:rPr>
        <w:t> </w:t>
      </w:r>
      <w:r>
        <w:rPr>
          <w:color w:val="231F20"/>
          <w:w w:val="90"/>
        </w:rPr>
        <w:t>международных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и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российских</w:t>
      </w:r>
      <w:r>
        <w:rPr>
          <w:color w:val="231F20"/>
          <w:spacing w:val="4"/>
          <w:w w:val="90"/>
        </w:rPr>
        <w:t> </w:t>
      </w:r>
      <w:r>
        <w:rPr>
          <w:color w:val="231F20"/>
          <w:w w:val="90"/>
        </w:rPr>
        <w:t>журналов</w:t>
      </w:r>
      <w:r>
        <w:rPr>
          <w:color w:val="231F20"/>
          <w:w w:val="90"/>
        </w:rPr>
        <w:t>�</w:t>
      </w:r>
      <w:r>
        <w:rPr>
          <w:color w:val="000000"/>
          <w:w w:val="100"/>
        </w:rPr>
      </w:r>
    </w:p>
    <w:p>
      <w:pPr>
        <w:pStyle w:val="BodyText"/>
        <w:spacing w:line="159" w:lineRule="auto"/>
        <w:ind w:left="463" w:right="116" w:firstLine="283"/>
        <w:jc w:val="both"/>
      </w:pPr>
      <w:r>
        <w:rPr>
          <w:color w:val="231F20"/>
          <w:w w:val="95"/>
        </w:rPr>
        <w:t>Государственные</w:t>
      </w:r>
      <w:r>
        <w:rPr>
          <w:color w:val="231F20"/>
          <w:spacing w:val="4"/>
          <w:w w:val="95"/>
        </w:rPr>
        <w:t> </w:t>
      </w:r>
      <w:r>
        <w:rPr>
          <w:color w:val="231F20"/>
          <w:w w:val="95"/>
        </w:rPr>
        <w:t>награды: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премия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Ленинского</w:t>
      </w:r>
      <w:r>
        <w:rPr>
          <w:color w:val="231F20"/>
          <w:spacing w:val="5"/>
          <w:w w:val="95"/>
        </w:rPr>
        <w:t> </w:t>
      </w:r>
      <w:r>
        <w:rPr>
          <w:color w:val="231F20"/>
          <w:w w:val="95"/>
        </w:rPr>
        <w:t>комсом</w:t>
      </w:r>
      <w:r>
        <w:rPr>
          <w:color w:val="231F20"/>
          <w:spacing w:val="1"/>
          <w:w w:val="95"/>
        </w:rPr>
        <w:t>о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ла,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Государственная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премия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СССР,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дважды</w:t>
      </w:r>
      <w:r>
        <w:rPr>
          <w:color w:val="231F20"/>
          <w:spacing w:val="11"/>
          <w:w w:val="95"/>
        </w:rPr>
        <w:t> </w:t>
      </w:r>
      <w:r>
        <w:rPr>
          <w:color w:val="231F20"/>
          <w:w w:val="95"/>
        </w:rPr>
        <w:t>награжден</w:t>
      </w:r>
      <w:r>
        <w:rPr>
          <w:color w:val="231F20"/>
          <w:spacing w:val="10"/>
          <w:w w:val="95"/>
        </w:rPr>
        <w:t> </w:t>
      </w:r>
      <w:r>
        <w:rPr>
          <w:color w:val="231F20"/>
          <w:w w:val="95"/>
        </w:rPr>
        <w:t>пре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миями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Правительства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РФ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в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области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науки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и</w:t>
      </w:r>
      <w:r>
        <w:rPr>
          <w:color w:val="231F20"/>
          <w:spacing w:val="3"/>
          <w:w w:val="95"/>
        </w:rPr>
        <w:t> </w:t>
      </w:r>
      <w:r>
        <w:rPr>
          <w:color w:val="231F20"/>
          <w:w w:val="95"/>
        </w:rPr>
        <w:t>техники,</w:t>
      </w:r>
      <w:r>
        <w:rPr>
          <w:color w:val="231F20"/>
          <w:spacing w:val="2"/>
          <w:w w:val="95"/>
        </w:rPr>
        <w:t> </w:t>
      </w:r>
      <w:r>
        <w:rPr>
          <w:color w:val="231F20"/>
          <w:w w:val="95"/>
        </w:rPr>
        <w:t>орден</w:t>
      </w:r>
      <w:r>
        <w:rPr>
          <w:color w:val="231F20"/>
          <w:w w:val="91"/>
        </w:rPr>
        <w:t> </w:t>
      </w:r>
      <w:r>
        <w:rPr>
          <w:color w:val="231F20"/>
          <w:w w:val="95"/>
        </w:rPr>
        <w:t>Александра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Невского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«За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заслуги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перед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Отечеством»</w:t>
      </w:r>
      <w:r>
        <w:rPr>
          <w:color w:val="231F20"/>
          <w:spacing w:val="-18"/>
          <w:w w:val="95"/>
        </w:rPr>
        <w:t> </w:t>
      </w:r>
      <w:r>
        <w:rPr>
          <w:color w:val="231F20"/>
          <w:w w:val="95"/>
        </w:rPr>
        <w:t>IV</w:t>
      </w:r>
      <w:r>
        <w:rPr>
          <w:color w:val="231F20"/>
          <w:spacing w:val="-17"/>
          <w:w w:val="95"/>
        </w:rPr>
        <w:t> </w:t>
      </w:r>
      <w:r>
        <w:rPr>
          <w:color w:val="231F20"/>
          <w:w w:val="95"/>
        </w:rPr>
        <w:t>сте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пени</w:t>
      </w:r>
      <w:r>
        <w:rPr>
          <w:color w:val="231F20"/>
          <w:w w:val="95"/>
        </w:rPr>
        <w:t>,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орде</w:t>
      </w:r>
      <w:r>
        <w:rPr>
          <w:color w:val="231F20"/>
          <w:w w:val="95"/>
        </w:rPr>
        <w:t>н</w:t>
      </w:r>
      <w:r>
        <w:rPr>
          <w:color w:val="231F20"/>
          <w:spacing w:val="12"/>
          <w:w w:val="95"/>
        </w:rPr>
        <w:t> </w:t>
      </w:r>
      <w:r>
        <w:rPr>
          <w:color w:val="231F20"/>
          <w:spacing w:val="1"/>
          <w:w w:val="95"/>
        </w:rPr>
        <w:t>Почет</w:t>
      </w:r>
      <w:r>
        <w:rPr>
          <w:color w:val="231F20"/>
          <w:w w:val="95"/>
        </w:rPr>
        <w:t>а</w:t>
      </w:r>
      <w:r>
        <w:rPr>
          <w:color w:val="231F20"/>
          <w:spacing w:val="13"/>
          <w:w w:val="95"/>
        </w:rPr>
        <w:t> </w:t>
      </w:r>
      <w:r>
        <w:rPr>
          <w:color w:val="231F20"/>
          <w:spacing w:val="1"/>
          <w:w w:val="95"/>
        </w:rPr>
        <w:t>«З</w:t>
      </w:r>
      <w:r>
        <w:rPr>
          <w:color w:val="231F20"/>
          <w:w w:val="95"/>
        </w:rPr>
        <w:t>а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заслуг</w:t>
      </w:r>
      <w:r>
        <w:rPr>
          <w:color w:val="231F20"/>
          <w:w w:val="95"/>
        </w:rPr>
        <w:t>и</w:t>
      </w:r>
      <w:r>
        <w:rPr>
          <w:color w:val="231F20"/>
          <w:spacing w:val="11"/>
          <w:w w:val="95"/>
        </w:rPr>
        <w:t> </w:t>
      </w:r>
      <w:r>
        <w:rPr>
          <w:color w:val="231F20"/>
          <w:spacing w:val="1"/>
          <w:w w:val="95"/>
        </w:rPr>
        <w:t>пере</w:t>
      </w:r>
      <w:r>
        <w:rPr>
          <w:color w:val="231F20"/>
          <w:w w:val="95"/>
        </w:rPr>
        <w:t>д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Республико</w:t>
      </w:r>
      <w:r>
        <w:rPr>
          <w:color w:val="231F20"/>
          <w:w w:val="95"/>
        </w:rPr>
        <w:t>й</w:t>
      </w:r>
      <w:r>
        <w:rPr>
          <w:color w:val="231F20"/>
          <w:spacing w:val="12"/>
          <w:w w:val="95"/>
        </w:rPr>
        <w:t> </w:t>
      </w:r>
      <w:r>
        <w:rPr>
          <w:color w:val="231F20"/>
          <w:w w:val="95"/>
        </w:rPr>
        <w:t>Тата</w:t>
      </w:r>
      <w:r>
        <w:rPr>
          <w:color w:val="231F20"/>
          <w:spacing w:val="-2"/>
          <w:w w:val="95"/>
        </w:rPr>
        <w:t>р</w:t>
      </w:r>
      <w:r>
        <w:rPr>
          <w:color w:val="231F20"/>
          <w:w w:val="95"/>
        </w:rPr>
        <w:t>-</w:t>
      </w:r>
      <w:r>
        <w:rPr>
          <w:color w:val="231F20"/>
          <w:w w:val="102"/>
        </w:rPr>
        <w:t> </w:t>
      </w:r>
      <w:r>
        <w:rPr>
          <w:color w:val="231F20"/>
          <w:w w:val="95"/>
        </w:rPr>
        <w:t>стан»,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орден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«Салавата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Юлаева»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Республики</w:t>
      </w:r>
      <w:r>
        <w:rPr>
          <w:color w:val="231F20"/>
          <w:spacing w:val="-41"/>
          <w:w w:val="95"/>
        </w:rPr>
        <w:t> </w:t>
      </w:r>
      <w:r>
        <w:rPr>
          <w:color w:val="231F20"/>
          <w:w w:val="95"/>
        </w:rPr>
        <w:t>Башкортостан</w:t>
      </w:r>
      <w:r>
        <w:rPr>
          <w:color w:val="231F20"/>
          <w:w w:val="95"/>
        </w:rPr>
        <w:t>�</w:t>
      </w:r>
      <w:r>
        <w:rPr>
          <w:color w:val="000000"/>
          <w:w w:val="100"/>
        </w:rPr>
      </w:r>
    </w:p>
    <w:sectPr>
      <w:headerReference w:type="default" r:id="rId197"/>
      <w:footerReference w:type="default" r:id="rId198"/>
      <w:pgSz w:w="9355" w:h="13620"/>
      <w:pgMar w:header="0" w:footer="0" w:top="760" w:bottom="280" w:left="50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Book Antiqua">
    <w:altName w:val="Book Antiqua"/>
    <w:charset w:val="CC"/>
    <w:family w:val="roman"/>
    <w:pitch w:val="variable"/>
  </w:font>
  <w:font w:name="Georgia">
    <w:altName w:val="Georgia"/>
    <w:charset w:val="CC"/>
    <w:family w:val="roman"/>
    <w:pitch w:val="variable"/>
  </w:font>
  <w:font w:name="Symbol">
    <w:altName w:val="Symbol"/>
    <w:charset w:val="2"/>
    <w:family w:val="roman"/>
    <w:pitch w:val="variable"/>
  </w:font>
  <w:font w:name="Cambria">
    <w:altName w:val="Cambria"/>
    <w:charset w:val="CC"/>
    <w:family w:val="roman"/>
    <w:pitch w:val="variable"/>
  </w:font>
  <w:font w:name="Malgun Gothic">
    <w:altName w:val="Malgun Gothic"/>
    <w:charset w:val="0"/>
    <w:family w:val="swiss"/>
    <w:pitch w:val="variable"/>
  </w:font>
  <w:font w:name="Euclid">
    <w:altName w:val="Euclid"/>
    <w:charset w:val="0"/>
    <w:family w:val="roman"/>
    <w:pitch w:val="variable"/>
  </w:font>
  <w:font w:name="Cambria Math">
    <w:altName w:val="Cambria Math"/>
    <w:charset w:val="CC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47.188999pt;margin-top:604.59552pt;width:384.609216pt;height:28.496pt;mso-position-horizontal-relative:page;mso-position-vertical-relative:page;z-index:-12662" type="#_x0000_t202" filled="f" stroked="f">
          <v:textbox inset="0,0,0,0">
            <w:txbxContent>
              <w:p>
                <w:pPr>
                  <w:spacing w:line="264" w:lineRule="exact"/>
                  <w:ind w:left="303" w:right="0" w:firstLine="0"/>
                  <w:jc w:val="left"/>
                  <w:rPr>
                    <w:rFonts w:ascii="Malgun Gothic" w:hAnsi="Malgun Gothic" w:cs="Malgun Gothic" w:eastAsia="Malgun Gothic"/>
                    <w:sz w:val="24"/>
                    <w:szCs w:val="24"/>
                  </w:rPr>
                </w:pP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position w:val="8"/>
                    <w:sz w:val="14"/>
                    <w:szCs w:val="14"/>
                  </w:rPr>
                  <w:t>4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8"/>
                    <w:w w:val="100"/>
                    <w:position w:val="8"/>
                    <w:sz w:val="14"/>
                    <w:szCs w:val="1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8"/>
                    <w:w w:val="100"/>
                    <w:sz w:val="24"/>
                    <w:szCs w:val="24"/>
                  </w:rPr>
                  <w:t>O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C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5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0"/>
                    <w:w w:val="100"/>
                    <w:sz w:val="24"/>
                    <w:szCs w:val="24"/>
                  </w:rPr>
                  <w:t>(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100"/>
                    <w:sz w:val="24"/>
                    <w:szCs w:val="24"/>
                  </w:rPr>
                  <w:t>2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5"/>
                    <w:w w:val="100"/>
                    <w:sz w:val="24"/>
                    <w:szCs w:val="24"/>
                  </w:rPr>
                  <w:t>0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0"/>
                    <w:w w:val="100"/>
                    <w:sz w:val="24"/>
                    <w:szCs w:val="24"/>
                  </w:rPr>
                  <w:t>1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2"/>
                    <w:w w:val="100"/>
                    <w:sz w:val="24"/>
                    <w:szCs w:val="24"/>
                  </w:rPr>
                  <w:t>9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0"/>
                    <w:w w:val="100"/>
                    <w:sz w:val="24"/>
                    <w:szCs w:val="24"/>
                  </w:rPr>
                  <w:t>)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,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6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8"/>
                    <w:w w:val="100"/>
                    <w:sz w:val="24"/>
                    <w:szCs w:val="24"/>
                  </w:rPr>
                  <w:t>U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"/>
                    <w:w w:val="100"/>
                    <w:sz w:val="24"/>
                    <w:szCs w:val="24"/>
                  </w:rPr>
                  <w:t>n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6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r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5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100"/>
                    <w:sz w:val="24"/>
                    <w:szCs w:val="24"/>
                  </w:rPr>
                  <w:t>P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r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100"/>
                    <w:sz w:val="24"/>
                    <w:szCs w:val="24"/>
                  </w:rPr>
                  <w:t>u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r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2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: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6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"/>
                    <w:w w:val="100"/>
                    <w:sz w:val="24"/>
                    <w:szCs w:val="24"/>
                  </w:rPr>
                  <w:t>T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"/>
                    <w:w w:val="100"/>
                    <w:sz w:val="24"/>
                    <w:szCs w:val="24"/>
                  </w:rPr>
                  <w:t>h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5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q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u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6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z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6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"/>
                    <w:w w:val="100"/>
                    <w:sz w:val="24"/>
                    <w:szCs w:val="24"/>
                  </w:rPr>
                  <w:t>M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"/>
                    <w:w w:val="100"/>
                    <w:sz w:val="24"/>
                    <w:szCs w:val="24"/>
                  </w:rPr>
                  <w:t>i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"/>
                    <w:w w:val="100"/>
                    <w:sz w:val="24"/>
                    <w:szCs w:val="24"/>
                  </w:rPr>
                  <w:t>l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5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"/>
                    <w:w w:val="100"/>
                    <w:sz w:val="24"/>
                    <w:szCs w:val="24"/>
                  </w:rPr>
                  <w:t>C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l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100"/>
                    <w:sz w:val="24"/>
                    <w:szCs w:val="24"/>
                  </w:rPr>
                  <w:t>a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,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6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8"/>
                    <w:w w:val="100"/>
                    <w:sz w:val="24"/>
                    <w:szCs w:val="24"/>
                  </w:rPr>
                  <w:t>O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C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000000"/>
                    <w:w w:val="100"/>
                    <w:sz w:val="24"/>
                    <w:szCs w:val="24"/>
                  </w:rPr>
                </w:r>
              </w:p>
              <w:p>
                <w:pPr>
                  <w:spacing w:line="288" w:lineRule="exact"/>
                  <w:ind w:left="20" w:right="0" w:firstLine="0"/>
                  <w:jc w:val="left"/>
                  <w:rPr>
                    <w:rFonts w:ascii="Malgun Gothic" w:hAnsi="Malgun Gothic" w:cs="Malgun Gothic" w:eastAsia="Malgun Gothic"/>
                    <w:sz w:val="24"/>
                    <w:szCs w:val="24"/>
                  </w:rPr>
                </w:pPr>
                <w:r>
                  <w:rPr>
                    <w:rFonts w:ascii="Malgun Gothic" w:hAnsi="Malgun Gothic" w:cs="Malgun Gothic" w:eastAsia="Malgun Gothic"/>
                    <w:color w:val="231F20"/>
                    <w:spacing w:val="4"/>
                    <w:w w:val="90"/>
                    <w:sz w:val="24"/>
                    <w:szCs w:val="24"/>
                  </w:rPr>
                  <w:t>P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"/>
                    <w:w w:val="90"/>
                    <w:sz w:val="24"/>
                    <w:szCs w:val="24"/>
                  </w:rPr>
                  <w:t>u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6"/>
                    <w:w w:val="90"/>
                    <w:sz w:val="24"/>
                    <w:szCs w:val="24"/>
                  </w:rPr>
                  <w:t>b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90"/>
                    <w:sz w:val="24"/>
                    <w:szCs w:val="24"/>
                  </w:rPr>
                  <w:t>l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90"/>
                    <w:sz w:val="24"/>
                    <w:szCs w:val="24"/>
                  </w:rPr>
                  <w:t>i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9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4"/>
                    <w:w w:val="90"/>
                    <w:sz w:val="24"/>
                    <w:szCs w:val="24"/>
                  </w:rPr>
                  <w:t>h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90"/>
                    <w:sz w:val="24"/>
                    <w:szCs w:val="24"/>
                  </w:rPr>
                  <w:t>i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90"/>
                    <w:sz w:val="24"/>
                    <w:szCs w:val="24"/>
                  </w:rPr>
                  <w:t>n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90"/>
                    <w:sz w:val="24"/>
                    <w:szCs w:val="24"/>
                  </w:rPr>
                  <w:t>g,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1"/>
                    <w:w w:val="9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90"/>
                    <w:sz w:val="24"/>
                    <w:szCs w:val="24"/>
                  </w:rPr>
                  <w:t>P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90"/>
                    <w:sz w:val="24"/>
                    <w:szCs w:val="24"/>
                  </w:rPr>
                  <w:t>a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5"/>
                    <w:w w:val="90"/>
                    <w:sz w:val="24"/>
                    <w:szCs w:val="24"/>
                  </w:rPr>
                  <w:t>r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90"/>
                    <w:sz w:val="24"/>
                    <w:szCs w:val="24"/>
                  </w:rPr>
                  <w:t>i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9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90"/>
                    <w:sz w:val="24"/>
                    <w:szCs w:val="24"/>
                  </w:rPr>
                  <w:t>�</w:t>
                </w:r>
                <w:r>
                  <w:rPr>
                    <w:rFonts w:ascii="Malgun Gothic" w:hAnsi="Malgun Gothic" w:cs="Malgun Gothic" w:eastAsia="Malgun Gothic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47.188999pt;margin-top:604.595398pt;width:384.609216pt;height:28.496pt;mso-position-horizontal-relative:page;mso-position-vertical-relative:page;z-index:-12656" type="#_x0000_t202" filled="f" stroked="f">
          <v:textbox inset="0,0,0,0">
            <w:txbxContent>
              <w:p>
                <w:pPr>
                  <w:spacing w:line="264" w:lineRule="exact"/>
                  <w:ind w:left="303" w:right="0" w:firstLine="0"/>
                  <w:jc w:val="left"/>
                  <w:rPr>
                    <w:rFonts w:ascii="Malgun Gothic" w:hAnsi="Malgun Gothic" w:cs="Malgun Gothic" w:eastAsia="Malgun Gothic"/>
                    <w:sz w:val="24"/>
                    <w:szCs w:val="24"/>
                  </w:rPr>
                </w:pP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position w:val="8"/>
                    <w:sz w:val="14"/>
                    <w:szCs w:val="14"/>
                  </w:rPr>
                  <w:t>1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8"/>
                    <w:w w:val="100"/>
                    <w:position w:val="8"/>
                    <w:sz w:val="14"/>
                    <w:szCs w:val="1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8"/>
                    <w:w w:val="100"/>
                    <w:sz w:val="24"/>
                    <w:szCs w:val="24"/>
                  </w:rPr>
                  <w:t>O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C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5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0"/>
                    <w:w w:val="100"/>
                    <w:sz w:val="24"/>
                    <w:szCs w:val="24"/>
                  </w:rPr>
                  <w:t>(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100"/>
                    <w:sz w:val="24"/>
                    <w:szCs w:val="24"/>
                  </w:rPr>
                  <w:t>2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5"/>
                    <w:w w:val="100"/>
                    <w:sz w:val="24"/>
                    <w:szCs w:val="24"/>
                  </w:rPr>
                  <w:t>0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0"/>
                    <w:w w:val="100"/>
                    <w:sz w:val="24"/>
                    <w:szCs w:val="24"/>
                  </w:rPr>
                  <w:t>1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2"/>
                    <w:w w:val="100"/>
                    <w:sz w:val="24"/>
                    <w:szCs w:val="24"/>
                  </w:rPr>
                  <w:t>9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0"/>
                    <w:w w:val="100"/>
                    <w:sz w:val="24"/>
                    <w:szCs w:val="24"/>
                  </w:rPr>
                  <w:t>)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,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6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8"/>
                    <w:w w:val="100"/>
                    <w:sz w:val="24"/>
                    <w:szCs w:val="24"/>
                  </w:rPr>
                  <w:t>U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"/>
                    <w:w w:val="100"/>
                    <w:sz w:val="24"/>
                    <w:szCs w:val="24"/>
                  </w:rPr>
                  <w:t>n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6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r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5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100"/>
                    <w:sz w:val="24"/>
                    <w:szCs w:val="24"/>
                  </w:rPr>
                  <w:t>P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r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100"/>
                    <w:sz w:val="24"/>
                    <w:szCs w:val="24"/>
                  </w:rPr>
                  <w:t>u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r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2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: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6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"/>
                    <w:w w:val="100"/>
                    <w:sz w:val="24"/>
                    <w:szCs w:val="24"/>
                  </w:rPr>
                  <w:t>T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"/>
                    <w:w w:val="100"/>
                    <w:sz w:val="24"/>
                    <w:szCs w:val="24"/>
                  </w:rPr>
                  <w:t>h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5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q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u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6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z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6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"/>
                    <w:w w:val="100"/>
                    <w:sz w:val="24"/>
                    <w:szCs w:val="24"/>
                  </w:rPr>
                  <w:t>M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"/>
                    <w:w w:val="100"/>
                    <w:sz w:val="24"/>
                    <w:szCs w:val="24"/>
                  </w:rPr>
                  <w:t>i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"/>
                    <w:w w:val="100"/>
                    <w:sz w:val="24"/>
                    <w:szCs w:val="24"/>
                  </w:rPr>
                  <w:t>l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5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"/>
                    <w:w w:val="100"/>
                    <w:sz w:val="24"/>
                    <w:szCs w:val="24"/>
                  </w:rPr>
                  <w:t>C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l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100"/>
                    <w:sz w:val="24"/>
                    <w:szCs w:val="24"/>
                  </w:rPr>
                  <w:t>a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,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26"/>
                    <w:w w:val="10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8"/>
                    <w:w w:val="100"/>
                    <w:sz w:val="24"/>
                    <w:szCs w:val="24"/>
                  </w:rPr>
                  <w:t>O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100"/>
                    <w:sz w:val="24"/>
                    <w:szCs w:val="24"/>
                  </w:rPr>
                  <w:t>E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100"/>
                    <w:sz w:val="24"/>
                    <w:szCs w:val="24"/>
                  </w:rPr>
                  <w:t>C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100"/>
                    <w:sz w:val="24"/>
                    <w:szCs w:val="24"/>
                  </w:rPr>
                  <w:t>D</w:t>
                </w:r>
                <w:r>
                  <w:rPr>
                    <w:rFonts w:ascii="Malgun Gothic" w:hAnsi="Malgun Gothic" w:cs="Malgun Gothic" w:eastAsia="Malgun Gothic"/>
                    <w:color w:val="000000"/>
                    <w:w w:val="100"/>
                    <w:sz w:val="24"/>
                    <w:szCs w:val="24"/>
                  </w:rPr>
                </w:r>
              </w:p>
              <w:p>
                <w:pPr>
                  <w:spacing w:line="288" w:lineRule="exact"/>
                  <w:ind w:left="20" w:right="0" w:firstLine="0"/>
                  <w:jc w:val="left"/>
                  <w:rPr>
                    <w:rFonts w:ascii="Malgun Gothic" w:hAnsi="Malgun Gothic" w:cs="Malgun Gothic" w:eastAsia="Malgun Gothic"/>
                    <w:sz w:val="24"/>
                    <w:szCs w:val="24"/>
                  </w:rPr>
                </w:pPr>
                <w:r>
                  <w:rPr>
                    <w:rFonts w:ascii="Malgun Gothic" w:hAnsi="Malgun Gothic" w:cs="Malgun Gothic" w:eastAsia="Malgun Gothic"/>
                    <w:color w:val="231F20"/>
                    <w:spacing w:val="4"/>
                    <w:w w:val="90"/>
                    <w:sz w:val="24"/>
                    <w:szCs w:val="24"/>
                  </w:rPr>
                  <w:t>P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1"/>
                    <w:w w:val="90"/>
                    <w:sz w:val="24"/>
                    <w:szCs w:val="24"/>
                  </w:rPr>
                  <w:t>u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6"/>
                    <w:w w:val="90"/>
                    <w:sz w:val="24"/>
                    <w:szCs w:val="24"/>
                  </w:rPr>
                  <w:t>b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90"/>
                    <w:sz w:val="24"/>
                    <w:szCs w:val="24"/>
                  </w:rPr>
                  <w:t>l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90"/>
                    <w:sz w:val="24"/>
                    <w:szCs w:val="24"/>
                  </w:rPr>
                  <w:t>i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2"/>
                    <w:w w:val="9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4"/>
                    <w:w w:val="90"/>
                    <w:sz w:val="24"/>
                    <w:szCs w:val="24"/>
                  </w:rPr>
                  <w:t>h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3"/>
                    <w:w w:val="90"/>
                    <w:sz w:val="24"/>
                    <w:szCs w:val="24"/>
                  </w:rPr>
                  <w:t>i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90"/>
                    <w:sz w:val="24"/>
                    <w:szCs w:val="24"/>
                  </w:rPr>
                  <w:t>n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90"/>
                    <w:sz w:val="24"/>
                    <w:szCs w:val="24"/>
                  </w:rPr>
                  <w:t>g,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41"/>
                    <w:w w:val="90"/>
                    <w:sz w:val="24"/>
                    <w:szCs w:val="24"/>
                  </w:rPr>
                  <w:t> 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-3"/>
                    <w:w w:val="90"/>
                    <w:sz w:val="24"/>
                    <w:szCs w:val="24"/>
                  </w:rPr>
                  <w:t>P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90"/>
                    <w:sz w:val="24"/>
                    <w:szCs w:val="24"/>
                  </w:rPr>
                  <w:t>a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5"/>
                    <w:w w:val="90"/>
                    <w:sz w:val="24"/>
                    <w:szCs w:val="24"/>
                  </w:rPr>
                  <w:t>r</w:t>
                </w:r>
                <w:r>
                  <w:rPr>
                    <w:rFonts w:ascii="Malgun Gothic" w:hAnsi="Malgun Gothic" w:cs="Malgun Gothic" w:eastAsia="Malgun Gothic"/>
                    <w:color w:val="231F20"/>
                    <w:spacing w:val="1"/>
                    <w:w w:val="90"/>
                    <w:sz w:val="24"/>
                    <w:szCs w:val="24"/>
                  </w:rPr>
                  <w:t>i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90"/>
                    <w:sz w:val="24"/>
                    <w:szCs w:val="24"/>
                  </w:rPr>
                  <w:t>s</w:t>
                </w:r>
                <w:r>
                  <w:rPr>
                    <w:rFonts w:ascii="Malgun Gothic" w:hAnsi="Malgun Gothic" w:cs="Malgun Gothic" w:eastAsia="Malgun Gothic"/>
                    <w:color w:val="231F20"/>
                    <w:w w:val="90"/>
                    <w:sz w:val="24"/>
                    <w:szCs w:val="24"/>
                  </w:rPr>
                  <w:t>�</w:t>
                </w:r>
                <w:r>
                  <w:rPr>
                    <w:rFonts w:ascii="Malgun Gothic" w:hAnsi="Malgun Gothic" w:cs="Malgun Gothic" w:eastAsia="Malgun Gothic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722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1.164pt;margin-top:42.107342pt;width:186.167108pt;height:15pt;mso-position-horizontal-relative:page;mso-position-vertical-relative:page;z-index:-1272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4"/>
                    <w:w w:val="80"/>
                    <w:sz w:val="26"/>
                    <w:szCs w:val="26"/>
                  </w:rPr>
                  <w:t>1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70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47.945496pt;margin-top:42.657703pt;width:166.323208pt;height:14pt;mso-position-horizontal-relative:page;mso-position-vertical-relative:page;z-index:-1269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244pt;height:15pt;mso-position-horizontal-relative:page;mso-position-vertical-relative:page;z-index:-12698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18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8.3804pt;margin-top:42.107342pt;width:79.673903pt;height:15pt;mso-position-horizontal-relative:page;mso-position-vertical-relative:page;z-index:-12517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2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86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4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6.3804pt;margin-top:41.107342pt;width:81.673903pt;height:17pt;mso-position-horizontal-relative:page;mso-position-vertical-relative:page;z-index:-12516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2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86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4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10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15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1245pt;margin-top:42.107342pt;width:143.912206pt;height:15pt;mso-position-horizontal-relative:page;mso-position-vertical-relative:page;z-index:-12514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88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3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13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2.25pt;margin-top:42.657703pt;width:122.0576pt;height:14pt;mso-position-horizontal-relative:page;mso-position-vertical-relative:page;z-index:-12512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4.480286pt;margin-top:42.107342pt;width:13.6792pt;height:15pt;mso-position-horizontal-relative:page;mso-position-vertical-relative:page;z-index:-1251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89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2.25pt;margin-top:42.657703pt;width:122.0576pt;height:14pt;mso-position-horizontal-relative:page;mso-position-vertical-relative:page;z-index:-12510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4.480286pt;margin-top:42.107342pt;width:13.6792pt;height:15pt;mso-position-horizontal-relative:page;mso-position-vertical-relative:page;z-index:-12509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89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08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354401pt;margin-top:42.107342pt;width:143.682306pt;height:15pt;mso-position-horizontal-relative:page;mso-position-vertical-relative:page;z-index:-12507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80"/>
                    <w:sz w:val="26"/>
                    <w:szCs w:val="26"/>
                  </w:rPr>
                  <w:t>9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354401pt;margin-top:42.107342pt;width:143.682306pt;height:15pt;mso-position-horizontal-relative:page;mso-position-vertical-relative:page;z-index:-1250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80"/>
                    <w:sz w:val="26"/>
                    <w:szCs w:val="26"/>
                  </w:rPr>
                  <w:t>9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0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2.25pt;margin-top:42.657703pt;width:122.0576pt;height:14pt;mso-position-horizontal-relative:page;mso-position-vertical-relative:page;z-index:-1250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0864pt;height:15pt;mso-position-horizontal-relative:page;mso-position-vertical-relative:page;z-index:-12503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2.25pt;margin-top:42.657703pt;width:122.0576pt;height:14pt;mso-position-horizontal-relative:page;mso-position-vertical-relative:page;z-index:-12502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0864pt;height:17pt;mso-position-horizontal-relative:page;mso-position-vertical-relative:page;z-index:-12501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9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466pt;margin-top:42.107342pt;width:357.889116pt;height:15pt;mso-position-horizontal-relative:page;mso-position-vertical-relative:page;z-index:-1269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spacing w:val="1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00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0189pt;margin-top:42.107342pt;width:143.017806pt;height:15pt;mso-position-horizontal-relative:page;mso-position-vertical-relative:page;z-index:-12499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92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0.0189pt;margin-top:42.107342pt;width:143.017806pt;height:15pt;mso-position-horizontal-relative:page;mso-position-vertical-relative:page;z-index:-12498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92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497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2.25pt;margin-top:42.657703pt;width:122.0576pt;height:14pt;mso-position-horizontal-relative:page;mso-position-vertical-relative:page;z-index:-12496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0864pt;height:15pt;mso-position-horizontal-relative:page;mso-position-vertical-relative:page;z-index:-12495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2.25pt;margin-top:42.657703pt;width:122.0576pt;height:14pt;mso-position-horizontal-relative:page;mso-position-vertical-relative:page;z-index:-1249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0864pt;height:17pt;mso-position-horizontal-relative:page;mso-position-vertical-relative:page;z-index:-12493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1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1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9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76.865799pt;margin-top:42.657703pt;width:337.347216pt;height:14pt;mso-position-horizontal-relative:page;mso-position-vertical-relative:page;z-index:-1269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1384pt;height:15pt;mso-position-horizontal-relative:page;mso-position-vertical-relative:page;z-index:-12693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"/>
                    <w:w w:val="74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92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0086pt;margin-top:42.107342pt;width:358.346516pt;height:15pt;mso-position-horizontal-relative:page;mso-position-vertical-relative:page;z-index:-1269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7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9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76.865799pt;margin-top:42.657703pt;width:337.347216pt;height:14pt;mso-position-horizontal-relative:page;mso-position-vertical-relative:page;z-index:-1268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1176pt;height:15pt;mso-position-horizontal-relative:page;mso-position-vertical-relative:page;z-index:-12688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75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8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108299pt;margin-top:42.107342pt;width:358.246816pt;height:15pt;mso-position-horizontal-relative:page;mso-position-vertical-relative:page;z-index:-1268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4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7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8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76.865799pt;margin-top:42.657703pt;width:337.347216pt;height:14pt;mso-position-horizontal-relative:page;mso-position-vertical-relative:page;z-index:-1268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2232pt;height:15pt;mso-position-horizontal-relative:page;mso-position-vertical-relative:page;z-index:-12683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70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82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821301pt;margin-top:42.107342pt;width:280.649013pt;height:15pt;mso-position-horizontal-relative:page;mso-position-vertical-relative:page;z-index:-1268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3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сол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ж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8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54.755707pt;margin-top:42.657703pt;width:259.462413pt;height:14pt;mso-position-horizontal-relative:page;mso-position-vertical-relative:page;z-index:-1267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3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сол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ж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1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4.480286pt;margin-top:42.107342pt;width:13.1176pt;height:15pt;mso-position-horizontal-relative:page;mso-position-vertical-relative:page;z-index:-12678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75"/>
                    <w:sz w:val="26"/>
                    <w:szCs w:val="26"/>
                  </w:rPr>
                  <w:t>29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7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813101pt;margin-top:42.107342pt;width:280.657213pt;height:15pt;mso-position-horizontal-relative:page;mso-position-vertical-relative:page;z-index:-1267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3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0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3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сол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ж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72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47.945496pt;margin-top:42.657703pt;width:166.323208pt;height:14pt;mso-position-horizontal-relative:page;mso-position-vertical-relative:page;z-index:-1271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3792pt;height:15pt;mso-position-horizontal-relative:page;mso-position-vertical-relative:page;z-index:-12718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3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73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7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154.755707pt;margin-top:42.657703pt;width:259.462413pt;height:14pt;mso-position-horizontal-relative:page;mso-position-vertical-relative:page;z-index:-1267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3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сол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ы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ж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1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4.480286pt;margin-top:42.107342pt;width:12.192pt;height:15pt;mso-position-horizontal-relative:page;mso-position-vertical-relative:page;z-index:-12673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70"/>
                    <w:sz w:val="26"/>
                    <w:szCs w:val="26"/>
                  </w:rPr>
                  <w:t>31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72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8.7798pt;margin-top:42.107342pt;width:357.770516pt;height:15pt;mso-position-horizontal-relative:page;mso-position-vertical-relative:page;z-index:-12671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9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38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1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4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х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7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78.679604pt;margin-top:42.657703pt;width:335.542416pt;height:14pt;mso-position-horizontal-relative:page;mso-position-vertical-relative:page;z-index:-1266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4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х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3672pt;height:15pt;mso-position-horizontal-relative:page;mso-position-vertical-relative:page;z-index:-12668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8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6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2598pt;margin-top:42.107342pt;width:357.290516pt;height:15pt;mso-position-horizontal-relative:page;mso-position-vertical-relative:page;z-index:-1266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4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4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х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9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6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78.679604pt;margin-top:42.657703pt;width:335.542416pt;height:14pt;mso-position-horizontal-relative:page;mso-position-vertical-relative:page;z-index:-1266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4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х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3.5368pt;height:15pt;mso-position-horizontal-relative:page;mso-position-vertical-relative:page;z-index:-12663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2"/>
                    <w:w w:val="74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61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993pt;margin-top:42.107342pt;width:356.557316pt;height:15pt;mso-position-horizontal-relative:page;mso-position-vertical-relative:page;z-index:-12660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0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4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х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59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78.679604pt;margin-top:42.657703pt;width:335.542416pt;height:14pt;mso-position-horizontal-relative:page;mso-position-vertical-relative:page;z-index:-12658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4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х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0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б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11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3672pt;height:15pt;mso-position-horizontal-relative:page;mso-position-vertical-relative:page;z-index:-12657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8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55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4055pt;margin-top:42.107342pt;width:369.816817pt;height:15pt;mso-position-horizontal-relative:page;mso-position-vertical-relative:page;z-index:-12654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85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5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1"/>
                    <w:w w:val="85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5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ле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ионо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53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6.023697pt;margin-top:42.657703pt;width:348.214417pt;height:14pt;mso-position-horizontal-relative:page;mso-position-vertical-relative:page;z-index:-12652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5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ле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ионо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3464pt;height:15pt;mso-position-horizontal-relative:page;mso-position-vertical-relative:page;z-index:-12651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9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9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6.023697pt;margin-top:42.657703pt;width:348.214417pt;height:14pt;mso-position-horizontal-relative:page;mso-position-vertical-relative:page;z-index:-12650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5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ле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ионо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3464pt;height:17pt;mso-position-horizontal-relative:page;mso-position-vertical-relative:page;z-index:-12649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9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9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71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729401pt;margin-top:42.107342pt;width:186.601708pt;height:15pt;mso-position-horizontal-relative:page;mso-position-vertical-relative:page;z-index:-1271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5"/>
                    <w:w w:val="80"/>
                    <w:sz w:val="26"/>
                    <w:szCs w:val="26"/>
                  </w:rPr>
                  <w:t>1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48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6.023697pt;margin-top:42.657703pt;width:348.214417pt;height:14pt;mso-position-horizontal-relative:page;mso-position-vertical-relative:page;z-index:-12647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5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ле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ионо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33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3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14pt;height:15pt;mso-position-horizontal-relative:page;mso-position-vertical-relative:page;z-index:-12646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7"/>
                    <w:w w:val="74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45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2442pt;margin-top:42.107342pt;width:369.978117pt;height:15pt;mso-position-horizontal-relative:page;mso-position-vertical-relative:page;z-index:-12644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85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5"/>
                    <w:sz w:val="26"/>
                    <w:szCs w:val="26"/>
                  </w:rPr>
                  <w:t>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1"/>
                    <w:w w:val="85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5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ле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ионо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2442pt;margin-top:42.107342pt;width:369.978117pt;height:15pt;mso-position-horizontal-relative:page;mso-position-vertical-relative:page;z-index:-12643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85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5"/>
                    <w:sz w:val="26"/>
                    <w:szCs w:val="26"/>
                  </w:rPr>
                  <w:t>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51"/>
                    <w:w w:val="85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5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ле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ионо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5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5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-25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4"/>
                    <w:w w:val="85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5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5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5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5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42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641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0448pt;height:15pt;mso-position-horizontal-relative:page;mso-position-vertical-relative:page;z-index:-12640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39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362101pt;margin-top:42.107342pt;width:366.316216pt;height:15pt;mso-position-horizontal-relative:page;mso-position-vertical-relative:page;z-index:-12638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5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0.362101pt;margin-top:42.107342pt;width:366.316216pt;height:15pt;mso-position-horizontal-relative:page;mso-position-vertical-relative:page;z-index:-12637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5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36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635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0448pt;height:15pt;mso-position-horizontal-relative:page;mso-position-vertical-relative:page;z-index:-12634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71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47.945496pt;margin-top:42.657703pt;width:166.323208pt;height:14pt;mso-position-horizontal-relative:page;mso-position-vertical-relative:page;z-index:-1271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2128pt;height:15pt;mso-position-horizontal-relative:page;mso-position-vertical-relative:page;z-index:-12713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1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1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633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0448pt;height:17pt;mso-position-horizontal-relative:page;mso-position-vertical-relative:page;z-index:-12632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31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7694pt;margin-top:42.107342pt;width:366.908916pt;height:15pt;mso-position-horizontal-relative:page;mso-position-vertical-relative:page;z-index:-12630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54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7694pt;margin-top:42.107342pt;width:366.908916pt;height:15pt;mso-position-horizontal-relative:page;mso-position-vertical-relative:page;z-index:-12629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54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28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627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0448pt;height:15pt;mso-position-horizontal-relative:page;mso-position-vertical-relative:page;z-index:-12626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625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0448pt;height:17pt;mso-position-horizontal-relative:page;mso-position-vertical-relative:page;z-index:-12624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23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8431pt;margin-top:42.107342pt;width:366.835216pt;height:15pt;mso-position-horizontal-relative:page;mso-position-vertical-relative:page;z-index:-12622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5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8431pt;margin-top:42.107342pt;width:366.835216pt;height:15pt;mso-position-horizontal-relative:page;mso-position-vertical-relative:page;z-index:-1262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5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2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61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3168pt;height:15pt;mso-position-horizontal-relative:page;mso-position-vertical-relative:page;z-index:-12618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2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2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617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8.3168pt;height:17pt;mso-position-horizontal-relative:page;mso-position-vertical-relative:page;z-index:-12616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2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2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15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608101pt;margin-top:42.107342pt;width:367.070216pt;height:15pt;mso-position-horizontal-relative:page;mso-position-vertical-relative:page;z-index:-12614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58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0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712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6492pt;margin-top:42.107342pt;width:186.681908pt;height:15pt;mso-position-horizontal-relative:page;mso-position-vertical-relative:page;z-index:-1271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4"/>
                    <w:w w:val="80"/>
                    <w:sz w:val="26"/>
                    <w:szCs w:val="26"/>
                  </w:rPr>
                  <w:t>1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5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608101pt;margin-top:42.107342pt;width:367.070216pt;height:15pt;mso-position-horizontal-relative:page;mso-position-vertical-relative:page;z-index:-12613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58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0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12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611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4608pt;height:15pt;mso-position-horizontal-relative:page;mso-position-vertical-relative:page;z-index:-12610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09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0397pt;margin-top:42.107342pt;width:366.638616pt;height:15pt;mso-position-horizontal-relative:page;mso-position-vertical-relative:page;z-index:-12608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8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0.0397pt;margin-top:42.107342pt;width:366.638616pt;height:15pt;mso-position-horizontal-relative:page;mso-position-vertical-relative:page;z-index:-12607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8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606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605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3984pt;height:15pt;mso-position-horizontal-relative:page;mso-position-vertical-relative:page;z-index:-12604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603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3984pt;height:17pt;mso-position-horizontal-relative:page;mso-position-vertical-relative:page;z-index:-12602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7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601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4366pt;margin-top:42.107342pt;width:367.241716pt;height:15pt;mso-position-horizontal-relative:page;mso-position-vertical-relative:page;z-index:-12600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1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4366pt;margin-top:42.107342pt;width:367.241716pt;height:15pt;mso-position-horizontal-relative:page;mso-position-vertical-relative:page;z-index:-12599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4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1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71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47.945496pt;margin-top:42.657703pt;width:166.323208pt;height:14pt;mso-position-horizontal-relative:page;mso-position-vertical-relative:page;z-index:-1270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3.36pt;height:15pt;mso-position-horizontal-relative:page;mso-position-vertical-relative:page;z-index:-12708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4"/>
                    <w:w w:val="6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98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597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3776pt;height:15pt;mso-position-horizontal-relative:page;mso-position-vertical-relative:page;z-index:-12596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9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79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595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3776pt;height:17pt;mso-position-horizontal-relative:page;mso-position-vertical-relative:page;z-index:-12594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9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1"/>
                    <w:w w:val="79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93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504101pt;margin-top:42.107342pt;width:367.174216pt;height:15pt;mso-position-horizontal-relative:page;mso-position-vertical-relative:page;z-index:-12592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1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504101pt;margin-top:42.107342pt;width:367.174216pt;height:15pt;mso-position-horizontal-relative:page;mso-position-vertical-relative:page;z-index:-1259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1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9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58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4624pt;height:15pt;mso-position-horizontal-relative:page;mso-position-vertical-relative:page;z-index:-12588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74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587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8.4624pt;height:17pt;mso-position-horizontal-relative:page;mso-position-vertical-relative:page;z-index:-12586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74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85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2805pt;margin-top:42.107342pt;width:367.397816pt;height:15pt;mso-position-horizontal-relative:page;mso-position-vertical-relative:page;z-index:-12584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9.2805pt;margin-top:42.107342pt;width:367.397816pt;height:15pt;mso-position-horizontal-relative:page;mso-position-vertical-relative:page;z-index:-12583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6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82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581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4608pt;height:15pt;mso-position-horizontal-relative:page;mso-position-vertical-relative:page;z-index:-12580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6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57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4608pt;height:17pt;mso-position-horizontal-relative:page;mso-position-vertical-relative:page;z-index:-12578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70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461pt;margin-top:42.107342pt;width:186.870108pt;height:15pt;mso-position-horizontal-relative:page;mso-position-vertical-relative:page;z-index:-1270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80"/>
                    <w:sz w:val="26"/>
                    <w:szCs w:val="26"/>
                  </w:rPr>
                  <w:t>1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8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7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77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440201pt;margin-top:42.107342pt;width:366.238116pt;height:15pt;mso-position-horizontal-relative:page;mso-position-vertical-relative:page;z-index:-12576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5"/>
                    <w:w w:val="80"/>
                    <w:sz w:val="26"/>
                    <w:szCs w:val="26"/>
                  </w:rPr>
                  <w:t>7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0.440201pt;margin-top:42.107342pt;width:366.238116pt;height:15pt;mso-position-horizontal-relative:page;mso-position-vertical-relative:page;z-index:-12575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5"/>
                    <w:w w:val="80"/>
                    <w:sz w:val="26"/>
                    <w:szCs w:val="26"/>
                  </w:rPr>
                  <w:t>7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6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74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573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3.984pt;height:15pt;mso-position-horizontal-relative:page;mso-position-vertical-relative:page;z-index:-12572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"/>
                    <w:w w:val="6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571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7.984pt;height:17pt;mso-position-horizontal-relative:page;mso-position-vertical-relative:page;z-index:-12570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71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"/>
                    <w:w w:val="6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69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0.7834pt;margin-top:42.107342pt;width:365.894916pt;height:15pt;mso-position-horizontal-relative:page;mso-position-vertical-relative:page;z-index:-12568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"/>
                    <w:w w:val="80"/>
                    <w:sz w:val="26"/>
                    <w:szCs w:val="26"/>
                  </w:rPr>
                  <w:t>7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0.7834pt;margin-top:42.107342pt;width:365.894916pt;height:15pt;mso-position-horizontal-relative:page;mso-position-vertical-relative:page;z-index:-12567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"/>
                    <w:w w:val="80"/>
                    <w:sz w:val="26"/>
                    <w:szCs w:val="26"/>
                  </w:rPr>
                  <w:t>7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2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66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68.561203pt;margin-top:42.657703pt;width:345.670416pt;height:14pt;mso-position-horizontal-relative:page;mso-position-vertical-relative:page;z-index:-12565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6496pt;height:15pt;mso-position-horizontal-relative:page;mso-position-vertical-relative:page;z-index:-12564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1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"/>
                    <w:w w:val="71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68.561203pt;margin-top:42.657703pt;width:345.670416pt;height:14pt;mso-position-horizontal-relative:page;mso-position-vertical-relative:page;z-index:-12563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17"/>
                    <w:w w:val="80"/>
                    <w:sz w:val="24"/>
                    <w:szCs w:val="24"/>
                  </w:rPr>
                  <w:t>7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ф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те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не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ым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рым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8.6496pt;height:17pt;mso-position-horizontal-relative:page;mso-position-vertical-relative:page;z-index:-12562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1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"/>
                    <w:w w:val="71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61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7314pt;margin-top:42.107342pt;width:337.858915pt;height:15pt;mso-position-horizontal-relative:page;mso-position-vertical-relative:page;z-index:-12560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8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–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7.7314pt;margin-top:41.107342pt;width:339.858915pt;height:17pt;mso-position-horizontal-relative:page;mso-position-vertical-relative:page;z-index:-12559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8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–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70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47.945496pt;margin-top:42.657703pt;width:166.323208pt;height:14pt;mso-position-horizontal-relative:page;mso-position-vertical-relative:page;z-index:-1270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3792pt;height:15pt;mso-position-horizontal-relative:page;mso-position-vertical-relative:page;z-index:-12703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3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3"/>
                    <w:w w:val="73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58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97.658203pt;margin-top:42.657703pt;width:316.582415pt;height:14pt;mso-position-horizontal-relative:page;mso-position-vertical-relative:page;z-index:-12557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8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–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spacing w:val="1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3168pt;height:15pt;mso-position-horizontal-relative:page;mso-position-vertical-relative:page;z-index:-12556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2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2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97.658203pt;margin-top:42.657703pt;width:316.582415pt;height:14pt;mso-position-horizontal-relative:page;mso-position-vertical-relative:page;z-index:-12555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8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–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spacing w:val="1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8.3168pt;height:17pt;mso-position-horizontal-relative:page;mso-position-vertical-relative:page;z-index:-12554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2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72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53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7314pt;margin-top:42.107342pt;width:337.858915pt;height:15pt;mso-position-horizontal-relative:page;mso-position-vertical-relative:page;z-index:-12552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8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–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7.7314pt;margin-top:41.107342pt;width:339.858915pt;height:17pt;mso-position-horizontal-relative:page;mso-position-vertical-relative:page;z-index:-12551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4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9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8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7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–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spacing w:val="8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50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97.658203pt;margin-top:42.657703pt;width:316.582415pt;height:14pt;mso-position-horizontal-relative:page;mso-position-vertical-relative:page;z-index:-12549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8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–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spacing w:val="1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4.088pt;height:15pt;mso-position-horizontal-relative:page;mso-position-vertical-relative:page;z-index:-12548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"/>
                    <w:w w:val="6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97.658203pt;margin-top:42.657703pt;width:316.582415pt;height:14pt;mso-position-horizontal-relative:page;mso-position-vertical-relative:page;z-index:-12547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2"/>
                    <w:w w:val="80"/>
                    <w:sz w:val="24"/>
                    <w:szCs w:val="24"/>
                  </w:rPr>
                  <w:t>8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мич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й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оно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д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ми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я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12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spacing w:val="-11"/>
                    <w:w w:val="80"/>
                    <w:sz w:val="24"/>
                    <w:szCs w:val="24"/>
                  </w:rPr>
                  <w:t>–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0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2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spacing w:val="13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spacing w:val="-14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8.088pt;height:17pt;mso-position-horizontal-relative:page;mso-position-vertical-relative:page;z-index:-12546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7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65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"/>
                    <w:w w:val="67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0" w:lineRule="exact"/>
      <w:rPr>
        <w:sz w:val="4"/>
        <w:szCs w:val="4"/>
      </w:rPr>
    </w:pPr>
    <w:r>
      <w:rPr>
        <w:sz w:val="4"/>
        <w:szCs w:val="4"/>
      </w:rPr>
    </w:r>
  </w:p>
</w:hdr>
</file>

<file path=word/header8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45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7.248993pt;margin-top:42.657703pt;width:57.046403pt;height:14pt;mso-position-horizontal-relative:page;mso-position-vertical-relative:page;z-index:-12544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4.480286pt;margin-top:42.107342pt;width:12.712pt;height:15pt;mso-position-horizontal-relative:page;mso-position-vertical-relative:page;z-index:-12543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5"/>
                    <w:sz w:val="26"/>
                    <w:szCs w:val="26"/>
                  </w:rPr>
                  <w:t>79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42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8.157801pt;margin-top:42.107342pt;width:79.896503pt;height:15pt;mso-position-horizontal-relative:page;mso-position-vertical-relative:page;z-index:-12541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3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7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6.157801pt;margin-top:41.107342pt;width:81.896503pt;height:17pt;mso-position-horizontal-relative:page;mso-position-vertical-relative:page;z-index:-12540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3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7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702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9.8619pt;margin-top:42.107342pt;width:187.469208pt;height:15pt;mso-position-horizontal-relative:page;mso-position-vertical-relative:page;z-index:-12701" type="#_x0000_t202" filled="f" stroked="f">
          <v:textbox inset="0,0,0,0">
            <w:txbxContent>
              <w:p>
                <w:pPr>
                  <w:spacing w:line="276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-2"/>
                    <w:w w:val="80"/>
                    <w:sz w:val="26"/>
                    <w:szCs w:val="26"/>
                  </w:rPr>
                  <w:t>2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0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1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1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.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Э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м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п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6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т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р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о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в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spacing w:val="5"/>
                    <w:w w:val="80"/>
                    <w:sz w:val="24"/>
                    <w:szCs w:val="24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spacing w:val="4"/>
                    <w:w w:val="80"/>
                    <w:sz w:val="24"/>
                    <w:szCs w:val="24"/>
                  </w:rPr>
                  <w:t>с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у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г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39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7.248993pt;margin-top:42.657703pt;width:57.046403pt;height:14pt;mso-position-horizontal-relative:page;mso-position-vertical-relative:page;z-index:-12538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6376pt;height:15pt;mso-position-horizontal-relative:page;mso-position-vertical-relative:page;z-index:-12537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57.248993pt;margin-top:42.657703pt;width:57.046403pt;height:14pt;mso-position-horizontal-relative:page;mso-position-vertical-relative:page;z-index:-12536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6376pt;height:17pt;mso-position-horizontal-relative:page;mso-position-vertical-relative:page;z-index:-12535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34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8.831699pt;margin-top:42.107342pt;width:79.222603pt;height:15pt;mso-position-horizontal-relative:page;mso-position-vertical-relative:page;z-index:-12533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8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82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6.831699pt;margin-top:41.107342pt;width:81.222603pt;height:17pt;mso-position-horizontal-relative:page;mso-position-vertical-relative:page;z-index:-12532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8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82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32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31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7.248993pt;margin-top:42.657703pt;width:57.046403pt;height:14pt;mso-position-horizontal-relative:page;mso-position-vertical-relative:page;z-index:-12530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6376pt;height:15pt;mso-position-horizontal-relative:page;mso-position-vertical-relative:page;z-index:-12529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9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79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57.248993pt;margin-top:42.657703pt;width:57.046403pt;height:14pt;mso-position-horizontal-relative:page;mso-position-vertical-relative:page;z-index:-12528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6376pt;height:17pt;mso-position-horizontal-relative:page;mso-position-vertical-relative:page;z-index:-12527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79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83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1"/>
                    <w:w w:val="79"/>
                    <w:sz w:val="26"/>
                    <w:szCs w:val="26"/>
                  </w:rPr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7.905499pt;margin-top:39.256004pt;width:.1pt;height:19.842pt;mso-position-horizontal-relative:page;mso-position-vertical-relative:page;z-index:-12526" coordorigin="958,785" coordsize="2,397">
          <v:shape style="position:absolute;left:958;top:785;width:2;height:397" coordorigin="958,785" coordsize="0,397" path="m958,785l958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28.285801pt;margin-top:42.107342pt;width:79.768503pt;height:15pt;mso-position-horizontal-relative:page;mso-position-vertical-relative:page;z-index:-12525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2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84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4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26.285801pt;margin-top:41.107342pt;width:81.768503pt;height:17pt;mso-position-horizontal-relative:page;mso-position-vertical-relative:page;z-index:-12524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2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84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t>  </w:t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spacing w:val="44"/>
                    <w:w w:val="80"/>
                    <w:sz w:val="26"/>
                    <w:szCs w:val="26"/>
                  </w:rPr>
                  <w:t> </w:t>
                </w: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419.602386pt;margin-top:39.256004pt;width:.1pt;height:19.842pt;mso-position-horizontal-relative:page;mso-position-vertical-relative:page;z-index:-12523" coordorigin="8392,785" coordsize="2,397">
          <v:shape style="position:absolute;left:8392;top:785;width:2;height:397" coordorigin="8392,785" coordsize="0,397" path="m8392,785l8392,1182e" filled="f" stroked="t" strokeweight="1pt" strokecolor="#231F20">
            <v:path arrowok="t"/>
          </v:shape>
          <w10:wrap type="none"/>
        </v:group>
      </w:pict>
    </w:r>
    <w:r>
      <w:rPr/>
      <w:pict>
        <v:shape style="position:absolute;margin-left:357.248993pt;margin-top:42.657703pt;width:57.046403pt;height:14pt;mso-position-horizontal-relative:page;mso-position-vertical-relative:page;z-index:-12522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3.480286pt;margin-top:42.107342pt;width:15.6376pt;height:15pt;mso-position-horizontal-relative:page;mso-position-vertical-relative:page;z-index:-12521" type="#_x0000_t202" filled="f" stroked="f">
          <v:textbox inset="0,0,0,0">
            <w:txbxContent>
              <w:p>
                <w:pPr>
                  <w:spacing w:line="276" w:lineRule="exact"/>
                  <w:ind w:left="4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357.248993pt;margin-top:42.657703pt;width:57.046403pt;height:14pt;mso-position-horizontal-relative:page;mso-position-vertical-relative:page;z-index:-12520" type="#_x0000_t202" filled="f" stroked="f">
          <v:textbox inset="0,0,0,0">
            <w:txbxContent>
              <w:p>
                <w:pPr>
                  <w:spacing w:line="258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 w:hAnsi="Arial" w:cs="Arial" w:eastAsia="Arial"/>
                    <w:color w:val="231F20"/>
                    <w:spacing w:val="1"/>
                    <w:w w:val="80"/>
                    <w:sz w:val="24"/>
                    <w:szCs w:val="24"/>
                  </w:rPr>
                  <w:t>З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а</w:t>
                </w:r>
                <w:r>
                  <w:rPr>
                    <w:rFonts w:ascii="Arial" w:hAnsi="Arial" w:cs="Arial" w:eastAsia="Arial"/>
                    <w:color w:val="231F20"/>
                    <w:spacing w:val="3"/>
                    <w:w w:val="80"/>
                    <w:sz w:val="24"/>
                    <w:szCs w:val="24"/>
                  </w:rPr>
                  <w:t>к</w:t>
                </w:r>
                <w:r>
                  <w:rPr>
                    <w:rFonts w:ascii="Arial" w:hAnsi="Arial" w:cs="Arial" w:eastAsia="Arial"/>
                    <w:color w:val="231F20"/>
                    <w:spacing w:val="-5"/>
                    <w:w w:val="80"/>
                    <w:sz w:val="24"/>
                    <w:szCs w:val="24"/>
                  </w:rPr>
                  <w:t>л</w:t>
                </w:r>
                <w:r>
                  <w:rPr>
                    <w:rFonts w:ascii="Arial" w:hAnsi="Arial" w:cs="Arial" w:eastAsia="Arial"/>
                    <w:color w:val="231F20"/>
                    <w:spacing w:val="-1"/>
                    <w:w w:val="80"/>
                    <w:sz w:val="24"/>
                    <w:szCs w:val="24"/>
                  </w:rPr>
                  <w:t>ю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ч</w:t>
                </w:r>
                <w:r>
                  <w:rPr>
                    <w:rFonts w:ascii="Arial" w:hAnsi="Arial" w:cs="Arial" w:eastAsia="Arial"/>
                    <w:color w:val="231F20"/>
                    <w:spacing w:val="-3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231F20"/>
                    <w:spacing w:val="-4"/>
                    <w:w w:val="80"/>
                    <w:sz w:val="24"/>
                    <w:szCs w:val="24"/>
                  </w:rPr>
                  <w:t>н</w:t>
                </w:r>
                <w:r>
                  <w:rPr>
                    <w:rFonts w:ascii="Arial" w:hAnsi="Arial" w:cs="Arial" w:eastAsia="Arial"/>
                    <w:color w:val="231F20"/>
                    <w:spacing w:val="-2"/>
                    <w:w w:val="80"/>
                    <w:sz w:val="24"/>
                    <w:szCs w:val="24"/>
                  </w:rPr>
                  <w:t>и</w:t>
                </w:r>
                <w:r>
                  <w:rPr>
                    <w:rFonts w:ascii="Arial" w:hAnsi="Arial" w:cs="Arial" w:eastAsia="Arial"/>
                    <w:color w:val="231F20"/>
                    <w:w w:val="80"/>
                    <w:sz w:val="24"/>
                    <w:szCs w:val="24"/>
                  </w:rPr>
                  <w:t>е</w:t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4"/>
                    <w:szCs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1.480286pt;margin-top:41.107342pt;width:19.6376pt;height:17pt;mso-position-horizontal-relative:page;mso-position-vertical-relative:page;z-index:-12519" type="#_x0000_t202" filled="f" stroked="f">
          <v:textbox inset="0,0,0,0">
            <w:txbxContent>
              <w:p>
                <w:pPr>
                  <w:spacing w:line="296" w:lineRule="exact"/>
                  <w:ind w:left="80" w:right="0" w:firstLine="0"/>
                  <w:jc w:val="left"/>
                  <w:rPr>
                    <w:rFonts w:ascii="Arial" w:hAnsi="Arial" w:cs="Arial" w:eastAsia="Arial"/>
                    <w:sz w:val="26"/>
                    <w:szCs w:val="26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b/>
                    <w:bCs/>
                    <w:color w:val="231F20"/>
                    <w:w w:val="80"/>
                    <w:sz w:val="26"/>
                    <w:szCs w:val="2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85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color w:val="000000"/>
                    <w:w w:val="100"/>
                    <w:sz w:val="26"/>
                    <w:szCs w:val="2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1">
    <w:multiLevelType w:val="hybridMultilevel"/>
    <w:lvl w:ilvl="0">
      <w:start w:val="1"/>
      <w:numFmt w:val="decimal"/>
      <w:lvlText w:val="%1"/>
      <w:lvlJc w:val="left"/>
      <w:pPr>
        <w:ind w:hanging="140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3">
    <w:multiLevelType w:val="hybridMultilevel"/>
    <w:lvl w:ilvl="0">
      <w:start w:val="1"/>
      <w:numFmt w:val="decimal"/>
      <w:lvlText w:val="%1"/>
      <w:lvlJc w:val="left"/>
      <w:pPr>
        <w:ind w:hanging="168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hanging="361"/>
        <w:jc w:val="right"/>
      </w:pPr>
      <w:rPr>
        <w:rFonts w:hint="default" w:ascii="Times New Roman" w:hAnsi="Times New Roman" w:eastAsia="Times New Roman"/>
        <w:b/>
        <w:bCs/>
        <w:color w:val="231F20"/>
        <w:spacing w:val="2"/>
        <w:w w:val="107"/>
        <w:sz w:val="28"/>
        <w:szCs w:val="28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10">
    <w:multiLevelType w:val="hybridMultilevel"/>
    <w:lvl w:ilvl="0">
      <w:start w:val="1"/>
      <w:numFmt w:val="decimal"/>
      <w:lvlText w:val="%1"/>
      <w:lvlJc w:val="left"/>
      <w:pPr>
        <w:ind w:hanging="140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9">
    <w:multiLevelType w:val="hybridMultilevel"/>
    <w:lvl w:ilvl="0">
      <w:start w:val="1"/>
      <w:numFmt w:val="decimal"/>
      <w:lvlText w:val="%1)"/>
      <w:lvlJc w:val="left"/>
      <w:pPr>
        <w:ind w:hanging="314"/>
        <w:jc w:val="left"/>
      </w:pPr>
      <w:rPr>
        <w:rFonts w:hint="default" w:ascii="Malgun Gothic" w:hAnsi="Malgun Gothic" w:eastAsia="Malgun Gothic"/>
        <w:color w:val="231F20"/>
        <w:w w:val="101"/>
        <w:sz w:val="23"/>
        <w:szCs w:val="23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8">
    <w:multiLevelType w:val="hybridMultilevel"/>
    <w:lvl w:ilvl="0">
      <w:start w:val="1"/>
      <w:numFmt w:val="decimal"/>
      <w:lvlText w:val="%1"/>
      <w:lvlJc w:val="left"/>
      <w:pPr>
        <w:ind w:hanging="140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7">
    <w:multiLevelType w:val="hybridMultilevel"/>
    <w:lvl w:ilvl="0">
      <w:start w:val="1"/>
      <w:numFmt w:val="decimal"/>
      <w:lvlText w:val="%1"/>
      <w:lvlJc w:val="left"/>
      <w:pPr>
        <w:ind w:hanging="140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)"/>
      <w:lvlJc w:val="left"/>
      <w:pPr>
        <w:ind w:hanging="309"/>
        <w:jc w:val="left"/>
      </w:pPr>
      <w:rPr>
        <w:rFonts w:hint="default" w:ascii="Malgun Gothic" w:hAnsi="Malgun Gothic" w:eastAsia="Malgun Gothic"/>
        <w:color w:val="231F20"/>
        <w:spacing w:val="-3"/>
        <w:w w:val="101"/>
        <w:sz w:val="23"/>
        <w:szCs w:val="23"/>
      </w:rPr>
    </w:lvl>
    <w:lvl w:ilvl="1">
      <w:start w:val="1"/>
      <w:numFmt w:val="decimal"/>
      <w:lvlText w:val="%2"/>
      <w:lvlJc w:val="left"/>
      <w:pPr>
        <w:ind w:hanging="140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"/>
      <w:lvlJc w:val="left"/>
      <w:pPr>
        <w:ind w:hanging="140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lvlText w:val="%1"/>
      <w:lvlJc w:val="left"/>
      <w:pPr>
        <w:ind w:hanging="243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1">
      <w:start w:val="1"/>
      <w:numFmt w:val="decimal"/>
      <w:lvlText w:val="%2"/>
      <w:lvlJc w:val="left"/>
      <w:pPr>
        <w:ind w:hanging="197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hanging="311"/>
        <w:jc w:val="right"/>
      </w:pPr>
      <w:rPr>
        <w:rFonts w:hint="default" w:ascii="Arial" w:hAnsi="Arial" w:eastAsia="Arial"/>
        <w:b/>
        <w:bCs/>
        <w:color w:val="231F20"/>
        <w:w w:val="83"/>
        <w:sz w:val="32"/>
        <w:szCs w:val="32"/>
      </w:rPr>
    </w:lvl>
    <w:lvl w:ilvl="1">
      <w:start w:val="1"/>
      <w:numFmt w:val="decimal"/>
      <w:lvlText w:val="%2"/>
      <w:lvlJc w:val="left"/>
      <w:pPr>
        <w:ind w:hanging="167"/>
        <w:jc w:val="left"/>
      </w:pPr>
      <w:rPr>
        <w:rFonts w:hint="default" w:ascii="Malgun Gothic" w:hAnsi="Malgun Gothic" w:eastAsia="Malgun Gothic"/>
        <w:color w:val="231F20"/>
        <w:w w:val="90"/>
        <w:position w:val="8"/>
        <w:sz w:val="14"/>
        <w:szCs w:val="14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1">
    <w:multiLevelType w:val="hybridMultilevel"/>
    <w:lvl w:ilvl="0">
      <w:start w:val="1"/>
      <w:numFmt w:val="bullet"/>
      <w:lvlText w:val="—"/>
      <w:lvlJc w:val="left"/>
      <w:pPr>
        <w:ind w:hanging="396"/>
      </w:pPr>
      <w:rPr>
        <w:rFonts w:hint="default" w:ascii="Malgun Gothic" w:hAnsi="Malgun Gothic" w:eastAsia="Malgun Gothic"/>
        <w:color w:val="231F20"/>
        <w:w w:val="87"/>
        <w:sz w:val="28"/>
        <w:szCs w:val="28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hanging="290"/>
        <w:jc w:val="right"/>
      </w:pPr>
      <w:rPr>
        <w:rFonts w:hint="default" w:ascii="Times New Roman" w:hAnsi="Times New Roman" w:eastAsia="Times New Roman"/>
        <w:b/>
        <w:bCs/>
        <w:color w:val="231F20"/>
        <w:spacing w:val="-8"/>
        <w:w w:val="102"/>
        <w:sz w:val="28"/>
        <w:szCs w:val="28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num w:numId="12">
    <w:abstractNumId w:val="11"/>
  </w:num>
  <w:num w:numId="4">
    <w:abstractNumId w:val="3"/>
  </w:num>
  <w:num w:numId="13">
    <w:abstractNumId w:val="12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117"/>
    </w:pPr>
    <w:rPr>
      <w:rFonts w:ascii="Malgun Gothic" w:hAnsi="Malgun Gothic" w:eastAsia="Malgun Gothic"/>
      <w:sz w:val="28"/>
      <w:szCs w:val="28"/>
    </w:rPr>
  </w:style>
  <w:style w:styleId="Heading1" w:type="paragraph">
    <w:name w:val="Heading 1"/>
    <w:basedOn w:val="Normal"/>
    <w:uiPriority w:val="1"/>
    <w:qFormat/>
    <w:pPr>
      <w:spacing w:before="3"/>
      <w:outlineLvl w:val="1"/>
    </w:pPr>
    <w:rPr>
      <w:rFonts w:ascii="Arial" w:hAnsi="Arial" w:eastAsia="Arial"/>
      <w:b/>
      <w:bCs/>
      <w:sz w:val="38"/>
      <w:szCs w:val="38"/>
    </w:rPr>
  </w:style>
  <w:style w:styleId="Heading2" w:type="paragraph">
    <w:name w:val="Heading 2"/>
    <w:basedOn w:val="Normal"/>
    <w:uiPriority w:val="1"/>
    <w:qFormat/>
    <w:pPr>
      <w:spacing w:before="39"/>
      <w:outlineLvl w:val="2"/>
    </w:pPr>
    <w:rPr>
      <w:rFonts w:ascii="Arial" w:hAnsi="Arial" w:eastAsia="Arial"/>
      <w:sz w:val="38"/>
      <w:szCs w:val="38"/>
    </w:rPr>
  </w:style>
  <w:style w:styleId="Heading3" w:type="paragraph">
    <w:name w:val="Heading 3"/>
    <w:basedOn w:val="Normal"/>
    <w:uiPriority w:val="1"/>
    <w:qFormat/>
    <w:pPr>
      <w:ind w:left="118"/>
      <w:outlineLvl w:val="3"/>
    </w:pPr>
    <w:rPr>
      <w:rFonts w:ascii="Arial" w:hAnsi="Arial" w:eastAsia="Arial"/>
      <w:b/>
      <w:bCs/>
      <w:sz w:val="32"/>
      <w:szCs w:val="32"/>
    </w:rPr>
  </w:style>
  <w:style w:styleId="Heading4" w:type="paragraph">
    <w:name w:val="Heading 4"/>
    <w:basedOn w:val="Normal"/>
    <w:uiPriority w:val="1"/>
    <w:qFormat/>
    <w:pPr>
      <w:ind w:left="117"/>
      <w:outlineLvl w:val="4"/>
    </w:pPr>
    <w:rPr>
      <w:rFonts w:ascii="Times New Roman" w:hAnsi="Times New Roman" w:eastAsia="Times New Roman"/>
      <w:b/>
      <w:bCs/>
      <w:sz w:val="28"/>
      <w:szCs w:val="28"/>
    </w:rPr>
  </w:style>
  <w:style w:styleId="Heading5" w:type="paragraph">
    <w:name w:val="Heading 5"/>
    <w:basedOn w:val="Normal"/>
    <w:uiPriority w:val="1"/>
    <w:qFormat/>
    <w:pPr>
      <w:spacing w:before="3"/>
      <w:ind w:left="463" w:firstLine="283"/>
      <w:outlineLvl w:val="5"/>
    </w:pPr>
    <w:rPr>
      <w:rFonts w:ascii="Times New Roman" w:hAnsi="Times New Roman" w:eastAsia="Times New Roman"/>
      <w:b/>
      <w:bCs/>
      <w:i/>
      <w:sz w:val="28"/>
      <w:szCs w:val="28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header" Target="header1.xml"/><Relationship Id="rId8" Type="http://schemas.openxmlformats.org/officeDocument/2006/relationships/header" Target="header2.xml"/><Relationship Id="rId9" Type="http://schemas.openxmlformats.org/officeDocument/2006/relationships/header" Target="header3.xml"/><Relationship Id="rId10" Type="http://schemas.openxmlformats.org/officeDocument/2006/relationships/header" Target="header4.xml"/><Relationship Id="rId11" Type="http://schemas.openxmlformats.org/officeDocument/2006/relationships/header" Target="header5.xml"/><Relationship Id="rId12" Type="http://schemas.openxmlformats.org/officeDocument/2006/relationships/header" Target="header6.xml"/><Relationship Id="rId13" Type="http://schemas.openxmlformats.org/officeDocument/2006/relationships/image" Target="media/image3.png"/><Relationship Id="rId14" Type="http://schemas.openxmlformats.org/officeDocument/2006/relationships/hyperlink" Target="http://www/" TargetMode="External"/><Relationship Id="rId15" Type="http://schemas.openxmlformats.org/officeDocument/2006/relationships/header" Target="header7.xml"/><Relationship Id="rId16" Type="http://schemas.openxmlformats.org/officeDocument/2006/relationships/header" Target="header8.xml"/><Relationship Id="rId17" Type="http://schemas.openxmlformats.org/officeDocument/2006/relationships/image" Target="media/image4.png"/><Relationship Id="rId18" Type="http://schemas.openxmlformats.org/officeDocument/2006/relationships/image" Target="media/image5.png"/><Relationship Id="rId19" Type="http://schemas.openxmlformats.org/officeDocument/2006/relationships/header" Target="header9.xml"/><Relationship Id="rId20" Type="http://schemas.openxmlformats.org/officeDocument/2006/relationships/header" Target="header10.xml"/><Relationship Id="rId21" Type="http://schemas.openxmlformats.org/officeDocument/2006/relationships/header" Target="header11.xml"/><Relationship Id="rId22" Type="http://schemas.openxmlformats.org/officeDocument/2006/relationships/header" Target="header12.xml"/><Relationship Id="rId23" Type="http://schemas.openxmlformats.org/officeDocument/2006/relationships/header" Target="header13.xml"/><Relationship Id="rId24" Type="http://schemas.openxmlformats.org/officeDocument/2006/relationships/header" Target="header14.xml"/><Relationship Id="rId25" Type="http://schemas.openxmlformats.org/officeDocument/2006/relationships/header" Target="header15.xml"/><Relationship Id="rId26" Type="http://schemas.openxmlformats.org/officeDocument/2006/relationships/header" Target="header16.xml"/><Relationship Id="rId27" Type="http://schemas.openxmlformats.org/officeDocument/2006/relationships/header" Target="header17.xml"/><Relationship Id="rId28" Type="http://schemas.openxmlformats.org/officeDocument/2006/relationships/header" Target="header18.xml"/><Relationship Id="rId29" Type="http://schemas.openxmlformats.org/officeDocument/2006/relationships/header" Target="header19.xml"/><Relationship Id="rId30" Type="http://schemas.openxmlformats.org/officeDocument/2006/relationships/header" Target="header20.xml"/><Relationship Id="rId31" Type="http://schemas.openxmlformats.org/officeDocument/2006/relationships/header" Target="header21.xml"/><Relationship Id="rId32" Type="http://schemas.openxmlformats.org/officeDocument/2006/relationships/header" Target="header22.xml"/><Relationship Id="rId33" Type="http://schemas.openxmlformats.org/officeDocument/2006/relationships/image" Target="media/image6.png"/><Relationship Id="rId34" Type="http://schemas.openxmlformats.org/officeDocument/2006/relationships/header" Target="header23.xml"/><Relationship Id="rId35" Type="http://schemas.openxmlformats.org/officeDocument/2006/relationships/header" Target="header24.xml"/><Relationship Id="rId36" Type="http://schemas.openxmlformats.org/officeDocument/2006/relationships/footer" Target="footer1.xml"/><Relationship Id="rId37" Type="http://schemas.openxmlformats.org/officeDocument/2006/relationships/hyperlink" Target="http://kvnews/" TargetMode="External"/><Relationship Id="rId38" Type="http://schemas.openxmlformats.org/officeDocument/2006/relationships/footer" Target="footer2.xml"/><Relationship Id="rId39" Type="http://schemas.openxmlformats.org/officeDocument/2006/relationships/header" Target="header25.xml"/><Relationship Id="rId40" Type="http://schemas.openxmlformats.org/officeDocument/2006/relationships/header" Target="header26.xml"/><Relationship Id="rId41" Type="http://schemas.openxmlformats.org/officeDocument/2006/relationships/footer" Target="footer3.xml"/><Relationship Id="rId42" Type="http://schemas.openxmlformats.org/officeDocument/2006/relationships/footer" Target="footer4.xml"/><Relationship Id="rId43" Type="http://schemas.openxmlformats.org/officeDocument/2006/relationships/header" Target="header27.xml"/><Relationship Id="rId44" Type="http://schemas.openxmlformats.org/officeDocument/2006/relationships/header" Target="header28.xml"/><Relationship Id="rId45" Type="http://schemas.openxmlformats.org/officeDocument/2006/relationships/footer" Target="footer5.xml"/><Relationship Id="rId46" Type="http://schemas.openxmlformats.org/officeDocument/2006/relationships/header" Target="header29.xml"/><Relationship Id="rId47" Type="http://schemas.openxmlformats.org/officeDocument/2006/relationships/footer" Target="footer6.xml"/><Relationship Id="rId48" Type="http://schemas.openxmlformats.org/officeDocument/2006/relationships/header" Target="header30.xml"/><Relationship Id="rId49" Type="http://schemas.openxmlformats.org/officeDocument/2006/relationships/footer" Target="footer7.xml"/><Relationship Id="rId50" Type="http://schemas.openxmlformats.org/officeDocument/2006/relationships/header" Target="header31.xml"/><Relationship Id="rId51" Type="http://schemas.openxmlformats.org/officeDocument/2006/relationships/header" Target="header32.xml"/><Relationship Id="rId52" Type="http://schemas.openxmlformats.org/officeDocument/2006/relationships/footer" Target="footer8.xml"/><Relationship Id="rId53" Type="http://schemas.openxmlformats.org/officeDocument/2006/relationships/image" Target="media/image7.png"/><Relationship Id="rId54" Type="http://schemas.openxmlformats.org/officeDocument/2006/relationships/header" Target="header33.xml"/><Relationship Id="rId55" Type="http://schemas.openxmlformats.org/officeDocument/2006/relationships/footer" Target="footer9.xml"/><Relationship Id="rId56" Type="http://schemas.openxmlformats.org/officeDocument/2006/relationships/header" Target="header34.xml"/><Relationship Id="rId57" Type="http://schemas.openxmlformats.org/officeDocument/2006/relationships/footer" Target="footer10.xml"/><Relationship Id="rId58" Type="http://schemas.openxmlformats.org/officeDocument/2006/relationships/header" Target="header35.xml"/><Relationship Id="rId59" Type="http://schemas.openxmlformats.org/officeDocument/2006/relationships/footer" Target="footer11.xml"/><Relationship Id="rId60" Type="http://schemas.openxmlformats.org/officeDocument/2006/relationships/header" Target="header36.xml"/><Relationship Id="rId61" Type="http://schemas.openxmlformats.org/officeDocument/2006/relationships/header" Target="header37.xml"/><Relationship Id="rId62" Type="http://schemas.openxmlformats.org/officeDocument/2006/relationships/footer" Target="footer12.xml"/><Relationship Id="rId63" Type="http://schemas.openxmlformats.org/officeDocument/2006/relationships/header" Target="header38.xml"/><Relationship Id="rId64" Type="http://schemas.openxmlformats.org/officeDocument/2006/relationships/header" Target="header39.xml"/><Relationship Id="rId65" Type="http://schemas.openxmlformats.org/officeDocument/2006/relationships/footer" Target="footer13.xml"/><Relationship Id="rId66" Type="http://schemas.openxmlformats.org/officeDocument/2006/relationships/header" Target="header40.xml"/><Relationship Id="rId67" Type="http://schemas.openxmlformats.org/officeDocument/2006/relationships/header" Target="header41.xml"/><Relationship Id="rId68" Type="http://schemas.openxmlformats.org/officeDocument/2006/relationships/footer" Target="footer14.xml"/><Relationship Id="rId69" Type="http://schemas.openxmlformats.org/officeDocument/2006/relationships/image" Target="media/image8.png"/><Relationship Id="rId70" Type="http://schemas.openxmlformats.org/officeDocument/2006/relationships/image" Target="media/image9.png"/><Relationship Id="rId71" Type="http://schemas.openxmlformats.org/officeDocument/2006/relationships/header" Target="header42.xml"/><Relationship Id="rId72" Type="http://schemas.openxmlformats.org/officeDocument/2006/relationships/header" Target="header43.xml"/><Relationship Id="rId73" Type="http://schemas.openxmlformats.org/officeDocument/2006/relationships/footer" Target="footer15.xml"/><Relationship Id="rId74" Type="http://schemas.openxmlformats.org/officeDocument/2006/relationships/header" Target="header44.xml"/><Relationship Id="rId75" Type="http://schemas.openxmlformats.org/officeDocument/2006/relationships/header" Target="header45.xml"/><Relationship Id="rId76" Type="http://schemas.openxmlformats.org/officeDocument/2006/relationships/footer" Target="footer16.xml"/><Relationship Id="rId77" Type="http://schemas.openxmlformats.org/officeDocument/2006/relationships/header" Target="header46.xml"/><Relationship Id="rId78" Type="http://schemas.openxmlformats.org/officeDocument/2006/relationships/header" Target="header47.xml"/><Relationship Id="rId79" Type="http://schemas.openxmlformats.org/officeDocument/2006/relationships/footer" Target="footer17.xml"/><Relationship Id="rId80" Type="http://schemas.openxmlformats.org/officeDocument/2006/relationships/image" Target="media/image10.png"/><Relationship Id="rId81" Type="http://schemas.openxmlformats.org/officeDocument/2006/relationships/header" Target="header48.xml"/><Relationship Id="rId82" Type="http://schemas.openxmlformats.org/officeDocument/2006/relationships/header" Target="header49.xml"/><Relationship Id="rId83" Type="http://schemas.openxmlformats.org/officeDocument/2006/relationships/footer" Target="footer18.xml"/><Relationship Id="rId84" Type="http://schemas.openxmlformats.org/officeDocument/2006/relationships/image" Target="media/image11.png"/><Relationship Id="rId85" Type="http://schemas.openxmlformats.org/officeDocument/2006/relationships/header" Target="header50.xml"/><Relationship Id="rId86" Type="http://schemas.openxmlformats.org/officeDocument/2006/relationships/footer" Target="footer19.xml"/><Relationship Id="rId87" Type="http://schemas.openxmlformats.org/officeDocument/2006/relationships/header" Target="header51.xml"/><Relationship Id="rId88" Type="http://schemas.openxmlformats.org/officeDocument/2006/relationships/footer" Target="footer20.xml"/><Relationship Id="rId89" Type="http://schemas.openxmlformats.org/officeDocument/2006/relationships/image" Target="media/image12.png"/><Relationship Id="rId90" Type="http://schemas.openxmlformats.org/officeDocument/2006/relationships/header" Target="header52.xml"/><Relationship Id="rId91" Type="http://schemas.openxmlformats.org/officeDocument/2006/relationships/footer" Target="footer21.xml"/><Relationship Id="rId92" Type="http://schemas.openxmlformats.org/officeDocument/2006/relationships/image" Target="media/image13.png"/><Relationship Id="rId93" Type="http://schemas.openxmlformats.org/officeDocument/2006/relationships/header" Target="header53.xml"/><Relationship Id="rId94" Type="http://schemas.openxmlformats.org/officeDocument/2006/relationships/header" Target="header54.xml"/><Relationship Id="rId95" Type="http://schemas.openxmlformats.org/officeDocument/2006/relationships/footer" Target="footer22.xml"/><Relationship Id="rId96" Type="http://schemas.openxmlformats.org/officeDocument/2006/relationships/header" Target="header55.xml"/><Relationship Id="rId97" Type="http://schemas.openxmlformats.org/officeDocument/2006/relationships/header" Target="header56.xml"/><Relationship Id="rId98" Type="http://schemas.openxmlformats.org/officeDocument/2006/relationships/footer" Target="footer23.xml"/><Relationship Id="rId99" Type="http://schemas.openxmlformats.org/officeDocument/2006/relationships/header" Target="header57.xml"/><Relationship Id="rId100" Type="http://schemas.openxmlformats.org/officeDocument/2006/relationships/header" Target="header58.xml"/><Relationship Id="rId101" Type="http://schemas.openxmlformats.org/officeDocument/2006/relationships/footer" Target="footer24.xml"/><Relationship Id="rId102" Type="http://schemas.openxmlformats.org/officeDocument/2006/relationships/header" Target="header59.xml"/><Relationship Id="rId103" Type="http://schemas.openxmlformats.org/officeDocument/2006/relationships/header" Target="header60.xml"/><Relationship Id="rId104" Type="http://schemas.openxmlformats.org/officeDocument/2006/relationships/footer" Target="footer25.xml"/><Relationship Id="rId105" Type="http://schemas.openxmlformats.org/officeDocument/2006/relationships/header" Target="header61.xml"/><Relationship Id="rId106" Type="http://schemas.openxmlformats.org/officeDocument/2006/relationships/header" Target="header62.xml"/><Relationship Id="rId107" Type="http://schemas.openxmlformats.org/officeDocument/2006/relationships/footer" Target="footer26.xml"/><Relationship Id="rId108" Type="http://schemas.openxmlformats.org/officeDocument/2006/relationships/header" Target="header63.xml"/><Relationship Id="rId109" Type="http://schemas.openxmlformats.org/officeDocument/2006/relationships/header" Target="header64.xml"/><Relationship Id="rId110" Type="http://schemas.openxmlformats.org/officeDocument/2006/relationships/footer" Target="footer27.xml"/><Relationship Id="rId111" Type="http://schemas.openxmlformats.org/officeDocument/2006/relationships/header" Target="header65.xml"/><Relationship Id="rId112" Type="http://schemas.openxmlformats.org/officeDocument/2006/relationships/header" Target="header66.xml"/><Relationship Id="rId113" Type="http://schemas.openxmlformats.org/officeDocument/2006/relationships/footer" Target="footer28.xml"/><Relationship Id="rId114" Type="http://schemas.openxmlformats.org/officeDocument/2006/relationships/header" Target="header67.xml"/><Relationship Id="rId115" Type="http://schemas.openxmlformats.org/officeDocument/2006/relationships/header" Target="header68.xml"/><Relationship Id="rId116" Type="http://schemas.openxmlformats.org/officeDocument/2006/relationships/footer" Target="footer29.xml"/><Relationship Id="rId117" Type="http://schemas.openxmlformats.org/officeDocument/2006/relationships/image" Target="media/image14.png"/><Relationship Id="rId118" Type="http://schemas.openxmlformats.org/officeDocument/2006/relationships/image" Target="media/image15.png"/><Relationship Id="rId119" Type="http://schemas.openxmlformats.org/officeDocument/2006/relationships/header" Target="header69.xml"/><Relationship Id="rId120" Type="http://schemas.openxmlformats.org/officeDocument/2006/relationships/header" Target="header70.xml"/><Relationship Id="rId121" Type="http://schemas.openxmlformats.org/officeDocument/2006/relationships/footer" Target="footer30.xml"/><Relationship Id="rId122" Type="http://schemas.openxmlformats.org/officeDocument/2006/relationships/header" Target="header71.xml"/><Relationship Id="rId123" Type="http://schemas.openxmlformats.org/officeDocument/2006/relationships/header" Target="header72.xml"/><Relationship Id="rId124" Type="http://schemas.openxmlformats.org/officeDocument/2006/relationships/footer" Target="footer31.xml"/><Relationship Id="rId125" Type="http://schemas.openxmlformats.org/officeDocument/2006/relationships/image" Target="media/image16.png"/><Relationship Id="rId126" Type="http://schemas.openxmlformats.org/officeDocument/2006/relationships/image" Target="media/image17.png"/><Relationship Id="rId127" Type="http://schemas.openxmlformats.org/officeDocument/2006/relationships/header" Target="header73.xml"/><Relationship Id="rId128" Type="http://schemas.openxmlformats.org/officeDocument/2006/relationships/header" Target="header74.xml"/><Relationship Id="rId129" Type="http://schemas.openxmlformats.org/officeDocument/2006/relationships/footer" Target="footer32.xml"/><Relationship Id="rId130" Type="http://schemas.openxmlformats.org/officeDocument/2006/relationships/header" Target="header75.xml"/><Relationship Id="rId131" Type="http://schemas.openxmlformats.org/officeDocument/2006/relationships/header" Target="header76.xml"/><Relationship Id="rId132" Type="http://schemas.openxmlformats.org/officeDocument/2006/relationships/footer" Target="footer33.xml"/><Relationship Id="rId133" Type="http://schemas.openxmlformats.org/officeDocument/2006/relationships/header" Target="header77.xml"/><Relationship Id="rId134" Type="http://schemas.openxmlformats.org/officeDocument/2006/relationships/header" Target="header78.xml"/><Relationship Id="rId135" Type="http://schemas.openxmlformats.org/officeDocument/2006/relationships/footer" Target="footer34.xml"/><Relationship Id="rId136" Type="http://schemas.openxmlformats.org/officeDocument/2006/relationships/header" Target="header79.xml"/><Relationship Id="rId137" Type="http://schemas.openxmlformats.org/officeDocument/2006/relationships/header" Target="header80.xml"/><Relationship Id="rId138" Type="http://schemas.openxmlformats.org/officeDocument/2006/relationships/footer" Target="footer35.xml"/><Relationship Id="rId139" Type="http://schemas.openxmlformats.org/officeDocument/2006/relationships/header" Target="header81.xml"/><Relationship Id="rId140" Type="http://schemas.openxmlformats.org/officeDocument/2006/relationships/header" Target="header82.xml"/><Relationship Id="rId141" Type="http://schemas.openxmlformats.org/officeDocument/2006/relationships/footer" Target="footer36.xml"/><Relationship Id="rId142" Type="http://schemas.openxmlformats.org/officeDocument/2006/relationships/header" Target="header83.xml"/><Relationship Id="rId143" Type="http://schemas.openxmlformats.org/officeDocument/2006/relationships/header" Target="header84.xml"/><Relationship Id="rId144" Type="http://schemas.openxmlformats.org/officeDocument/2006/relationships/footer" Target="footer37.xml"/><Relationship Id="rId145" Type="http://schemas.openxmlformats.org/officeDocument/2006/relationships/header" Target="header85.xml"/><Relationship Id="rId146" Type="http://schemas.openxmlformats.org/officeDocument/2006/relationships/footer" Target="footer38.xml"/><Relationship Id="rId147" Type="http://schemas.openxmlformats.org/officeDocument/2006/relationships/header" Target="header86.xml"/><Relationship Id="rId148" Type="http://schemas.openxmlformats.org/officeDocument/2006/relationships/footer" Target="footer39.xml"/><Relationship Id="rId149" Type="http://schemas.openxmlformats.org/officeDocument/2006/relationships/header" Target="header87.xml"/><Relationship Id="rId150" Type="http://schemas.openxmlformats.org/officeDocument/2006/relationships/header" Target="header88.xml"/><Relationship Id="rId151" Type="http://schemas.openxmlformats.org/officeDocument/2006/relationships/footer" Target="footer40.xml"/><Relationship Id="rId152" Type="http://schemas.openxmlformats.org/officeDocument/2006/relationships/header" Target="header89.xml"/><Relationship Id="rId153" Type="http://schemas.openxmlformats.org/officeDocument/2006/relationships/header" Target="header90.xml"/><Relationship Id="rId154" Type="http://schemas.openxmlformats.org/officeDocument/2006/relationships/footer" Target="footer41.xml"/><Relationship Id="rId155" Type="http://schemas.openxmlformats.org/officeDocument/2006/relationships/header" Target="header91.xml"/><Relationship Id="rId156" Type="http://schemas.openxmlformats.org/officeDocument/2006/relationships/header" Target="header92.xml"/><Relationship Id="rId157" Type="http://schemas.openxmlformats.org/officeDocument/2006/relationships/footer" Target="footer42.xml"/><Relationship Id="rId158" Type="http://schemas.openxmlformats.org/officeDocument/2006/relationships/header" Target="header93.xml"/><Relationship Id="rId159" Type="http://schemas.openxmlformats.org/officeDocument/2006/relationships/header" Target="header94.xml"/><Relationship Id="rId160" Type="http://schemas.openxmlformats.org/officeDocument/2006/relationships/footer" Target="footer43.xml"/><Relationship Id="rId161" Type="http://schemas.openxmlformats.org/officeDocument/2006/relationships/header" Target="header95.xml"/><Relationship Id="rId162" Type="http://schemas.openxmlformats.org/officeDocument/2006/relationships/header" Target="header96.xml"/><Relationship Id="rId163" Type="http://schemas.openxmlformats.org/officeDocument/2006/relationships/footer" Target="footer44.xml"/><Relationship Id="rId164" Type="http://schemas.openxmlformats.org/officeDocument/2006/relationships/header" Target="header97.xml"/><Relationship Id="rId165" Type="http://schemas.openxmlformats.org/officeDocument/2006/relationships/header" Target="header98.xml"/><Relationship Id="rId166" Type="http://schemas.openxmlformats.org/officeDocument/2006/relationships/footer" Target="footer45.xml"/><Relationship Id="rId167" Type="http://schemas.openxmlformats.org/officeDocument/2006/relationships/header" Target="header99.xml"/><Relationship Id="rId168" Type="http://schemas.openxmlformats.org/officeDocument/2006/relationships/header" Target="header100.xml"/><Relationship Id="rId169" Type="http://schemas.openxmlformats.org/officeDocument/2006/relationships/footer" Target="footer46.xml"/><Relationship Id="rId170" Type="http://schemas.openxmlformats.org/officeDocument/2006/relationships/header" Target="header101.xml"/><Relationship Id="rId171" Type="http://schemas.openxmlformats.org/officeDocument/2006/relationships/footer" Target="footer47.xml"/><Relationship Id="rId172" Type="http://schemas.openxmlformats.org/officeDocument/2006/relationships/header" Target="header102.xml"/><Relationship Id="rId173" Type="http://schemas.openxmlformats.org/officeDocument/2006/relationships/footer" Target="footer48.xml"/><Relationship Id="rId174" Type="http://schemas.openxmlformats.org/officeDocument/2006/relationships/header" Target="header103.xml"/><Relationship Id="rId175" Type="http://schemas.openxmlformats.org/officeDocument/2006/relationships/header" Target="header104.xml"/><Relationship Id="rId176" Type="http://schemas.openxmlformats.org/officeDocument/2006/relationships/footer" Target="footer49.xml"/><Relationship Id="rId177" Type="http://schemas.openxmlformats.org/officeDocument/2006/relationships/header" Target="header105.xml"/><Relationship Id="rId178" Type="http://schemas.openxmlformats.org/officeDocument/2006/relationships/header" Target="header106.xml"/><Relationship Id="rId179" Type="http://schemas.openxmlformats.org/officeDocument/2006/relationships/footer" Target="footer50.xml"/><Relationship Id="rId180" Type="http://schemas.openxmlformats.org/officeDocument/2006/relationships/header" Target="header107.xml"/><Relationship Id="rId181" Type="http://schemas.openxmlformats.org/officeDocument/2006/relationships/header" Target="header108.xml"/><Relationship Id="rId182" Type="http://schemas.openxmlformats.org/officeDocument/2006/relationships/footer" Target="footer51.xml"/><Relationship Id="rId183" Type="http://schemas.openxmlformats.org/officeDocument/2006/relationships/header" Target="header109.xml"/><Relationship Id="rId184" Type="http://schemas.openxmlformats.org/officeDocument/2006/relationships/header" Target="header110.xml"/><Relationship Id="rId185" Type="http://schemas.openxmlformats.org/officeDocument/2006/relationships/footer" Target="footer52.xml"/><Relationship Id="rId186" Type="http://schemas.openxmlformats.org/officeDocument/2006/relationships/header" Target="header111.xml"/><Relationship Id="rId187" Type="http://schemas.openxmlformats.org/officeDocument/2006/relationships/header" Target="header112.xml"/><Relationship Id="rId188" Type="http://schemas.openxmlformats.org/officeDocument/2006/relationships/footer" Target="footer53.xml"/><Relationship Id="rId189" Type="http://schemas.openxmlformats.org/officeDocument/2006/relationships/header" Target="header113.xml"/><Relationship Id="rId190" Type="http://schemas.openxmlformats.org/officeDocument/2006/relationships/footer" Target="footer54.xml"/><Relationship Id="rId191" Type="http://schemas.openxmlformats.org/officeDocument/2006/relationships/header" Target="header114.xml"/><Relationship Id="rId192" Type="http://schemas.openxmlformats.org/officeDocument/2006/relationships/footer" Target="footer55.xml"/><Relationship Id="rId193" Type="http://schemas.openxmlformats.org/officeDocument/2006/relationships/image" Target="media/image18.png"/><Relationship Id="rId194" Type="http://schemas.openxmlformats.org/officeDocument/2006/relationships/header" Target="header115.xml"/><Relationship Id="rId195" Type="http://schemas.openxmlformats.org/officeDocument/2006/relationships/footer" Target="footer56.xml"/><Relationship Id="rId196" Type="http://schemas.openxmlformats.org/officeDocument/2006/relationships/image" Target="media/image19.png"/><Relationship Id="rId197" Type="http://schemas.openxmlformats.org/officeDocument/2006/relationships/header" Target="header116.xml"/><Relationship Id="rId198" Type="http://schemas.openxmlformats.org/officeDocument/2006/relationships/footer" Target="footer57.xml"/><Relationship Id="rId199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2026-02-12T15:51:07Z</dcterms:created>
  <dcterms:modified xsi:type="dcterms:W3CDTF">2026-02-12T15:51:07Z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2025-08-19T00:00:00Z</vt:filetime>
  </property>
  <property fmtid="{D5CDD505-2E9C-101B-9397-08002B2CF9AE}" pid="3" name="LastSaved">
    <vt:filetime>2026-02-12T00:00:00Z</vt:filetime>
  </property>
</Properties>
</file>